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63F84F27" w:rsidR="00940649" w:rsidRPr="00454302" w:rsidRDefault="00940649" w:rsidP="00940649">
      <w:pPr>
        <w:tabs>
          <w:tab w:val="left" w:pos="1985"/>
        </w:tabs>
        <w:spacing w:after="120"/>
        <w:jc w:val="both"/>
        <w:rPr>
          <w:rFonts w:ascii="Arial" w:hAnsi="Arial" w:cs="Arial"/>
          <w:b/>
          <w:noProof/>
          <w:sz w:val="24"/>
          <w:lang w:val="en-CN"/>
        </w:rPr>
      </w:pPr>
      <w:bookmarkStart w:id="0" w:name="Title"/>
      <w:bookmarkEnd w:id="0"/>
      <w:r w:rsidRPr="008F2251">
        <w:rPr>
          <w:rFonts w:ascii="Arial" w:hAnsi="Arial" w:cs="Arial"/>
          <w:b/>
          <w:noProof/>
          <w:sz w:val="24"/>
          <w:lang w:val="en-US"/>
        </w:rPr>
        <w:t>3GPP TSG-RAN WG4 Meeting #10</w:t>
      </w:r>
      <w:r w:rsidR="00B43A5A" w:rsidRPr="008F2251">
        <w:rPr>
          <w:rFonts w:ascii="Arial" w:hAnsi="Arial" w:cs="Arial"/>
          <w:b/>
          <w:noProof/>
          <w:sz w:val="24"/>
          <w:lang w:val="en-US"/>
        </w:rPr>
        <w:t>8</w:t>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t xml:space="preserve">              </w:t>
      </w:r>
      <w:r w:rsidR="00454302" w:rsidRPr="00454302">
        <w:rPr>
          <w:rFonts w:ascii="Arial" w:hAnsi="Arial" w:cs="Arial"/>
          <w:b/>
          <w:noProof/>
          <w:sz w:val="24"/>
          <w:lang w:val="en-CN"/>
        </w:rPr>
        <w:t>R4-2311383</w:t>
      </w:r>
    </w:p>
    <w:p w14:paraId="7A3D17CE" w14:textId="3435695E" w:rsidR="00940649" w:rsidRPr="008F2251" w:rsidRDefault="008573B3" w:rsidP="00940649">
      <w:pPr>
        <w:tabs>
          <w:tab w:val="left" w:pos="1985"/>
        </w:tabs>
        <w:spacing w:after="120"/>
        <w:jc w:val="both"/>
        <w:rPr>
          <w:rFonts w:ascii="Arial" w:hAnsi="Arial" w:cs="Arial"/>
          <w:b/>
          <w:noProof/>
          <w:sz w:val="24"/>
          <w:lang w:val="en-US"/>
        </w:rPr>
      </w:pPr>
      <w:r w:rsidRPr="008F2251">
        <w:rPr>
          <w:rFonts w:ascii="Arial" w:hAnsi="Arial" w:cs="Arial"/>
          <w:b/>
          <w:noProof/>
          <w:sz w:val="24"/>
          <w:lang w:val="en-US"/>
        </w:rPr>
        <w:t>Toulouse</w:t>
      </w:r>
      <w:r w:rsidR="00940649" w:rsidRPr="008F2251">
        <w:rPr>
          <w:rFonts w:ascii="Arial" w:hAnsi="Arial" w:cs="Arial"/>
          <w:b/>
          <w:noProof/>
          <w:sz w:val="24"/>
          <w:lang w:val="en-US"/>
        </w:rPr>
        <w:t xml:space="preserve">, </w:t>
      </w:r>
      <w:r w:rsidRPr="008F2251">
        <w:rPr>
          <w:rFonts w:ascii="Arial" w:hAnsi="Arial" w:cs="Arial"/>
          <w:b/>
          <w:noProof/>
          <w:sz w:val="24"/>
          <w:lang w:val="en-US"/>
        </w:rPr>
        <w:t>France</w:t>
      </w:r>
      <w:r w:rsidR="00940649" w:rsidRPr="008F2251">
        <w:rPr>
          <w:rFonts w:ascii="Arial" w:hAnsi="Arial" w:cs="Arial"/>
          <w:b/>
          <w:noProof/>
          <w:sz w:val="24"/>
          <w:lang w:val="en-US"/>
        </w:rPr>
        <w:t xml:space="preserve">, </w:t>
      </w:r>
      <w:r w:rsidRPr="008F2251">
        <w:rPr>
          <w:rFonts w:ascii="Arial" w:hAnsi="Arial" w:cs="Arial"/>
          <w:b/>
          <w:noProof/>
          <w:sz w:val="24"/>
          <w:lang w:val="en-US"/>
        </w:rPr>
        <w:t>Aug</w:t>
      </w:r>
      <w:r w:rsidR="00280D77" w:rsidRPr="008F2251">
        <w:rPr>
          <w:rFonts w:ascii="Arial" w:hAnsi="Arial" w:cs="Arial"/>
          <w:b/>
          <w:noProof/>
          <w:sz w:val="24"/>
          <w:lang w:val="en-US"/>
        </w:rPr>
        <w:t>ust</w:t>
      </w:r>
      <w:r w:rsidR="00940649" w:rsidRPr="008F2251">
        <w:rPr>
          <w:rFonts w:ascii="Arial" w:hAnsi="Arial" w:cs="Arial"/>
          <w:b/>
          <w:noProof/>
          <w:sz w:val="24"/>
          <w:lang w:val="en-US"/>
        </w:rPr>
        <w:t xml:space="preserve"> 2</w:t>
      </w:r>
      <w:r w:rsidR="00F76E1C" w:rsidRPr="008F2251">
        <w:rPr>
          <w:rFonts w:ascii="Arial" w:hAnsi="Arial" w:cs="Arial"/>
          <w:b/>
          <w:noProof/>
          <w:sz w:val="24"/>
          <w:lang w:val="en-US"/>
        </w:rPr>
        <w:t>1</w:t>
      </w:r>
      <w:r w:rsidR="00940649" w:rsidRPr="008F2251">
        <w:rPr>
          <w:rFonts w:ascii="Arial" w:hAnsi="Arial" w:cs="Arial"/>
          <w:b/>
          <w:noProof/>
          <w:sz w:val="24"/>
          <w:lang w:val="en-US"/>
        </w:rPr>
        <w:t xml:space="preserve"> – 2</w:t>
      </w:r>
      <w:r w:rsidR="00F76E1C" w:rsidRPr="008F2251">
        <w:rPr>
          <w:rFonts w:ascii="Arial" w:hAnsi="Arial" w:cs="Arial"/>
          <w:b/>
          <w:noProof/>
          <w:sz w:val="24"/>
          <w:lang w:val="en-US"/>
        </w:rPr>
        <w:t>5</w:t>
      </w:r>
      <w:r w:rsidR="00940649" w:rsidRPr="008F2251">
        <w:rPr>
          <w:rFonts w:ascii="Arial" w:hAnsi="Arial" w:cs="Arial"/>
          <w:b/>
          <w:noProof/>
          <w:sz w:val="24"/>
          <w:lang w:val="en-US"/>
        </w:rPr>
        <w:t>, 2023</w:t>
      </w:r>
    </w:p>
    <w:p w14:paraId="7980ECDC" w14:textId="77777777" w:rsidR="00940649" w:rsidRPr="008F2251" w:rsidRDefault="00940649" w:rsidP="00940649">
      <w:pPr>
        <w:tabs>
          <w:tab w:val="left" w:pos="1985"/>
        </w:tabs>
        <w:spacing w:after="120"/>
        <w:jc w:val="both"/>
        <w:rPr>
          <w:rFonts w:ascii="Arial" w:hAnsi="Arial" w:cs="Arial"/>
          <w:b/>
          <w:noProof/>
          <w:sz w:val="24"/>
          <w:lang w:val="en-US"/>
        </w:rPr>
      </w:pPr>
    </w:p>
    <w:p w14:paraId="16FC7694" w14:textId="59F0F953" w:rsidR="00944BE5" w:rsidRPr="008F2251" w:rsidRDefault="00944BE5" w:rsidP="00944BE5">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Agenda item:</w:t>
      </w:r>
      <w:bookmarkStart w:id="1" w:name="Source"/>
      <w:bookmarkEnd w:id="1"/>
      <w:r w:rsidRPr="008F2251">
        <w:rPr>
          <w:rFonts w:ascii="Arial" w:hAnsi="Arial" w:cs="Arial"/>
          <w:b/>
          <w:sz w:val="22"/>
          <w:szCs w:val="22"/>
          <w:lang w:val="en-US"/>
        </w:rPr>
        <w:tab/>
      </w:r>
      <w:r w:rsidR="008F5B2F" w:rsidRPr="008F2251">
        <w:rPr>
          <w:rFonts w:ascii="Arial" w:hAnsi="Arial" w:cs="Arial"/>
          <w:b/>
          <w:sz w:val="22"/>
          <w:szCs w:val="22"/>
          <w:lang w:val="en-US"/>
        </w:rPr>
        <w:t>8</w:t>
      </w:r>
      <w:r w:rsidR="00265A85" w:rsidRPr="008F2251">
        <w:rPr>
          <w:rFonts w:ascii="Arial" w:hAnsi="Arial" w:cs="Arial"/>
          <w:b/>
          <w:sz w:val="22"/>
          <w:szCs w:val="22"/>
          <w:lang w:val="en-US"/>
        </w:rPr>
        <w:t>.</w:t>
      </w:r>
      <w:r w:rsidR="00062644">
        <w:rPr>
          <w:rFonts w:ascii="Arial" w:hAnsi="Arial" w:cs="Arial"/>
          <w:b/>
          <w:sz w:val="22"/>
          <w:szCs w:val="22"/>
          <w:lang w:val="en-US"/>
        </w:rPr>
        <w:t>25.2</w:t>
      </w:r>
      <w:r w:rsidR="00265A85" w:rsidRPr="008F2251">
        <w:rPr>
          <w:rFonts w:ascii="Arial" w:hAnsi="Arial" w:cs="Arial"/>
          <w:b/>
          <w:sz w:val="22"/>
          <w:szCs w:val="22"/>
          <w:lang w:val="en-US"/>
        </w:rPr>
        <w:t>.</w:t>
      </w:r>
      <w:r w:rsidR="002D36EA">
        <w:rPr>
          <w:rFonts w:ascii="Arial" w:hAnsi="Arial" w:cs="Arial"/>
          <w:b/>
          <w:sz w:val="22"/>
          <w:szCs w:val="22"/>
          <w:lang w:val="en-US"/>
        </w:rPr>
        <w:t>2</w:t>
      </w:r>
    </w:p>
    <w:p w14:paraId="0FFEF949" w14:textId="2BED8578" w:rsidR="00712CC1" w:rsidRPr="008F2251" w:rsidRDefault="00712CC1" w:rsidP="00712CC1">
      <w:pPr>
        <w:tabs>
          <w:tab w:val="left" w:pos="1985"/>
        </w:tabs>
        <w:spacing w:after="120"/>
        <w:jc w:val="both"/>
        <w:rPr>
          <w:rFonts w:ascii="Arial" w:hAnsi="Arial" w:cs="Arial"/>
          <w:sz w:val="22"/>
          <w:szCs w:val="22"/>
          <w:lang w:val="en-US"/>
        </w:rPr>
      </w:pPr>
      <w:r w:rsidRPr="008F2251">
        <w:rPr>
          <w:rFonts w:ascii="Arial" w:hAnsi="Arial" w:cs="Arial"/>
          <w:b/>
          <w:sz w:val="22"/>
          <w:szCs w:val="22"/>
          <w:lang w:val="en-US"/>
        </w:rPr>
        <w:t>Source:</w:t>
      </w:r>
      <w:r w:rsidRPr="008F2251">
        <w:rPr>
          <w:rFonts w:ascii="Arial" w:hAnsi="Arial" w:cs="Arial"/>
          <w:b/>
          <w:sz w:val="22"/>
          <w:szCs w:val="22"/>
          <w:lang w:val="en-US"/>
        </w:rPr>
        <w:tab/>
        <w:t>Apple</w:t>
      </w:r>
    </w:p>
    <w:p w14:paraId="43AE0FA1" w14:textId="79B3D8D2" w:rsidR="00712CC1" w:rsidRPr="00F42FCF" w:rsidRDefault="00712CC1" w:rsidP="00FA5112">
      <w:pPr>
        <w:tabs>
          <w:tab w:val="left" w:pos="1985"/>
        </w:tabs>
        <w:spacing w:after="120"/>
        <w:ind w:left="1980" w:hanging="1980"/>
        <w:jc w:val="both"/>
        <w:rPr>
          <w:rFonts w:ascii="Arial" w:hAnsi="Arial" w:cs="Arial"/>
          <w:b/>
          <w:sz w:val="22"/>
          <w:szCs w:val="22"/>
          <w:lang w:val="en-CN"/>
        </w:rPr>
      </w:pPr>
      <w:r w:rsidRPr="008F2251">
        <w:rPr>
          <w:rFonts w:ascii="Arial" w:hAnsi="Arial" w:cs="Arial"/>
          <w:b/>
          <w:sz w:val="22"/>
          <w:szCs w:val="22"/>
          <w:lang w:val="en-US"/>
        </w:rPr>
        <w:t>Title:</w:t>
      </w:r>
      <w:r w:rsidRPr="008F2251">
        <w:rPr>
          <w:rFonts w:ascii="Arial" w:hAnsi="Arial" w:cs="Arial"/>
          <w:b/>
          <w:sz w:val="22"/>
          <w:szCs w:val="22"/>
          <w:lang w:val="en-US"/>
        </w:rPr>
        <w:tab/>
      </w:r>
      <w:r w:rsidR="00FA5112" w:rsidRPr="00FA5112">
        <w:rPr>
          <w:rFonts w:ascii="Arial" w:hAnsi="Arial" w:cs="Arial"/>
          <w:b/>
          <w:sz w:val="22"/>
          <w:szCs w:val="22"/>
          <w:lang w:val="en-CN"/>
        </w:rPr>
        <w:t>Discussion on collisions between gaps and priority rules of R18 MUSIM</w:t>
      </w:r>
      <w:r w:rsidR="0083572B" w:rsidRPr="008F2251">
        <w:rPr>
          <w:rFonts w:ascii="Arial" w:hAnsi="Arial" w:cs="Arial"/>
          <w:b/>
          <w:sz w:val="22"/>
          <w:szCs w:val="22"/>
          <w:lang w:val="en-US"/>
        </w:rPr>
        <w:t xml:space="preserve"> </w:t>
      </w:r>
      <w:r w:rsidR="00171290" w:rsidRPr="008F2251">
        <w:rPr>
          <w:rFonts w:ascii="Arial" w:hAnsi="Arial" w:cs="Arial"/>
          <w:b/>
          <w:sz w:val="22"/>
          <w:szCs w:val="22"/>
          <w:lang w:val="en-US"/>
        </w:rPr>
        <w:t xml:space="preserve"> </w:t>
      </w:r>
      <w:r w:rsidR="00871656" w:rsidRPr="008F2251">
        <w:rPr>
          <w:rFonts w:ascii="Arial" w:hAnsi="Arial" w:cs="Arial"/>
          <w:b/>
          <w:sz w:val="22"/>
          <w:szCs w:val="22"/>
          <w:lang w:val="en-US"/>
        </w:rPr>
        <w:t xml:space="preserve"> </w:t>
      </w:r>
    </w:p>
    <w:p w14:paraId="079A707A" w14:textId="77777777" w:rsidR="00712CC1" w:rsidRPr="008F2251" w:rsidRDefault="00712CC1" w:rsidP="00712CC1">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Document for:</w:t>
      </w:r>
      <w:r w:rsidRPr="008F2251">
        <w:rPr>
          <w:rFonts w:ascii="Arial" w:hAnsi="Arial" w:cs="Arial"/>
          <w:b/>
          <w:sz w:val="22"/>
          <w:szCs w:val="22"/>
          <w:lang w:val="en-US"/>
        </w:rPr>
        <w:tab/>
      </w:r>
      <w:bookmarkStart w:id="2" w:name="DocumentFor"/>
      <w:bookmarkEnd w:id="2"/>
      <w:r w:rsidRPr="008F2251">
        <w:rPr>
          <w:rFonts w:ascii="Arial" w:hAnsi="Arial" w:cs="Arial"/>
          <w:b/>
          <w:sz w:val="22"/>
          <w:szCs w:val="22"/>
          <w:lang w:val="en-US"/>
        </w:rPr>
        <w:t>Discussion</w:t>
      </w:r>
    </w:p>
    <w:p w14:paraId="0351CEAD"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Introduction</w:t>
      </w:r>
    </w:p>
    <w:p w14:paraId="2E15A621" w14:textId="720B5ADD" w:rsidR="008E537B" w:rsidRPr="008F2251" w:rsidRDefault="002D36EA" w:rsidP="00CA0B7B">
      <w:pPr>
        <w:rPr>
          <w:lang w:val="en-US"/>
        </w:rPr>
      </w:pPr>
      <w:r w:rsidRPr="002D36EA">
        <w:rPr>
          <w:bCs/>
          <w:lang w:val="en-US" w:eastAsia="zh-CN"/>
        </w:rPr>
        <w:t>C</w:t>
      </w:r>
      <w:r w:rsidRPr="002D36EA">
        <w:rPr>
          <w:bCs/>
          <w:lang w:val="en-CN" w:eastAsia="zh-CN"/>
        </w:rPr>
        <w:t>ollisions between gaps and priority rules of R18 MUSIM</w:t>
      </w:r>
      <w:r w:rsidR="00096C9F">
        <w:rPr>
          <w:lang w:val="en-US"/>
        </w:rPr>
        <w:t xml:space="preserve"> has been widely discussed </w:t>
      </w:r>
      <w:r w:rsidR="001E0C88">
        <w:rPr>
          <w:lang w:val="en-US"/>
        </w:rPr>
        <w:t>in previous RAN4 meetings</w:t>
      </w:r>
      <w:r w:rsidR="00CD18CA" w:rsidRPr="008F2251">
        <w:rPr>
          <w:lang w:val="en-US"/>
        </w:rPr>
        <w:t>.</w:t>
      </w:r>
      <w:r w:rsidR="004F2C3D" w:rsidRPr="008F2251">
        <w:rPr>
          <w:lang w:val="en-US"/>
        </w:rPr>
        <w:t xml:space="preserve"> </w:t>
      </w:r>
      <w:r w:rsidR="004D2D2C">
        <w:rPr>
          <w:lang w:val="en-US"/>
        </w:rPr>
        <w:t xml:space="preserve">However, there </w:t>
      </w:r>
      <w:r w:rsidR="00822B6B">
        <w:rPr>
          <w:lang w:val="en-US"/>
        </w:rPr>
        <w:t>are</w:t>
      </w:r>
      <w:r w:rsidR="004D2D2C">
        <w:rPr>
          <w:lang w:val="en-US"/>
        </w:rPr>
        <w:t xml:space="preserve"> still some open issues.</w:t>
      </w:r>
      <w:r w:rsidR="004D2D2C" w:rsidRPr="008F2251">
        <w:rPr>
          <w:lang w:val="en-US"/>
        </w:rPr>
        <w:t xml:space="preserve"> In this contribution, we provide our view on </w:t>
      </w:r>
      <w:r w:rsidR="004D2D2C">
        <w:rPr>
          <w:lang w:val="en-US"/>
        </w:rPr>
        <w:t>these</w:t>
      </w:r>
      <w:r w:rsidR="004D2D2C" w:rsidRPr="008F2251">
        <w:rPr>
          <w:lang w:val="en-US"/>
        </w:rPr>
        <w:t xml:space="preserve"> issue</w:t>
      </w:r>
      <w:r w:rsidR="004D2D2C">
        <w:rPr>
          <w:lang w:val="en-US"/>
        </w:rPr>
        <w:t>s</w:t>
      </w:r>
      <w:r w:rsidR="004D2D2C" w:rsidRPr="008F2251">
        <w:rPr>
          <w:lang w:val="en-US"/>
        </w:rPr>
        <w:t>.</w:t>
      </w:r>
    </w:p>
    <w:p w14:paraId="11114A88" w14:textId="3E321C1A" w:rsidR="00712CC1" w:rsidRPr="008F2251" w:rsidRDefault="00712CC1" w:rsidP="00712CC1">
      <w:pPr>
        <w:pStyle w:val="Heading1"/>
        <w:numPr>
          <w:ilvl w:val="0"/>
          <w:numId w:val="10"/>
        </w:numPr>
        <w:pBdr>
          <w:top w:val="single" w:sz="12" w:space="2" w:color="auto"/>
        </w:pBdr>
        <w:tabs>
          <w:tab w:val="num" w:pos="45"/>
        </w:tabs>
        <w:jc w:val="both"/>
        <w:rPr>
          <w:sz w:val="32"/>
          <w:lang w:val="en-US"/>
        </w:rPr>
      </w:pPr>
      <w:r w:rsidRPr="008F2251">
        <w:rPr>
          <w:sz w:val="32"/>
          <w:lang w:val="en-US"/>
        </w:rPr>
        <w:t>Discussion</w:t>
      </w:r>
    </w:p>
    <w:p w14:paraId="409A6F77" w14:textId="094CCD30" w:rsidR="004D28E7" w:rsidRPr="00731A9A" w:rsidRDefault="004D28E7" w:rsidP="004D28E7">
      <w:pPr>
        <w:pStyle w:val="Heading3"/>
        <w:rPr>
          <w:color w:val="000000" w:themeColor="text1"/>
        </w:rPr>
      </w:pPr>
      <w:r>
        <w:rPr>
          <w:color w:val="000000" w:themeColor="text1"/>
          <w:lang w:val="en-US"/>
        </w:rPr>
        <w:t xml:space="preserve">2.1 </w:t>
      </w:r>
      <w:r w:rsidRPr="00731A9A">
        <w:rPr>
          <w:color w:val="000000" w:themeColor="text1"/>
        </w:rPr>
        <w:t>Sub-topic 2-1 MUSIM gap priority configuration</w:t>
      </w:r>
    </w:p>
    <w:p w14:paraId="7FB2F2DB" w14:textId="77777777" w:rsidR="004D28E7" w:rsidRDefault="004D28E7" w:rsidP="004D28E7">
      <w:pPr>
        <w:rPr>
          <w:b/>
          <w:color w:val="000000" w:themeColor="text1"/>
          <w:u w:val="single"/>
          <w:lang w:eastAsia="ko-KR"/>
        </w:rPr>
      </w:pPr>
      <w:r>
        <w:rPr>
          <w:b/>
          <w:color w:val="000000" w:themeColor="text1"/>
          <w:u w:val="single"/>
          <w:lang w:eastAsia="ko-KR"/>
        </w:rPr>
        <w:t>Issue 2-1-4-1: Constraints on MUSIM gap priority configuration from NW A</w:t>
      </w:r>
    </w:p>
    <w:p w14:paraId="0F1BB878" w14:textId="77777777" w:rsidR="004D28E7" w:rsidRDefault="004D28E7" w:rsidP="004D28E7">
      <w:pPr>
        <w:pStyle w:val="ListParagraph"/>
        <w:widowControl/>
        <w:numPr>
          <w:ilvl w:val="0"/>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Proposals</w:t>
      </w:r>
    </w:p>
    <w:p w14:paraId="35807F47" w14:textId="77777777" w:rsidR="004D28E7" w:rsidRDefault="004D28E7" w:rsidP="004D28E7">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P1: NW A maintains the same relative priorities requested by the UE; The configured priority level may or may not be the same as that requested by UE. (vivo Apple xiaomi Huawei Nokia Qualcomm MTK)</w:t>
      </w:r>
    </w:p>
    <w:p w14:paraId="1D9F9CAA" w14:textId="77777777" w:rsidR="004D28E7" w:rsidRDefault="004D28E7" w:rsidP="004D28E7">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 xml:space="preserve">P1-a: </w:t>
      </w:r>
      <w:r w:rsidRPr="003A1B7A">
        <w:rPr>
          <w:color w:val="000000" w:themeColor="text1"/>
          <w:szCs w:val="24"/>
          <w:lang w:eastAsia="zh-CN"/>
        </w:rPr>
        <w:t>NW A will keep the same relative priority order indicated by a UE however when one or multiple or all MUSIM gap’s MGRP less than a threshold, NW A will not keep the relative order for those MUSIM gaps or all MUSIM gaps</w:t>
      </w:r>
      <w:r>
        <w:rPr>
          <w:color w:val="000000" w:themeColor="text1"/>
          <w:szCs w:val="24"/>
          <w:lang w:eastAsia="zh-CN"/>
        </w:rPr>
        <w:t xml:space="preserve"> (vivo)</w:t>
      </w:r>
    </w:p>
    <w:p w14:paraId="0F49DF62" w14:textId="77777777" w:rsidR="004D28E7" w:rsidRDefault="004D28E7" w:rsidP="004D28E7">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P2: When MUSIM gaps with equal priority is allowed, if UE requests two MUSIM gaps with the same priority X and if the network configures both gaps, then both gaps must be assigned a common priority X’. X’ may or may not be equal to X. (oppo Qualcomm)</w:t>
      </w:r>
    </w:p>
    <w:p w14:paraId="200B59DE" w14:textId="77777777" w:rsidR="004D28E7" w:rsidRDefault="004D28E7" w:rsidP="004D28E7">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sidRPr="00681E49">
        <w:rPr>
          <w:color w:val="000000" w:themeColor="text1"/>
          <w:szCs w:val="24"/>
          <w:lang w:eastAsia="zh-CN"/>
        </w:rPr>
        <w:t xml:space="preserve">P3: If network A cannot </w:t>
      </w:r>
      <w:r>
        <w:rPr>
          <w:color w:val="000000" w:themeColor="text1"/>
          <w:szCs w:val="24"/>
          <w:lang w:eastAsia="zh-CN"/>
        </w:rPr>
        <w:t xml:space="preserve">fulfill the priority configuration </w:t>
      </w:r>
      <w:r w:rsidRPr="00681E49">
        <w:rPr>
          <w:color w:val="000000" w:themeColor="text1"/>
          <w:szCs w:val="24"/>
          <w:lang w:eastAsia="zh-CN"/>
        </w:rPr>
        <w:t xml:space="preserve">requested </w:t>
      </w:r>
      <w:r>
        <w:rPr>
          <w:color w:val="000000" w:themeColor="text1"/>
          <w:szCs w:val="24"/>
          <w:lang w:eastAsia="zh-CN"/>
        </w:rPr>
        <w:t xml:space="preserve">by UE for </w:t>
      </w:r>
      <w:r w:rsidRPr="00681E49">
        <w:rPr>
          <w:color w:val="000000" w:themeColor="text1"/>
          <w:szCs w:val="24"/>
          <w:lang w:eastAsia="zh-CN"/>
        </w:rPr>
        <w:t>MUSIM gaps, it may choose not to configure one or more of the MUSIM gaps. (Qualcomm</w:t>
      </w:r>
      <w:r>
        <w:rPr>
          <w:color w:val="000000" w:themeColor="text1"/>
          <w:szCs w:val="24"/>
          <w:lang w:eastAsia="zh-CN"/>
        </w:rPr>
        <w:t xml:space="preserve"> Nokia</w:t>
      </w:r>
      <w:r w:rsidRPr="00681E49">
        <w:rPr>
          <w:color w:val="000000" w:themeColor="text1"/>
          <w:szCs w:val="24"/>
          <w:lang w:eastAsia="zh-CN"/>
        </w:rPr>
        <w:t>)</w:t>
      </w:r>
      <w:r>
        <w:rPr>
          <w:color w:val="000000" w:themeColor="text1"/>
          <w:szCs w:val="24"/>
          <w:lang w:eastAsia="zh-CN"/>
        </w:rPr>
        <w:t xml:space="preserve"> </w:t>
      </w:r>
    </w:p>
    <w:p w14:paraId="6E835404" w14:textId="77777777" w:rsidR="004D28E7" w:rsidRPr="007B6D2D" w:rsidRDefault="004D28E7" w:rsidP="004D28E7">
      <w:pPr>
        <w:pStyle w:val="ListParagraph"/>
        <w:widowControl/>
        <w:numPr>
          <w:ilvl w:val="1"/>
          <w:numId w:val="26"/>
        </w:numPr>
        <w:autoSpaceDE/>
        <w:autoSpaceDN/>
        <w:adjustRightInd/>
        <w:spacing w:after="120" w:line="240" w:lineRule="auto"/>
        <w:ind w:firstLineChars="0"/>
      </w:pPr>
      <w:r w:rsidRPr="00B921DB">
        <w:t>P</w:t>
      </w:r>
      <w:r>
        <w:t>4</w:t>
      </w:r>
      <w:r w:rsidRPr="00B921DB">
        <w:t xml:space="preserve">: </w:t>
      </w:r>
      <w:r w:rsidRPr="00B921DB">
        <w:rPr>
          <w:rFonts w:hint="eastAsia"/>
        </w:rPr>
        <w:t xml:space="preserve">When </w:t>
      </w:r>
      <w:r w:rsidRPr="00B921DB">
        <w:rPr>
          <w:rFonts w:hint="eastAsia"/>
          <w:lang w:val="en-US" w:eastAsia="zh-CN"/>
        </w:rPr>
        <w:t xml:space="preserve">UE </w:t>
      </w:r>
      <w:r w:rsidRPr="00B921DB">
        <w:rPr>
          <w:rFonts w:hint="eastAsia"/>
        </w:rPr>
        <w:t>requesting MUSIM gap</w:t>
      </w:r>
      <w:r w:rsidRPr="00B921DB">
        <w:rPr>
          <w:rFonts w:hint="eastAsia"/>
          <w:lang w:val="en-US" w:eastAsia="zh-CN"/>
        </w:rPr>
        <w:t xml:space="preserve"> priority for all or a subset MUSIM gaps</w:t>
      </w:r>
      <w:r w:rsidRPr="00B921DB">
        <w:rPr>
          <w:rFonts w:hint="eastAsia"/>
        </w:rPr>
        <w:t xml:space="preserve">, </w:t>
      </w:r>
      <w:r w:rsidRPr="00B921DB">
        <w:rPr>
          <w:rFonts w:hint="eastAsia"/>
          <w:lang w:val="en-US" w:eastAsia="zh-CN"/>
        </w:rPr>
        <w:t>the priority levels are different</w:t>
      </w:r>
      <w:r w:rsidRPr="00B921DB">
        <w:rPr>
          <w:lang w:val="en-US" w:eastAsia="zh-CN"/>
        </w:rPr>
        <w:t xml:space="preserve"> (xiaomi</w:t>
      </w:r>
      <w:r>
        <w:rPr>
          <w:lang w:val="en-US" w:eastAsia="zh-CN"/>
        </w:rPr>
        <w:t xml:space="preserve"> </w:t>
      </w:r>
      <w:r>
        <w:rPr>
          <w:rFonts w:hint="eastAsia"/>
          <w:lang w:val="en-US" w:eastAsia="zh-CN"/>
        </w:rPr>
        <w:t>N</w:t>
      </w:r>
      <w:r>
        <w:rPr>
          <w:lang w:val="en-US" w:eastAsia="zh-CN"/>
        </w:rPr>
        <w:t>okia</w:t>
      </w:r>
      <w:r w:rsidRPr="00B921DB">
        <w:rPr>
          <w:lang w:val="en-US" w:eastAsia="zh-CN"/>
        </w:rPr>
        <w:t>)</w:t>
      </w:r>
    </w:p>
    <w:p w14:paraId="3F3B0A66" w14:textId="77777777" w:rsidR="004D28E7" w:rsidRDefault="004D28E7" w:rsidP="004D28E7">
      <w:pPr>
        <w:pStyle w:val="ListParagraph"/>
        <w:widowControl/>
        <w:numPr>
          <w:ilvl w:val="1"/>
          <w:numId w:val="26"/>
        </w:numPr>
        <w:autoSpaceDE/>
        <w:autoSpaceDN/>
        <w:adjustRightInd/>
        <w:spacing w:after="120" w:line="240" w:lineRule="auto"/>
        <w:ind w:firstLineChars="0"/>
      </w:pPr>
      <w:r w:rsidRPr="00B921DB">
        <w:t>P</w:t>
      </w:r>
      <w:r>
        <w:t>5</w:t>
      </w:r>
      <w:r w:rsidRPr="00B921DB">
        <w:t>: No need to discuss further constraints on MUSIM gap priority configuration for NW A. (CMCC Ericsson)</w:t>
      </w:r>
    </w:p>
    <w:p w14:paraId="04697E4C" w14:textId="32E87D69" w:rsidR="00994819" w:rsidRPr="002C33E5" w:rsidRDefault="004D28E7" w:rsidP="004036A3">
      <w:pPr>
        <w:pStyle w:val="ListParagraph"/>
        <w:widowControl/>
        <w:numPr>
          <w:ilvl w:val="1"/>
          <w:numId w:val="26"/>
        </w:numPr>
        <w:autoSpaceDE/>
        <w:autoSpaceDN/>
        <w:adjustRightInd/>
        <w:spacing w:after="120" w:line="240" w:lineRule="auto"/>
        <w:ind w:firstLineChars="0"/>
        <w:jc w:val="both"/>
        <w:rPr>
          <w:color w:val="000000" w:themeColor="text1"/>
          <w:szCs w:val="24"/>
          <w:lang w:eastAsia="zh-CN"/>
        </w:rPr>
      </w:pPr>
      <w:r w:rsidRPr="00BB6F06">
        <w:rPr>
          <w:rFonts w:hint="eastAsia"/>
          <w:lang w:eastAsia="zh-CN"/>
        </w:rPr>
        <w:t>P</w:t>
      </w:r>
      <w:r w:rsidRPr="00BB6F06">
        <w:t>6: If equal priority is allowed, u</w:t>
      </w:r>
      <w:r w:rsidRPr="00BB6F06">
        <w:rPr>
          <w:rFonts w:eastAsiaTheme="minorEastAsia"/>
          <w:lang w:eastAsia="zh-CN"/>
        </w:rPr>
        <w:t>p two periodic MUSIM gaps can be configured with the same priority and inform such the configuration to RAN2 (oppo)</w:t>
      </w:r>
    </w:p>
    <w:p w14:paraId="19FF875A" w14:textId="77777777" w:rsidR="002C33E5" w:rsidRDefault="002C33E5" w:rsidP="002C33E5">
      <w:pPr>
        <w:rPr>
          <w:lang w:eastAsia="x-none"/>
        </w:rPr>
      </w:pPr>
      <w:r>
        <w:rPr>
          <w:lang w:eastAsia="x-none"/>
        </w:rPr>
        <w:t>We would like to point out that RAN4 already agreed i</w:t>
      </w:r>
      <w:r w:rsidRPr="00D84C97">
        <w:rPr>
          <w:lang w:eastAsia="x-none"/>
        </w:rPr>
        <w:t xml:space="preserve">t is up to NW A on how to use </w:t>
      </w:r>
      <w:r>
        <w:rPr>
          <w:lang w:eastAsia="x-none"/>
        </w:rPr>
        <w:t>the priority information from UE. Therefore, NW doesn’t need to strictly follow the priority information provided by UE. However, it is beneficial for NW to maintain</w:t>
      </w:r>
      <w:r w:rsidRPr="0026736A">
        <w:rPr>
          <w:lang w:eastAsia="x-none"/>
        </w:rPr>
        <w:t xml:space="preserve"> the same relative priorities requested by the UE</w:t>
      </w:r>
      <w:r>
        <w:rPr>
          <w:lang w:eastAsia="x-none"/>
        </w:rPr>
        <w:t xml:space="preserve"> since UE shall have better understanding than NW on how to use the MUSIM gaps. This doesn’t conflict with previous agreements. Another thing is we see some benefit of allowing same priority if merging two gaps with equal priority is allowed.</w:t>
      </w:r>
    </w:p>
    <w:p w14:paraId="7AF851CC" w14:textId="2F69840E" w:rsidR="002C33E5" w:rsidRDefault="002C33E5" w:rsidP="002C33E5">
      <w:pPr>
        <w:pStyle w:val="Caption"/>
        <w:rPr>
          <w:rFonts w:eastAsia="SimSun"/>
          <w:color w:val="000000" w:themeColor="text1"/>
          <w:szCs w:val="24"/>
          <w:lang w:eastAsia="zh-CN"/>
        </w:rPr>
      </w:pPr>
      <w:bookmarkStart w:id="3" w:name="_Ref135038505"/>
      <w:r>
        <w:t xml:space="preserve">Proposal </w:t>
      </w:r>
      <w:r>
        <w:fldChar w:fldCharType="begin"/>
      </w:r>
      <w:r>
        <w:instrText xml:space="preserve"> SEQ Proposal \* ARABIC </w:instrText>
      </w:r>
      <w:r>
        <w:fldChar w:fldCharType="separate"/>
      </w:r>
      <w:r w:rsidR="006F442C">
        <w:rPr>
          <w:noProof/>
        </w:rPr>
        <w:t>1</w:t>
      </w:r>
      <w:r>
        <w:fldChar w:fldCharType="end"/>
      </w:r>
      <w:r>
        <w:t xml:space="preserve">: </w:t>
      </w:r>
      <w:r w:rsidRPr="00731A9A">
        <w:rPr>
          <w:rFonts w:eastAsia="SimSun"/>
          <w:color w:val="000000" w:themeColor="text1"/>
          <w:szCs w:val="24"/>
          <w:lang w:eastAsia="zh-CN"/>
        </w:rPr>
        <w:t>NW A maintaining the same relative priorities requested by the UE</w:t>
      </w:r>
      <w:r>
        <w:rPr>
          <w:rFonts w:eastAsia="SimSun"/>
          <w:color w:val="000000" w:themeColor="text1"/>
          <w:szCs w:val="24"/>
          <w:lang w:eastAsia="zh-CN"/>
        </w:rPr>
        <w:t>. The exact priority may or may not be the same as that requested by UE.</w:t>
      </w:r>
      <w:bookmarkEnd w:id="3"/>
    </w:p>
    <w:p w14:paraId="74772626" w14:textId="77777777" w:rsidR="002C33E5" w:rsidRDefault="002C33E5" w:rsidP="004036A3">
      <w:pPr>
        <w:rPr>
          <w:lang w:val="en-US" w:eastAsia="x-none"/>
        </w:rPr>
      </w:pPr>
    </w:p>
    <w:p w14:paraId="07C0A0B9" w14:textId="77777777" w:rsidR="003067F1" w:rsidRDefault="003067F1" w:rsidP="003067F1">
      <w:pPr>
        <w:rPr>
          <w:b/>
          <w:color w:val="000000" w:themeColor="text1"/>
          <w:u w:val="single"/>
          <w:lang w:eastAsia="ko-KR"/>
        </w:rPr>
      </w:pPr>
      <w:r>
        <w:rPr>
          <w:b/>
          <w:color w:val="000000" w:themeColor="text1"/>
          <w:u w:val="single"/>
          <w:lang w:eastAsia="ko-KR"/>
        </w:rPr>
        <w:t>Issue 2-1-4-2: Constraints on MUSIM gap request from UE side</w:t>
      </w:r>
    </w:p>
    <w:p w14:paraId="03E297A1" w14:textId="77777777" w:rsidR="003067F1" w:rsidRDefault="003067F1" w:rsidP="003067F1">
      <w:pPr>
        <w:pStyle w:val="ListParagraph"/>
        <w:widowControl/>
        <w:numPr>
          <w:ilvl w:val="0"/>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lastRenderedPageBreak/>
        <w:t>Proposals</w:t>
      </w:r>
    </w:p>
    <w:p w14:paraId="26DFA2BE" w14:textId="77777777" w:rsidR="003067F1" w:rsidRDefault="003067F1" w:rsidP="003067F1">
      <w:pPr>
        <w:pStyle w:val="ListParagraph"/>
        <w:widowControl/>
        <w:numPr>
          <w:ilvl w:val="1"/>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 xml:space="preserve">P1: </w:t>
      </w:r>
      <w:r>
        <w:rPr>
          <w:lang w:eastAsia="zh-CN"/>
        </w:rPr>
        <w:t>There shall be a minimum MGRP defined for the requested MUSIM gap pattern (Nokia)</w:t>
      </w:r>
    </w:p>
    <w:p w14:paraId="6C73247F" w14:textId="77777777" w:rsidR="003067F1" w:rsidRDefault="003067F1" w:rsidP="003067F1">
      <w:pPr>
        <w:pStyle w:val="ListParagraph"/>
        <w:widowControl/>
        <w:numPr>
          <w:ilvl w:val="1"/>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P2: When UE requests the MUSIM gaps, the MGRP of highest priority gap should be larger than 160ms; When UE requests only one MUSIM gap, the MGRP should be larger than 80ms (Ericsson)</w:t>
      </w:r>
    </w:p>
    <w:p w14:paraId="184C0E68" w14:textId="77777777" w:rsidR="003067F1" w:rsidRDefault="003067F1" w:rsidP="003067F1">
      <w:pPr>
        <w:pStyle w:val="ListParagraph"/>
        <w:widowControl/>
        <w:numPr>
          <w:ilvl w:val="1"/>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 xml:space="preserve">P3: Do </w:t>
      </w:r>
      <w:r w:rsidRPr="00A00BF4">
        <w:rPr>
          <w:color w:val="000000" w:themeColor="text1"/>
          <w:szCs w:val="24"/>
          <w:lang w:eastAsia="zh-CN"/>
        </w:rPr>
        <w:t>not define constraints on MUSIM gap request from UE side (Huawei vivo</w:t>
      </w:r>
      <w:r>
        <w:rPr>
          <w:color w:val="000000" w:themeColor="text1"/>
          <w:szCs w:val="24"/>
          <w:lang w:eastAsia="zh-CN"/>
        </w:rPr>
        <w:t xml:space="preserve"> Qualcomm</w:t>
      </w:r>
      <w:r w:rsidRPr="00A00BF4">
        <w:rPr>
          <w:color w:val="000000" w:themeColor="text1"/>
          <w:szCs w:val="24"/>
          <w:lang w:eastAsia="zh-CN"/>
        </w:rPr>
        <w:t>)</w:t>
      </w:r>
    </w:p>
    <w:p w14:paraId="38D15F68" w14:textId="77777777" w:rsidR="003067F1" w:rsidRPr="001D59EC" w:rsidRDefault="003067F1" w:rsidP="003067F1">
      <w:pPr>
        <w:pStyle w:val="ListParagraph"/>
        <w:widowControl/>
        <w:numPr>
          <w:ilvl w:val="1"/>
          <w:numId w:val="26"/>
        </w:numPr>
        <w:autoSpaceDE/>
        <w:autoSpaceDN/>
        <w:adjustRightInd/>
        <w:spacing w:after="120" w:line="240" w:lineRule="auto"/>
        <w:ind w:firstLineChars="0"/>
        <w:jc w:val="both"/>
        <w:rPr>
          <w:color w:val="000000" w:themeColor="text1"/>
          <w:szCs w:val="24"/>
          <w:lang w:eastAsia="zh-CN"/>
        </w:rPr>
      </w:pPr>
      <w:r w:rsidRPr="0091643E">
        <w:rPr>
          <w:color w:val="000000" w:themeColor="text1"/>
          <w:szCs w:val="24"/>
          <w:lang w:eastAsia="zh-CN"/>
        </w:rPr>
        <w:t xml:space="preserve">P4: </w:t>
      </w:r>
      <w:r w:rsidRPr="001D59EC">
        <w:rPr>
          <w:bCs/>
        </w:rPr>
        <w:t>Network A will configure the MUSIM gap priority requested by the UE under the following conditions</w:t>
      </w:r>
      <w:r>
        <w:rPr>
          <w:bCs/>
        </w:rPr>
        <w:t xml:space="preserve"> (Qualcomm)</w:t>
      </w:r>
    </w:p>
    <w:p w14:paraId="5345F864" w14:textId="77777777" w:rsidR="003067F1" w:rsidRPr="001D59EC" w:rsidRDefault="003067F1" w:rsidP="003067F1">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sidRPr="001D59EC">
        <w:rPr>
          <w:bCs/>
        </w:rPr>
        <w:t>If the UE requests multiple MUSIM gaps, the MUSIM gap that the UE requests with the highest priority has MGRP larger than 160 ms.</w:t>
      </w:r>
    </w:p>
    <w:p w14:paraId="3E56E57A" w14:textId="77777777" w:rsidR="003067F1" w:rsidRPr="001D59EC" w:rsidRDefault="003067F1" w:rsidP="003067F1">
      <w:pPr>
        <w:pStyle w:val="ListParagraph"/>
        <w:widowControl/>
        <w:numPr>
          <w:ilvl w:val="2"/>
          <w:numId w:val="26"/>
        </w:numPr>
        <w:autoSpaceDE/>
        <w:autoSpaceDN/>
        <w:adjustRightInd/>
        <w:spacing w:after="120" w:line="240" w:lineRule="auto"/>
        <w:ind w:firstLineChars="0"/>
        <w:jc w:val="both"/>
        <w:rPr>
          <w:bCs/>
        </w:rPr>
      </w:pPr>
      <w:r w:rsidRPr="001D59EC">
        <w:rPr>
          <w:bCs/>
        </w:rPr>
        <w:t>If the UE requests only one MUSIM gap, the MUSIM gap has MGRP larger than 80 ms.</w:t>
      </w:r>
    </w:p>
    <w:p w14:paraId="485710B6" w14:textId="4A5F022D" w:rsidR="002C33E5" w:rsidRDefault="00347F1E" w:rsidP="004036A3">
      <w:pPr>
        <w:rPr>
          <w:lang w:val="en-US" w:eastAsia="x-none"/>
        </w:rPr>
      </w:pPr>
      <w:r>
        <w:rPr>
          <w:lang w:val="en-US" w:eastAsia="x-none"/>
        </w:rPr>
        <w:t>We support P3</w:t>
      </w:r>
      <w:r w:rsidR="00C83A73">
        <w:rPr>
          <w:lang w:val="en-US" w:eastAsia="x-none"/>
        </w:rPr>
        <w:t xml:space="preserve"> to make this feature future-proof.</w:t>
      </w:r>
      <w:r w:rsidR="000928DA">
        <w:rPr>
          <w:lang w:val="en-US" w:eastAsia="x-none"/>
        </w:rPr>
        <w:t xml:space="preserve"> </w:t>
      </w:r>
      <w:r w:rsidR="00F40521">
        <w:rPr>
          <w:lang w:val="en-US" w:eastAsia="x-none"/>
        </w:rPr>
        <w:t xml:space="preserve">Requesting MUSIM gaps with unnecessarily high overhead has no good to UE. </w:t>
      </w:r>
    </w:p>
    <w:p w14:paraId="7EBA06CE" w14:textId="6B1BBB89" w:rsidR="00DC6A23" w:rsidRDefault="00324267" w:rsidP="00324267">
      <w:pPr>
        <w:pStyle w:val="Caption"/>
        <w:rPr>
          <w:rFonts w:eastAsia="SimSun"/>
          <w:color w:val="000000" w:themeColor="text1"/>
          <w:szCs w:val="24"/>
          <w:lang w:eastAsia="zh-CN"/>
        </w:rPr>
      </w:pPr>
      <w:bookmarkStart w:id="4" w:name="_Ref142638728"/>
      <w:r>
        <w:t xml:space="preserve">Proposal </w:t>
      </w:r>
      <w:r>
        <w:fldChar w:fldCharType="begin"/>
      </w:r>
      <w:r>
        <w:instrText xml:space="preserve"> SEQ Proposal \* ARABIC </w:instrText>
      </w:r>
      <w:r>
        <w:fldChar w:fldCharType="separate"/>
      </w:r>
      <w:r w:rsidR="006F442C">
        <w:rPr>
          <w:noProof/>
        </w:rPr>
        <w:t>2</w:t>
      </w:r>
      <w:r>
        <w:fldChar w:fldCharType="end"/>
      </w:r>
      <w:r>
        <w:t xml:space="preserve">: </w:t>
      </w:r>
      <w:r>
        <w:rPr>
          <w:rFonts w:eastAsia="SimSun"/>
          <w:color w:val="000000" w:themeColor="text1"/>
          <w:szCs w:val="24"/>
          <w:lang w:eastAsia="zh-CN"/>
        </w:rPr>
        <w:t xml:space="preserve">Do </w:t>
      </w:r>
      <w:r w:rsidRPr="00A00BF4">
        <w:rPr>
          <w:rFonts w:eastAsia="SimSun"/>
          <w:color w:val="000000" w:themeColor="text1"/>
          <w:szCs w:val="24"/>
          <w:lang w:eastAsia="zh-CN"/>
        </w:rPr>
        <w:t>not define constraints on MUSIM gap request from UE side</w:t>
      </w:r>
      <w:r>
        <w:rPr>
          <w:rFonts w:eastAsia="SimSun"/>
          <w:color w:val="000000" w:themeColor="text1"/>
          <w:szCs w:val="24"/>
          <w:lang w:eastAsia="zh-CN"/>
        </w:rPr>
        <w:t>.</w:t>
      </w:r>
      <w:bookmarkEnd w:id="4"/>
    </w:p>
    <w:p w14:paraId="1C3388AD" w14:textId="77777777" w:rsidR="00324267" w:rsidRDefault="00324267" w:rsidP="00324267">
      <w:pPr>
        <w:rPr>
          <w:lang w:val="en-US" w:eastAsia="zh-CN"/>
        </w:rPr>
      </w:pPr>
    </w:p>
    <w:p w14:paraId="6BB7968C" w14:textId="77777777" w:rsidR="009E2649" w:rsidRDefault="009E2649" w:rsidP="009E2649">
      <w:pPr>
        <w:rPr>
          <w:b/>
          <w:color w:val="000000" w:themeColor="text1"/>
          <w:u w:val="single"/>
          <w:lang w:eastAsia="ko-KR"/>
        </w:rPr>
      </w:pPr>
      <w:r>
        <w:rPr>
          <w:b/>
          <w:color w:val="000000" w:themeColor="text1"/>
          <w:u w:val="single"/>
          <w:lang w:eastAsia="ko-KR"/>
        </w:rPr>
        <w:t>Issue 2-1-5: Pr</w:t>
      </w:r>
      <w:r>
        <w:rPr>
          <w:b/>
          <w:color w:val="000000" w:themeColor="text1"/>
          <w:u w:val="single"/>
          <w:lang w:eastAsia="zh-CN"/>
        </w:rPr>
        <w:t>i</w:t>
      </w:r>
      <w:r>
        <w:rPr>
          <w:b/>
          <w:color w:val="000000" w:themeColor="text1"/>
          <w:u w:val="single"/>
          <w:lang w:eastAsia="ko-KR"/>
        </w:rPr>
        <w:t xml:space="preserve">ority setting for </w:t>
      </w:r>
      <w:r>
        <w:rPr>
          <w:rFonts w:hint="eastAsia"/>
          <w:b/>
          <w:color w:val="000000" w:themeColor="text1"/>
          <w:u w:val="single"/>
          <w:lang w:eastAsia="zh-CN"/>
        </w:rPr>
        <w:t>ape</w:t>
      </w:r>
      <w:r>
        <w:rPr>
          <w:b/>
          <w:color w:val="000000" w:themeColor="text1"/>
          <w:u w:val="single"/>
          <w:lang w:eastAsia="ko-KR"/>
        </w:rPr>
        <w:t>riodic MUSIM gaps</w:t>
      </w:r>
    </w:p>
    <w:p w14:paraId="7D175EAF" w14:textId="77777777" w:rsidR="009E2649" w:rsidRDefault="009E2649" w:rsidP="009E2649">
      <w:pPr>
        <w:rPr>
          <w:color w:val="000000" w:themeColor="text1"/>
          <w:lang w:eastAsia="ja-JP"/>
        </w:rPr>
      </w:pPr>
      <w:r>
        <w:rPr>
          <w:color w:val="000000" w:themeColor="text1"/>
          <w:lang w:eastAsia="ja-JP"/>
        </w:rPr>
        <w:t>Note: Option 1 and 2 are agreements from GTW at RAN4 106bis</w:t>
      </w:r>
    </w:p>
    <w:p w14:paraId="04985A16" w14:textId="77777777" w:rsidR="009E2649" w:rsidRDefault="009E2649" w:rsidP="009E2649">
      <w:pPr>
        <w:pStyle w:val="ListParagraph"/>
        <w:widowControl/>
        <w:numPr>
          <w:ilvl w:val="1"/>
          <w:numId w:val="26"/>
        </w:numPr>
        <w:overflowPunct w:val="0"/>
        <w:spacing w:after="120" w:line="252" w:lineRule="auto"/>
        <w:ind w:firstLineChars="0"/>
        <w:rPr>
          <w:color w:val="000000" w:themeColor="text1"/>
          <w:lang w:eastAsia="ja-JP"/>
        </w:rPr>
      </w:pPr>
      <w:r>
        <w:rPr>
          <w:color w:val="000000" w:themeColor="text1"/>
          <w:lang w:eastAsia="ja-JP"/>
        </w:rPr>
        <w:t>Option 1 (CMCC xiaomi Nokia Qualcomm vivo)</w:t>
      </w:r>
    </w:p>
    <w:p w14:paraId="63C4B0DE" w14:textId="77777777" w:rsidR="009E2649" w:rsidRDefault="009E2649" w:rsidP="009E2649">
      <w:pPr>
        <w:pStyle w:val="ListParagraph"/>
        <w:widowControl/>
        <w:numPr>
          <w:ilvl w:val="2"/>
          <w:numId w:val="26"/>
        </w:numPr>
        <w:overflowPunct w:val="0"/>
        <w:spacing w:after="120" w:line="252" w:lineRule="auto"/>
        <w:ind w:firstLineChars="0"/>
        <w:rPr>
          <w:color w:val="000000" w:themeColor="text1"/>
          <w:lang w:eastAsia="ja-JP"/>
        </w:rPr>
      </w:pPr>
      <w:r>
        <w:rPr>
          <w:color w:val="000000" w:themeColor="text1"/>
        </w:rPr>
        <w:t>The priority level of aperiodic MUSIM gap can be configured by NW A</w:t>
      </w:r>
    </w:p>
    <w:p w14:paraId="0BC21B4E" w14:textId="77777777" w:rsidR="009E2649" w:rsidRDefault="009E2649" w:rsidP="009E2649">
      <w:pPr>
        <w:pStyle w:val="ListParagraph"/>
        <w:widowControl/>
        <w:numPr>
          <w:ilvl w:val="2"/>
          <w:numId w:val="26"/>
        </w:numPr>
        <w:overflowPunct w:val="0"/>
        <w:spacing w:after="120" w:line="252" w:lineRule="auto"/>
        <w:ind w:firstLineChars="0"/>
        <w:rPr>
          <w:color w:val="000000" w:themeColor="text1"/>
          <w:lang w:eastAsia="ja-JP"/>
        </w:rPr>
      </w:pPr>
      <w:r>
        <w:rPr>
          <w:color w:val="000000" w:themeColor="text1"/>
        </w:rPr>
        <w:t xml:space="preserve">If the priority level is not configured by NW A then the aperiodic MUSIM gap by default has the highest priority level </w:t>
      </w:r>
    </w:p>
    <w:p w14:paraId="309E2CF8" w14:textId="77777777" w:rsidR="009E2649" w:rsidRDefault="009E2649" w:rsidP="009E2649">
      <w:pPr>
        <w:pStyle w:val="ListParagraph"/>
        <w:widowControl/>
        <w:numPr>
          <w:ilvl w:val="2"/>
          <w:numId w:val="26"/>
        </w:numPr>
        <w:overflowPunct w:val="0"/>
        <w:spacing w:after="120" w:line="252" w:lineRule="auto"/>
        <w:ind w:firstLineChars="0"/>
        <w:rPr>
          <w:color w:val="000000" w:themeColor="text1"/>
          <w:lang w:eastAsia="ja-JP"/>
        </w:rPr>
      </w:pPr>
      <w:r>
        <w:rPr>
          <w:color w:val="000000" w:themeColor="text1"/>
        </w:rPr>
        <w:t>The aperiodic MUSIM gap priority level can be optionally requested by UE from NW A</w:t>
      </w:r>
    </w:p>
    <w:p w14:paraId="3F2FF152" w14:textId="77777777" w:rsidR="009E2649" w:rsidRDefault="009E2649" w:rsidP="009E2649">
      <w:pPr>
        <w:pStyle w:val="ListParagraph"/>
        <w:widowControl/>
        <w:numPr>
          <w:ilvl w:val="1"/>
          <w:numId w:val="26"/>
        </w:numPr>
        <w:overflowPunct w:val="0"/>
        <w:spacing w:after="120" w:line="252" w:lineRule="auto"/>
        <w:ind w:firstLineChars="0"/>
        <w:rPr>
          <w:color w:val="000000" w:themeColor="text1"/>
          <w:lang w:eastAsia="ja-JP"/>
        </w:rPr>
      </w:pPr>
      <w:r>
        <w:rPr>
          <w:color w:val="000000" w:themeColor="text1"/>
        </w:rPr>
        <w:t xml:space="preserve">Option 2 (Apple ZTE oppo Huawei MTK): </w:t>
      </w:r>
    </w:p>
    <w:p w14:paraId="2D49BEB7" w14:textId="77777777" w:rsidR="009E2649" w:rsidRDefault="009E2649" w:rsidP="009E2649">
      <w:pPr>
        <w:pStyle w:val="ListParagraph"/>
        <w:widowControl/>
        <w:numPr>
          <w:ilvl w:val="2"/>
          <w:numId w:val="26"/>
        </w:numPr>
        <w:overflowPunct w:val="0"/>
        <w:spacing w:after="120" w:line="252" w:lineRule="auto"/>
        <w:ind w:firstLineChars="0"/>
        <w:rPr>
          <w:color w:val="000000" w:themeColor="text1"/>
          <w:lang w:eastAsia="ja-JP"/>
        </w:rPr>
      </w:pPr>
      <w:r>
        <w:rPr>
          <w:color w:val="000000" w:themeColor="text1"/>
        </w:rPr>
        <w:t>Aperiodic MUSIM gap by default has the highest priority level.</w:t>
      </w:r>
    </w:p>
    <w:p w14:paraId="012649DA" w14:textId="77777777" w:rsidR="009E2649" w:rsidRDefault="009E2649" w:rsidP="009E2649">
      <w:pPr>
        <w:pStyle w:val="ListParagraph"/>
        <w:widowControl/>
        <w:numPr>
          <w:ilvl w:val="2"/>
          <w:numId w:val="26"/>
        </w:numPr>
        <w:overflowPunct w:val="0"/>
        <w:spacing w:after="120" w:line="252" w:lineRule="auto"/>
        <w:ind w:firstLineChars="0"/>
        <w:rPr>
          <w:color w:val="000000" w:themeColor="text1"/>
          <w:lang w:eastAsia="ja-JP"/>
        </w:rPr>
      </w:pPr>
      <w:r>
        <w:rPr>
          <w:color w:val="000000" w:themeColor="text1"/>
        </w:rPr>
        <w:t>The gap priority level is not explicitly configured by the NW</w:t>
      </w:r>
    </w:p>
    <w:p w14:paraId="34EBDBBB" w14:textId="77777777" w:rsidR="009E2649" w:rsidRDefault="009E2649" w:rsidP="009E2649">
      <w:pPr>
        <w:pStyle w:val="ListParagraph"/>
        <w:widowControl/>
        <w:numPr>
          <w:ilvl w:val="1"/>
          <w:numId w:val="26"/>
        </w:numPr>
        <w:overflowPunct w:val="0"/>
        <w:spacing w:after="120" w:line="252" w:lineRule="auto"/>
        <w:ind w:firstLineChars="0"/>
        <w:rPr>
          <w:color w:val="000000" w:themeColor="text1"/>
        </w:rPr>
      </w:pPr>
      <w:r w:rsidRPr="00853905">
        <w:rPr>
          <w:color w:val="000000" w:themeColor="text1"/>
        </w:rPr>
        <w:t>Option 3: The aperiodic MUSIM gap by default has the highest priority level. The priority level of aperiodic MUSIM gap can be configured by NW A</w:t>
      </w:r>
      <w:r>
        <w:rPr>
          <w:color w:val="000000" w:themeColor="text1"/>
        </w:rPr>
        <w:t xml:space="preserve"> (Ericsson)</w:t>
      </w:r>
    </w:p>
    <w:p w14:paraId="57595CDD" w14:textId="77777777" w:rsidR="009E2649" w:rsidRDefault="009E2649" w:rsidP="009E2649">
      <w:pPr>
        <w:rPr>
          <w:rFonts w:eastAsiaTheme="minorEastAsia"/>
          <w:i/>
          <w:color w:val="000000" w:themeColor="text1"/>
          <w:lang w:val="en-US" w:eastAsia="zh-CN"/>
        </w:rPr>
      </w:pPr>
      <w:r>
        <w:rPr>
          <w:rFonts w:eastAsiaTheme="minorEastAsia"/>
          <w:i/>
          <w:color w:val="000000" w:themeColor="text1"/>
          <w:lang w:val="en-US" w:eastAsia="zh-CN"/>
        </w:rPr>
        <w:t>Recommendations:</w:t>
      </w:r>
      <w:r>
        <w:rPr>
          <w:color w:val="000000" w:themeColor="text1"/>
          <w:szCs w:val="24"/>
          <w:lang w:eastAsia="zh-CN"/>
        </w:rPr>
        <w:t xml:space="preserve"> Option 1 and 2 are agreements from RAN4 106bis. Suggest to down-select from option 1 and 2. </w:t>
      </w:r>
    </w:p>
    <w:p w14:paraId="0121E413" w14:textId="02DD6C37" w:rsidR="009E2649" w:rsidRDefault="009E2649" w:rsidP="009E2649">
      <w:pPr>
        <w:rPr>
          <w:lang w:eastAsia="x-none"/>
        </w:rPr>
      </w:pPr>
      <w:r>
        <w:rPr>
          <w:lang w:eastAsia="x-none"/>
        </w:rPr>
        <w:t xml:space="preserve">Considering aperiodic MUSIM is still triggered by network and it is expected not to happen quite often, we have no problem with no priority for it. If network thinks it should be with lower priority than another overlapping gap and shall be dropped, network shall not trigger this aperiodic in the first place. In other word, network won’t trigger aperiodic gap unless the aperiodic gap </w:t>
      </w:r>
      <w:r w:rsidR="004C6618">
        <w:rPr>
          <w:lang w:eastAsia="x-none"/>
        </w:rPr>
        <w:t>won’t be</w:t>
      </w:r>
      <w:r>
        <w:rPr>
          <w:lang w:eastAsia="x-none"/>
        </w:rPr>
        <w:t xml:space="preserve"> </w:t>
      </w:r>
      <w:r w:rsidR="00E762AF">
        <w:rPr>
          <w:lang w:eastAsia="x-none"/>
        </w:rPr>
        <w:t>dropped</w:t>
      </w:r>
      <w:r w:rsidR="00A25726">
        <w:rPr>
          <w:lang w:eastAsia="x-none"/>
        </w:rPr>
        <w:t xml:space="preserve"> due to colliding with</w:t>
      </w:r>
      <w:r>
        <w:rPr>
          <w:lang w:eastAsia="x-none"/>
        </w:rPr>
        <w:t xml:space="preserve"> other overlapping gaps.</w:t>
      </w:r>
    </w:p>
    <w:p w14:paraId="0C37610E" w14:textId="77777777" w:rsidR="009E2649" w:rsidRDefault="009E2649" w:rsidP="009E2649">
      <w:pPr>
        <w:rPr>
          <w:lang w:eastAsia="x-none"/>
        </w:rPr>
      </w:pPr>
      <w:r>
        <w:rPr>
          <w:lang w:eastAsia="x-none"/>
        </w:rPr>
        <w:t>One use case mentioned in the last RAN4 meeting is that, if RAN4 agrees on ‘Keep’ solution, then it is possible that UE can keep both aperiodic gap and the overlapped periodic gap if they are with equal priority. This might be a valid use case. However, assigning priority for aperiodic gap is not the only choice. We can also consider ‘Keep’ solution for aperiodic MUSIM gap.</w:t>
      </w:r>
    </w:p>
    <w:p w14:paraId="439319BF" w14:textId="48F68709" w:rsidR="009E2649" w:rsidRDefault="009E2649" w:rsidP="009E2649">
      <w:pPr>
        <w:pStyle w:val="Caption"/>
      </w:pPr>
      <w:bookmarkStart w:id="5" w:name="_Ref142638761"/>
      <w:r>
        <w:t xml:space="preserve">Observation </w:t>
      </w:r>
      <w:r>
        <w:fldChar w:fldCharType="begin"/>
      </w:r>
      <w:r>
        <w:instrText xml:space="preserve"> SEQ Observation \* ARABIC </w:instrText>
      </w:r>
      <w:r>
        <w:fldChar w:fldCharType="separate"/>
      </w:r>
      <w:r w:rsidR="006F442C">
        <w:rPr>
          <w:noProof/>
        </w:rPr>
        <w:t>1</w:t>
      </w:r>
      <w:r>
        <w:fldChar w:fldCharType="end"/>
      </w:r>
      <w:r>
        <w:t xml:space="preserve">: if an aperiodic MUSIM gap will be dropped due to collision with other gaps, network shall not configure this aperiodic gap </w:t>
      </w:r>
      <w:r w:rsidR="005D1D97">
        <w:t>in the first</w:t>
      </w:r>
      <w:r>
        <w:t xml:space="preserve">. In other word, there is no benefit for network to configure aperiodic MUSIM gap unless the aperiodic gap </w:t>
      </w:r>
      <w:r w:rsidR="005D1D97">
        <w:t>won’t be dropped due to colliding with other overlapping gaps</w:t>
      </w:r>
      <w:r>
        <w:t>.</w:t>
      </w:r>
      <w:bookmarkEnd w:id="5"/>
      <w:r>
        <w:t xml:space="preserve"> </w:t>
      </w:r>
    </w:p>
    <w:p w14:paraId="7D4F9A8C" w14:textId="1CE113C1" w:rsidR="009E2649" w:rsidRDefault="009E2649" w:rsidP="009E2649">
      <w:pPr>
        <w:pStyle w:val="Caption"/>
      </w:pPr>
      <w:bookmarkStart w:id="6" w:name="_Ref142638731"/>
      <w:r>
        <w:t xml:space="preserve">Proposal </w:t>
      </w:r>
      <w:r>
        <w:fldChar w:fldCharType="begin"/>
      </w:r>
      <w:r>
        <w:instrText xml:space="preserve"> SEQ Proposal \* ARABIC </w:instrText>
      </w:r>
      <w:r>
        <w:fldChar w:fldCharType="separate"/>
      </w:r>
      <w:r w:rsidR="006F442C">
        <w:rPr>
          <w:noProof/>
        </w:rPr>
        <w:t>3</w:t>
      </w:r>
      <w:r>
        <w:fldChar w:fldCharType="end"/>
      </w:r>
      <w:r>
        <w:t>: no need to assign priority of aperiodic MUSIM gap. In case of collision,</w:t>
      </w:r>
      <w:bookmarkEnd w:id="6"/>
      <w:r>
        <w:t xml:space="preserve"> </w:t>
      </w:r>
    </w:p>
    <w:p w14:paraId="71E8F36E" w14:textId="77777777" w:rsidR="009E2649" w:rsidRDefault="009E2649" w:rsidP="009E2649">
      <w:pPr>
        <w:pStyle w:val="Caption"/>
        <w:numPr>
          <w:ilvl w:val="0"/>
          <w:numId w:val="52"/>
        </w:numPr>
      </w:pPr>
      <w:r>
        <w:t>Option 1: aperiodic MUSIM gap shall override other gaps.</w:t>
      </w:r>
    </w:p>
    <w:p w14:paraId="10CFA57F" w14:textId="77777777" w:rsidR="009E2649" w:rsidRDefault="009E2649" w:rsidP="009E2649">
      <w:pPr>
        <w:pStyle w:val="Caption"/>
        <w:numPr>
          <w:ilvl w:val="0"/>
          <w:numId w:val="52"/>
        </w:numPr>
      </w:pPr>
      <w:r>
        <w:lastRenderedPageBreak/>
        <w:t>Option 2: keep both overlapping gap occasions.</w:t>
      </w:r>
    </w:p>
    <w:p w14:paraId="5CDA4D16" w14:textId="77777777" w:rsidR="00324267" w:rsidRPr="009E2649" w:rsidRDefault="00324267" w:rsidP="00324267">
      <w:pPr>
        <w:rPr>
          <w:lang w:eastAsia="zh-CN"/>
        </w:rPr>
      </w:pPr>
    </w:p>
    <w:p w14:paraId="711EF411" w14:textId="77777777" w:rsidR="007A7D56" w:rsidRDefault="007A7D56" w:rsidP="007A7D56">
      <w:pPr>
        <w:rPr>
          <w:b/>
          <w:color w:val="000000" w:themeColor="text1"/>
          <w:u w:val="single"/>
          <w:lang w:eastAsia="ko-KR"/>
        </w:rPr>
      </w:pPr>
      <w:r>
        <w:rPr>
          <w:b/>
          <w:color w:val="000000" w:themeColor="text1"/>
          <w:u w:val="single"/>
          <w:lang w:eastAsia="ko-KR"/>
        </w:rPr>
        <w:t xml:space="preserve">Issue 2-1-6: Order for applying the priority </w:t>
      </w:r>
    </w:p>
    <w:p w14:paraId="4B861DCC" w14:textId="77777777" w:rsidR="007A7D56" w:rsidRDefault="007A7D56" w:rsidP="007A7D56">
      <w:pPr>
        <w:pStyle w:val="ListParagraph"/>
        <w:widowControl/>
        <w:numPr>
          <w:ilvl w:val="0"/>
          <w:numId w:val="26"/>
        </w:numPr>
        <w:autoSpaceDE/>
        <w:autoSpaceDN/>
        <w:adjustRightInd/>
        <w:spacing w:after="120" w:line="256" w:lineRule="auto"/>
        <w:ind w:left="720" w:firstLineChars="0"/>
        <w:rPr>
          <w:color w:val="000000" w:themeColor="text1"/>
          <w:szCs w:val="24"/>
          <w:lang w:eastAsia="zh-CN"/>
        </w:rPr>
      </w:pPr>
      <w:r>
        <w:rPr>
          <w:color w:val="000000" w:themeColor="text1"/>
          <w:szCs w:val="24"/>
          <w:lang w:eastAsia="zh-CN"/>
        </w:rPr>
        <w:t>Proposals:</w:t>
      </w:r>
    </w:p>
    <w:p w14:paraId="7331EB0E" w14:textId="77777777" w:rsidR="007A7D56" w:rsidRDefault="007A7D56" w:rsidP="007A7D56">
      <w:pPr>
        <w:pStyle w:val="ListParagraph"/>
        <w:widowControl/>
        <w:numPr>
          <w:ilvl w:val="1"/>
          <w:numId w:val="26"/>
        </w:numPr>
        <w:autoSpaceDE/>
        <w:autoSpaceDN/>
        <w:adjustRightInd/>
        <w:spacing w:after="120" w:line="256" w:lineRule="auto"/>
        <w:ind w:firstLineChars="0"/>
        <w:jc w:val="both"/>
        <w:rPr>
          <w:color w:val="000000" w:themeColor="text1"/>
        </w:rPr>
      </w:pPr>
      <w:r>
        <w:rPr>
          <w:color w:val="000000" w:themeColor="text1"/>
        </w:rPr>
        <w:t xml:space="preserve">P1: </w:t>
      </w:r>
      <w:r w:rsidRPr="007347FD">
        <w:rPr>
          <w:color w:val="000000" w:themeColor="text1"/>
        </w:rPr>
        <w:t>when number of colliding MGs is larger than 2,</w:t>
      </w:r>
      <w:r>
        <w:rPr>
          <w:color w:val="000000" w:themeColor="text1"/>
        </w:rPr>
        <w:t xml:space="preserve"> collisions between gaps are resolved sequentially in order of decreasing priority, starting with the gap that has the highest priority (Apple oppo Huawei Qualcomm MTK vivo)</w:t>
      </w:r>
    </w:p>
    <w:p w14:paraId="5D137105" w14:textId="77777777" w:rsidR="007A7D56" w:rsidRPr="007347FD" w:rsidRDefault="007A7D56" w:rsidP="007A7D56">
      <w:pPr>
        <w:pStyle w:val="ListParagraph"/>
        <w:widowControl/>
        <w:numPr>
          <w:ilvl w:val="1"/>
          <w:numId w:val="26"/>
        </w:numPr>
        <w:autoSpaceDE/>
        <w:autoSpaceDN/>
        <w:adjustRightInd/>
        <w:spacing w:after="120" w:line="256" w:lineRule="auto"/>
        <w:ind w:firstLineChars="0"/>
        <w:jc w:val="both"/>
        <w:rPr>
          <w:color w:val="000000" w:themeColor="text1"/>
        </w:rPr>
      </w:pPr>
      <w:r>
        <w:rPr>
          <w:color w:val="000000" w:themeColor="text1"/>
        </w:rPr>
        <w:t xml:space="preserve">P2: </w:t>
      </w:r>
      <w:r w:rsidRPr="007347FD">
        <w:rPr>
          <w:color w:val="000000" w:themeColor="text1"/>
        </w:rPr>
        <w:t xml:space="preserve">when number of colliding MGs is larger than 2, </w:t>
      </w:r>
      <w:r>
        <w:rPr>
          <w:color w:val="000000" w:themeColor="text1"/>
        </w:rPr>
        <w:t>RAN4 to postpone multiple gap collision issue until RAN4 has a clear understanding on MUSIM gaps’ priority. (Ericsson Nokia)</w:t>
      </w:r>
    </w:p>
    <w:p w14:paraId="4DE3AD40" w14:textId="77777777" w:rsidR="007A7D56" w:rsidRPr="00F91085" w:rsidRDefault="007A7D56" w:rsidP="007A7D56">
      <w:pPr>
        <w:pStyle w:val="ListParagraph"/>
        <w:widowControl/>
        <w:numPr>
          <w:ilvl w:val="1"/>
          <w:numId w:val="26"/>
        </w:numPr>
        <w:autoSpaceDE/>
        <w:autoSpaceDN/>
        <w:adjustRightInd/>
        <w:spacing w:after="120" w:line="256" w:lineRule="auto"/>
        <w:ind w:firstLineChars="0"/>
        <w:jc w:val="both"/>
        <w:rPr>
          <w:color w:val="000000" w:themeColor="text1"/>
        </w:rPr>
      </w:pPr>
      <w:r w:rsidRPr="00F91085">
        <w:rPr>
          <w:color w:val="000000" w:themeColor="text1"/>
        </w:rPr>
        <w:t>P3: When multiple gaps collide, it will be the gap with the highest priority that is used by the UE and other lower priority gaps are dropped. (Nokia)</w:t>
      </w:r>
    </w:p>
    <w:p w14:paraId="71DD8C6A" w14:textId="6DC70801" w:rsidR="002C33E5" w:rsidRPr="007A7D56" w:rsidRDefault="007A7D56" w:rsidP="004036A3">
      <w:pPr>
        <w:pStyle w:val="ListParagraph"/>
        <w:widowControl/>
        <w:numPr>
          <w:ilvl w:val="1"/>
          <w:numId w:val="26"/>
        </w:numPr>
        <w:autoSpaceDE/>
        <w:autoSpaceDN/>
        <w:adjustRightInd/>
        <w:spacing w:after="120" w:line="256" w:lineRule="auto"/>
        <w:ind w:firstLineChars="0"/>
        <w:jc w:val="both"/>
        <w:rPr>
          <w:rFonts w:eastAsiaTheme="minorEastAsia"/>
          <w:color w:val="000000" w:themeColor="text1"/>
          <w:lang w:eastAsia="zh-CN"/>
        </w:rPr>
      </w:pPr>
      <w:r w:rsidRPr="00F91085">
        <w:rPr>
          <w:color w:val="000000" w:themeColor="text1"/>
        </w:rPr>
        <w:t xml:space="preserve">P4: </w:t>
      </w:r>
      <w:r w:rsidRPr="00F91085">
        <w:rPr>
          <w:rFonts w:hint="eastAsia"/>
          <w:color w:val="000000" w:themeColor="text1"/>
        </w:rPr>
        <w:t>When</w:t>
      </w:r>
      <w:r w:rsidRPr="00F91085">
        <w:rPr>
          <w:color w:val="000000" w:themeColor="text1"/>
        </w:rPr>
        <w:t xml:space="preserve"> at most 2 gap collide at each time instance however there are consecutive collisions, the priority rule should be applied with a chronological order. (vivo)</w:t>
      </w:r>
    </w:p>
    <w:p w14:paraId="66911DB4" w14:textId="77777777" w:rsidR="007A7D56" w:rsidRDefault="007A7D56" w:rsidP="007A7D56">
      <w:pPr>
        <w:rPr>
          <w:lang w:eastAsia="x-none"/>
        </w:rPr>
      </w:pPr>
      <w:r>
        <w:rPr>
          <w:lang w:eastAsia="x-none"/>
        </w:rPr>
        <w:t>P1 is straightforward to us. It can make both network and UE very clear about which gap to use in case of collisions.</w:t>
      </w:r>
    </w:p>
    <w:p w14:paraId="682D8211" w14:textId="03C65B5F" w:rsidR="007A7D56" w:rsidRDefault="007A7D56" w:rsidP="007A7D56">
      <w:pPr>
        <w:pStyle w:val="Caption"/>
      </w:pPr>
      <w:bookmarkStart w:id="7" w:name="_Ref142638735"/>
      <w:r>
        <w:t xml:space="preserve">Proposal </w:t>
      </w:r>
      <w:r>
        <w:fldChar w:fldCharType="begin"/>
      </w:r>
      <w:r>
        <w:instrText xml:space="preserve"> SEQ Proposal \* ARABIC </w:instrText>
      </w:r>
      <w:r>
        <w:fldChar w:fldCharType="separate"/>
      </w:r>
      <w:r w:rsidR="006F442C">
        <w:rPr>
          <w:noProof/>
        </w:rPr>
        <w:t>4</w:t>
      </w:r>
      <w:r>
        <w:fldChar w:fldCharType="end"/>
      </w:r>
      <w:r>
        <w:t xml:space="preserve">: </w:t>
      </w:r>
      <w:r w:rsidRPr="003C58A7">
        <w:t>Collisions between gaps are resolved sequentially in order of decreasing priority, starting with the gap that has the highest priority</w:t>
      </w:r>
      <w:r>
        <w:t>.</w:t>
      </w:r>
      <w:bookmarkEnd w:id="7"/>
    </w:p>
    <w:p w14:paraId="258D4B63" w14:textId="77777777" w:rsidR="002C33E5" w:rsidRDefault="002C33E5" w:rsidP="004036A3">
      <w:pPr>
        <w:rPr>
          <w:lang w:val="en-US" w:eastAsia="x-none"/>
        </w:rPr>
      </w:pPr>
    </w:p>
    <w:p w14:paraId="6FB664FF" w14:textId="0004FA13" w:rsidR="007A7D56" w:rsidRPr="00731A9A" w:rsidRDefault="007A7D56" w:rsidP="007A7D56">
      <w:pPr>
        <w:pStyle w:val="Heading3"/>
        <w:rPr>
          <w:color w:val="000000" w:themeColor="text1"/>
        </w:rPr>
      </w:pPr>
      <w:r>
        <w:rPr>
          <w:color w:val="000000" w:themeColor="text1"/>
          <w:lang w:val="en-US"/>
        </w:rPr>
        <w:t>2.2</w:t>
      </w:r>
      <w:r w:rsidR="00CA0D12">
        <w:rPr>
          <w:color w:val="000000" w:themeColor="text1"/>
          <w:lang w:val="en-US"/>
        </w:rPr>
        <w:t xml:space="preserve"> </w:t>
      </w:r>
      <w:r w:rsidRPr="00731A9A">
        <w:rPr>
          <w:color w:val="000000" w:themeColor="text1"/>
        </w:rPr>
        <w:t>Sub-topic 2-2 On collision between different MUSIM gaps</w:t>
      </w:r>
    </w:p>
    <w:p w14:paraId="434D75A2" w14:textId="77777777" w:rsidR="007A7D56" w:rsidRDefault="007A7D56" w:rsidP="007A7D56">
      <w:pPr>
        <w:rPr>
          <w:b/>
          <w:color w:val="000000" w:themeColor="text1"/>
          <w:u w:val="single"/>
          <w:lang w:eastAsia="ko-KR"/>
        </w:rPr>
      </w:pPr>
      <w:bookmarkStart w:id="8" w:name="_Hlk135973026"/>
      <w:r>
        <w:rPr>
          <w:b/>
          <w:color w:val="000000" w:themeColor="text1"/>
          <w:u w:val="single"/>
          <w:lang w:eastAsia="ko-KR"/>
        </w:rPr>
        <w:t xml:space="preserve">Issue 2-2-1: Definition of the collision between different MUSIM gaps </w:t>
      </w:r>
    </w:p>
    <w:bookmarkEnd w:id="8"/>
    <w:p w14:paraId="0DA6B061" w14:textId="77777777" w:rsidR="007A7D56" w:rsidRDefault="007A7D56" w:rsidP="007A7D56">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4EC93BA0" w14:textId="77777777" w:rsidR="007A7D56" w:rsidRDefault="007A7D56" w:rsidP="007A7D56">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 xml:space="preserve">Option 1: The gap proximity condition for the Rel-17 concurrent gap collision should be reused </w:t>
      </w:r>
      <w:r>
        <w:rPr>
          <w:rFonts w:hint="eastAsia"/>
          <w:color w:val="000000" w:themeColor="text1"/>
          <w:szCs w:val="24"/>
          <w:lang w:eastAsia="zh-CN"/>
        </w:rPr>
        <w:t>for</w:t>
      </w:r>
      <w:r>
        <w:rPr>
          <w:color w:val="000000" w:themeColor="text1"/>
          <w:szCs w:val="24"/>
          <w:lang w:eastAsia="zh-CN"/>
        </w:rPr>
        <w:t xml:space="preserve"> the collision between different MUSIM gap when priority rules are used to handle the collision between MUSIM gaps (CMCC Apple xiaomi ZTE oppo MTK vivo)</w:t>
      </w:r>
    </w:p>
    <w:p w14:paraId="1901406B" w14:textId="77777777" w:rsidR="007A7D56" w:rsidRDefault="007A7D56" w:rsidP="007A7D56">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Option 2: Postpone the discussion till issue 2-2-2 is stable (Huawei)</w:t>
      </w:r>
    </w:p>
    <w:p w14:paraId="601113CC" w14:textId="77777777" w:rsidR="007A7D56" w:rsidRDefault="007A7D56" w:rsidP="007A7D56">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C50FCB">
        <w:rPr>
          <w:color w:val="000000" w:themeColor="text1"/>
          <w:szCs w:val="24"/>
          <w:lang w:eastAsia="zh-CN"/>
        </w:rPr>
        <w:t>Option 3: A collision between MUSIM gaps means a physical overlap in time domain between two MUSIM gaps and RAN4 does not define ‘proximity’ for collisions between MUSIM gaps. Considering the following cases:</w:t>
      </w:r>
      <w:r>
        <w:rPr>
          <w:color w:val="000000" w:themeColor="text1"/>
          <w:szCs w:val="24"/>
          <w:lang w:eastAsia="zh-CN"/>
        </w:rPr>
        <w:t xml:space="preserve"> </w:t>
      </w:r>
      <w:r w:rsidRPr="00C50FCB">
        <w:rPr>
          <w:color w:val="000000" w:themeColor="text1"/>
          <w:szCs w:val="24"/>
          <w:lang w:eastAsia="zh-CN"/>
        </w:rPr>
        <w:t>(Nokia)</w:t>
      </w:r>
    </w:p>
    <w:p w14:paraId="0A316B87" w14:textId="77777777" w:rsidR="007A7D56" w:rsidRPr="00C50FCB" w:rsidRDefault="007A7D56" w:rsidP="007A7D56">
      <w:pPr>
        <w:pStyle w:val="RAN4proposal"/>
        <w:numPr>
          <w:ilvl w:val="2"/>
          <w:numId w:val="26"/>
        </w:numPr>
        <w:rPr>
          <w:b w:val="0"/>
        </w:rPr>
      </w:pPr>
      <w:r w:rsidRPr="00C50FCB">
        <w:rPr>
          <w:b w:val="0"/>
        </w:rPr>
        <w:t>Fully non-overlapping MUSIM gaps: All MUSIM gaps are disjoint in time.</w:t>
      </w:r>
    </w:p>
    <w:p w14:paraId="24F6DB88" w14:textId="77777777" w:rsidR="007A7D56" w:rsidRPr="00C50FCB" w:rsidRDefault="007A7D56" w:rsidP="007A7D56">
      <w:pPr>
        <w:pStyle w:val="RAN4proposal"/>
        <w:numPr>
          <w:ilvl w:val="2"/>
          <w:numId w:val="26"/>
        </w:numPr>
        <w:rPr>
          <w:b w:val="0"/>
        </w:rPr>
      </w:pPr>
      <w:r w:rsidRPr="00C50FCB">
        <w:rPr>
          <w:b w:val="0"/>
        </w:rPr>
        <w:t>Fully non-overlapping MUSIM gaps and non-MUSIM gaps: All MUSIM gaps and non-MUSIM gaps are disjoint in time.</w:t>
      </w:r>
    </w:p>
    <w:p w14:paraId="2D50C0CE" w14:textId="77777777" w:rsidR="007A7D56" w:rsidRPr="00C50FCB" w:rsidRDefault="007A7D56" w:rsidP="007A7D56">
      <w:pPr>
        <w:pStyle w:val="RAN4proposal"/>
        <w:numPr>
          <w:ilvl w:val="2"/>
          <w:numId w:val="26"/>
        </w:numPr>
        <w:rPr>
          <w:b w:val="0"/>
        </w:rPr>
      </w:pPr>
      <w:r w:rsidRPr="00C50FCB">
        <w:rPr>
          <w:b w:val="0"/>
        </w:rPr>
        <w:t>Fully overlapping MUSIM gaps: Every MUSIM gap occasion of one MUSIM MG pattern is fully covered by every MUSIM gap occasion of another MUSIM MG pattern.</w:t>
      </w:r>
    </w:p>
    <w:p w14:paraId="0E0174DB" w14:textId="77777777" w:rsidR="007A7D56" w:rsidRPr="00C50FCB" w:rsidRDefault="007A7D56" w:rsidP="007A7D56">
      <w:pPr>
        <w:pStyle w:val="RAN4proposal"/>
        <w:numPr>
          <w:ilvl w:val="2"/>
          <w:numId w:val="26"/>
        </w:numPr>
        <w:rPr>
          <w:b w:val="0"/>
        </w:rPr>
      </w:pPr>
      <w:r w:rsidRPr="00C50FCB">
        <w:rPr>
          <w:b w:val="0"/>
        </w:rPr>
        <w:t>Fully overlapping MUSIM gaps and non-MUSIM gaps: Every MUSIM gap occasion of one MUSIM MG pattern is fully covered by every gap occasion of a non-MUSIM MG pattern.</w:t>
      </w:r>
    </w:p>
    <w:p w14:paraId="68ECBD1D" w14:textId="77777777" w:rsidR="007A7D56" w:rsidRPr="00C50FCB" w:rsidRDefault="007A7D56" w:rsidP="007A7D56">
      <w:pPr>
        <w:pStyle w:val="RAN4proposal"/>
        <w:numPr>
          <w:ilvl w:val="2"/>
          <w:numId w:val="26"/>
        </w:numPr>
        <w:rPr>
          <w:b w:val="0"/>
        </w:rPr>
      </w:pPr>
      <w:r w:rsidRPr="00C50FCB">
        <w:rPr>
          <w:b w:val="0"/>
        </w:rPr>
        <w:t>Fully Partial overlapped MUSIM gaps: Every MUSIM gap occasion of one MUSIM MG pattern is partially overlapped by every MUSIM gap occasion of another MUSIM MG pattern.</w:t>
      </w:r>
    </w:p>
    <w:p w14:paraId="5D1FED48" w14:textId="77777777" w:rsidR="007A7D56" w:rsidRPr="00C50FCB" w:rsidRDefault="007A7D56" w:rsidP="007A7D56">
      <w:pPr>
        <w:pStyle w:val="RAN4proposal"/>
        <w:numPr>
          <w:ilvl w:val="2"/>
          <w:numId w:val="26"/>
        </w:numPr>
        <w:rPr>
          <w:b w:val="0"/>
        </w:rPr>
      </w:pPr>
      <w:r w:rsidRPr="00C50FCB">
        <w:rPr>
          <w:b w:val="0"/>
        </w:rPr>
        <w:t>Fully Partial overlapped MUSIM gaps and non-MUSIM gaps: Every MUSIM gap occasion of one MUSIM MG pattern is partially overlapped by every gap occasion of a non-MUSIM MG pattern.</w:t>
      </w:r>
    </w:p>
    <w:p w14:paraId="2CDEC4A4" w14:textId="77777777" w:rsidR="007A7D56" w:rsidRPr="00C50FCB" w:rsidRDefault="007A7D56" w:rsidP="007A7D56">
      <w:pPr>
        <w:pStyle w:val="RAN4proposal"/>
        <w:numPr>
          <w:ilvl w:val="2"/>
          <w:numId w:val="26"/>
        </w:numPr>
        <w:rPr>
          <w:b w:val="0"/>
        </w:rPr>
      </w:pPr>
      <w:r w:rsidRPr="00C50FCB">
        <w:rPr>
          <w:b w:val="0"/>
        </w:rPr>
        <w:t>Partially fully overlapped MUSIM gaps: every gap occasion of a MUSIM MG pattern is fully overlapped by another MUSIM MG pattern with different MGRP.</w:t>
      </w:r>
    </w:p>
    <w:p w14:paraId="792A871D" w14:textId="77777777" w:rsidR="007A7D56" w:rsidRPr="00C50FCB" w:rsidRDefault="007A7D56" w:rsidP="007A7D56">
      <w:pPr>
        <w:pStyle w:val="RAN4proposal"/>
        <w:numPr>
          <w:ilvl w:val="2"/>
          <w:numId w:val="26"/>
        </w:numPr>
        <w:rPr>
          <w:b w:val="0"/>
        </w:rPr>
      </w:pPr>
      <w:r w:rsidRPr="00C50FCB">
        <w:rPr>
          <w:b w:val="0"/>
        </w:rPr>
        <w:lastRenderedPageBreak/>
        <w:t>Partially fully overlapped MUSIM gaps and non-MUSIM gaps: Every MUSIM gap occasion of one MUSIM MG pattern is fully overlapped by a gap occasion of a non-MUSIM MG pattern with different MGRP.</w:t>
      </w:r>
    </w:p>
    <w:p w14:paraId="6F8E64EF" w14:textId="77777777" w:rsidR="007A7D56" w:rsidRPr="00C50FCB" w:rsidRDefault="007A7D56" w:rsidP="007A7D56">
      <w:pPr>
        <w:pStyle w:val="RAN4proposal"/>
        <w:numPr>
          <w:ilvl w:val="2"/>
          <w:numId w:val="26"/>
        </w:numPr>
        <w:rPr>
          <w:b w:val="0"/>
        </w:rPr>
      </w:pPr>
      <w:r w:rsidRPr="00C50FCB">
        <w:rPr>
          <w:b w:val="0"/>
        </w:rPr>
        <w:t>Partially partial overlapped MUSIM gaps: Every MUSIM gap occasion of one MUSIM MG pattern is partially overlapped with a gap occasion of another MUSIM MG pattern with different MGRP.</w:t>
      </w:r>
    </w:p>
    <w:p w14:paraId="516947AC" w14:textId="700E98AE" w:rsidR="002C33E5" w:rsidRPr="00F01BF8" w:rsidRDefault="007A7D56" w:rsidP="004036A3">
      <w:pPr>
        <w:pStyle w:val="RAN4proposal"/>
        <w:numPr>
          <w:ilvl w:val="2"/>
          <w:numId w:val="26"/>
        </w:numPr>
        <w:rPr>
          <w:b w:val="0"/>
        </w:rPr>
      </w:pPr>
      <w:r w:rsidRPr="00C50FCB">
        <w:rPr>
          <w:b w:val="0"/>
        </w:rPr>
        <w:t>Partially partial overlapped MUSIM gaps and non-MUSIM gaps: Every MUSIM gap occasion of one MUSIM MG pattern is partially overlapped with a gap occasion of a non-MUSIM MG pattern with different MGRP.</w:t>
      </w:r>
    </w:p>
    <w:p w14:paraId="27F9A249" w14:textId="77777777" w:rsidR="00F01BF8" w:rsidRDefault="00F01BF8" w:rsidP="00F01BF8">
      <w:pPr>
        <w:rPr>
          <w:lang w:eastAsia="x-none"/>
        </w:rPr>
      </w:pPr>
      <w:r>
        <w:rPr>
          <w:lang w:eastAsia="x-none"/>
        </w:rPr>
        <w:t>Option 1 is the simplest to move forward.</w:t>
      </w:r>
    </w:p>
    <w:p w14:paraId="2ED386FD" w14:textId="655AA6F2" w:rsidR="00F01BF8" w:rsidRDefault="00F01BF8" w:rsidP="00F01BF8">
      <w:pPr>
        <w:pStyle w:val="Caption"/>
      </w:pPr>
      <w:bookmarkStart w:id="9" w:name="_Ref142638739"/>
      <w:r>
        <w:t xml:space="preserve">Proposal </w:t>
      </w:r>
      <w:r>
        <w:fldChar w:fldCharType="begin"/>
      </w:r>
      <w:r>
        <w:instrText xml:space="preserve"> SEQ Proposal \* ARABIC </w:instrText>
      </w:r>
      <w:r>
        <w:fldChar w:fldCharType="separate"/>
      </w:r>
      <w:r w:rsidR="006F442C">
        <w:rPr>
          <w:noProof/>
        </w:rPr>
        <w:t>5</w:t>
      </w:r>
      <w:r>
        <w:fldChar w:fldCharType="end"/>
      </w:r>
      <w:r>
        <w:t xml:space="preserve">: </w:t>
      </w:r>
      <w:r w:rsidRPr="00605B8E">
        <w:t xml:space="preserve">The gap proximity condition for the Rel-17 concurrent gap collision should be reused </w:t>
      </w:r>
      <w:r w:rsidRPr="00605B8E">
        <w:rPr>
          <w:rFonts w:hint="eastAsia"/>
        </w:rPr>
        <w:t>for</w:t>
      </w:r>
      <w:r w:rsidRPr="00605B8E">
        <w:t xml:space="preserve"> the collision between different MUSIM gap when priority rules are used to handle the collision between MUSIM gaps</w:t>
      </w:r>
      <w:r>
        <w:t>.</w:t>
      </w:r>
      <w:bookmarkEnd w:id="9"/>
    </w:p>
    <w:p w14:paraId="52973947" w14:textId="77777777" w:rsidR="00F01BF8" w:rsidRDefault="00F01BF8" w:rsidP="004036A3">
      <w:pPr>
        <w:rPr>
          <w:lang w:eastAsia="x-none"/>
        </w:rPr>
      </w:pPr>
    </w:p>
    <w:p w14:paraId="6FE7BAAD" w14:textId="77777777" w:rsidR="00F01BF8" w:rsidRDefault="00F01BF8" w:rsidP="00F01BF8">
      <w:pPr>
        <w:rPr>
          <w:b/>
          <w:color w:val="000000" w:themeColor="text1"/>
          <w:u w:val="single"/>
          <w:lang w:eastAsia="ko-KR"/>
        </w:rPr>
      </w:pPr>
      <w:r>
        <w:rPr>
          <w:b/>
          <w:color w:val="000000" w:themeColor="text1"/>
          <w:u w:val="single"/>
          <w:lang w:eastAsia="ko-KR"/>
        </w:rPr>
        <w:t>Issue 2-2-2: Solutions for collision between different MUSIM gaps</w:t>
      </w:r>
    </w:p>
    <w:p w14:paraId="27F17F0D" w14:textId="77777777" w:rsidR="00F01BF8" w:rsidRDefault="00F01BF8" w:rsidP="00F01BF8">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76A3E777" w14:textId="77777777" w:rsidR="00F01BF8" w:rsidRDefault="00F01BF8" w:rsidP="00F01BF8">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Option 1: Priority based solution is used for collision handling between different MUSIM gaps (xiaomi MTK)</w:t>
      </w:r>
    </w:p>
    <w:p w14:paraId="08F3C6F5" w14:textId="77777777" w:rsidR="00F01BF8" w:rsidRDefault="00F01BF8" w:rsidP="00F01BF8">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Option 2: Keep solution (keep all collided MUSIM gap) is used for collision handling between different MUSIM gaps (Huawei)</w:t>
      </w:r>
    </w:p>
    <w:p w14:paraId="0B2448E6" w14:textId="77777777" w:rsidR="00F01BF8" w:rsidRDefault="00F01BF8" w:rsidP="00F01BF8">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Option 3: Use both Priority based solution and Keep solution for collision handling between different MUSIM gaps (vivo Apple xiaomi ZTE oppo Huawei Qualcomm)</w:t>
      </w:r>
    </w:p>
    <w:p w14:paraId="0A0D5342" w14:textId="77777777" w:rsidR="00F01BF8" w:rsidRPr="00FE1F06" w:rsidRDefault="00F01BF8" w:rsidP="00F01BF8">
      <w:pPr>
        <w:rPr>
          <w:rFonts w:eastAsiaTheme="minorEastAsia"/>
          <w:i/>
          <w:color w:val="000000" w:themeColor="text1"/>
          <w:lang w:val="en-US" w:eastAsia="zh-CN"/>
        </w:rPr>
      </w:pPr>
      <w:r w:rsidRPr="00FE1F06">
        <w:rPr>
          <w:rFonts w:eastAsiaTheme="minorEastAsia"/>
          <w:i/>
          <w:color w:val="000000" w:themeColor="text1"/>
          <w:lang w:val="en-US" w:eastAsia="zh-CN"/>
        </w:rPr>
        <w:t>Agreements</w:t>
      </w:r>
    </w:p>
    <w:p w14:paraId="3C3FCB31" w14:textId="77777777" w:rsidR="00F01BF8" w:rsidRPr="00356006" w:rsidRDefault="00F01BF8" w:rsidP="00F01BF8">
      <w:pPr>
        <w:pStyle w:val="ListParagraph"/>
        <w:widowControl/>
        <w:numPr>
          <w:ilvl w:val="1"/>
          <w:numId w:val="26"/>
        </w:numPr>
        <w:overflowPunct w:val="0"/>
        <w:spacing w:after="120" w:line="252" w:lineRule="auto"/>
        <w:ind w:firstLineChars="0"/>
        <w:rPr>
          <w:color w:val="000000" w:themeColor="text1"/>
          <w:szCs w:val="24"/>
          <w:lang w:eastAsia="zh-CN"/>
        </w:rPr>
      </w:pPr>
      <w:r w:rsidRPr="00356006">
        <w:rPr>
          <w:color w:val="000000" w:themeColor="text1"/>
          <w:szCs w:val="24"/>
          <w:lang w:eastAsia="zh-CN"/>
        </w:rPr>
        <w:t>Define two solutions for collision handling between different MUSIM gaps</w:t>
      </w:r>
    </w:p>
    <w:p w14:paraId="7662E3D3" w14:textId="77777777" w:rsidR="00F01BF8" w:rsidRPr="00356006" w:rsidRDefault="00F01BF8" w:rsidP="00F01BF8">
      <w:pPr>
        <w:pStyle w:val="ListParagraph"/>
        <w:widowControl/>
        <w:numPr>
          <w:ilvl w:val="2"/>
          <w:numId w:val="26"/>
        </w:numPr>
        <w:overflowPunct w:val="0"/>
        <w:spacing w:after="120" w:line="252" w:lineRule="auto"/>
        <w:ind w:firstLineChars="0"/>
        <w:rPr>
          <w:color w:val="000000" w:themeColor="text1"/>
          <w:szCs w:val="24"/>
          <w:lang w:eastAsia="zh-CN"/>
        </w:rPr>
      </w:pPr>
      <w:r w:rsidRPr="00356006">
        <w:rPr>
          <w:color w:val="000000" w:themeColor="text1"/>
          <w:szCs w:val="24"/>
          <w:lang w:eastAsia="zh-CN"/>
        </w:rPr>
        <w:t>1) Priority based solution (i.e., network controls the MUSIM gaps priority)</w:t>
      </w:r>
    </w:p>
    <w:p w14:paraId="4ACB0B5D" w14:textId="77777777" w:rsidR="00F01BF8" w:rsidRPr="00356006" w:rsidRDefault="00F01BF8" w:rsidP="00F01BF8">
      <w:pPr>
        <w:pStyle w:val="ListParagraph"/>
        <w:widowControl/>
        <w:numPr>
          <w:ilvl w:val="2"/>
          <w:numId w:val="26"/>
        </w:numPr>
        <w:overflowPunct w:val="0"/>
        <w:spacing w:after="120" w:line="252" w:lineRule="auto"/>
        <w:ind w:firstLineChars="0"/>
        <w:rPr>
          <w:color w:val="000000" w:themeColor="text1"/>
          <w:szCs w:val="24"/>
          <w:lang w:eastAsia="zh-CN"/>
        </w:rPr>
      </w:pPr>
      <w:r w:rsidRPr="00356006">
        <w:rPr>
          <w:color w:val="000000" w:themeColor="text1"/>
          <w:szCs w:val="24"/>
          <w:lang w:eastAsia="zh-CN"/>
        </w:rPr>
        <w:t>2) “Keep” solution (i.e., keep all collided MUSIM gaps)</w:t>
      </w:r>
    </w:p>
    <w:p w14:paraId="74655E83" w14:textId="7AFFD64C" w:rsidR="00F01BF8" w:rsidRPr="00F01BF8" w:rsidRDefault="00F01BF8" w:rsidP="004036A3">
      <w:pPr>
        <w:pStyle w:val="ListParagraph"/>
        <w:widowControl/>
        <w:numPr>
          <w:ilvl w:val="1"/>
          <w:numId w:val="26"/>
        </w:numPr>
        <w:overflowPunct w:val="0"/>
        <w:spacing w:after="120" w:line="252" w:lineRule="auto"/>
        <w:ind w:firstLineChars="0"/>
        <w:rPr>
          <w:color w:val="000000" w:themeColor="text1"/>
          <w:szCs w:val="24"/>
          <w:lang w:eastAsia="zh-CN"/>
        </w:rPr>
      </w:pPr>
      <w:r w:rsidRPr="00356006">
        <w:rPr>
          <w:color w:val="000000" w:themeColor="text1"/>
          <w:szCs w:val="24"/>
          <w:lang w:eastAsia="zh-CN"/>
        </w:rPr>
        <w:t>FFS on the mechanism to select and/or switch between the solutions</w:t>
      </w:r>
    </w:p>
    <w:p w14:paraId="69EFCF50" w14:textId="6A16416C" w:rsidR="00F01BF8" w:rsidRDefault="00F01BF8" w:rsidP="00F01BF8">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In general we support option 3. The simplest way is to apply the same collision handling in concurrent gaps design. We understand that sometimes UE may need two gaps </w:t>
      </w:r>
      <w:r w:rsidR="00FE1231">
        <w:rPr>
          <w:rFonts w:eastAsia="SimSun"/>
          <w:color w:val="000000" w:themeColor="text1"/>
          <w:szCs w:val="24"/>
          <w:lang w:eastAsia="zh-CN"/>
        </w:rPr>
        <w:t>to</w:t>
      </w:r>
      <w:r>
        <w:rPr>
          <w:rFonts w:eastAsia="SimSun"/>
          <w:color w:val="000000" w:themeColor="text1"/>
          <w:szCs w:val="24"/>
          <w:lang w:eastAsia="zh-CN"/>
        </w:rPr>
        <w:t xml:space="preserve"> achieve one purpose. For instance, UE may need to perform AGC, T/F tracking before paging reception. In this case UE may request a gap with longer MGL instead of requesting two gaps. Alternatively, UE can request two gaps and RAN4 allows UE to merge the two gaps. This can be achieved by requesting two gaps with same priority.</w:t>
      </w:r>
    </w:p>
    <w:p w14:paraId="2FF111EC" w14:textId="090B29C4" w:rsidR="00F01BF8" w:rsidRPr="00CD2E87" w:rsidRDefault="00F01BF8" w:rsidP="00F01BF8">
      <w:pPr>
        <w:pStyle w:val="Caption"/>
      </w:pPr>
      <w:bookmarkStart w:id="10" w:name="_Ref142638743"/>
      <w:r>
        <w:t xml:space="preserve">Proposal </w:t>
      </w:r>
      <w:r>
        <w:fldChar w:fldCharType="begin"/>
      </w:r>
      <w:r>
        <w:instrText xml:space="preserve"> SEQ Proposal \* ARABIC </w:instrText>
      </w:r>
      <w:r>
        <w:fldChar w:fldCharType="separate"/>
      </w:r>
      <w:r w:rsidR="006F442C">
        <w:rPr>
          <w:noProof/>
        </w:rPr>
        <w:t>6</w:t>
      </w:r>
      <w:r>
        <w:fldChar w:fldCharType="end"/>
      </w:r>
      <w:r>
        <w:t xml:space="preserve">: </w:t>
      </w:r>
      <w:r w:rsidRPr="00CD2E87">
        <w:rPr>
          <w:lang w:val="en-US"/>
        </w:rPr>
        <w:t>Use both Priority based solution and Keep solution for collision handling between different MUSIM gaps</w:t>
      </w:r>
      <w:bookmarkEnd w:id="10"/>
    </w:p>
    <w:p w14:paraId="4E4946C0" w14:textId="77777777" w:rsidR="00F01BF8" w:rsidRPr="00CD2E87" w:rsidRDefault="00F01BF8" w:rsidP="00F01BF8">
      <w:pPr>
        <w:pStyle w:val="Caption"/>
        <w:numPr>
          <w:ilvl w:val="0"/>
          <w:numId w:val="52"/>
        </w:numPr>
      </w:pPr>
      <w:r w:rsidRPr="00CD2E87">
        <w:t>Priority based solution is used when collided MUSIM gaps have different priority levels</w:t>
      </w:r>
    </w:p>
    <w:p w14:paraId="12DAAB71" w14:textId="1ED9DEB0" w:rsidR="00F01BF8" w:rsidRPr="00D74783" w:rsidRDefault="00F01BF8" w:rsidP="004036A3">
      <w:pPr>
        <w:pStyle w:val="Caption"/>
        <w:numPr>
          <w:ilvl w:val="0"/>
          <w:numId w:val="52"/>
        </w:numPr>
      </w:pPr>
      <w:r w:rsidRPr="0007405E">
        <w:t>Keep solution is used when MUSIM gaps have equal priority level</w:t>
      </w:r>
      <w:r w:rsidR="004C232C">
        <w:t>, or colliding with aperiodic gap</w:t>
      </w:r>
      <w:r w:rsidRPr="0007405E">
        <w:t>.</w:t>
      </w:r>
    </w:p>
    <w:p w14:paraId="1B03A0B4" w14:textId="77777777" w:rsidR="002C33E5" w:rsidRDefault="002C33E5" w:rsidP="002C33E5">
      <w:pPr>
        <w:rPr>
          <w:lang w:val="en-US" w:eastAsia="x-none"/>
        </w:rPr>
      </w:pPr>
    </w:p>
    <w:p w14:paraId="46607FA3" w14:textId="77777777" w:rsidR="00670A2F" w:rsidRPr="00E96190" w:rsidRDefault="00670A2F" w:rsidP="00670A2F">
      <w:pPr>
        <w:rPr>
          <w:rFonts w:eastAsia="Malgun Gothic"/>
          <w:b/>
          <w:color w:val="000000" w:themeColor="text1"/>
          <w:u w:val="single"/>
          <w:lang w:eastAsia="ko-KR"/>
        </w:rPr>
      </w:pPr>
      <w:r>
        <w:rPr>
          <w:b/>
          <w:color w:val="000000" w:themeColor="text1"/>
          <w:u w:val="single"/>
          <w:lang w:eastAsia="ko-KR"/>
        </w:rPr>
        <w:t>Issue 2-2-2-1: Conditions when “keep solution” is used</w:t>
      </w:r>
    </w:p>
    <w:p w14:paraId="7F0D6089" w14:textId="77777777" w:rsidR="00670A2F" w:rsidRDefault="00670A2F" w:rsidP="00670A2F">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r>
        <w:rPr>
          <w:color w:val="000000" w:themeColor="text1"/>
          <w:szCs w:val="24"/>
          <w:lang w:eastAsia="zh-CN"/>
        </w:rPr>
        <w:tab/>
      </w:r>
    </w:p>
    <w:p w14:paraId="3F3D5D2F" w14:textId="77777777" w:rsidR="00670A2F" w:rsidRDefault="00670A2F" w:rsidP="00670A2F">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 xml:space="preserve">Note: For P1 it needs to determine whether “equal priority” is allowed or not. Using </w:t>
      </w:r>
      <w:r>
        <w:rPr>
          <w:rFonts w:hint="eastAsia"/>
          <w:color w:val="000000" w:themeColor="text1"/>
          <w:szCs w:val="24"/>
          <w:lang w:eastAsia="zh-CN"/>
        </w:rPr>
        <w:t>P</w:t>
      </w:r>
      <w:r>
        <w:rPr>
          <w:color w:val="000000" w:themeColor="text1"/>
          <w:szCs w:val="24"/>
          <w:lang w:eastAsia="zh-CN"/>
        </w:rPr>
        <w:t xml:space="preserve">2 means there is no necessity to have equal priority between different MUSIM gaps. </w:t>
      </w:r>
    </w:p>
    <w:p w14:paraId="302C9FD4" w14:textId="77777777" w:rsidR="00670A2F" w:rsidRPr="00C201FF" w:rsidRDefault="00670A2F" w:rsidP="00670A2F">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P1: Use priority information provided by UE when UE requests MUSIM gaps to indicate when “keep solution” is used (vivo Apple oppo Qualcomm)</w:t>
      </w:r>
    </w:p>
    <w:p w14:paraId="3AFC53FE" w14:textId="77777777" w:rsidR="00670A2F" w:rsidRDefault="00670A2F" w:rsidP="00670A2F">
      <w:pPr>
        <w:pStyle w:val="ListParagraph"/>
        <w:widowControl/>
        <w:numPr>
          <w:ilvl w:val="2"/>
          <w:numId w:val="26"/>
        </w:numPr>
        <w:autoSpaceDE/>
        <w:autoSpaceDN/>
        <w:adjustRightInd/>
        <w:spacing w:after="120" w:line="240" w:lineRule="auto"/>
        <w:ind w:firstLineChars="0"/>
        <w:rPr>
          <w:color w:val="000000" w:themeColor="text1"/>
          <w:szCs w:val="24"/>
          <w:lang w:eastAsia="zh-CN"/>
        </w:rPr>
      </w:pPr>
      <w:r>
        <w:lastRenderedPageBreak/>
        <w:t>P1-1: “</w:t>
      </w:r>
      <w:r w:rsidRPr="00081D9C">
        <w:t>Keep solution</w:t>
      </w:r>
      <w:r>
        <w:t>”</w:t>
      </w:r>
      <w:r w:rsidRPr="00081D9C">
        <w:t xml:space="preserve"> is used when MUSIM gaps have equal priority level</w:t>
      </w:r>
      <w:r>
        <w:rPr>
          <w:color w:val="000000" w:themeColor="text1"/>
          <w:szCs w:val="24"/>
          <w:lang w:eastAsia="zh-CN"/>
        </w:rPr>
        <w:t>. (vivo Apple oppo Qualcomm)</w:t>
      </w:r>
    </w:p>
    <w:p w14:paraId="7D2F1827" w14:textId="77777777" w:rsidR="00670A2F" w:rsidRPr="00EF65C8" w:rsidRDefault="00670A2F" w:rsidP="00670A2F">
      <w:pPr>
        <w:pStyle w:val="ListParagraph"/>
        <w:widowControl/>
        <w:numPr>
          <w:ilvl w:val="2"/>
          <w:numId w:val="26"/>
        </w:numPr>
        <w:autoSpaceDE/>
        <w:autoSpaceDN/>
        <w:adjustRightInd/>
        <w:spacing w:after="120" w:line="240" w:lineRule="auto"/>
        <w:ind w:firstLineChars="0"/>
      </w:pPr>
      <w:r>
        <w:t>P1-2</w:t>
      </w:r>
      <w:r w:rsidRPr="00EF65C8">
        <w:t xml:space="preserve">: “keep solution” </w:t>
      </w:r>
      <w:r>
        <w:t>is</w:t>
      </w:r>
      <w:r w:rsidRPr="00EF65C8">
        <w:t xml:space="preserve"> used when two MUSIM gaps has different priority, and the priority between them is </w:t>
      </w:r>
      <w:r w:rsidRPr="00EF65C8">
        <w:rPr>
          <w:rFonts w:hint="eastAsia"/>
        </w:rPr>
        <w:t>l</w:t>
      </w:r>
      <w:r w:rsidRPr="00EF65C8">
        <w:t xml:space="preserve">ess than or equal to a particular threshold </w:t>
      </w:r>
      <w:r w:rsidRPr="00EF65C8">
        <w:rPr>
          <w:rFonts w:hint="eastAsia"/>
        </w:rPr>
        <w:t>in</w:t>
      </w:r>
      <w:r w:rsidRPr="00EF65C8">
        <w:t xml:space="preserve"> case there are concerns on “equal priority” (vivo)</w:t>
      </w:r>
    </w:p>
    <w:p w14:paraId="12BE8B0E" w14:textId="77777777" w:rsidR="00670A2F" w:rsidRPr="00E2762D" w:rsidRDefault="00670A2F" w:rsidP="00670A2F">
      <w:pPr>
        <w:pStyle w:val="ListParagraph"/>
        <w:widowControl/>
        <w:numPr>
          <w:ilvl w:val="1"/>
          <w:numId w:val="26"/>
        </w:numPr>
        <w:autoSpaceDE/>
        <w:autoSpaceDN/>
        <w:adjustRightInd/>
        <w:spacing w:after="120" w:line="240" w:lineRule="auto"/>
        <w:ind w:firstLineChars="0"/>
        <w:jc w:val="both"/>
        <w:rPr>
          <w:rFonts w:eastAsiaTheme="minorEastAsia"/>
          <w:lang w:eastAsia="zh-CN"/>
        </w:rPr>
      </w:pPr>
      <w:r w:rsidRPr="00E2762D">
        <w:rPr>
          <w:rFonts w:eastAsiaTheme="minorEastAsia"/>
          <w:lang w:eastAsia="zh-CN"/>
        </w:rPr>
        <w:t xml:space="preserve">P2: </w:t>
      </w:r>
      <w:r w:rsidRPr="008510B1">
        <w:rPr>
          <w:rFonts w:eastAsiaTheme="minorEastAsia"/>
          <w:lang w:eastAsia="zh-CN"/>
        </w:rPr>
        <w:t xml:space="preserve">Introduce explicit </w:t>
      </w:r>
      <w:r>
        <w:rPr>
          <w:rFonts w:eastAsiaTheme="minorEastAsia"/>
          <w:lang w:eastAsia="zh-CN"/>
        </w:rPr>
        <w:t>bits</w:t>
      </w:r>
      <w:r w:rsidRPr="008510B1">
        <w:rPr>
          <w:rFonts w:eastAsiaTheme="minorEastAsia"/>
          <w:lang w:eastAsia="zh-CN"/>
        </w:rPr>
        <w:t xml:space="preserve"> in MUSIM gap request</w:t>
      </w:r>
      <w:r>
        <w:rPr>
          <w:rFonts w:eastAsiaTheme="minorEastAsia"/>
          <w:lang w:eastAsia="zh-CN"/>
        </w:rPr>
        <w:t xml:space="preserve"> signalling</w:t>
      </w:r>
      <w:r w:rsidRPr="008510B1">
        <w:rPr>
          <w:rFonts w:eastAsiaTheme="minorEastAsia"/>
          <w:lang w:eastAsia="zh-CN"/>
        </w:rPr>
        <w:t xml:space="preserve"> to allow UE to indicate </w:t>
      </w:r>
      <w:r>
        <w:rPr>
          <w:rFonts w:eastAsiaTheme="minorEastAsia"/>
          <w:lang w:eastAsia="zh-CN"/>
        </w:rPr>
        <w:t>when “keep solution” is used</w:t>
      </w:r>
      <w:r w:rsidRPr="008510B1">
        <w:rPr>
          <w:rFonts w:eastAsiaTheme="minorEastAsia"/>
          <w:lang w:eastAsia="zh-CN"/>
        </w:rPr>
        <w:t xml:space="preserve"> (</w:t>
      </w:r>
      <w:r>
        <w:rPr>
          <w:rFonts w:eastAsiaTheme="minorEastAsia"/>
          <w:lang w:eastAsia="zh-CN"/>
        </w:rPr>
        <w:t xml:space="preserve">vivo </w:t>
      </w:r>
      <w:r w:rsidRPr="008510B1">
        <w:rPr>
          <w:rFonts w:eastAsiaTheme="minorEastAsia"/>
          <w:lang w:eastAsia="zh-CN"/>
        </w:rPr>
        <w:t>Huawei</w:t>
      </w:r>
      <w:r>
        <w:rPr>
          <w:rFonts w:eastAsiaTheme="minorEastAsia"/>
          <w:lang w:eastAsia="zh-CN"/>
        </w:rPr>
        <w:t xml:space="preserve"> Qualcomm</w:t>
      </w:r>
      <w:r w:rsidRPr="008510B1">
        <w:rPr>
          <w:rFonts w:eastAsiaTheme="minorEastAsia"/>
          <w:lang w:eastAsia="zh-CN"/>
        </w:rPr>
        <w:t>)</w:t>
      </w:r>
    </w:p>
    <w:p w14:paraId="32E9475E" w14:textId="77777777" w:rsidR="00670A2F" w:rsidRPr="00E2762D" w:rsidRDefault="00670A2F" w:rsidP="00670A2F">
      <w:pPr>
        <w:pStyle w:val="ListParagraph"/>
        <w:widowControl/>
        <w:numPr>
          <w:ilvl w:val="2"/>
          <w:numId w:val="26"/>
        </w:numPr>
        <w:autoSpaceDE/>
        <w:autoSpaceDN/>
        <w:adjustRightInd/>
        <w:spacing w:after="120" w:line="240" w:lineRule="auto"/>
        <w:ind w:firstLineChars="0"/>
        <w:jc w:val="both"/>
        <w:rPr>
          <w:rFonts w:eastAsiaTheme="minorEastAsia"/>
          <w:lang w:eastAsia="zh-CN"/>
        </w:rPr>
      </w:pPr>
      <w:r w:rsidRPr="00E2762D">
        <w:rPr>
          <w:rFonts w:eastAsiaTheme="minorEastAsia"/>
          <w:lang w:eastAsia="zh-CN"/>
        </w:rPr>
        <w:t>P</w:t>
      </w:r>
      <w:r>
        <w:rPr>
          <w:rFonts w:eastAsiaTheme="minorEastAsia"/>
          <w:lang w:eastAsia="zh-CN"/>
        </w:rPr>
        <w:t>2</w:t>
      </w:r>
      <w:r w:rsidRPr="00E2762D">
        <w:rPr>
          <w:rFonts w:eastAsiaTheme="minorEastAsia"/>
          <w:lang w:eastAsia="zh-CN"/>
        </w:rPr>
        <w:t xml:space="preserve">-1: Use one bit to indicate “keep solution” are used to all MUSIM gaps </w:t>
      </w:r>
      <w:r w:rsidRPr="00D92BE4">
        <w:rPr>
          <w:rFonts w:eastAsiaTheme="minorEastAsia"/>
          <w:lang w:eastAsia="zh-CN"/>
        </w:rPr>
        <w:t>(Huawei</w:t>
      </w:r>
      <w:r>
        <w:rPr>
          <w:rFonts w:eastAsiaTheme="minorEastAsia"/>
          <w:lang w:eastAsia="zh-CN"/>
        </w:rPr>
        <w:t xml:space="preserve"> vivo</w:t>
      </w:r>
      <w:r w:rsidRPr="00D92BE4">
        <w:rPr>
          <w:rFonts w:eastAsiaTheme="minorEastAsia"/>
          <w:lang w:eastAsia="zh-CN"/>
        </w:rPr>
        <w:t>)</w:t>
      </w:r>
    </w:p>
    <w:p w14:paraId="3A63AC3A" w14:textId="77777777" w:rsidR="00670A2F" w:rsidRPr="00E2762D" w:rsidRDefault="00670A2F" w:rsidP="00670A2F">
      <w:pPr>
        <w:pStyle w:val="ListParagraph"/>
        <w:widowControl/>
        <w:numPr>
          <w:ilvl w:val="2"/>
          <w:numId w:val="26"/>
        </w:numPr>
        <w:autoSpaceDE/>
        <w:autoSpaceDN/>
        <w:adjustRightInd/>
        <w:spacing w:after="120" w:line="240" w:lineRule="auto"/>
        <w:ind w:firstLineChars="0"/>
        <w:jc w:val="both"/>
        <w:rPr>
          <w:rFonts w:eastAsiaTheme="minorEastAsia"/>
          <w:lang w:eastAsia="zh-CN"/>
        </w:rPr>
      </w:pPr>
      <w:r w:rsidRPr="00E2762D">
        <w:rPr>
          <w:rFonts w:eastAsiaTheme="minorEastAsia"/>
          <w:lang w:eastAsia="zh-CN"/>
        </w:rPr>
        <w:t>P</w:t>
      </w:r>
      <w:r>
        <w:rPr>
          <w:rFonts w:eastAsiaTheme="minorEastAsia"/>
          <w:lang w:eastAsia="zh-CN"/>
        </w:rPr>
        <w:t>2</w:t>
      </w:r>
      <w:r w:rsidRPr="00E2762D">
        <w:rPr>
          <w:rFonts w:eastAsiaTheme="minorEastAsia"/>
          <w:lang w:eastAsia="zh-CN"/>
        </w:rPr>
        <w:t>-2: Introduce one bit for each MUSIM gaps to indicate whether “keep solution” will be used or not when it collides with other MUSIM gaps. (vivo)</w:t>
      </w:r>
    </w:p>
    <w:p w14:paraId="1CD30710" w14:textId="77777777" w:rsidR="00670A2F" w:rsidRPr="00DB18B1" w:rsidRDefault="00670A2F" w:rsidP="00670A2F">
      <w:pPr>
        <w:pStyle w:val="ListParagraph"/>
        <w:widowControl/>
        <w:numPr>
          <w:ilvl w:val="1"/>
          <w:numId w:val="26"/>
        </w:numPr>
        <w:autoSpaceDE/>
        <w:autoSpaceDN/>
        <w:adjustRightInd/>
        <w:spacing w:after="120" w:line="240" w:lineRule="auto"/>
        <w:ind w:firstLineChars="0"/>
      </w:pPr>
      <w:r>
        <w:t>P3</w:t>
      </w:r>
      <w:r w:rsidRPr="00DB18B1">
        <w:t xml:space="preserve">: </w:t>
      </w:r>
      <w:r w:rsidRPr="00DB18B1">
        <w:rPr>
          <w:rFonts w:hint="eastAsia"/>
        </w:rPr>
        <w:t xml:space="preserve">the </w:t>
      </w:r>
      <w:r w:rsidRPr="00DB18B1">
        <w:t xml:space="preserve">MUSIM gaps </w:t>
      </w:r>
      <w:r w:rsidRPr="00DB18B1">
        <w:rPr>
          <w:rFonts w:hint="eastAsia"/>
        </w:rPr>
        <w:t>are regarded as collision based the collision definition, and</w:t>
      </w:r>
      <w:r>
        <w:t xml:space="preserve"> </w:t>
      </w:r>
      <w:r w:rsidRPr="00DB18B1">
        <w:rPr>
          <w:rFonts w:hint="eastAsia"/>
        </w:rPr>
        <w:t>the collided MUSIM gaps are for paging reception, SSB measurement, or SI reading in the same frequency layer</w:t>
      </w:r>
      <w:r>
        <w:t xml:space="preserve"> (xiaomi)</w:t>
      </w:r>
    </w:p>
    <w:p w14:paraId="66C2AA0E" w14:textId="77777777" w:rsidR="00670A2F" w:rsidRDefault="00670A2F" w:rsidP="00670A2F">
      <w:pPr>
        <w:pStyle w:val="ListParagraph"/>
        <w:widowControl/>
        <w:numPr>
          <w:ilvl w:val="1"/>
          <w:numId w:val="26"/>
        </w:numPr>
        <w:autoSpaceDE/>
        <w:autoSpaceDN/>
        <w:adjustRightInd/>
        <w:spacing w:after="120" w:line="240" w:lineRule="auto"/>
        <w:ind w:firstLineChars="0"/>
      </w:pPr>
      <w:r>
        <w:t>P4: T</w:t>
      </w:r>
      <w:r w:rsidRPr="00135614">
        <w:rPr>
          <w:rFonts w:hint="eastAsia"/>
        </w:rPr>
        <w:t xml:space="preserve">he kept/merged solution is used </w:t>
      </w:r>
      <w:r>
        <w:t xml:space="preserve">for scenarios like </w:t>
      </w:r>
      <w:r w:rsidRPr="00135614">
        <w:rPr>
          <w:rFonts w:hint="eastAsia"/>
        </w:rPr>
        <w:t xml:space="preserve">paging </w:t>
      </w:r>
      <w:r>
        <w:t>(ZTE Ericsson)</w:t>
      </w:r>
    </w:p>
    <w:p w14:paraId="5502D298" w14:textId="77777777" w:rsidR="00670A2F" w:rsidRPr="008510B1" w:rsidRDefault="00670A2F" w:rsidP="00670A2F">
      <w:pPr>
        <w:pStyle w:val="ListParagraph"/>
        <w:widowControl/>
        <w:numPr>
          <w:ilvl w:val="1"/>
          <w:numId w:val="26"/>
        </w:numPr>
        <w:autoSpaceDE/>
        <w:autoSpaceDN/>
        <w:adjustRightInd/>
        <w:spacing w:after="120" w:line="240" w:lineRule="auto"/>
        <w:ind w:firstLineChars="0"/>
        <w:jc w:val="both"/>
      </w:pPr>
      <w:r>
        <w:t>P5: RAN4 shall define the conditions when colliding MUSIM gaps of lower priority are not dropped (Nokia)</w:t>
      </w:r>
    </w:p>
    <w:p w14:paraId="6856068E" w14:textId="77777777" w:rsidR="00670A2F" w:rsidRPr="003879CA" w:rsidRDefault="00670A2F" w:rsidP="00670A2F">
      <w:pPr>
        <w:rPr>
          <w:rFonts w:eastAsiaTheme="minorEastAsia"/>
          <w:i/>
          <w:color w:val="000000" w:themeColor="text1"/>
          <w:lang w:val="en-US" w:eastAsia="zh-CN"/>
        </w:rPr>
      </w:pPr>
      <w:r w:rsidRPr="003879CA">
        <w:rPr>
          <w:rFonts w:eastAsiaTheme="minorEastAsia"/>
          <w:i/>
          <w:color w:val="000000" w:themeColor="text1"/>
          <w:lang w:val="en-US" w:eastAsia="zh-CN"/>
        </w:rPr>
        <w:t xml:space="preserve">Recommendations: </w:t>
      </w:r>
    </w:p>
    <w:p w14:paraId="474660A9" w14:textId="77777777" w:rsidR="00670A2F" w:rsidRDefault="00670A2F" w:rsidP="00670A2F">
      <w:pPr>
        <w:rPr>
          <w:rFonts w:eastAsiaTheme="minorEastAsia"/>
          <w:i/>
          <w:color w:val="000000" w:themeColor="text1"/>
          <w:lang w:val="en-US" w:eastAsia="zh-CN"/>
        </w:rPr>
      </w:pPr>
      <w:r>
        <w:rPr>
          <w:rFonts w:eastAsiaTheme="minorEastAsia"/>
          <w:i/>
          <w:color w:val="000000" w:themeColor="text1"/>
          <w:lang w:val="en-US" w:eastAsia="zh-CN"/>
        </w:rPr>
        <w:t>A</w:t>
      </w:r>
      <w:r w:rsidRPr="00F41BB3">
        <w:rPr>
          <w:rFonts w:eastAsiaTheme="minorEastAsia"/>
          <w:i/>
          <w:color w:val="000000" w:themeColor="text1"/>
          <w:lang w:val="en-US" w:eastAsia="zh-CN"/>
        </w:rPr>
        <w:t>greement</w:t>
      </w:r>
      <w:r w:rsidRPr="00F41BB3">
        <w:rPr>
          <w:rFonts w:eastAsiaTheme="minorEastAsia" w:hint="eastAsia"/>
          <w:i/>
          <w:color w:val="000000" w:themeColor="text1"/>
          <w:lang w:val="en-US" w:eastAsia="zh-CN"/>
        </w:rPr>
        <w:t>:</w:t>
      </w:r>
      <w:r w:rsidRPr="00F41BB3">
        <w:rPr>
          <w:rFonts w:eastAsiaTheme="minorEastAsia"/>
          <w:i/>
          <w:color w:val="000000" w:themeColor="text1"/>
          <w:lang w:val="en-US" w:eastAsia="zh-CN"/>
        </w:rPr>
        <w:t xml:space="preserve">  </w:t>
      </w:r>
    </w:p>
    <w:p w14:paraId="71F6FC86" w14:textId="77777777" w:rsidR="00670A2F" w:rsidRDefault="00670A2F" w:rsidP="00670A2F">
      <w:pPr>
        <w:rPr>
          <w:rFonts w:eastAsiaTheme="minorEastAsia"/>
          <w:i/>
          <w:color w:val="000000" w:themeColor="text1"/>
          <w:lang w:val="en-US" w:eastAsia="zh-CN"/>
        </w:rPr>
      </w:pPr>
      <w:r>
        <w:rPr>
          <w:rFonts w:eastAsiaTheme="minorEastAsia"/>
          <w:i/>
          <w:color w:val="000000" w:themeColor="text1"/>
          <w:lang w:val="en-US" w:eastAsia="zh-CN"/>
        </w:rPr>
        <w:t>Focus on option 1 and option 2:</w:t>
      </w:r>
    </w:p>
    <w:p w14:paraId="2B42854F" w14:textId="77777777" w:rsidR="00670A2F" w:rsidRDefault="00670A2F" w:rsidP="00670A2F">
      <w:pPr>
        <w:rPr>
          <w:rFonts w:eastAsia="SimSun"/>
          <w:color w:val="000000" w:themeColor="text1"/>
          <w:szCs w:val="24"/>
          <w:lang w:eastAsia="zh-CN"/>
        </w:rPr>
      </w:pPr>
      <w:r>
        <w:rPr>
          <w:rFonts w:eastAsiaTheme="minorEastAsia"/>
          <w:i/>
          <w:color w:val="000000" w:themeColor="text1"/>
          <w:lang w:val="en-US" w:eastAsia="zh-CN"/>
        </w:rPr>
        <w:t xml:space="preserve">Option 1: </w:t>
      </w:r>
      <w:r>
        <w:rPr>
          <w:rFonts w:eastAsia="SimSun"/>
          <w:color w:val="000000" w:themeColor="text1"/>
          <w:szCs w:val="24"/>
          <w:lang w:eastAsia="zh-CN"/>
        </w:rPr>
        <w:t>Use priority information when UE requests MUSIM gaps to indicate when “keep solution” is used, details are FFS</w:t>
      </w:r>
    </w:p>
    <w:p w14:paraId="3200FF71" w14:textId="77777777" w:rsidR="00670A2F" w:rsidRDefault="00670A2F" w:rsidP="00670A2F">
      <w:pPr>
        <w:rPr>
          <w:rFonts w:eastAsia="SimSun"/>
          <w:color w:val="000000" w:themeColor="text1"/>
          <w:szCs w:val="24"/>
          <w:lang w:eastAsia="zh-CN"/>
        </w:rPr>
      </w:pPr>
      <w:r>
        <w:rPr>
          <w:rFonts w:eastAsiaTheme="minorEastAsia"/>
          <w:i/>
          <w:color w:val="000000" w:themeColor="text1"/>
          <w:lang w:val="en-US" w:eastAsia="zh-CN"/>
        </w:rPr>
        <w:t xml:space="preserve">Option 2: </w:t>
      </w:r>
      <w:r>
        <w:rPr>
          <w:rFonts w:eastAsia="SimSun"/>
          <w:color w:val="000000" w:themeColor="text1"/>
          <w:szCs w:val="24"/>
          <w:lang w:eastAsia="zh-CN"/>
        </w:rPr>
        <w:t>Use explicit signalling to indicate when “keep solution” is used, details are FFS</w:t>
      </w:r>
    </w:p>
    <w:p w14:paraId="6B54606C" w14:textId="77777777" w:rsidR="00670A2F" w:rsidRDefault="00670A2F" w:rsidP="00670A2F">
      <w:pPr>
        <w:rPr>
          <w:rFonts w:eastAsiaTheme="minorEastAsia"/>
          <w:i/>
          <w:color w:val="000000" w:themeColor="text1"/>
          <w:lang w:val="en-US" w:eastAsia="zh-CN"/>
        </w:rPr>
      </w:pPr>
      <w:r>
        <w:rPr>
          <w:rFonts w:eastAsiaTheme="minorEastAsia"/>
          <w:i/>
          <w:color w:val="000000" w:themeColor="text1"/>
          <w:lang w:eastAsia="zh-CN"/>
        </w:rPr>
        <w:t>Other solutions are not precluded</w:t>
      </w:r>
    </w:p>
    <w:p w14:paraId="1141EEA7" w14:textId="1D743237" w:rsidR="00670A2F" w:rsidRPr="00670A2F" w:rsidRDefault="00670A2F" w:rsidP="00670A2F">
      <w:pPr>
        <w:rPr>
          <w:lang w:val="en-US" w:eastAsia="x-none"/>
        </w:rPr>
      </w:pPr>
      <w:r>
        <w:rPr>
          <w:lang w:val="en-US" w:eastAsia="x-none"/>
        </w:rPr>
        <w:t xml:space="preserve">As mentioned in above proposal 6, </w:t>
      </w:r>
      <w:r>
        <w:rPr>
          <w:lang w:eastAsia="x-none"/>
        </w:rPr>
        <w:t>k</w:t>
      </w:r>
      <w:r w:rsidRPr="00670A2F">
        <w:rPr>
          <w:lang w:eastAsia="x-none"/>
        </w:rPr>
        <w:t>eep solution is used when MUSIM gaps have equal priority level, or colliding with aperiodic gap.</w:t>
      </w:r>
    </w:p>
    <w:p w14:paraId="4401B9CE" w14:textId="77777777" w:rsidR="00670A2F" w:rsidRPr="00670A2F" w:rsidRDefault="00670A2F" w:rsidP="002C33E5">
      <w:pPr>
        <w:rPr>
          <w:lang w:eastAsia="x-none"/>
        </w:rPr>
      </w:pPr>
    </w:p>
    <w:p w14:paraId="70409E37" w14:textId="77777777" w:rsidR="007359E3" w:rsidRPr="00E96190" w:rsidRDefault="007359E3" w:rsidP="007359E3">
      <w:pPr>
        <w:rPr>
          <w:rFonts w:eastAsia="Malgun Gothic"/>
          <w:b/>
          <w:color w:val="000000" w:themeColor="text1"/>
          <w:u w:val="single"/>
          <w:lang w:eastAsia="ko-KR"/>
        </w:rPr>
      </w:pPr>
      <w:r>
        <w:rPr>
          <w:b/>
          <w:color w:val="000000" w:themeColor="text1"/>
          <w:u w:val="single"/>
          <w:lang w:eastAsia="ko-KR"/>
        </w:rPr>
        <w:t>Issue 2-2-2-2: When priority based solution is used</w:t>
      </w:r>
    </w:p>
    <w:p w14:paraId="7A029AE3" w14:textId="77777777" w:rsidR="007359E3" w:rsidRDefault="007359E3" w:rsidP="007359E3">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r>
        <w:rPr>
          <w:color w:val="000000" w:themeColor="text1"/>
          <w:szCs w:val="24"/>
          <w:lang w:eastAsia="zh-CN"/>
        </w:rPr>
        <w:tab/>
      </w:r>
    </w:p>
    <w:p w14:paraId="50FD00DB" w14:textId="77777777" w:rsidR="007359E3" w:rsidRDefault="007359E3" w:rsidP="007359E3">
      <w:pPr>
        <w:pStyle w:val="ListParagraph"/>
        <w:widowControl/>
        <w:numPr>
          <w:ilvl w:val="1"/>
          <w:numId w:val="26"/>
        </w:numPr>
        <w:overflowPunct w:val="0"/>
        <w:spacing w:after="180" w:line="240" w:lineRule="auto"/>
        <w:ind w:firstLineChars="0"/>
        <w:textAlignment w:val="baseline"/>
        <w:rPr>
          <w:color w:val="000000" w:themeColor="text1"/>
          <w:szCs w:val="24"/>
          <w:lang w:eastAsia="zh-CN"/>
        </w:rPr>
      </w:pPr>
      <w:r>
        <w:rPr>
          <w:color w:val="000000" w:themeColor="text1"/>
          <w:szCs w:val="24"/>
          <w:lang w:eastAsia="zh-CN"/>
        </w:rPr>
        <w:t>Option 1: Priority based solution is used when collided MUSIM gaps have different priority levels (</w:t>
      </w:r>
      <w:r>
        <w:rPr>
          <w:rFonts w:hint="eastAsia"/>
          <w:color w:val="000000" w:themeColor="text1"/>
          <w:szCs w:val="24"/>
          <w:lang w:eastAsia="zh-CN"/>
        </w:rPr>
        <w:t>A</w:t>
      </w:r>
      <w:r>
        <w:rPr>
          <w:color w:val="000000" w:themeColor="text1"/>
          <w:szCs w:val="24"/>
          <w:lang w:eastAsia="zh-CN"/>
        </w:rPr>
        <w:t>pple ZTE oppo vivo)</w:t>
      </w:r>
    </w:p>
    <w:p w14:paraId="1516BE48" w14:textId="77777777" w:rsidR="007359E3" w:rsidRDefault="007359E3" w:rsidP="007359E3">
      <w:pPr>
        <w:pStyle w:val="ListParagraph"/>
        <w:widowControl/>
        <w:numPr>
          <w:ilvl w:val="1"/>
          <w:numId w:val="26"/>
        </w:numPr>
        <w:overflowPunct w:val="0"/>
        <w:spacing w:after="180" w:line="240" w:lineRule="auto"/>
        <w:ind w:firstLineChars="0"/>
        <w:textAlignment w:val="baseline"/>
        <w:rPr>
          <w:color w:val="000000" w:themeColor="text1"/>
          <w:szCs w:val="24"/>
          <w:lang w:eastAsia="zh-CN"/>
        </w:rPr>
      </w:pPr>
      <w:r>
        <w:rPr>
          <w:color w:val="000000" w:themeColor="text1"/>
          <w:szCs w:val="24"/>
          <w:lang w:eastAsia="zh-CN"/>
        </w:rPr>
        <w:t xml:space="preserve">Option 2: </w:t>
      </w:r>
      <w:r w:rsidRPr="00157D8B">
        <w:rPr>
          <w:color w:val="000000" w:themeColor="text1"/>
          <w:szCs w:val="24"/>
          <w:lang w:eastAsia="zh-CN"/>
        </w:rPr>
        <w:t>Conditions when Priority based solution is used and conditions when Keep solution is used are FFS (Huawei)</w:t>
      </w:r>
    </w:p>
    <w:p w14:paraId="248E9923" w14:textId="77777777" w:rsidR="007359E3" w:rsidRDefault="007359E3" w:rsidP="007359E3">
      <w:pPr>
        <w:pStyle w:val="ListParagraph"/>
        <w:widowControl/>
        <w:numPr>
          <w:ilvl w:val="1"/>
          <w:numId w:val="26"/>
        </w:numPr>
        <w:overflowPunct w:val="0"/>
        <w:spacing w:after="180" w:line="240" w:lineRule="auto"/>
        <w:ind w:firstLineChars="0"/>
        <w:textAlignment w:val="baseline"/>
        <w:rPr>
          <w:color w:val="000000" w:themeColor="text1"/>
          <w:szCs w:val="24"/>
          <w:lang w:eastAsia="zh-CN"/>
        </w:rPr>
      </w:pPr>
      <w:r>
        <w:rPr>
          <w:color w:val="000000" w:themeColor="text1"/>
          <w:szCs w:val="24"/>
          <w:lang w:eastAsia="zh-CN"/>
        </w:rPr>
        <w:t>Option 3: Priority based solution is used when “keep solution” is not used, when “keep solution” is used is up to issue 2-2-2-2. (Huawei)</w:t>
      </w:r>
    </w:p>
    <w:p w14:paraId="38BC1362" w14:textId="7105D2D7" w:rsidR="00670A2F" w:rsidRPr="007359E3" w:rsidRDefault="007359E3" w:rsidP="002C33E5">
      <w:pPr>
        <w:pStyle w:val="ListParagraph"/>
        <w:widowControl/>
        <w:numPr>
          <w:ilvl w:val="1"/>
          <w:numId w:val="26"/>
        </w:numPr>
        <w:overflowPunct w:val="0"/>
        <w:spacing w:after="180" w:line="240" w:lineRule="auto"/>
        <w:ind w:firstLineChars="0"/>
        <w:textAlignment w:val="baseline"/>
        <w:rPr>
          <w:color w:val="000000" w:themeColor="text1"/>
          <w:szCs w:val="24"/>
          <w:lang w:eastAsia="zh-CN"/>
        </w:rPr>
      </w:pPr>
      <w:r>
        <w:rPr>
          <w:color w:val="000000" w:themeColor="text1"/>
          <w:szCs w:val="24"/>
          <w:lang w:eastAsia="zh-CN"/>
        </w:rPr>
        <w:t>Option 4: Priority based solution is used when collided MUSIM gaps have different priority levels and the UE does not request that both gaps are kept (</w:t>
      </w:r>
      <w:r>
        <w:rPr>
          <w:rFonts w:hint="eastAsia"/>
          <w:color w:val="000000" w:themeColor="text1"/>
          <w:szCs w:val="24"/>
          <w:lang w:eastAsia="zh-CN"/>
        </w:rPr>
        <w:t>Qualc</w:t>
      </w:r>
      <w:r>
        <w:rPr>
          <w:color w:val="000000" w:themeColor="text1"/>
          <w:szCs w:val="24"/>
          <w:lang w:eastAsia="zh-CN"/>
        </w:rPr>
        <w:t>omm)</w:t>
      </w:r>
    </w:p>
    <w:p w14:paraId="1A964960" w14:textId="73F620D4" w:rsidR="00670A2F" w:rsidRPr="00670A2F" w:rsidRDefault="007359E3" w:rsidP="007359E3">
      <w:pPr>
        <w:rPr>
          <w:lang w:val="en-US" w:eastAsia="x-none"/>
        </w:rPr>
      </w:pPr>
      <w:r>
        <w:rPr>
          <w:lang w:val="en-US" w:eastAsia="x-none"/>
        </w:rPr>
        <w:t xml:space="preserve">As mentioned in above proposal 6, </w:t>
      </w:r>
      <w:r w:rsidR="007D396D">
        <w:rPr>
          <w:rFonts w:eastAsia="SimSun"/>
          <w:color w:val="000000" w:themeColor="text1"/>
          <w:szCs w:val="24"/>
          <w:lang w:eastAsia="zh-CN"/>
        </w:rPr>
        <w:t>p</w:t>
      </w:r>
      <w:r>
        <w:rPr>
          <w:rFonts w:eastAsia="SimSun"/>
          <w:color w:val="000000" w:themeColor="text1"/>
          <w:szCs w:val="24"/>
          <w:lang w:eastAsia="zh-CN"/>
        </w:rPr>
        <w:t>riority based solution is used when collided MUSIM gaps have different priority levels</w:t>
      </w:r>
    </w:p>
    <w:p w14:paraId="1BFB89A4" w14:textId="77777777" w:rsidR="00670A2F" w:rsidRDefault="00670A2F" w:rsidP="002C33E5">
      <w:pPr>
        <w:rPr>
          <w:lang w:val="en-US" w:eastAsia="x-none"/>
        </w:rPr>
      </w:pPr>
    </w:p>
    <w:p w14:paraId="6D64D26A" w14:textId="7C32B9BC" w:rsidR="00F71DDF" w:rsidRPr="00731A9A" w:rsidRDefault="00F71DDF" w:rsidP="00F71DDF">
      <w:pPr>
        <w:pStyle w:val="Heading3"/>
        <w:rPr>
          <w:color w:val="000000" w:themeColor="text1"/>
        </w:rPr>
      </w:pPr>
      <w:r>
        <w:rPr>
          <w:color w:val="000000" w:themeColor="text1"/>
        </w:rPr>
        <w:t xml:space="preserve">2.3 </w:t>
      </w:r>
      <w:r w:rsidRPr="00731A9A">
        <w:rPr>
          <w:color w:val="000000" w:themeColor="text1"/>
        </w:rPr>
        <w:t>Sub-topic 2-3 On collision between MUSIM and legacy gaps</w:t>
      </w:r>
    </w:p>
    <w:p w14:paraId="4FE92631" w14:textId="77777777" w:rsidR="00F71DDF" w:rsidRDefault="00F71DDF" w:rsidP="00F71DDF">
      <w:pPr>
        <w:rPr>
          <w:b/>
          <w:color w:val="000000" w:themeColor="text1"/>
          <w:u w:val="single"/>
          <w:lang w:eastAsia="ko-KR"/>
        </w:rPr>
      </w:pPr>
      <w:r>
        <w:rPr>
          <w:b/>
          <w:color w:val="000000" w:themeColor="text1"/>
          <w:u w:val="single"/>
          <w:lang w:eastAsia="ko-KR"/>
        </w:rPr>
        <w:t>Issue 2-3-2: Solutions for collision between MUSIM gap and Type-1 MG or any configured gap without priority</w:t>
      </w:r>
    </w:p>
    <w:p w14:paraId="3E6AFF0A" w14:textId="77777777" w:rsidR="00F71DDF" w:rsidRDefault="00F71DDF" w:rsidP="00F71DDF">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lastRenderedPageBreak/>
        <w:t>Proposals</w:t>
      </w:r>
    </w:p>
    <w:p w14:paraId="29C70949" w14:textId="77777777" w:rsidR="00F71DDF" w:rsidRDefault="00F71DDF" w:rsidP="00F71DDF">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P1: When a MUSIM gap collides with a legacy MG, requirements shall not apply if any one of the collided gaps is not assigned a priority. (vivo Apple xiaomi oppo)</w:t>
      </w:r>
    </w:p>
    <w:p w14:paraId="53BC0983" w14:textId="77777777" w:rsidR="00F71DDF" w:rsidRDefault="00F71DDF" w:rsidP="00F71DDF">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P2: MUSIM gaps are assumed to have higher priority than a Type-1 MG when either MUSIM gaps or Type-1 MG (or both) are not assigned priorities by the network. (Qualcomm)</w:t>
      </w:r>
    </w:p>
    <w:p w14:paraId="6FC5D82E" w14:textId="77777777" w:rsidR="00F71DDF" w:rsidRDefault="00F71DDF" w:rsidP="00F71DDF">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 xml:space="preserve">P3: </w:t>
      </w:r>
      <w:r w:rsidRPr="00C30D63">
        <w:rPr>
          <w:rFonts w:hint="eastAsia"/>
          <w:color w:val="000000" w:themeColor="text1"/>
          <w:szCs w:val="24"/>
          <w:lang w:eastAsia="zh-CN"/>
        </w:rPr>
        <w:t>Collision is be handled based on the MGRP of the collided gaps</w:t>
      </w:r>
      <w:r>
        <w:rPr>
          <w:color w:val="000000" w:themeColor="text1"/>
          <w:szCs w:val="24"/>
          <w:lang w:eastAsia="zh-CN"/>
        </w:rPr>
        <w:t xml:space="preserve"> (vivo ZTE Ericsson Huawei MTK)</w:t>
      </w:r>
    </w:p>
    <w:p w14:paraId="140344A4" w14:textId="77777777" w:rsidR="00F71DDF" w:rsidRDefault="00F71DDF" w:rsidP="00F71DDF">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P3-1: RAN4 to prioritize the gap with longer MGRP when: 1. Any of the collision gaps is Type-1 MG; 2. NW-A doesn’t configure a priority associated with any of the collision gaps. (vivo Ericsson Huawei MTK)</w:t>
      </w:r>
    </w:p>
    <w:p w14:paraId="5C6CF8A8" w14:textId="77777777" w:rsidR="00F71DDF" w:rsidRDefault="00F71DDF" w:rsidP="00F71DDF">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6C4123">
        <w:rPr>
          <w:color w:val="000000" w:themeColor="text1"/>
          <w:szCs w:val="24"/>
          <w:lang w:eastAsia="zh-CN"/>
        </w:rPr>
        <w:t xml:space="preserve">P3-2: No requirements apply if the two gaps have same MGRP. </w:t>
      </w:r>
      <w:r w:rsidRPr="006C4123">
        <w:rPr>
          <w:rFonts w:hint="eastAsia"/>
          <w:color w:val="000000" w:themeColor="text1"/>
          <w:szCs w:val="24"/>
          <w:lang w:eastAsia="zh-CN"/>
        </w:rPr>
        <w:t>(</w:t>
      </w:r>
      <w:r>
        <w:rPr>
          <w:color w:val="000000" w:themeColor="text1"/>
          <w:szCs w:val="24"/>
          <w:lang w:eastAsia="zh-CN"/>
        </w:rPr>
        <w:t xml:space="preserve">vivo </w:t>
      </w:r>
      <w:r w:rsidRPr="006C4123">
        <w:rPr>
          <w:color w:val="000000" w:themeColor="text1"/>
          <w:szCs w:val="24"/>
          <w:lang w:eastAsia="zh-CN"/>
        </w:rPr>
        <w:t>Huawei)</w:t>
      </w:r>
    </w:p>
    <w:p w14:paraId="5B8C1DE5" w14:textId="77777777" w:rsidR="00F71DDF" w:rsidRDefault="00F71DDF" w:rsidP="00F71DDF">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 xml:space="preserve">P3-3: </w:t>
      </w:r>
      <w:r w:rsidRPr="00464314">
        <w:rPr>
          <w:color w:val="000000" w:themeColor="text1"/>
          <w:szCs w:val="24"/>
          <w:lang w:eastAsia="zh-CN"/>
        </w:rPr>
        <w:t>If the MGRPs of the collided MUSIM gap and Type-1 MG are the same, then prioritize MUSIM gap only if it is configured with the highest priority level; otherwise prioritize Type-1 MG (MTK)</w:t>
      </w:r>
    </w:p>
    <w:p w14:paraId="637F69FD" w14:textId="7780864A" w:rsidR="00670A2F" w:rsidRPr="006E3113" w:rsidRDefault="00F71DDF" w:rsidP="002C33E5">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P4</w:t>
      </w:r>
      <w:r>
        <w:rPr>
          <w:rFonts w:hint="eastAsia"/>
          <w:color w:val="000000" w:themeColor="text1"/>
          <w:szCs w:val="24"/>
          <w:lang w:eastAsia="zh-CN"/>
        </w:rPr>
        <w:t>:</w:t>
      </w:r>
      <w:r>
        <w:rPr>
          <w:color w:val="000000" w:themeColor="text1"/>
          <w:szCs w:val="24"/>
          <w:lang w:eastAsia="zh-CN"/>
        </w:rPr>
        <w:t xml:space="preserve"> </w:t>
      </w:r>
      <w:r>
        <w:t>Introduce priority for Type-1 MG when MUSIM gaps are configured when also having Type-1 measurement gaps allocated (Nokia)</w:t>
      </w:r>
    </w:p>
    <w:p w14:paraId="63165353" w14:textId="77777777" w:rsidR="006E3113" w:rsidRDefault="006E3113" w:rsidP="006E3113">
      <w:pPr>
        <w:rPr>
          <w:lang w:eastAsia="x-none"/>
        </w:rPr>
      </w:pPr>
      <w:r>
        <w:rPr>
          <w:lang w:eastAsia="x-none"/>
        </w:rPr>
        <w:t xml:space="preserve">We think this issue only applies for the case that NW has been upgraded to support priority configuration for MUSIM gap or NW A gaps. Otherwise, we see no point for NW not to provide priority information for MUSIM gaps and NW A gaps. We have no problem with leaving no requirements for that since the scenario would exist temporarily. </w:t>
      </w:r>
    </w:p>
    <w:p w14:paraId="6A8779E8" w14:textId="35D320C8" w:rsidR="006E3113" w:rsidRDefault="006E3113" w:rsidP="006E3113">
      <w:pPr>
        <w:pStyle w:val="Caption"/>
      </w:pPr>
      <w:bookmarkStart w:id="11" w:name="_Ref142638765"/>
      <w:r>
        <w:t xml:space="preserve">Observation </w:t>
      </w:r>
      <w:r>
        <w:fldChar w:fldCharType="begin"/>
      </w:r>
      <w:r>
        <w:instrText xml:space="preserve"> SEQ Observation \* ARABIC </w:instrText>
      </w:r>
      <w:r>
        <w:fldChar w:fldCharType="separate"/>
      </w:r>
      <w:r w:rsidR="006F442C">
        <w:rPr>
          <w:noProof/>
        </w:rPr>
        <w:t>2</w:t>
      </w:r>
      <w:r>
        <w:fldChar w:fldCharType="end"/>
      </w:r>
      <w:r>
        <w:t xml:space="preserve">: </w:t>
      </w:r>
      <w:r w:rsidRPr="00FF1A84">
        <w:t>collision between MUSIM gap and Type-1 MG or gap configured without priority</w:t>
      </w:r>
      <w:r>
        <w:t xml:space="preserve"> shall only happens when NW hasn’t been upgraded to support priority configuration of MUSIM gaps and NW A gaps.</w:t>
      </w:r>
      <w:bookmarkEnd w:id="11"/>
      <w:r>
        <w:t xml:space="preserve"> </w:t>
      </w:r>
    </w:p>
    <w:p w14:paraId="6A5CA28E" w14:textId="5E662324" w:rsidR="006E3113" w:rsidRDefault="006E3113" w:rsidP="006E3113">
      <w:pPr>
        <w:pStyle w:val="Caption"/>
      </w:pPr>
      <w:bookmarkStart w:id="12" w:name="_Ref142638747"/>
      <w:r>
        <w:t xml:space="preserve">Proposal </w:t>
      </w:r>
      <w:r>
        <w:fldChar w:fldCharType="begin"/>
      </w:r>
      <w:r>
        <w:instrText xml:space="preserve"> SEQ Proposal \* ARABIC </w:instrText>
      </w:r>
      <w:r>
        <w:fldChar w:fldCharType="separate"/>
      </w:r>
      <w:r w:rsidR="006F442C">
        <w:rPr>
          <w:noProof/>
        </w:rPr>
        <w:t>7</w:t>
      </w:r>
      <w:r>
        <w:fldChar w:fldCharType="end"/>
      </w:r>
      <w:r>
        <w:t xml:space="preserve">: considering the scenario would only exist temporarily, </w:t>
      </w:r>
      <w:r w:rsidRPr="002C0A61">
        <w:t>requirements shall not apply if any one of the collided gaps is not assigned a priority</w:t>
      </w:r>
      <w:r>
        <w:t>.</w:t>
      </w:r>
      <w:bookmarkEnd w:id="12"/>
    </w:p>
    <w:p w14:paraId="0FFA92CF" w14:textId="77777777" w:rsidR="00670A2F" w:rsidRDefault="00670A2F" w:rsidP="002C33E5">
      <w:pPr>
        <w:rPr>
          <w:lang w:val="en-US" w:eastAsia="x-none"/>
        </w:rPr>
      </w:pPr>
    </w:p>
    <w:p w14:paraId="3F3DB8D1" w14:textId="30A93F74" w:rsidR="006E3113" w:rsidRPr="00731A9A" w:rsidRDefault="006E3113" w:rsidP="006E3113">
      <w:pPr>
        <w:pStyle w:val="Heading3"/>
        <w:spacing w:before="360"/>
        <w:rPr>
          <w:color w:val="000000" w:themeColor="text1"/>
        </w:rPr>
      </w:pPr>
      <w:r>
        <w:rPr>
          <w:color w:val="000000" w:themeColor="text1"/>
          <w:lang w:val="en-US"/>
        </w:rPr>
        <w:t xml:space="preserve">2.4 </w:t>
      </w:r>
      <w:r w:rsidRPr="00731A9A">
        <w:rPr>
          <w:color w:val="000000" w:themeColor="text1"/>
        </w:rPr>
        <w:t>Sub-topic 2-4 On collision between MUSIM gaps and NW A signals</w:t>
      </w:r>
    </w:p>
    <w:p w14:paraId="3DE8021E" w14:textId="77777777" w:rsidR="006E3113" w:rsidRDefault="006E3113" w:rsidP="006E3113">
      <w:pPr>
        <w:rPr>
          <w:b/>
          <w:color w:val="000000" w:themeColor="text1"/>
          <w:u w:val="single"/>
          <w:lang w:eastAsia="ko-KR"/>
        </w:rPr>
      </w:pPr>
      <w:bookmarkStart w:id="13" w:name="_Hlk135973006"/>
      <w:r>
        <w:rPr>
          <w:b/>
          <w:color w:val="000000" w:themeColor="text1"/>
          <w:u w:val="single"/>
          <w:lang w:eastAsia="ko-KR"/>
        </w:rPr>
        <w:t>Issue 2-4-3: Collision between SMTC and MUSIM gaps for handover and Scell activation</w:t>
      </w:r>
    </w:p>
    <w:bookmarkEnd w:id="13"/>
    <w:p w14:paraId="08A60AB9" w14:textId="77777777" w:rsidR="006E3113" w:rsidRDefault="006E3113" w:rsidP="006E3113">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64F61C2B" w14:textId="77777777" w:rsidR="006E3113" w:rsidRDefault="006E3113" w:rsidP="006E3113">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P1: Collisions between other RRM procedures and MUSIM gaps are handled in the same way as collisions between RRM procedures and legacy MG, i.e., no special handling solution is defined. (Apple oppo Huawei Nokia Qualcomm MTK vivo)</w:t>
      </w:r>
    </w:p>
    <w:p w14:paraId="50A389F7" w14:textId="0E714199" w:rsidR="006E3113" w:rsidRPr="009525AF" w:rsidRDefault="006E3113" w:rsidP="006E3113">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sidRPr="009525AF">
        <w:rPr>
          <w:color w:val="000000" w:themeColor="text1"/>
          <w:szCs w:val="24"/>
          <w:lang w:eastAsia="zh-CN"/>
        </w:rPr>
        <w:fldChar w:fldCharType="begin"/>
      </w:r>
      <w:r w:rsidRPr="009525AF">
        <w:rPr>
          <w:color w:val="000000" w:themeColor="text1"/>
          <w:szCs w:val="24"/>
          <w:lang w:eastAsia="zh-CN"/>
        </w:rPr>
        <w:instrText xml:space="preserve"> REF _Ref129789165 \h  \* MERGEFORMAT </w:instrText>
      </w:r>
      <w:r w:rsidRPr="009525AF">
        <w:rPr>
          <w:color w:val="000000" w:themeColor="text1"/>
          <w:szCs w:val="24"/>
          <w:lang w:eastAsia="zh-CN"/>
        </w:rPr>
      </w:r>
      <w:r w:rsidRPr="009525AF">
        <w:rPr>
          <w:color w:val="000000" w:themeColor="text1"/>
          <w:szCs w:val="24"/>
          <w:lang w:eastAsia="zh-CN"/>
        </w:rPr>
        <w:fldChar w:fldCharType="separate"/>
      </w:r>
      <w:r w:rsidR="006F442C">
        <w:rPr>
          <w:b/>
          <w:bCs/>
          <w:color w:val="000000" w:themeColor="text1"/>
          <w:szCs w:val="24"/>
          <w:lang w:val="en-US" w:eastAsia="zh-CN"/>
        </w:rPr>
        <w:t>Error! Reference source not found.</w:t>
      </w:r>
      <w:r w:rsidRPr="009525AF">
        <w:rPr>
          <w:color w:val="000000" w:themeColor="text1"/>
          <w:szCs w:val="24"/>
          <w:lang w:eastAsia="zh-CN"/>
        </w:rPr>
        <w:fldChar w:fldCharType="end"/>
      </w:r>
      <w:r>
        <w:rPr>
          <w:color w:val="000000" w:themeColor="text1"/>
          <w:szCs w:val="24"/>
          <w:lang w:eastAsia="zh-CN"/>
        </w:rPr>
        <w:t xml:space="preserve"> (Ericsson): </w:t>
      </w:r>
    </w:p>
    <w:p w14:paraId="2CF0BB99" w14:textId="77777777" w:rsidR="006E3113" w:rsidRPr="009525AF" w:rsidRDefault="006E3113" w:rsidP="006E3113">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9525AF">
        <w:rPr>
          <w:color w:val="000000" w:themeColor="text1"/>
          <w:szCs w:val="24"/>
          <w:lang w:eastAsia="zh-CN"/>
        </w:rPr>
        <w:t>When NW-A’s RS resources for one-shot RRM procedure(Handover, SCell activation, SI update) collide with MUSIM gaps, MUSIM gaps should have lower priority.</w:t>
      </w:r>
    </w:p>
    <w:p w14:paraId="2A59A185" w14:textId="77777777" w:rsidR="006E3113" w:rsidRPr="009525AF" w:rsidRDefault="006E3113" w:rsidP="006E3113">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9525AF">
        <w:rPr>
          <w:color w:val="000000" w:themeColor="text1"/>
          <w:szCs w:val="24"/>
          <w:lang w:eastAsia="zh-CN"/>
        </w:rPr>
        <w:t>When NW-A’s uplink signals for one-shot RRM procedure</w:t>
      </w:r>
      <w:r>
        <w:rPr>
          <w:color w:val="000000" w:themeColor="text1"/>
          <w:szCs w:val="24"/>
          <w:lang w:eastAsia="zh-CN"/>
        </w:rPr>
        <w:t xml:space="preserve"> </w:t>
      </w:r>
      <w:r w:rsidRPr="009525AF">
        <w:rPr>
          <w:color w:val="000000" w:themeColor="text1"/>
          <w:szCs w:val="24"/>
          <w:lang w:eastAsia="zh-CN"/>
        </w:rPr>
        <w:t xml:space="preserve">(Handover, SCell activation) collide with MUSIM gaps, MUSIM gaps should have lower priority, such as NW-A’s PRACH and CSI-RS reporting for SCell activation should be prioritized. </w:t>
      </w:r>
    </w:p>
    <w:p w14:paraId="4B9622FD" w14:textId="77777777" w:rsidR="006E3113" w:rsidRDefault="006E3113" w:rsidP="006E3113">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P3: Add a high-level clarification in RAN4 spec that during one-shot procedure such as Scell activation, SI update and so on, UE is not expected to enable MUSIM gaps unless existing RRM requirement for the corresponding one-shot procedure can be met. (Apple)</w:t>
      </w:r>
    </w:p>
    <w:p w14:paraId="59C91C2D" w14:textId="77777777" w:rsidR="006E3113" w:rsidRPr="00023FD3" w:rsidRDefault="006E3113" w:rsidP="006E3113">
      <w:pPr>
        <w:spacing w:after="120" w:line="252" w:lineRule="auto"/>
        <w:textAlignment w:val="auto"/>
        <w:rPr>
          <w:rFonts w:eastAsia="SimSun"/>
          <w:color w:val="000000" w:themeColor="text1"/>
          <w:szCs w:val="24"/>
          <w:lang w:eastAsia="zh-CN"/>
        </w:rPr>
      </w:pPr>
      <w:r w:rsidRPr="00023FD3">
        <w:rPr>
          <w:rFonts w:eastAsia="SimSun"/>
          <w:color w:val="000000" w:themeColor="text1"/>
          <w:szCs w:val="24"/>
          <w:lang w:eastAsia="zh-CN"/>
        </w:rPr>
        <w:t>Agreements</w:t>
      </w:r>
    </w:p>
    <w:p w14:paraId="134AC324" w14:textId="77777777" w:rsidR="006E3113" w:rsidRPr="00023FD3" w:rsidRDefault="006E3113" w:rsidP="006E3113">
      <w:pPr>
        <w:pStyle w:val="ListParagraph"/>
        <w:widowControl/>
        <w:numPr>
          <w:ilvl w:val="0"/>
          <w:numId w:val="26"/>
        </w:numPr>
        <w:overflowPunct w:val="0"/>
        <w:spacing w:after="120" w:line="252" w:lineRule="auto"/>
        <w:ind w:firstLineChars="0"/>
        <w:rPr>
          <w:color w:val="000000" w:themeColor="text1"/>
          <w:szCs w:val="24"/>
          <w:lang w:eastAsia="zh-CN"/>
        </w:rPr>
      </w:pPr>
      <w:r w:rsidRPr="00023FD3">
        <w:rPr>
          <w:color w:val="000000" w:themeColor="text1"/>
          <w:szCs w:val="24"/>
          <w:lang w:eastAsia="zh-CN"/>
        </w:rPr>
        <w:t>When MUSIM gaps are configured, UE is still required to meet Scell activation RRM requirements for NW-A. FFS whether to capture this conclusion in the specifications.</w:t>
      </w:r>
    </w:p>
    <w:p w14:paraId="362CF8EC" w14:textId="77777777" w:rsidR="006E3113" w:rsidRPr="00023FD3" w:rsidRDefault="006E3113" w:rsidP="006E3113">
      <w:pPr>
        <w:pStyle w:val="ListParagraph"/>
        <w:widowControl/>
        <w:numPr>
          <w:ilvl w:val="2"/>
          <w:numId w:val="26"/>
        </w:numPr>
        <w:overflowPunct w:val="0"/>
        <w:spacing w:after="120" w:line="252" w:lineRule="auto"/>
        <w:ind w:firstLineChars="0"/>
        <w:rPr>
          <w:color w:val="000000" w:themeColor="text1"/>
          <w:szCs w:val="24"/>
          <w:lang w:eastAsia="zh-CN"/>
        </w:rPr>
      </w:pPr>
      <w:r w:rsidRPr="00023FD3">
        <w:rPr>
          <w:color w:val="000000" w:themeColor="text1"/>
          <w:szCs w:val="24"/>
          <w:lang w:eastAsia="zh-CN"/>
        </w:rPr>
        <w:t>No test case will be defined to verify this case</w:t>
      </w:r>
    </w:p>
    <w:p w14:paraId="4E5A2EDD" w14:textId="534AB7B7" w:rsidR="00E0043E" w:rsidRPr="001C45B9" w:rsidRDefault="006E3113" w:rsidP="002C33E5">
      <w:pPr>
        <w:pStyle w:val="ListParagraph"/>
        <w:widowControl/>
        <w:numPr>
          <w:ilvl w:val="0"/>
          <w:numId w:val="26"/>
        </w:numPr>
        <w:overflowPunct w:val="0"/>
        <w:spacing w:after="120" w:line="252" w:lineRule="auto"/>
        <w:ind w:firstLineChars="0"/>
        <w:rPr>
          <w:color w:val="000000" w:themeColor="text1"/>
          <w:szCs w:val="24"/>
          <w:lang w:eastAsia="zh-CN"/>
        </w:rPr>
      </w:pPr>
      <w:r w:rsidRPr="00023FD3">
        <w:rPr>
          <w:color w:val="000000" w:themeColor="text1"/>
          <w:szCs w:val="24"/>
          <w:lang w:eastAsia="zh-CN"/>
        </w:rPr>
        <w:lastRenderedPageBreak/>
        <w:t>FFS whether the agreement applies for handover</w:t>
      </w:r>
    </w:p>
    <w:p w14:paraId="62CDAF87" w14:textId="77777777" w:rsidR="001C45B9" w:rsidRDefault="001C45B9" w:rsidP="001C45B9">
      <w:pPr>
        <w:rPr>
          <w:lang w:eastAsia="x-none"/>
        </w:rPr>
      </w:pPr>
      <w:r>
        <w:rPr>
          <w:lang w:eastAsia="x-none"/>
        </w:rPr>
        <w:t xml:space="preserve">Too avoid complicated design, one possible compromise could be that: from requirement point of view, </w:t>
      </w:r>
      <w:r>
        <w:rPr>
          <w:rFonts w:eastAsia="SimSun"/>
          <w:color w:val="000000" w:themeColor="text1"/>
          <w:szCs w:val="24"/>
          <w:lang w:eastAsia="zh-CN"/>
        </w:rPr>
        <w:t xml:space="preserve">RAN4 confirms that the scope of collisions between MUSIM gap and SMTC will be limited to RRM procedures for which collisions between legacy measurement gaps and SMTC are taken into account in the existing requirements. Besides, </w:t>
      </w:r>
      <w:r>
        <w:rPr>
          <w:lang w:eastAsia="x-none"/>
        </w:rPr>
        <w:t>RAN4 clarifies in high level in our spec that during some one-shot procedure, MUSIM gaps are not expected to be enabled unless the one-shot procedure is not interrupted and can be completed in time. For instance, during SCell activation, UE is not expected to enable MUSIM gaps unless the existing SCell activation delay can still be met.</w:t>
      </w:r>
    </w:p>
    <w:p w14:paraId="07D3A81C" w14:textId="1FD5D8F0" w:rsidR="001C45B9" w:rsidRDefault="001C45B9" w:rsidP="001C45B9">
      <w:pPr>
        <w:pStyle w:val="Caption"/>
        <w:rPr>
          <w:b w:val="0"/>
          <w:bCs w:val="0"/>
        </w:rPr>
      </w:pPr>
      <w:bookmarkStart w:id="14" w:name="_Ref142638751"/>
      <w:r>
        <w:t xml:space="preserve">Proposal </w:t>
      </w:r>
      <w:r>
        <w:fldChar w:fldCharType="begin"/>
      </w:r>
      <w:r>
        <w:instrText xml:space="preserve"> SEQ Proposal \* ARABIC </w:instrText>
      </w:r>
      <w:r>
        <w:fldChar w:fldCharType="separate"/>
      </w:r>
      <w:r w:rsidR="006F442C">
        <w:rPr>
          <w:noProof/>
        </w:rPr>
        <w:t>8</w:t>
      </w:r>
      <w:r>
        <w:fldChar w:fldCharType="end"/>
      </w:r>
      <w:r>
        <w:t xml:space="preserve">: from requirement point of view, RAN4 confirms </w:t>
      </w:r>
      <w:r>
        <w:rPr>
          <w:rFonts w:eastAsia="SimSun"/>
          <w:color w:val="000000" w:themeColor="text1"/>
          <w:szCs w:val="24"/>
          <w:lang w:eastAsia="zh-CN"/>
        </w:rPr>
        <w:t>collisions between other RRM procedures and MUSIM gaps are handled in the same way as collisions between RRM procedures and legacy MG.</w:t>
      </w:r>
      <w:bookmarkEnd w:id="14"/>
    </w:p>
    <w:p w14:paraId="5DE4FA62" w14:textId="44569BCC" w:rsidR="001C45B9" w:rsidRPr="0039070D" w:rsidRDefault="001C45B9" w:rsidP="001C45B9">
      <w:pPr>
        <w:rPr>
          <w:b/>
          <w:bCs/>
          <w:color w:val="000000" w:themeColor="text1"/>
          <w:lang w:eastAsia="ko-KR"/>
        </w:rPr>
      </w:pPr>
      <w:bookmarkStart w:id="15" w:name="_Ref142638755"/>
      <w:r w:rsidRPr="006A045F">
        <w:rPr>
          <w:b/>
          <w:bCs/>
        </w:rPr>
        <w:t xml:space="preserve">Proposal </w:t>
      </w:r>
      <w:r w:rsidRPr="006A045F">
        <w:rPr>
          <w:b/>
          <w:bCs/>
        </w:rPr>
        <w:fldChar w:fldCharType="begin"/>
      </w:r>
      <w:r w:rsidRPr="006A045F">
        <w:rPr>
          <w:b/>
          <w:bCs/>
        </w:rPr>
        <w:instrText xml:space="preserve"> SEQ Proposal \* ARABIC </w:instrText>
      </w:r>
      <w:r w:rsidRPr="006A045F">
        <w:rPr>
          <w:b/>
          <w:bCs/>
        </w:rPr>
        <w:fldChar w:fldCharType="separate"/>
      </w:r>
      <w:r w:rsidR="006F442C">
        <w:rPr>
          <w:b/>
          <w:bCs/>
          <w:noProof/>
        </w:rPr>
        <w:t>9</w:t>
      </w:r>
      <w:r w:rsidRPr="006A045F">
        <w:rPr>
          <w:b/>
          <w:bCs/>
        </w:rPr>
        <w:fldChar w:fldCharType="end"/>
      </w:r>
      <w:r w:rsidRPr="006A045F">
        <w:rPr>
          <w:b/>
          <w:bCs/>
        </w:rPr>
        <w:t>: add a high-level clarification in RAN4 spec that during one-shot procedure such as SCell activation, SI update and so on, UE is not expected to enable MUSIM gaps unless existing RRM requirement for the corresponding one-shot procedure can be met.</w:t>
      </w:r>
      <w:bookmarkEnd w:id="15"/>
    </w:p>
    <w:p w14:paraId="7265C227" w14:textId="77777777" w:rsidR="00A94A4D" w:rsidRPr="008F2251" w:rsidRDefault="00A94A4D" w:rsidP="004036A3">
      <w:pPr>
        <w:rPr>
          <w:lang w:val="en-US" w:eastAsia="x-none"/>
        </w:rPr>
      </w:pPr>
    </w:p>
    <w:p w14:paraId="06C92962"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Conclusion</w:t>
      </w:r>
    </w:p>
    <w:p w14:paraId="76347C80" w14:textId="7BBDABA6" w:rsidR="00771F30" w:rsidRDefault="005D4A3C" w:rsidP="005636A6">
      <w:pPr>
        <w:jc w:val="both"/>
        <w:rPr>
          <w:rFonts w:cs="v4.2.0"/>
          <w:lang w:val="en-US" w:eastAsia="zh-CN"/>
        </w:rPr>
      </w:pPr>
      <w:r w:rsidRPr="008F2251">
        <w:rPr>
          <w:rFonts w:cs="v4.2.0"/>
          <w:lang w:val="en-US" w:eastAsia="zh-CN"/>
        </w:rPr>
        <w:t>In this contribution</w:t>
      </w:r>
      <w:r w:rsidR="007A79D6" w:rsidRPr="008F2251">
        <w:rPr>
          <w:rFonts w:cs="v4.2.0"/>
          <w:lang w:val="en-US" w:eastAsia="zh-CN"/>
        </w:rPr>
        <w:t xml:space="preserve">, </w:t>
      </w:r>
      <w:r w:rsidR="00B978C6" w:rsidRPr="008F2251">
        <w:rPr>
          <w:rFonts w:cs="v4.2.0"/>
          <w:lang w:val="en-US" w:eastAsia="zh-CN"/>
        </w:rPr>
        <w:t xml:space="preserve">we </w:t>
      </w:r>
      <w:r w:rsidR="009740BE" w:rsidRPr="008F2251">
        <w:rPr>
          <w:rFonts w:cs="v4.2.0"/>
          <w:lang w:val="en-US" w:eastAsia="zh-CN"/>
        </w:rPr>
        <w:t xml:space="preserve">provide </w:t>
      </w:r>
      <w:r w:rsidR="005D4297" w:rsidRPr="008F2251">
        <w:rPr>
          <w:rFonts w:cs="v4.2.0"/>
          <w:lang w:val="en-US" w:eastAsia="zh-CN"/>
        </w:rPr>
        <w:t xml:space="preserve">discussion </w:t>
      </w:r>
      <w:r w:rsidR="00AF100C" w:rsidRPr="008F2251">
        <w:rPr>
          <w:rFonts w:cs="v4.2.0"/>
          <w:lang w:val="en-US" w:eastAsia="zh-CN"/>
        </w:rPr>
        <w:t xml:space="preserve">on </w:t>
      </w:r>
      <w:r w:rsidR="002D36EA" w:rsidRPr="002D36EA">
        <w:rPr>
          <w:bCs/>
          <w:lang w:val="en-CN" w:eastAsia="zh-CN"/>
        </w:rPr>
        <w:t>collisions between gaps and priority rules of R18 MUSIM</w:t>
      </w:r>
      <w:r w:rsidR="00780A46" w:rsidRPr="008F2251">
        <w:rPr>
          <w:rFonts w:cs="v4.2.0"/>
          <w:lang w:val="en-US" w:eastAsia="zh-CN"/>
        </w:rPr>
        <w:t>. After discussion, the following conclusions are provided:</w:t>
      </w:r>
    </w:p>
    <w:p w14:paraId="0A5BCECB" w14:textId="7892D2F7" w:rsidR="001F36AC" w:rsidRPr="002B4A5A" w:rsidRDefault="00D95C8D" w:rsidP="005636A6">
      <w:pPr>
        <w:jc w:val="both"/>
        <w:rPr>
          <w:rFonts w:cs="v4.2.0"/>
          <w:b/>
          <w:bCs/>
          <w:lang w:val="en-US" w:eastAsia="zh-CN"/>
        </w:rPr>
      </w:pPr>
      <w:r w:rsidRPr="002B4A5A">
        <w:rPr>
          <w:rFonts w:cs="v4.2.0"/>
          <w:b/>
          <w:bCs/>
          <w:lang w:val="en-US" w:eastAsia="zh-CN"/>
        </w:rPr>
        <w:fldChar w:fldCharType="begin"/>
      </w:r>
      <w:r w:rsidRPr="002B4A5A">
        <w:rPr>
          <w:rFonts w:cs="v4.2.0"/>
          <w:b/>
          <w:bCs/>
          <w:lang w:val="en-US" w:eastAsia="zh-CN"/>
        </w:rPr>
        <w:instrText xml:space="preserve"> REF _Ref135038505 \h </w:instrText>
      </w:r>
      <w:r w:rsidR="002B4A5A">
        <w:rPr>
          <w:rFonts w:cs="v4.2.0"/>
          <w:b/>
          <w:bCs/>
          <w:lang w:val="en-US" w:eastAsia="zh-CN"/>
        </w:rPr>
        <w:instrText xml:space="preserve"> \* MERGEFORMAT </w:instrText>
      </w:r>
      <w:r w:rsidRPr="002B4A5A">
        <w:rPr>
          <w:rFonts w:cs="v4.2.0"/>
          <w:b/>
          <w:bCs/>
          <w:lang w:val="en-US" w:eastAsia="zh-CN"/>
        </w:rPr>
      </w:r>
      <w:r w:rsidRPr="002B4A5A">
        <w:rPr>
          <w:rFonts w:cs="v4.2.0"/>
          <w:b/>
          <w:bCs/>
          <w:lang w:val="en-US" w:eastAsia="zh-CN"/>
        </w:rPr>
        <w:fldChar w:fldCharType="separate"/>
      </w:r>
      <w:r w:rsidRPr="002B4A5A">
        <w:rPr>
          <w:b/>
          <w:bCs/>
        </w:rPr>
        <w:t xml:space="preserve">Proposal </w:t>
      </w:r>
      <w:r w:rsidRPr="002B4A5A">
        <w:rPr>
          <w:b/>
          <w:bCs/>
          <w:noProof/>
        </w:rPr>
        <w:t>1</w:t>
      </w:r>
      <w:r w:rsidRPr="002B4A5A">
        <w:rPr>
          <w:b/>
          <w:bCs/>
        </w:rPr>
        <w:t xml:space="preserve">: </w:t>
      </w:r>
      <w:r w:rsidRPr="002B4A5A">
        <w:rPr>
          <w:rFonts w:eastAsia="SimSun"/>
          <w:b/>
          <w:bCs/>
          <w:color w:val="000000" w:themeColor="text1"/>
          <w:szCs w:val="24"/>
          <w:lang w:eastAsia="zh-CN"/>
        </w:rPr>
        <w:t>NW A maintaining the same relative priorities requested by the UE. The exact priority may or may not be the same as that requested by UE.</w:t>
      </w:r>
      <w:r w:rsidRPr="002B4A5A">
        <w:rPr>
          <w:rFonts w:cs="v4.2.0"/>
          <w:b/>
          <w:bCs/>
          <w:lang w:val="en-US" w:eastAsia="zh-CN"/>
        </w:rPr>
        <w:fldChar w:fldCharType="end"/>
      </w:r>
    </w:p>
    <w:p w14:paraId="5FB546AB" w14:textId="33B44937" w:rsidR="00D95C8D" w:rsidRPr="002B4A5A" w:rsidRDefault="00D95C8D" w:rsidP="005636A6">
      <w:pPr>
        <w:jc w:val="both"/>
        <w:rPr>
          <w:rFonts w:cs="v4.2.0"/>
          <w:b/>
          <w:bCs/>
          <w:lang w:val="en-US" w:eastAsia="zh-CN"/>
        </w:rPr>
      </w:pPr>
      <w:r w:rsidRPr="002B4A5A">
        <w:rPr>
          <w:rFonts w:cs="v4.2.0"/>
          <w:b/>
          <w:bCs/>
          <w:lang w:val="en-US" w:eastAsia="zh-CN"/>
        </w:rPr>
        <w:fldChar w:fldCharType="begin"/>
      </w:r>
      <w:r w:rsidRPr="002B4A5A">
        <w:rPr>
          <w:rFonts w:cs="v4.2.0"/>
          <w:b/>
          <w:bCs/>
          <w:lang w:val="en-US" w:eastAsia="zh-CN"/>
        </w:rPr>
        <w:instrText xml:space="preserve"> REF _Ref142638728 \h </w:instrText>
      </w:r>
      <w:r w:rsidR="002B4A5A">
        <w:rPr>
          <w:rFonts w:cs="v4.2.0"/>
          <w:b/>
          <w:bCs/>
          <w:lang w:val="en-US" w:eastAsia="zh-CN"/>
        </w:rPr>
        <w:instrText xml:space="preserve"> \* MERGEFORMAT </w:instrText>
      </w:r>
      <w:r w:rsidRPr="002B4A5A">
        <w:rPr>
          <w:rFonts w:cs="v4.2.0"/>
          <w:b/>
          <w:bCs/>
          <w:lang w:val="en-US" w:eastAsia="zh-CN"/>
        </w:rPr>
      </w:r>
      <w:r w:rsidRPr="002B4A5A">
        <w:rPr>
          <w:rFonts w:cs="v4.2.0"/>
          <w:b/>
          <w:bCs/>
          <w:lang w:val="en-US" w:eastAsia="zh-CN"/>
        </w:rPr>
        <w:fldChar w:fldCharType="separate"/>
      </w:r>
      <w:r w:rsidRPr="002B4A5A">
        <w:rPr>
          <w:b/>
          <w:bCs/>
        </w:rPr>
        <w:t xml:space="preserve">Proposal </w:t>
      </w:r>
      <w:r w:rsidRPr="002B4A5A">
        <w:rPr>
          <w:b/>
          <w:bCs/>
          <w:noProof/>
        </w:rPr>
        <w:t>2</w:t>
      </w:r>
      <w:r w:rsidRPr="002B4A5A">
        <w:rPr>
          <w:b/>
          <w:bCs/>
        </w:rPr>
        <w:t xml:space="preserve">: </w:t>
      </w:r>
      <w:r w:rsidRPr="002B4A5A">
        <w:rPr>
          <w:rFonts w:eastAsia="SimSun"/>
          <w:b/>
          <w:bCs/>
          <w:color w:val="000000" w:themeColor="text1"/>
          <w:szCs w:val="24"/>
          <w:lang w:eastAsia="zh-CN"/>
        </w:rPr>
        <w:t>Do not define constraints on MUSIM gap request from UE side.</w:t>
      </w:r>
      <w:r w:rsidRPr="002B4A5A">
        <w:rPr>
          <w:rFonts w:cs="v4.2.0"/>
          <w:b/>
          <w:bCs/>
          <w:lang w:val="en-US" w:eastAsia="zh-CN"/>
        </w:rPr>
        <w:fldChar w:fldCharType="end"/>
      </w:r>
    </w:p>
    <w:p w14:paraId="526387E0" w14:textId="266983A5" w:rsidR="00004221" w:rsidRPr="002B4A5A" w:rsidRDefault="00004221" w:rsidP="00004221">
      <w:pPr>
        <w:jc w:val="both"/>
        <w:rPr>
          <w:rFonts w:cs="v4.2.0"/>
          <w:b/>
          <w:bCs/>
          <w:lang w:val="en-US" w:eastAsia="zh-CN"/>
        </w:rPr>
      </w:pPr>
      <w:r w:rsidRPr="002B4A5A">
        <w:rPr>
          <w:rFonts w:cs="v4.2.0"/>
          <w:b/>
          <w:bCs/>
          <w:lang w:val="en-US" w:eastAsia="zh-CN"/>
        </w:rPr>
        <w:fldChar w:fldCharType="begin"/>
      </w:r>
      <w:r w:rsidRPr="002B4A5A">
        <w:rPr>
          <w:rFonts w:cs="v4.2.0"/>
          <w:b/>
          <w:bCs/>
          <w:lang w:val="en-US" w:eastAsia="zh-CN"/>
        </w:rPr>
        <w:instrText xml:space="preserve"> REF _Ref142638761 \h </w:instrText>
      </w:r>
      <w:r w:rsidR="002B4A5A">
        <w:rPr>
          <w:rFonts w:cs="v4.2.0"/>
          <w:b/>
          <w:bCs/>
          <w:lang w:val="en-US" w:eastAsia="zh-CN"/>
        </w:rPr>
        <w:instrText xml:space="preserve"> \* MERGEFORMAT </w:instrText>
      </w:r>
      <w:r w:rsidRPr="002B4A5A">
        <w:rPr>
          <w:rFonts w:cs="v4.2.0"/>
          <w:b/>
          <w:bCs/>
          <w:lang w:val="en-US" w:eastAsia="zh-CN"/>
        </w:rPr>
      </w:r>
      <w:r w:rsidRPr="002B4A5A">
        <w:rPr>
          <w:rFonts w:cs="v4.2.0"/>
          <w:b/>
          <w:bCs/>
          <w:lang w:val="en-US" w:eastAsia="zh-CN"/>
        </w:rPr>
        <w:fldChar w:fldCharType="separate"/>
      </w:r>
      <w:r w:rsidRPr="002B4A5A">
        <w:rPr>
          <w:b/>
          <w:bCs/>
        </w:rPr>
        <w:t xml:space="preserve">Observation </w:t>
      </w:r>
      <w:r w:rsidRPr="002B4A5A">
        <w:rPr>
          <w:b/>
          <w:bCs/>
          <w:noProof/>
        </w:rPr>
        <w:t>1</w:t>
      </w:r>
      <w:r w:rsidRPr="002B4A5A">
        <w:rPr>
          <w:b/>
          <w:bCs/>
        </w:rPr>
        <w:t xml:space="preserve">: if an aperiodic MUSIM gap will be dropped due to collision with other gaps, network shall not configure this aperiodic gap in the first. In other word, there is no benefit for network to configure aperiodic MUSIM gap unless the aperiodic gap </w:t>
      </w:r>
      <w:r w:rsidRPr="002B4A5A">
        <w:rPr>
          <w:b/>
          <w:bCs/>
          <w:lang w:eastAsia="x-none"/>
        </w:rPr>
        <w:t>won’t be dropped due to colliding with other overlapping gaps</w:t>
      </w:r>
      <w:r w:rsidRPr="002B4A5A">
        <w:rPr>
          <w:b/>
          <w:bCs/>
        </w:rPr>
        <w:t>.</w:t>
      </w:r>
      <w:r w:rsidRPr="002B4A5A">
        <w:rPr>
          <w:rFonts w:cs="v4.2.0"/>
          <w:b/>
          <w:bCs/>
          <w:lang w:val="en-US" w:eastAsia="zh-CN"/>
        </w:rPr>
        <w:fldChar w:fldCharType="end"/>
      </w:r>
    </w:p>
    <w:p w14:paraId="1D7FEAFF" w14:textId="38EC216A" w:rsidR="00D95C8D" w:rsidRPr="002B4A5A" w:rsidRDefault="00D95C8D" w:rsidP="005636A6">
      <w:pPr>
        <w:jc w:val="both"/>
        <w:rPr>
          <w:rFonts w:cs="v4.2.0"/>
          <w:b/>
          <w:bCs/>
          <w:lang w:val="en-US" w:eastAsia="zh-CN"/>
        </w:rPr>
      </w:pPr>
      <w:r w:rsidRPr="002B4A5A">
        <w:rPr>
          <w:rFonts w:cs="v4.2.0"/>
          <w:b/>
          <w:bCs/>
          <w:lang w:val="en-US" w:eastAsia="zh-CN"/>
        </w:rPr>
        <w:fldChar w:fldCharType="begin"/>
      </w:r>
      <w:r w:rsidRPr="002B4A5A">
        <w:rPr>
          <w:rFonts w:cs="v4.2.0"/>
          <w:b/>
          <w:bCs/>
          <w:lang w:val="en-US" w:eastAsia="zh-CN"/>
        </w:rPr>
        <w:instrText xml:space="preserve"> REF _Ref142638731 \h </w:instrText>
      </w:r>
      <w:r w:rsidR="002B4A5A">
        <w:rPr>
          <w:rFonts w:cs="v4.2.0"/>
          <w:b/>
          <w:bCs/>
          <w:lang w:val="en-US" w:eastAsia="zh-CN"/>
        </w:rPr>
        <w:instrText xml:space="preserve"> \* MERGEFORMAT </w:instrText>
      </w:r>
      <w:r w:rsidRPr="002B4A5A">
        <w:rPr>
          <w:rFonts w:cs="v4.2.0"/>
          <w:b/>
          <w:bCs/>
          <w:lang w:val="en-US" w:eastAsia="zh-CN"/>
        </w:rPr>
      </w:r>
      <w:r w:rsidRPr="002B4A5A">
        <w:rPr>
          <w:rFonts w:cs="v4.2.0"/>
          <w:b/>
          <w:bCs/>
          <w:lang w:val="en-US" w:eastAsia="zh-CN"/>
        </w:rPr>
        <w:fldChar w:fldCharType="separate"/>
      </w:r>
      <w:r w:rsidRPr="002B4A5A">
        <w:rPr>
          <w:b/>
          <w:bCs/>
        </w:rPr>
        <w:t xml:space="preserve">Proposal </w:t>
      </w:r>
      <w:r w:rsidRPr="002B4A5A">
        <w:rPr>
          <w:b/>
          <w:bCs/>
          <w:noProof/>
        </w:rPr>
        <w:t>3</w:t>
      </w:r>
      <w:r w:rsidRPr="002B4A5A">
        <w:rPr>
          <w:b/>
          <w:bCs/>
        </w:rPr>
        <w:t>: no need to assign priority of aperiodic MUSIM gap. In case of collision,</w:t>
      </w:r>
      <w:r w:rsidRPr="002B4A5A">
        <w:rPr>
          <w:rFonts w:cs="v4.2.0"/>
          <w:b/>
          <w:bCs/>
          <w:lang w:val="en-US" w:eastAsia="zh-CN"/>
        </w:rPr>
        <w:fldChar w:fldCharType="end"/>
      </w:r>
    </w:p>
    <w:p w14:paraId="1CA19DC0" w14:textId="77777777" w:rsidR="00096E23" w:rsidRPr="002B4A5A" w:rsidRDefault="00096E23" w:rsidP="00096E23">
      <w:pPr>
        <w:pStyle w:val="Caption"/>
        <w:numPr>
          <w:ilvl w:val="0"/>
          <w:numId w:val="52"/>
        </w:numPr>
      </w:pPr>
      <w:r w:rsidRPr="002B4A5A">
        <w:t>Option 1: aperiodic MUSIM gap shall override other gaps.</w:t>
      </w:r>
    </w:p>
    <w:p w14:paraId="7F2D825F" w14:textId="77777777" w:rsidR="00096E23" w:rsidRPr="002B4A5A" w:rsidRDefault="00096E23" w:rsidP="00096E23">
      <w:pPr>
        <w:pStyle w:val="Caption"/>
        <w:numPr>
          <w:ilvl w:val="0"/>
          <w:numId w:val="52"/>
        </w:numPr>
      </w:pPr>
      <w:r w:rsidRPr="002B4A5A">
        <w:t>Option 2: keep both overlapping gap occasions.</w:t>
      </w:r>
    </w:p>
    <w:p w14:paraId="20BE3976" w14:textId="55CABC7E" w:rsidR="00D95C8D" w:rsidRPr="002B4A5A" w:rsidRDefault="00D95C8D" w:rsidP="005636A6">
      <w:pPr>
        <w:jc w:val="both"/>
        <w:rPr>
          <w:rFonts w:cs="v4.2.0"/>
          <w:b/>
          <w:bCs/>
          <w:lang w:val="en-US" w:eastAsia="zh-CN"/>
        </w:rPr>
      </w:pPr>
      <w:r w:rsidRPr="002B4A5A">
        <w:rPr>
          <w:rFonts w:cs="v4.2.0"/>
          <w:b/>
          <w:bCs/>
          <w:lang w:val="en-US" w:eastAsia="zh-CN"/>
        </w:rPr>
        <w:fldChar w:fldCharType="begin"/>
      </w:r>
      <w:r w:rsidRPr="002B4A5A">
        <w:rPr>
          <w:rFonts w:cs="v4.2.0"/>
          <w:b/>
          <w:bCs/>
          <w:lang w:val="en-US" w:eastAsia="zh-CN"/>
        </w:rPr>
        <w:instrText xml:space="preserve"> REF _Ref142638735 \h </w:instrText>
      </w:r>
      <w:r w:rsidR="002B4A5A">
        <w:rPr>
          <w:rFonts w:cs="v4.2.0"/>
          <w:b/>
          <w:bCs/>
          <w:lang w:val="en-US" w:eastAsia="zh-CN"/>
        </w:rPr>
        <w:instrText xml:space="preserve"> \* MERGEFORMAT </w:instrText>
      </w:r>
      <w:r w:rsidRPr="002B4A5A">
        <w:rPr>
          <w:rFonts w:cs="v4.2.0"/>
          <w:b/>
          <w:bCs/>
          <w:lang w:val="en-US" w:eastAsia="zh-CN"/>
        </w:rPr>
      </w:r>
      <w:r w:rsidRPr="002B4A5A">
        <w:rPr>
          <w:rFonts w:cs="v4.2.0"/>
          <w:b/>
          <w:bCs/>
          <w:lang w:val="en-US" w:eastAsia="zh-CN"/>
        </w:rPr>
        <w:fldChar w:fldCharType="separate"/>
      </w:r>
      <w:r w:rsidRPr="002B4A5A">
        <w:rPr>
          <w:b/>
          <w:bCs/>
        </w:rPr>
        <w:t xml:space="preserve">Proposal </w:t>
      </w:r>
      <w:r w:rsidRPr="002B4A5A">
        <w:rPr>
          <w:b/>
          <w:bCs/>
          <w:noProof/>
        </w:rPr>
        <w:t>4</w:t>
      </w:r>
      <w:r w:rsidRPr="002B4A5A">
        <w:rPr>
          <w:b/>
          <w:bCs/>
        </w:rPr>
        <w:t>: Collisions between gaps are resolved sequentially in order of decreasing priority, starting with the gap that has the highest priority.</w:t>
      </w:r>
      <w:r w:rsidRPr="002B4A5A">
        <w:rPr>
          <w:rFonts w:cs="v4.2.0"/>
          <w:b/>
          <w:bCs/>
          <w:lang w:val="en-US" w:eastAsia="zh-CN"/>
        </w:rPr>
        <w:fldChar w:fldCharType="end"/>
      </w:r>
    </w:p>
    <w:p w14:paraId="5D64D78B" w14:textId="5DAE1792" w:rsidR="00D95C8D" w:rsidRPr="002B4A5A" w:rsidRDefault="00D95C8D" w:rsidP="005636A6">
      <w:pPr>
        <w:jc w:val="both"/>
        <w:rPr>
          <w:rFonts w:cs="v4.2.0"/>
          <w:b/>
          <w:bCs/>
          <w:lang w:val="en-US" w:eastAsia="zh-CN"/>
        </w:rPr>
      </w:pPr>
      <w:r w:rsidRPr="002B4A5A">
        <w:rPr>
          <w:rFonts w:cs="v4.2.0"/>
          <w:b/>
          <w:bCs/>
          <w:lang w:val="en-US" w:eastAsia="zh-CN"/>
        </w:rPr>
        <w:fldChar w:fldCharType="begin"/>
      </w:r>
      <w:r w:rsidRPr="002B4A5A">
        <w:rPr>
          <w:rFonts w:cs="v4.2.0"/>
          <w:b/>
          <w:bCs/>
          <w:lang w:val="en-US" w:eastAsia="zh-CN"/>
        </w:rPr>
        <w:instrText xml:space="preserve"> REF _Ref142638739 \h </w:instrText>
      </w:r>
      <w:r w:rsidR="002B4A5A">
        <w:rPr>
          <w:rFonts w:cs="v4.2.0"/>
          <w:b/>
          <w:bCs/>
          <w:lang w:val="en-US" w:eastAsia="zh-CN"/>
        </w:rPr>
        <w:instrText xml:space="preserve"> \* MERGEFORMAT </w:instrText>
      </w:r>
      <w:r w:rsidRPr="002B4A5A">
        <w:rPr>
          <w:rFonts w:cs="v4.2.0"/>
          <w:b/>
          <w:bCs/>
          <w:lang w:val="en-US" w:eastAsia="zh-CN"/>
        </w:rPr>
      </w:r>
      <w:r w:rsidRPr="002B4A5A">
        <w:rPr>
          <w:rFonts w:cs="v4.2.0"/>
          <w:b/>
          <w:bCs/>
          <w:lang w:val="en-US" w:eastAsia="zh-CN"/>
        </w:rPr>
        <w:fldChar w:fldCharType="separate"/>
      </w:r>
      <w:r w:rsidRPr="002B4A5A">
        <w:rPr>
          <w:b/>
          <w:bCs/>
        </w:rPr>
        <w:t xml:space="preserve">Proposal </w:t>
      </w:r>
      <w:r w:rsidRPr="002B4A5A">
        <w:rPr>
          <w:b/>
          <w:bCs/>
          <w:noProof/>
        </w:rPr>
        <w:t>5</w:t>
      </w:r>
      <w:r w:rsidRPr="002B4A5A">
        <w:rPr>
          <w:b/>
          <w:bCs/>
        </w:rPr>
        <w:t xml:space="preserve">: The gap proximity condition for the Rel-17 concurrent gap collision should be reused </w:t>
      </w:r>
      <w:r w:rsidRPr="002B4A5A">
        <w:rPr>
          <w:rFonts w:hint="eastAsia"/>
          <w:b/>
          <w:bCs/>
        </w:rPr>
        <w:t>for</w:t>
      </w:r>
      <w:r w:rsidRPr="002B4A5A">
        <w:rPr>
          <w:b/>
          <w:bCs/>
        </w:rPr>
        <w:t xml:space="preserve"> the collision between different MUSIM gap when priority rules are used to handle the collision between MUSIM gaps.</w:t>
      </w:r>
      <w:r w:rsidRPr="002B4A5A">
        <w:rPr>
          <w:rFonts w:cs="v4.2.0"/>
          <w:b/>
          <w:bCs/>
          <w:lang w:val="en-US" w:eastAsia="zh-CN"/>
        </w:rPr>
        <w:fldChar w:fldCharType="end"/>
      </w:r>
    </w:p>
    <w:p w14:paraId="4863FA34" w14:textId="7ACB2828" w:rsidR="00D95C8D" w:rsidRPr="002B4A5A" w:rsidRDefault="00D95C8D" w:rsidP="005636A6">
      <w:pPr>
        <w:jc w:val="both"/>
        <w:rPr>
          <w:rFonts w:cs="v4.2.0"/>
          <w:b/>
          <w:bCs/>
          <w:lang w:val="en-US" w:eastAsia="zh-CN"/>
        </w:rPr>
      </w:pPr>
      <w:r w:rsidRPr="002B4A5A">
        <w:rPr>
          <w:rFonts w:cs="v4.2.0"/>
          <w:b/>
          <w:bCs/>
          <w:lang w:val="en-US" w:eastAsia="zh-CN"/>
        </w:rPr>
        <w:fldChar w:fldCharType="begin"/>
      </w:r>
      <w:r w:rsidRPr="002B4A5A">
        <w:rPr>
          <w:rFonts w:cs="v4.2.0"/>
          <w:b/>
          <w:bCs/>
          <w:lang w:val="en-US" w:eastAsia="zh-CN"/>
        </w:rPr>
        <w:instrText xml:space="preserve"> REF _Ref142638743 \h </w:instrText>
      </w:r>
      <w:r w:rsidR="002B4A5A">
        <w:rPr>
          <w:rFonts w:cs="v4.2.0"/>
          <w:b/>
          <w:bCs/>
          <w:lang w:val="en-US" w:eastAsia="zh-CN"/>
        </w:rPr>
        <w:instrText xml:space="preserve"> \* MERGEFORMAT </w:instrText>
      </w:r>
      <w:r w:rsidRPr="002B4A5A">
        <w:rPr>
          <w:rFonts w:cs="v4.2.0"/>
          <w:b/>
          <w:bCs/>
          <w:lang w:val="en-US" w:eastAsia="zh-CN"/>
        </w:rPr>
      </w:r>
      <w:r w:rsidRPr="002B4A5A">
        <w:rPr>
          <w:rFonts w:cs="v4.2.0"/>
          <w:b/>
          <w:bCs/>
          <w:lang w:val="en-US" w:eastAsia="zh-CN"/>
        </w:rPr>
        <w:fldChar w:fldCharType="separate"/>
      </w:r>
      <w:r w:rsidRPr="002B4A5A">
        <w:rPr>
          <w:b/>
          <w:bCs/>
        </w:rPr>
        <w:t xml:space="preserve">Proposal </w:t>
      </w:r>
      <w:r w:rsidRPr="002B4A5A">
        <w:rPr>
          <w:b/>
          <w:bCs/>
          <w:noProof/>
        </w:rPr>
        <w:t>6</w:t>
      </w:r>
      <w:r w:rsidRPr="002B4A5A">
        <w:rPr>
          <w:b/>
          <w:bCs/>
        </w:rPr>
        <w:t xml:space="preserve">: </w:t>
      </w:r>
      <w:r w:rsidRPr="002B4A5A">
        <w:rPr>
          <w:b/>
          <w:bCs/>
          <w:lang w:val="en-US"/>
        </w:rPr>
        <w:t>Use both Priority based solution and Keep solution for collision handling between different MUSIM gaps</w:t>
      </w:r>
      <w:r w:rsidRPr="002B4A5A">
        <w:rPr>
          <w:rFonts w:cs="v4.2.0"/>
          <w:b/>
          <w:bCs/>
          <w:lang w:val="en-US" w:eastAsia="zh-CN"/>
        </w:rPr>
        <w:fldChar w:fldCharType="end"/>
      </w:r>
    </w:p>
    <w:p w14:paraId="5EC417D5" w14:textId="77777777" w:rsidR="002B4A5A" w:rsidRPr="002B4A5A" w:rsidRDefault="002B4A5A" w:rsidP="002B4A5A">
      <w:pPr>
        <w:pStyle w:val="Caption"/>
        <w:numPr>
          <w:ilvl w:val="0"/>
          <w:numId w:val="52"/>
        </w:numPr>
      </w:pPr>
      <w:r w:rsidRPr="002B4A5A">
        <w:t>Priority based solution is used when collided MUSIM gaps have different priority levels</w:t>
      </w:r>
    </w:p>
    <w:p w14:paraId="23D33487" w14:textId="77777777" w:rsidR="002B4A5A" w:rsidRPr="002B4A5A" w:rsidRDefault="002B4A5A" w:rsidP="002B4A5A">
      <w:pPr>
        <w:pStyle w:val="Caption"/>
        <w:numPr>
          <w:ilvl w:val="0"/>
          <w:numId w:val="52"/>
        </w:numPr>
      </w:pPr>
      <w:r w:rsidRPr="002B4A5A">
        <w:t>Keep solution is used when MUSIM gaps have equal priority level, or colliding with aperiodic gap.</w:t>
      </w:r>
    </w:p>
    <w:p w14:paraId="44F9D2C1" w14:textId="5ED08ADA" w:rsidR="00004221" w:rsidRPr="002B4A5A" w:rsidRDefault="00004221" w:rsidP="00004221">
      <w:pPr>
        <w:jc w:val="both"/>
        <w:rPr>
          <w:rFonts w:cs="v4.2.0"/>
          <w:b/>
          <w:bCs/>
          <w:lang w:val="en-US" w:eastAsia="zh-CN"/>
        </w:rPr>
      </w:pPr>
      <w:r w:rsidRPr="002B4A5A">
        <w:rPr>
          <w:rFonts w:cs="v4.2.0"/>
          <w:b/>
          <w:bCs/>
          <w:lang w:val="en-US" w:eastAsia="zh-CN"/>
        </w:rPr>
        <w:fldChar w:fldCharType="begin"/>
      </w:r>
      <w:r w:rsidRPr="002B4A5A">
        <w:rPr>
          <w:rFonts w:cs="v4.2.0"/>
          <w:b/>
          <w:bCs/>
          <w:lang w:val="en-US" w:eastAsia="zh-CN"/>
        </w:rPr>
        <w:instrText xml:space="preserve"> REF _Ref142638765 \h </w:instrText>
      </w:r>
      <w:r w:rsidR="002B4A5A">
        <w:rPr>
          <w:rFonts w:cs="v4.2.0"/>
          <w:b/>
          <w:bCs/>
          <w:lang w:val="en-US" w:eastAsia="zh-CN"/>
        </w:rPr>
        <w:instrText xml:space="preserve"> \* MERGEFORMAT </w:instrText>
      </w:r>
      <w:r w:rsidRPr="002B4A5A">
        <w:rPr>
          <w:rFonts w:cs="v4.2.0"/>
          <w:b/>
          <w:bCs/>
          <w:lang w:val="en-US" w:eastAsia="zh-CN"/>
        </w:rPr>
      </w:r>
      <w:r w:rsidRPr="002B4A5A">
        <w:rPr>
          <w:rFonts w:cs="v4.2.0"/>
          <w:b/>
          <w:bCs/>
          <w:lang w:val="en-US" w:eastAsia="zh-CN"/>
        </w:rPr>
        <w:fldChar w:fldCharType="separate"/>
      </w:r>
      <w:r w:rsidRPr="002B4A5A">
        <w:rPr>
          <w:b/>
          <w:bCs/>
        </w:rPr>
        <w:t xml:space="preserve">Observation </w:t>
      </w:r>
      <w:r w:rsidRPr="002B4A5A">
        <w:rPr>
          <w:b/>
          <w:bCs/>
          <w:noProof/>
        </w:rPr>
        <w:t>2</w:t>
      </w:r>
      <w:r w:rsidRPr="002B4A5A">
        <w:rPr>
          <w:b/>
          <w:bCs/>
        </w:rPr>
        <w:t>: collision between MUSIM gap and Type-1 MG or gap configured without priority shall only happens when NW hasn’t been upgraded to support priority configuration of MUSIM gaps and NW A gaps.</w:t>
      </w:r>
      <w:r w:rsidRPr="002B4A5A">
        <w:rPr>
          <w:rFonts w:cs="v4.2.0"/>
          <w:b/>
          <w:bCs/>
          <w:lang w:val="en-US" w:eastAsia="zh-CN"/>
        </w:rPr>
        <w:fldChar w:fldCharType="end"/>
      </w:r>
    </w:p>
    <w:p w14:paraId="28B8755F" w14:textId="016BC503" w:rsidR="00D95C8D" w:rsidRPr="002B4A5A" w:rsidRDefault="00D95C8D" w:rsidP="005636A6">
      <w:pPr>
        <w:jc w:val="both"/>
        <w:rPr>
          <w:rFonts w:cs="v4.2.0"/>
          <w:b/>
          <w:bCs/>
          <w:lang w:val="en-US" w:eastAsia="zh-CN"/>
        </w:rPr>
      </w:pPr>
      <w:r w:rsidRPr="002B4A5A">
        <w:rPr>
          <w:rFonts w:cs="v4.2.0"/>
          <w:b/>
          <w:bCs/>
          <w:lang w:val="en-US" w:eastAsia="zh-CN"/>
        </w:rPr>
        <w:fldChar w:fldCharType="begin"/>
      </w:r>
      <w:r w:rsidRPr="002B4A5A">
        <w:rPr>
          <w:rFonts w:cs="v4.2.0"/>
          <w:b/>
          <w:bCs/>
          <w:lang w:val="en-US" w:eastAsia="zh-CN"/>
        </w:rPr>
        <w:instrText xml:space="preserve"> REF _Ref142638747 \h </w:instrText>
      </w:r>
      <w:r w:rsidR="002B4A5A">
        <w:rPr>
          <w:rFonts w:cs="v4.2.0"/>
          <w:b/>
          <w:bCs/>
          <w:lang w:val="en-US" w:eastAsia="zh-CN"/>
        </w:rPr>
        <w:instrText xml:space="preserve"> \* MERGEFORMAT </w:instrText>
      </w:r>
      <w:r w:rsidRPr="002B4A5A">
        <w:rPr>
          <w:rFonts w:cs="v4.2.0"/>
          <w:b/>
          <w:bCs/>
          <w:lang w:val="en-US" w:eastAsia="zh-CN"/>
        </w:rPr>
      </w:r>
      <w:r w:rsidRPr="002B4A5A">
        <w:rPr>
          <w:rFonts w:cs="v4.2.0"/>
          <w:b/>
          <w:bCs/>
          <w:lang w:val="en-US" w:eastAsia="zh-CN"/>
        </w:rPr>
        <w:fldChar w:fldCharType="separate"/>
      </w:r>
      <w:r w:rsidRPr="002B4A5A">
        <w:rPr>
          <w:b/>
          <w:bCs/>
        </w:rPr>
        <w:t xml:space="preserve">Proposal </w:t>
      </w:r>
      <w:r w:rsidRPr="002B4A5A">
        <w:rPr>
          <w:b/>
          <w:bCs/>
          <w:noProof/>
        </w:rPr>
        <w:t>7</w:t>
      </w:r>
      <w:r w:rsidRPr="002B4A5A">
        <w:rPr>
          <w:b/>
          <w:bCs/>
        </w:rPr>
        <w:t>: considering the scenario would only exist temporarily, requirements shall not apply if any one of the collided gaps is not assigned a priority.</w:t>
      </w:r>
      <w:r w:rsidRPr="002B4A5A">
        <w:rPr>
          <w:rFonts w:cs="v4.2.0"/>
          <w:b/>
          <w:bCs/>
          <w:lang w:val="en-US" w:eastAsia="zh-CN"/>
        </w:rPr>
        <w:fldChar w:fldCharType="end"/>
      </w:r>
    </w:p>
    <w:p w14:paraId="4807D678" w14:textId="1E71A237" w:rsidR="00D95C8D" w:rsidRPr="002B4A5A" w:rsidRDefault="00D95C8D" w:rsidP="005636A6">
      <w:pPr>
        <w:jc w:val="both"/>
        <w:rPr>
          <w:rFonts w:cs="v4.2.0"/>
          <w:b/>
          <w:bCs/>
          <w:lang w:val="en-US" w:eastAsia="zh-CN"/>
        </w:rPr>
      </w:pPr>
      <w:r w:rsidRPr="002B4A5A">
        <w:rPr>
          <w:rFonts w:cs="v4.2.0"/>
          <w:b/>
          <w:bCs/>
          <w:lang w:val="en-US" w:eastAsia="zh-CN"/>
        </w:rPr>
        <w:fldChar w:fldCharType="begin"/>
      </w:r>
      <w:r w:rsidRPr="002B4A5A">
        <w:rPr>
          <w:rFonts w:cs="v4.2.0"/>
          <w:b/>
          <w:bCs/>
          <w:lang w:val="en-US" w:eastAsia="zh-CN"/>
        </w:rPr>
        <w:instrText xml:space="preserve"> REF _Ref142638751 \h </w:instrText>
      </w:r>
      <w:r w:rsidR="002B4A5A">
        <w:rPr>
          <w:rFonts w:cs="v4.2.0"/>
          <w:b/>
          <w:bCs/>
          <w:lang w:val="en-US" w:eastAsia="zh-CN"/>
        </w:rPr>
        <w:instrText xml:space="preserve"> \* MERGEFORMAT </w:instrText>
      </w:r>
      <w:r w:rsidRPr="002B4A5A">
        <w:rPr>
          <w:rFonts w:cs="v4.2.0"/>
          <w:b/>
          <w:bCs/>
          <w:lang w:val="en-US" w:eastAsia="zh-CN"/>
        </w:rPr>
      </w:r>
      <w:r w:rsidRPr="002B4A5A">
        <w:rPr>
          <w:rFonts w:cs="v4.2.0"/>
          <w:b/>
          <w:bCs/>
          <w:lang w:val="en-US" w:eastAsia="zh-CN"/>
        </w:rPr>
        <w:fldChar w:fldCharType="separate"/>
      </w:r>
      <w:r w:rsidRPr="002B4A5A">
        <w:rPr>
          <w:b/>
          <w:bCs/>
        </w:rPr>
        <w:t xml:space="preserve">Proposal </w:t>
      </w:r>
      <w:r w:rsidRPr="002B4A5A">
        <w:rPr>
          <w:b/>
          <w:bCs/>
          <w:noProof/>
        </w:rPr>
        <w:t>8</w:t>
      </w:r>
      <w:r w:rsidRPr="002B4A5A">
        <w:rPr>
          <w:b/>
          <w:bCs/>
        </w:rPr>
        <w:t xml:space="preserve">: from requirement point of view, RAN4 confirms </w:t>
      </w:r>
      <w:r w:rsidRPr="002B4A5A">
        <w:rPr>
          <w:rFonts w:eastAsia="SimSun"/>
          <w:b/>
          <w:bCs/>
          <w:color w:val="000000" w:themeColor="text1"/>
          <w:szCs w:val="24"/>
          <w:lang w:eastAsia="zh-CN"/>
        </w:rPr>
        <w:t>collisions between other RRM procedures and MUSIM gaps are handled in the same way as collisions between RRM procedures and legacy MG.</w:t>
      </w:r>
      <w:r w:rsidRPr="002B4A5A">
        <w:rPr>
          <w:rFonts w:cs="v4.2.0"/>
          <w:b/>
          <w:bCs/>
          <w:lang w:val="en-US" w:eastAsia="zh-CN"/>
        </w:rPr>
        <w:fldChar w:fldCharType="end"/>
      </w:r>
    </w:p>
    <w:p w14:paraId="1CDCDC4D" w14:textId="0868CC36" w:rsidR="00D95C8D" w:rsidRPr="002B4A5A" w:rsidRDefault="00D95C8D" w:rsidP="005636A6">
      <w:pPr>
        <w:jc w:val="both"/>
        <w:rPr>
          <w:rFonts w:cs="v4.2.0"/>
          <w:b/>
          <w:bCs/>
          <w:lang w:val="en-US" w:eastAsia="zh-CN"/>
        </w:rPr>
      </w:pPr>
      <w:r w:rsidRPr="002B4A5A">
        <w:rPr>
          <w:rFonts w:cs="v4.2.0"/>
          <w:b/>
          <w:bCs/>
          <w:lang w:val="en-US" w:eastAsia="zh-CN"/>
        </w:rPr>
        <w:fldChar w:fldCharType="begin"/>
      </w:r>
      <w:r w:rsidRPr="002B4A5A">
        <w:rPr>
          <w:rFonts w:cs="v4.2.0"/>
          <w:b/>
          <w:bCs/>
          <w:lang w:val="en-US" w:eastAsia="zh-CN"/>
        </w:rPr>
        <w:instrText xml:space="preserve"> REF _Ref142638755 \h </w:instrText>
      </w:r>
      <w:r w:rsidR="002B4A5A">
        <w:rPr>
          <w:rFonts w:cs="v4.2.0"/>
          <w:b/>
          <w:bCs/>
          <w:lang w:val="en-US" w:eastAsia="zh-CN"/>
        </w:rPr>
        <w:instrText xml:space="preserve"> \* MERGEFORMAT </w:instrText>
      </w:r>
      <w:r w:rsidRPr="002B4A5A">
        <w:rPr>
          <w:rFonts w:cs="v4.2.0"/>
          <w:b/>
          <w:bCs/>
          <w:lang w:val="en-US" w:eastAsia="zh-CN"/>
        </w:rPr>
      </w:r>
      <w:r w:rsidRPr="002B4A5A">
        <w:rPr>
          <w:rFonts w:cs="v4.2.0"/>
          <w:b/>
          <w:bCs/>
          <w:lang w:val="en-US" w:eastAsia="zh-CN"/>
        </w:rPr>
        <w:fldChar w:fldCharType="separate"/>
      </w:r>
      <w:r w:rsidRPr="002B4A5A">
        <w:rPr>
          <w:b/>
          <w:bCs/>
        </w:rPr>
        <w:t xml:space="preserve">Proposal </w:t>
      </w:r>
      <w:r w:rsidRPr="002B4A5A">
        <w:rPr>
          <w:b/>
          <w:bCs/>
          <w:noProof/>
        </w:rPr>
        <w:t>9</w:t>
      </w:r>
      <w:r w:rsidRPr="002B4A5A">
        <w:rPr>
          <w:b/>
          <w:bCs/>
        </w:rPr>
        <w:t>: add a high-level clarification in RAN4 spec that during one-shot procedure such as SCell activation, SI update and so on, UE is not expected to enable MUSIM gaps unless existing RRM requirement for the corresponding one-shot procedure can be met.</w:t>
      </w:r>
      <w:r w:rsidRPr="002B4A5A">
        <w:rPr>
          <w:rFonts w:cs="v4.2.0"/>
          <w:b/>
          <w:bCs/>
          <w:lang w:val="en-US" w:eastAsia="zh-CN"/>
        </w:rPr>
        <w:fldChar w:fldCharType="end"/>
      </w:r>
    </w:p>
    <w:p w14:paraId="0C243F2D" w14:textId="77777777" w:rsidR="00A0727E" w:rsidRPr="008F2251" w:rsidRDefault="00A0727E" w:rsidP="000D3027">
      <w:pPr>
        <w:jc w:val="both"/>
        <w:rPr>
          <w:rFonts w:cs="v4.2.0"/>
          <w:b/>
          <w:bCs/>
          <w:lang w:val="en-US" w:eastAsia="zh-CN"/>
        </w:rPr>
      </w:pPr>
    </w:p>
    <w:p w14:paraId="72E53931" w14:textId="0001ADEE" w:rsidR="00712CC1" w:rsidRPr="008F2251" w:rsidRDefault="00712CC1" w:rsidP="00C708AB">
      <w:pPr>
        <w:pStyle w:val="Heading1"/>
        <w:numPr>
          <w:ilvl w:val="0"/>
          <w:numId w:val="10"/>
        </w:numPr>
        <w:pBdr>
          <w:top w:val="single" w:sz="12" w:space="2" w:color="auto"/>
        </w:pBdr>
        <w:jc w:val="both"/>
        <w:rPr>
          <w:sz w:val="32"/>
          <w:lang w:val="en-US"/>
        </w:rPr>
      </w:pPr>
      <w:r w:rsidRPr="008F2251">
        <w:rPr>
          <w:sz w:val="32"/>
          <w:lang w:val="en-US"/>
        </w:rPr>
        <w:t>References</w:t>
      </w:r>
    </w:p>
    <w:p w14:paraId="6C772E95" w14:textId="3D18D986" w:rsidR="00B3338F" w:rsidRPr="00060A21" w:rsidRDefault="00081FB6" w:rsidP="00851662">
      <w:pPr>
        <w:pStyle w:val="Reference"/>
        <w:keepLines/>
        <w:numPr>
          <w:ilvl w:val="0"/>
          <w:numId w:val="12"/>
        </w:numPr>
        <w:rPr>
          <w:lang w:val="en-US"/>
        </w:rPr>
      </w:pPr>
      <w:r w:rsidRPr="00081FB6">
        <w:rPr>
          <w:bCs/>
        </w:rPr>
        <w:t>R4-2310165</w:t>
      </w:r>
      <w:r w:rsidR="004F2C3D" w:rsidRPr="008F2251">
        <w:rPr>
          <w:lang w:val="en-US"/>
        </w:rPr>
        <w:t xml:space="preserve">, </w:t>
      </w:r>
      <w:r w:rsidR="00DA325E" w:rsidRPr="00DA325E">
        <w:rPr>
          <w:bCs/>
        </w:rPr>
        <w:t>WF on NR Dual TxRx Multi-SIM</w:t>
      </w:r>
      <w:r w:rsidR="00DB3233" w:rsidRPr="008F2251">
        <w:rPr>
          <w:bCs/>
          <w:lang w:val="en-US"/>
        </w:rPr>
        <w:t xml:space="preserve">, </w:t>
      </w:r>
      <w:r w:rsidR="00DA325E">
        <w:rPr>
          <w:bCs/>
          <w:lang w:val="en-US"/>
        </w:rPr>
        <w:t>vivo</w:t>
      </w:r>
    </w:p>
    <w:p w14:paraId="3E666EFB" w14:textId="77777777" w:rsidR="00060A21" w:rsidRPr="001A6788" w:rsidRDefault="00060A21" w:rsidP="00060A21">
      <w:pPr>
        <w:pStyle w:val="Reference"/>
        <w:keepLines/>
        <w:numPr>
          <w:ilvl w:val="0"/>
          <w:numId w:val="12"/>
        </w:numPr>
        <w:rPr>
          <w:bCs/>
        </w:rPr>
      </w:pPr>
      <w:r w:rsidRPr="001A6788">
        <w:rPr>
          <w:bCs/>
        </w:rPr>
        <w:t>R4-2306357, WF on NR Dual TxRx Multi-SIM, vivo</w:t>
      </w:r>
    </w:p>
    <w:p w14:paraId="1145D0C2" w14:textId="346F60AF" w:rsidR="00060A21" w:rsidRPr="00060A21" w:rsidRDefault="00060A21" w:rsidP="00060A21">
      <w:pPr>
        <w:pStyle w:val="Reference"/>
        <w:keepLines/>
        <w:numPr>
          <w:ilvl w:val="0"/>
          <w:numId w:val="12"/>
        </w:numPr>
        <w:rPr>
          <w:lang w:val="en-US"/>
        </w:rPr>
      </w:pPr>
      <w:r w:rsidRPr="00154B7A">
        <w:rPr>
          <w:bCs/>
          <w:lang w:val="en-US" w:eastAsia="zh-CN"/>
        </w:rPr>
        <w:t>R4-2303310</w:t>
      </w:r>
      <w:r>
        <w:rPr>
          <w:bCs/>
          <w:lang w:val="en-US" w:eastAsia="zh-CN"/>
        </w:rPr>
        <w:t>,</w:t>
      </w:r>
      <w:r w:rsidRPr="00154B7A">
        <w:rPr>
          <w:bCs/>
          <w:lang w:val="en-US" w:eastAsia="zh-CN"/>
        </w:rPr>
        <w:t xml:space="preserve"> WF on NR Dual TxRx Multi-SIM</w:t>
      </w:r>
      <w:r>
        <w:rPr>
          <w:bCs/>
          <w:lang w:val="en-US" w:eastAsia="zh-CN"/>
        </w:rPr>
        <w:t>, vivo</w:t>
      </w:r>
    </w:p>
    <w:sectPr w:rsidR="00060A21" w:rsidRPr="00060A2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B53AA" w14:textId="77777777" w:rsidR="00E46D21" w:rsidRDefault="00E46D21">
      <w:pPr>
        <w:spacing w:after="0"/>
      </w:pPr>
      <w:r>
        <w:separator/>
      </w:r>
    </w:p>
  </w:endnote>
  <w:endnote w:type="continuationSeparator" w:id="0">
    <w:p w14:paraId="10651548" w14:textId="77777777" w:rsidR="00E46D21" w:rsidRDefault="00E46D21">
      <w:pPr>
        <w:spacing w:after="0"/>
      </w:pPr>
      <w:r>
        <w:continuationSeparator/>
      </w:r>
    </w:p>
  </w:endnote>
  <w:endnote w:type="continuationNotice" w:id="1">
    <w:p w14:paraId="1CEE5DF0" w14:textId="77777777" w:rsidR="00E46D21" w:rsidRDefault="00E46D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8BD94" w14:textId="77777777" w:rsidR="00E46D21" w:rsidRDefault="00E46D21">
      <w:pPr>
        <w:spacing w:after="0"/>
      </w:pPr>
      <w:r>
        <w:separator/>
      </w:r>
    </w:p>
  </w:footnote>
  <w:footnote w:type="continuationSeparator" w:id="0">
    <w:p w14:paraId="2B1264B4" w14:textId="77777777" w:rsidR="00E46D21" w:rsidRDefault="00E46D21">
      <w:pPr>
        <w:spacing w:after="0"/>
      </w:pPr>
      <w:r>
        <w:continuationSeparator/>
      </w:r>
    </w:p>
  </w:footnote>
  <w:footnote w:type="continuationNotice" w:id="1">
    <w:p w14:paraId="61242B20" w14:textId="77777777" w:rsidR="00E46D21" w:rsidRDefault="00E46D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9"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D235508"/>
    <w:multiLevelType w:val="hybridMultilevel"/>
    <w:tmpl w:val="DC98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9"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2"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4"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9"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0"/>
  </w:num>
  <w:num w:numId="5" w16cid:durableId="648827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3"/>
  </w:num>
  <w:num w:numId="8" w16cid:durableId="1925916492">
    <w:abstractNumId w:val="5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0"/>
  </w:num>
  <w:num w:numId="11" w16cid:durableId="115023289">
    <w:abstractNumId w:val="43"/>
  </w:num>
  <w:num w:numId="12" w16cid:durableId="1175027039">
    <w:abstractNumId w:val="25"/>
  </w:num>
  <w:num w:numId="13" w16cid:durableId="665591870">
    <w:abstractNumId w:val="1"/>
  </w:num>
  <w:num w:numId="14" w16cid:durableId="1820999206">
    <w:abstractNumId w:val="30"/>
  </w:num>
  <w:num w:numId="15" w16cid:durableId="27068971">
    <w:abstractNumId w:val="15"/>
  </w:num>
  <w:num w:numId="16" w16cid:durableId="1673684540">
    <w:abstractNumId w:val="23"/>
  </w:num>
  <w:num w:numId="17" w16cid:durableId="689647860">
    <w:abstractNumId w:val="4"/>
  </w:num>
  <w:num w:numId="18" w16cid:durableId="836766221">
    <w:abstractNumId w:val="14"/>
  </w:num>
  <w:num w:numId="19" w16cid:durableId="2067408291">
    <w:abstractNumId w:val="38"/>
  </w:num>
  <w:num w:numId="20" w16cid:durableId="648173420">
    <w:abstractNumId w:val="27"/>
  </w:num>
  <w:num w:numId="21" w16cid:durableId="864829629">
    <w:abstractNumId w:val="32"/>
  </w:num>
  <w:num w:numId="22" w16cid:durableId="2002073984">
    <w:abstractNumId w:val="34"/>
  </w:num>
  <w:num w:numId="23" w16cid:durableId="1372269391">
    <w:abstractNumId w:val="2"/>
  </w:num>
  <w:num w:numId="24" w16cid:durableId="86540056">
    <w:abstractNumId w:val="26"/>
  </w:num>
  <w:num w:numId="25" w16cid:durableId="1848398925">
    <w:abstractNumId w:val="0"/>
  </w:num>
  <w:num w:numId="26" w16cid:durableId="268200992">
    <w:abstractNumId w:val="36"/>
  </w:num>
  <w:num w:numId="27" w16cid:durableId="1199899444">
    <w:abstractNumId w:val="7"/>
  </w:num>
  <w:num w:numId="28" w16cid:durableId="2124037151">
    <w:abstractNumId w:val="28"/>
  </w:num>
  <w:num w:numId="29" w16cid:durableId="1176505110">
    <w:abstractNumId w:val="39"/>
  </w:num>
  <w:num w:numId="30" w16cid:durableId="1879048688">
    <w:abstractNumId w:val="24"/>
  </w:num>
  <w:num w:numId="31" w16cid:durableId="1398741903">
    <w:abstractNumId w:val="12"/>
  </w:num>
  <w:num w:numId="32" w16cid:durableId="1789276309">
    <w:abstractNumId w:val="22"/>
  </w:num>
  <w:num w:numId="33" w16cid:durableId="193614665">
    <w:abstractNumId w:val="47"/>
  </w:num>
  <w:num w:numId="34" w16cid:durableId="23554501">
    <w:abstractNumId w:val="19"/>
  </w:num>
  <w:num w:numId="35" w16cid:durableId="57362482">
    <w:abstractNumId w:val="35"/>
  </w:num>
  <w:num w:numId="36" w16cid:durableId="747653175">
    <w:abstractNumId w:val="21"/>
  </w:num>
  <w:num w:numId="37" w16cid:durableId="1645423610">
    <w:abstractNumId w:val="48"/>
  </w:num>
  <w:num w:numId="38" w16cid:durableId="228196596">
    <w:abstractNumId w:val="8"/>
  </w:num>
  <w:num w:numId="39" w16cid:durableId="1155074632">
    <w:abstractNumId w:val="17"/>
  </w:num>
  <w:num w:numId="40" w16cid:durableId="76371087">
    <w:abstractNumId w:val="20"/>
  </w:num>
  <w:num w:numId="41" w16cid:durableId="883561841">
    <w:abstractNumId w:val="3"/>
  </w:num>
  <w:num w:numId="42" w16cid:durableId="1150681096">
    <w:abstractNumId w:val="42"/>
  </w:num>
  <w:num w:numId="43" w16cid:durableId="2099281399">
    <w:abstractNumId w:val="29"/>
  </w:num>
  <w:num w:numId="44" w16cid:durableId="98457571">
    <w:abstractNumId w:val="45"/>
  </w:num>
  <w:num w:numId="45" w16cid:durableId="1426607444">
    <w:abstractNumId w:val="44"/>
  </w:num>
  <w:num w:numId="46" w16cid:durableId="1847361239">
    <w:abstractNumId w:val="46"/>
  </w:num>
  <w:num w:numId="47" w16cid:durableId="1813063487">
    <w:abstractNumId w:val="11"/>
  </w:num>
  <w:num w:numId="48" w16cid:durableId="678047203">
    <w:abstractNumId w:val="16"/>
  </w:num>
  <w:num w:numId="49" w16cid:durableId="1638143581">
    <w:abstractNumId w:val="49"/>
  </w:num>
  <w:num w:numId="50" w16cid:durableId="1664816889">
    <w:abstractNumId w:val="40"/>
  </w:num>
  <w:num w:numId="51" w16cid:durableId="1043093132">
    <w:abstractNumId w:val="13"/>
  </w:num>
  <w:num w:numId="52" w16cid:durableId="958223591">
    <w:abstractNumId w:val="37"/>
  </w:num>
  <w:num w:numId="53" w16cid:durableId="1696614443">
    <w:abstractNumId w:val="6"/>
  </w:num>
  <w:num w:numId="54" w16cid:durableId="523321466">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22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6F88"/>
    <w:rsid w:val="0005737D"/>
    <w:rsid w:val="000578FA"/>
    <w:rsid w:val="00057CCD"/>
    <w:rsid w:val="00057DED"/>
    <w:rsid w:val="0006054E"/>
    <w:rsid w:val="00060575"/>
    <w:rsid w:val="00060A21"/>
    <w:rsid w:val="00060B14"/>
    <w:rsid w:val="00060E94"/>
    <w:rsid w:val="00060EEF"/>
    <w:rsid w:val="00060F23"/>
    <w:rsid w:val="00061A8B"/>
    <w:rsid w:val="00062644"/>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1FB6"/>
    <w:rsid w:val="00082D9A"/>
    <w:rsid w:val="00082E3C"/>
    <w:rsid w:val="00083194"/>
    <w:rsid w:val="00083331"/>
    <w:rsid w:val="00083811"/>
    <w:rsid w:val="00083C45"/>
    <w:rsid w:val="00083FF9"/>
    <w:rsid w:val="000848C4"/>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28DA"/>
    <w:rsid w:val="0009326E"/>
    <w:rsid w:val="0009336F"/>
    <w:rsid w:val="000936F5"/>
    <w:rsid w:val="00093FD9"/>
    <w:rsid w:val="0009421E"/>
    <w:rsid w:val="00094B75"/>
    <w:rsid w:val="00094D01"/>
    <w:rsid w:val="00095687"/>
    <w:rsid w:val="000962AD"/>
    <w:rsid w:val="00096445"/>
    <w:rsid w:val="000966B6"/>
    <w:rsid w:val="00096C9F"/>
    <w:rsid w:val="00096E23"/>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2365"/>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4F5F"/>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26A"/>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6C4"/>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5B9"/>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0C88"/>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36AC"/>
    <w:rsid w:val="001F4506"/>
    <w:rsid w:val="001F479A"/>
    <w:rsid w:val="001F517C"/>
    <w:rsid w:val="001F56AD"/>
    <w:rsid w:val="001F59EF"/>
    <w:rsid w:val="001F6BFF"/>
    <w:rsid w:val="001F715B"/>
    <w:rsid w:val="001F7D35"/>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74E0"/>
    <w:rsid w:val="002B05CE"/>
    <w:rsid w:val="002B092F"/>
    <w:rsid w:val="002B0A1B"/>
    <w:rsid w:val="002B1452"/>
    <w:rsid w:val="002B15A0"/>
    <w:rsid w:val="002B3BDA"/>
    <w:rsid w:val="002B4A5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A85"/>
    <w:rsid w:val="002C33E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3F3"/>
    <w:rsid w:val="002D34FA"/>
    <w:rsid w:val="002D36E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502"/>
    <w:rsid w:val="002F38BB"/>
    <w:rsid w:val="002F3E1D"/>
    <w:rsid w:val="002F4A2F"/>
    <w:rsid w:val="002F4D1D"/>
    <w:rsid w:val="002F4D5D"/>
    <w:rsid w:val="002F5AE4"/>
    <w:rsid w:val="002F5CC2"/>
    <w:rsid w:val="002F5EE5"/>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7F1"/>
    <w:rsid w:val="00306997"/>
    <w:rsid w:val="00306E0E"/>
    <w:rsid w:val="00306F35"/>
    <w:rsid w:val="00307CBB"/>
    <w:rsid w:val="003104A5"/>
    <w:rsid w:val="00310B45"/>
    <w:rsid w:val="00310F5D"/>
    <w:rsid w:val="003110BE"/>
    <w:rsid w:val="00311897"/>
    <w:rsid w:val="00312502"/>
    <w:rsid w:val="0031288E"/>
    <w:rsid w:val="0031294F"/>
    <w:rsid w:val="00312951"/>
    <w:rsid w:val="00312B9A"/>
    <w:rsid w:val="00312F60"/>
    <w:rsid w:val="003136E0"/>
    <w:rsid w:val="00313DFE"/>
    <w:rsid w:val="0031445D"/>
    <w:rsid w:val="003149AA"/>
    <w:rsid w:val="00315700"/>
    <w:rsid w:val="003159F3"/>
    <w:rsid w:val="00315A01"/>
    <w:rsid w:val="0031601B"/>
    <w:rsid w:val="003162C4"/>
    <w:rsid w:val="00316785"/>
    <w:rsid w:val="00316F58"/>
    <w:rsid w:val="00317447"/>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267"/>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F1E"/>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789"/>
    <w:rsid w:val="003E7AD5"/>
    <w:rsid w:val="003E7BCF"/>
    <w:rsid w:val="003F0194"/>
    <w:rsid w:val="003F0522"/>
    <w:rsid w:val="003F0596"/>
    <w:rsid w:val="003F072A"/>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25B0"/>
    <w:rsid w:val="0044460A"/>
    <w:rsid w:val="00444F50"/>
    <w:rsid w:val="004453BD"/>
    <w:rsid w:val="00446921"/>
    <w:rsid w:val="004505D5"/>
    <w:rsid w:val="004508F4"/>
    <w:rsid w:val="0045163F"/>
    <w:rsid w:val="0045242A"/>
    <w:rsid w:val="00452702"/>
    <w:rsid w:val="004530B2"/>
    <w:rsid w:val="0045430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2A"/>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232C"/>
    <w:rsid w:val="004C3603"/>
    <w:rsid w:val="004C41CF"/>
    <w:rsid w:val="004C41DC"/>
    <w:rsid w:val="004C4764"/>
    <w:rsid w:val="004C48D3"/>
    <w:rsid w:val="004C4AF0"/>
    <w:rsid w:val="004C5887"/>
    <w:rsid w:val="004C60BB"/>
    <w:rsid w:val="004C6266"/>
    <w:rsid w:val="004C6618"/>
    <w:rsid w:val="004C74E9"/>
    <w:rsid w:val="004C7E84"/>
    <w:rsid w:val="004C7F1F"/>
    <w:rsid w:val="004C7F5B"/>
    <w:rsid w:val="004D09CC"/>
    <w:rsid w:val="004D13FE"/>
    <w:rsid w:val="004D173C"/>
    <w:rsid w:val="004D1B24"/>
    <w:rsid w:val="004D1B6D"/>
    <w:rsid w:val="004D28E7"/>
    <w:rsid w:val="004D2D2C"/>
    <w:rsid w:val="004D3652"/>
    <w:rsid w:val="004D4B1A"/>
    <w:rsid w:val="004D4D0C"/>
    <w:rsid w:val="004D4ED2"/>
    <w:rsid w:val="004D5613"/>
    <w:rsid w:val="004D569C"/>
    <w:rsid w:val="004D5861"/>
    <w:rsid w:val="004D63AF"/>
    <w:rsid w:val="004D7807"/>
    <w:rsid w:val="004D79E0"/>
    <w:rsid w:val="004E0875"/>
    <w:rsid w:val="004E151A"/>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000"/>
    <w:rsid w:val="004E6959"/>
    <w:rsid w:val="004E6AD2"/>
    <w:rsid w:val="004E77DC"/>
    <w:rsid w:val="004E7B9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754"/>
    <w:rsid w:val="005C0853"/>
    <w:rsid w:val="005C0A57"/>
    <w:rsid w:val="005C0C36"/>
    <w:rsid w:val="005C0C42"/>
    <w:rsid w:val="005C0E8F"/>
    <w:rsid w:val="005C109A"/>
    <w:rsid w:val="005C109C"/>
    <w:rsid w:val="005C187E"/>
    <w:rsid w:val="005C19C4"/>
    <w:rsid w:val="005C23E3"/>
    <w:rsid w:val="005C23E6"/>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97"/>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DE1"/>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A2F"/>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261"/>
    <w:rsid w:val="00694373"/>
    <w:rsid w:val="00694683"/>
    <w:rsid w:val="0069504A"/>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113"/>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42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538"/>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D1F"/>
    <w:rsid w:val="00734FF8"/>
    <w:rsid w:val="00735712"/>
    <w:rsid w:val="007357F3"/>
    <w:rsid w:val="007358EB"/>
    <w:rsid w:val="007359E3"/>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DD"/>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A7D56"/>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96D"/>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178"/>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B6B"/>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662"/>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1E1"/>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23F"/>
    <w:rsid w:val="00897CEF"/>
    <w:rsid w:val="00897EE1"/>
    <w:rsid w:val="008A0940"/>
    <w:rsid w:val="008A125B"/>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CF3"/>
    <w:rsid w:val="008E4589"/>
    <w:rsid w:val="008E4B6F"/>
    <w:rsid w:val="008E521C"/>
    <w:rsid w:val="008E537B"/>
    <w:rsid w:val="008E56BA"/>
    <w:rsid w:val="008E5A03"/>
    <w:rsid w:val="008E5B35"/>
    <w:rsid w:val="008E6A62"/>
    <w:rsid w:val="008E6D08"/>
    <w:rsid w:val="008E6E6C"/>
    <w:rsid w:val="008E74E5"/>
    <w:rsid w:val="008E7784"/>
    <w:rsid w:val="008E784C"/>
    <w:rsid w:val="008F0377"/>
    <w:rsid w:val="008F05DA"/>
    <w:rsid w:val="008F0E6B"/>
    <w:rsid w:val="008F15C7"/>
    <w:rsid w:val="008F18EF"/>
    <w:rsid w:val="008F1C4F"/>
    <w:rsid w:val="008F1C52"/>
    <w:rsid w:val="008F2251"/>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0B4"/>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4819"/>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649"/>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300"/>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17A"/>
    <w:rsid w:val="00A0571C"/>
    <w:rsid w:val="00A05D91"/>
    <w:rsid w:val="00A068F2"/>
    <w:rsid w:val="00A06EFF"/>
    <w:rsid w:val="00A0727E"/>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B95"/>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5726"/>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224D"/>
    <w:rsid w:val="00A936EC"/>
    <w:rsid w:val="00A93ACC"/>
    <w:rsid w:val="00A94508"/>
    <w:rsid w:val="00A94A4D"/>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38F"/>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56F"/>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F0388"/>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815"/>
    <w:rsid w:val="00C33AAC"/>
    <w:rsid w:val="00C33CB5"/>
    <w:rsid w:val="00C33FBB"/>
    <w:rsid w:val="00C34106"/>
    <w:rsid w:val="00C3497F"/>
    <w:rsid w:val="00C34E41"/>
    <w:rsid w:val="00C3538D"/>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7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3068"/>
    <w:rsid w:val="00C9366E"/>
    <w:rsid w:val="00C936AD"/>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0D12"/>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1FF2"/>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18CA"/>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5CC"/>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23D"/>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783"/>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5C8D"/>
    <w:rsid w:val="00D969AA"/>
    <w:rsid w:val="00D9723D"/>
    <w:rsid w:val="00D972D0"/>
    <w:rsid w:val="00D97336"/>
    <w:rsid w:val="00D9761B"/>
    <w:rsid w:val="00D9765A"/>
    <w:rsid w:val="00D97B2D"/>
    <w:rsid w:val="00D97F85"/>
    <w:rsid w:val="00D97FC3"/>
    <w:rsid w:val="00DA0718"/>
    <w:rsid w:val="00DA180D"/>
    <w:rsid w:val="00DA271A"/>
    <w:rsid w:val="00DA31CD"/>
    <w:rsid w:val="00DA325E"/>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233"/>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A23"/>
    <w:rsid w:val="00DC6E29"/>
    <w:rsid w:val="00DC716E"/>
    <w:rsid w:val="00DC75E6"/>
    <w:rsid w:val="00DC771B"/>
    <w:rsid w:val="00DC7C3D"/>
    <w:rsid w:val="00DD0337"/>
    <w:rsid w:val="00DD119B"/>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451"/>
    <w:rsid w:val="00DF6B6D"/>
    <w:rsid w:val="00DF6F13"/>
    <w:rsid w:val="00DF797C"/>
    <w:rsid w:val="00DF7D07"/>
    <w:rsid w:val="00DF7E69"/>
    <w:rsid w:val="00E0004A"/>
    <w:rsid w:val="00E00397"/>
    <w:rsid w:val="00E0043E"/>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6D21"/>
    <w:rsid w:val="00E47809"/>
    <w:rsid w:val="00E47CCB"/>
    <w:rsid w:val="00E50359"/>
    <w:rsid w:val="00E50622"/>
    <w:rsid w:val="00E507EE"/>
    <w:rsid w:val="00E50869"/>
    <w:rsid w:val="00E50AAA"/>
    <w:rsid w:val="00E5136E"/>
    <w:rsid w:val="00E51D5D"/>
    <w:rsid w:val="00E5263F"/>
    <w:rsid w:val="00E52644"/>
    <w:rsid w:val="00E53891"/>
    <w:rsid w:val="00E53EC4"/>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2AF"/>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F8"/>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92C"/>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521"/>
    <w:rsid w:val="00F40998"/>
    <w:rsid w:val="00F4099E"/>
    <w:rsid w:val="00F40F59"/>
    <w:rsid w:val="00F4168A"/>
    <w:rsid w:val="00F41D1A"/>
    <w:rsid w:val="00F4291B"/>
    <w:rsid w:val="00F42DCB"/>
    <w:rsid w:val="00F42DF1"/>
    <w:rsid w:val="00F42FCF"/>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1DDF"/>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112"/>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606D"/>
    <w:rsid w:val="00FD7941"/>
    <w:rsid w:val="00FE02C6"/>
    <w:rsid w:val="00FE06EA"/>
    <w:rsid w:val="00FE089D"/>
    <w:rsid w:val="00FE1231"/>
    <w:rsid w:val="00FE18D0"/>
    <w:rsid w:val="00FE1F4E"/>
    <w:rsid w:val="00FE22D9"/>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042"/>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RAN4proposal">
    <w:name w:val="RAN4 proposal"/>
    <w:basedOn w:val="Caption"/>
    <w:next w:val="Normal"/>
    <w:link w:val="RAN4proposalChar"/>
    <w:qFormat/>
    <w:rsid w:val="007A7D56"/>
    <w:pPr>
      <w:numPr>
        <w:numId w:val="54"/>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7A7D56"/>
    <w:rPr>
      <w:rFonts w:ascii="Times New Roman" w:eastAsiaTheme="minorEastAsia"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7893330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3636777">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264029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904930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282</TotalTime>
  <Pages>8</Pages>
  <Words>3149</Words>
  <Characters>17953</Characters>
  <Application>Microsoft Office Word</Application>
  <DocSecurity>0</DocSecurity>
  <Lines>149</Lines>
  <Paragraphs>42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291</cp:revision>
  <cp:lastPrinted>2016-08-05T18:54:00Z</cp:lastPrinted>
  <dcterms:created xsi:type="dcterms:W3CDTF">2023-03-28T04:42:00Z</dcterms:created>
  <dcterms:modified xsi:type="dcterms:W3CDTF">2023-08-11T11:06:00Z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