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3092E" w:rsidR="001E41F3" w:rsidRDefault="001E41F3">
      <w:pPr>
        <w:pStyle w:val="CRCoverPage"/>
        <w:tabs>
          <w:tab w:val="right" w:pos="9639"/>
        </w:tabs>
        <w:spacing w:after="0"/>
        <w:rPr>
          <w:b/>
          <w:i/>
          <w:noProof/>
          <w:sz w:val="28"/>
        </w:rPr>
      </w:pPr>
      <w:r>
        <w:rPr>
          <w:b/>
          <w:noProof/>
          <w:sz w:val="24"/>
        </w:rPr>
        <w:t>3GPP TSG-</w:t>
      </w:r>
      <w:r w:rsidR="00AE3522">
        <w:fldChar w:fldCharType="begin"/>
      </w:r>
      <w:r w:rsidR="00AE3522">
        <w:instrText xml:space="preserve"> DOCPROPERTY  TSG/WGRef  \* MERGEFORMAT </w:instrText>
      </w:r>
      <w:r w:rsidR="00AE3522">
        <w:fldChar w:fldCharType="separate"/>
      </w:r>
      <w:r w:rsidR="00D55C1A">
        <w:rPr>
          <w:b/>
          <w:noProof/>
          <w:sz w:val="24"/>
        </w:rPr>
        <w:t>RAN WG4</w:t>
      </w:r>
      <w:r w:rsidR="00AE3522">
        <w:rPr>
          <w:b/>
          <w:noProof/>
          <w:sz w:val="24"/>
        </w:rPr>
        <w:fldChar w:fldCharType="end"/>
      </w:r>
      <w:r w:rsidR="00C66BA2">
        <w:rPr>
          <w:b/>
          <w:noProof/>
          <w:sz w:val="24"/>
        </w:rPr>
        <w:t xml:space="preserve"> </w:t>
      </w:r>
      <w:r>
        <w:rPr>
          <w:b/>
          <w:noProof/>
          <w:sz w:val="24"/>
        </w:rPr>
        <w:t>Meeting #</w:t>
      </w:r>
      <w:r w:rsidR="00E4355D" w:rsidRPr="00967432">
        <w:rPr>
          <w:b/>
          <w:noProof/>
          <w:sz w:val="24"/>
        </w:rPr>
        <w:t>107</w:t>
      </w:r>
      <w:r>
        <w:rPr>
          <w:b/>
          <w:i/>
          <w:noProof/>
          <w:sz w:val="28"/>
        </w:rPr>
        <w:tab/>
      </w:r>
      <w:r w:rsidR="00881794" w:rsidRPr="00881794">
        <w:rPr>
          <w:b/>
          <w:i/>
          <w:noProof/>
          <w:sz w:val="28"/>
        </w:rPr>
        <w:t>R4-2309225</w:t>
      </w:r>
    </w:p>
    <w:p w14:paraId="4A2974D3" w14:textId="29BCC8E5" w:rsidR="00FB3F05" w:rsidRPr="002C7628" w:rsidRDefault="00FB3F05" w:rsidP="00FB3F05">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Incheon, Korea, 22 – 26 </w:t>
      </w:r>
      <w:proofErr w:type="gramStart"/>
      <w:r>
        <w:rPr>
          <w:rFonts w:ascii="Arial" w:eastAsia="SimSun" w:hAnsi="Arial" w:cs="Arial"/>
          <w:b/>
          <w:sz w:val="24"/>
          <w:szCs w:val="24"/>
          <w:lang w:val="en-US" w:eastAsia="zh-CN"/>
        </w:rPr>
        <w:t>May</w:t>
      </w:r>
      <w:r w:rsidR="002758C1">
        <w:rPr>
          <w:rFonts w:ascii="Arial" w:eastAsia="SimSun" w:hAnsi="Arial" w:cs="Arial"/>
          <w:b/>
          <w:sz w:val="24"/>
          <w:szCs w:val="24"/>
          <w:lang w:val="en-US" w:eastAsia="zh-CN"/>
        </w:rPr>
        <w:t>,</w:t>
      </w:r>
      <w:proofErr w:type="gramEnd"/>
      <w:r>
        <w:rPr>
          <w:rFonts w:ascii="Arial" w:eastAsia="SimSun" w:hAnsi="Arial" w:cs="Arial"/>
          <w:b/>
          <w:sz w:val="24"/>
          <w:szCs w:val="24"/>
          <w:lang w:val="en-US"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AE3522"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B54ED" w:rsidR="001E41F3" w:rsidRPr="00410371" w:rsidRDefault="00F13B37" w:rsidP="00547111">
            <w:pPr>
              <w:pStyle w:val="CRCoverPage"/>
              <w:spacing w:after="0"/>
              <w:rPr>
                <w:noProof/>
              </w:rPr>
            </w:pPr>
            <w:r>
              <w:rPr>
                <w:b/>
                <w:bCs/>
                <w:noProof/>
                <w:sz w:val="28"/>
                <w:szCs w:val="28"/>
              </w:rPr>
              <w:t>7220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9CB0C" w:rsidR="001E41F3" w:rsidRPr="00410371" w:rsidRDefault="002758C1">
            <w:pPr>
              <w:pStyle w:val="CRCoverPage"/>
              <w:spacing w:after="0"/>
              <w:jc w:val="center"/>
              <w:rPr>
                <w:noProof/>
                <w:sz w:val="28"/>
              </w:rPr>
            </w:pPr>
            <w:fldSimple w:instr=" DOCPROPERTY  Version  \* MERGEFORMAT ">
              <w:r w:rsidR="00D55C1A" w:rsidRPr="00F90E61">
                <w:rPr>
                  <w:b/>
                  <w:noProof/>
                  <w:sz w:val="28"/>
                </w:rPr>
                <w:t>1</w:t>
              </w:r>
              <w:r w:rsidR="007147E7">
                <w:rPr>
                  <w:b/>
                  <w:noProof/>
                  <w:sz w:val="28"/>
                </w:rPr>
                <w:t>8</w:t>
              </w:r>
              <w:r w:rsidR="00D55C1A" w:rsidRPr="00F90E61">
                <w:rPr>
                  <w:b/>
                  <w:noProof/>
                  <w:sz w:val="28"/>
                </w:rPr>
                <w:t>.</w:t>
              </w:r>
              <w:r w:rsidR="00945C17">
                <w:rPr>
                  <w:b/>
                  <w:noProof/>
                  <w:sz w:val="28"/>
                </w:rPr>
                <w:t>1</w:t>
              </w:r>
              <w:r w:rsidR="00D55C1A" w:rsidRPr="00F90E61">
                <w:rPr>
                  <w:b/>
                  <w:noProof/>
                  <w:sz w:val="28"/>
                </w:rPr>
                <w:t>.</w:t>
              </w:r>
              <w:r w:rsidR="00033D0E" w:rsidRPr="00F90E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DF89E" w:rsidR="001E41F3" w:rsidRDefault="000914E4">
            <w:pPr>
              <w:pStyle w:val="CRCoverPage"/>
              <w:spacing w:after="0"/>
              <w:ind w:left="100"/>
              <w:rPr>
                <w:noProof/>
              </w:rPr>
            </w:pPr>
            <w:r>
              <w:rPr>
                <w:noProof/>
              </w:rPr>
              <w:t xml:space="preserve">Correction to </w:t>
            </w:r>
            <w:r w:rsidR="00A72E6A">
              <w:rPr>
                <w:noProof/>
              </w:rPr>
              <w:t xml:space="preserve">IDLE mode cat-M </w:t>
            </w:r>
            <w:r w:rsidR="00FE6CB0" w:rsidRPr="00FE6CB0">
              <w:rPr>
                <w:noProof/>
              </w:rPr>
              <w:t>IoT NTN</w:t>
            </w:r>
            <w:r>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AE3522">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AE3522"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C1711" w:rsidR="001E41F3" w:rsidRDefault="00AE3522">
            <w:pPr>
              <w:pStyle w:val="CRCoverPage"/>
              <w:spacing w:after="0"/>
              <w:ind w:left="100"/>
              <w:rPr>
                <w:noProof/>
              </w:rPr>
            </w:pPr>
            <w:r>
              <w:fldChar w:fldCharType="begin"/>
            </w:r>
            <w:r>
              <w:instrText xml:space="preserve"> DOCPROPERTY  ResDate  \* MERGEFORMAT </w:instrText>
            </w:r>
            <w:r>
              <w:fldChar w:fldCharType="separate"/>
            </w:r>
            <w:r w:rsidR="009E66BF">
              <w:rPr>
                <w:noProof/>
              </w:rPr>
              <w:t>202</w:t>
            </w:r>
            <w:r w:rsidR="00FA6A94">
              <w:rPr>
                <w:noProof/>
              </w:rPr>
              <w:t>3</w:t>
            </w:r>
            <w:r w:rsidR="009E66BF">
              <w:rPr>
                <w:noProof/>
              </w:rPr>
              <w:t>-</w:t>
            </w:r>
            <w:r>
              <w:rPr>
                <w:noProof/>
              </w:rPr>
              <w:fldChar w:fldCharType="end"/>
            </w:r>
            <w:r w:rsidR="00FA6A94">
              <w:rPr>
                <w:noProof/>
              </w:rPr>
              <w:t>0</w:t>
            </w:r>
            <w:r w:rsidR="00F013D1">
              <w:rPr>
                <w:noProof/>
              </w:rPr>
              <w:t>5</w:t>
            </w:r>
            <w:r w:rsidR="006F3505">
              <w:rPr>
                <w:noProof/>
              </w:rPr>
              <w:t>-</w:t>
            </w:r>
            <w:r w:rsidR="00F013D1">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206A4" w:rsidR="001E41F3" w:rsidRDefault="00BE7334">
            <w:pPr>
              <w:pStyle w:val="CRCoverPage"/>
              <w:spacing w:after="0"/>
              <w:ind w:left="100"/>
              <w:rPr>
                <w:noProof/>
              </w:rPr>
            </w:pPr>
            <w:r>
              <w:rPr>
                <w:noProof/>
              </w:rPr>
              <w:t xml:space="preserve">There are FFS, Editor’s note and [ ] in current specification. </w:t>
            </w:r>
            <w:r w:rsidR="00D56A85">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A541D" w:rsidR="008C2119" w:rsidRPr="007A2F69" w:rsidRDefault="00BE7334" w:rsidP="008C2119">
            <w:pPr>
              <w:pStyle w:val="CRCoverPage"/>
              <w:spacing w:after="0"/>
              <w:ind w:left="100"/>
            </w:pPr>
            <w:r>
              <w:t xml:space="preserve">Editor’s note and </w:t>
            </w:r>
            <w:proofErr w:type="gramStart"/>
            <w:r>
              <w:t>[ ]</w:t>
            </w:r>
            <w:proofErr w:type="gramEnd"/>
            <w:r>
              <w:t xml:space="preserve"> are removed</w:t>
            </w:r>
            <w:r w:rsidR="00BB560F">
              <w:t xml:space="preserve"> based on the technical proposals being discussed in separate contributions</w:t>
            </w:r>
            <w:r>
              <w:t xml:space="preserve">. In addition, </w:t>
            </w:r>
            <w:r w:rsidR="00CA011C">
              <w:t xml:space="preserve">the </w:t>
            </w:r>
            <w:r w:rsidR="00150EF5">
              <w:t xml:space="preserve">conditions on assistance information related to neighbour cells agreed in </w:t>
            </w:r>
            <w:r w:rsidR="00D65820" w:rsidRPr="00D65820">
              <w:t>R4-2217265</w:t>
            </w:r>
            <w:r w:rsidR="00D65820">
              <w:t xml:space="preserve"> are currently not captured in the specification. </w:t>
            </w:r>
            <w:r w:rsidR="008B17F6">
              <w:t>FFS on measurement capability</w:t>
            </w:r>
            <w:r w:rsidR="00CA01CB">
              <w:t xml:space="preserve"> condition on number of NGSO satellites </w:t>
            </w:r>
            <w:r w:rsidR="008B17F6">
              <w:t xml:space="preserve">is removed following similar agreement from NB-IoT.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BF65F" w:rsidR="001E41F3" w:rsidRDefault="0008307C">
            <w:pPr>
              <w:pStyle w:val="CRCoverPage"/>
              <w:spacing w:after="0"/>
              <w:ind w:left="100"/>
              <w:rPr>
                <w:noProof/>
              </w:rPr>
            </w:pPr>
            <w:r>
              <w:rPr>
                <w:noProof/>
              </w:rPr>
              <w:t>Many open issues and neighbour cell measurement requirements apply without any assistance information.</w:t>
            </w:r>
            <w:r w:rsidR="00DD379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2A4EA723" w14:textId="77777777" w:rsidR="00F00A69" w:rsidRPr="00E077E0" w:rsidRDefault="00F00A69" w:rsidP="00F00A69">
      <w:pPr>
        <w:pStyle w:val="NormalWeb"/>
        <w:spacing w:before="0" w:beforeAutospacing="0" w:after="180" w:afterAutospacing="0"/>
        <w:rPr>
          <w:iCs/>
          <w:sz w:val="20"/>
          <w:szCs w:val="20"/>
          <w:lang w:eastAsia="en-US"/>
        </w:rPr>
      </w:pPr>
      <w:r>
        <w:rPr>
          <w:sz w:val="20"/>
          <w:szCs w:val="20"/>
          <w:highlight w:val="yellow"/>
        </w:rPr>
        <w:t>----------------------------------------------------- Beginning of Change ------------------------------------------------------------</w:t>
      </w:r>
    </w:p>
    <w:p w14:paraId="0BF14190" w14:textId="77777777" w:rsidR="009C377F" w:rsidRPr="00445E8A" w:rsidRDefault="009C377F" w:rsidP="009C377F">
      <w:pPr>
        <w:pStyle w:val="Heading2"/>
      </w:pPr>
      <w:r w:rsidRPr="00445E8A">
        <w:t>4.7A</w:t>
      </w:r>
      <w:r w:rsidRPr="00445E8A">
        <w:tab/>
        <w:t>Cell Selection and Re-selection Requirements for UE category M1 for Satellite Access</w:t>
      </w:r>
    </w:p>
    <w:p w14:paraId="416CFB7E" w14:textId="77777777" w:rsidR="009C377F" w:rsidRPr="00445E8A" w:rsidRDefault="009C377F" w:rsidP="009C377F">
      <w:r w:rsidRPr="00445E8A">
        <w:t xml:space="preserve">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w:t>
      </w:r>
      <w:proofErr w:type="spellStart"/>
      <w:r w:rsidRPr="00445E8A">
        <w:t>coverge</w:t>
      </w:r>
      <w:proofErr w:type="spellEnd"/>
      <w:r w:rsidRPr="00445E8A">
        <w:t xml:space="preserve"> applicability of the requirements is defined in section 3.6.1.</w:t>
      </w:r>
    </w:p>
    <w:p w14:paraId="0CF8E3DF" w14:textId="77777777" w:rsidR="009C377F" w:rsidRPr="00445E8A" w:rsidRDefault="009C377F" w:rsidP="009C377F">
      <w:pPr>
        <w:pStyle w:val="Heading3"/>
      </w:pPr>
      <w:r w:rsidRPr="00445E8A">
        <w:t>4.7A.1</w:t>
      </w:r>
      <w:r w:rsidRPr="00445E8A">
        <w:tab/>
        <w:t>Cell Selection</w:t>
      </w:r>
    </w:p>
    <w:p w14:paraId="434AA659" w14:textId="77777777" w:rsidR="009C377F" w:rsidRPr="00445E8A" w:rsidRDefault="009C377F" w:rsidP="009C377F">
      <w:r w:rsidRPr="00445E8A">
        <w:t>The requirements defined in section 4.1 apply for this section.</w:t>
      </w:r>
    </w:p>
    <w:p w14:paraId="21DC70FC" w14:textId="77777777" w:rsidR="009C377F" w:rsidRPr="00445E8A" w:rsidRDefault="009C377F" w:rsidP="009C377F">
      <w:pPr>
        <w:pStyle w:val="Heading3"/>
      </w:pPr>
      <w:r w:rsidRPr="00445E8A">
        <w:t>4.7A.2</w:t>
      </w:r>
      <w:r w:rsidRPr="00445E8A">
        <w:tab/>
        <w:t>Cell Re-selection for UE category M1 for Satellite Access</w:t>
      </w:r>
    </w:p>
    <w:p w14:paraId="20E7466B" w14:textId="77777777" w:rsidR="009C377F" w:rsidRPr="00445E8A" w:rsidRDefault="009C377F" w:rsidP="009C377F">
      <w:r w:rsidRPr="00445E8A">
        <w:t>The cell reselection procedure allows the UE to select a more suitable cell and camp on it.</w:t>
      </w:r>
    </w:p>
    <w:p w14:paraId="63854CAA" w14:textId="77777777" w:rsidR="009C377F" w:rsidRPr="00445E8A" w:rsidRDefault="009C377F" w:rsidP="009C377F">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0BDAEEC7" w14:textId="77777777" w:rsidR="009C377F" w:rsidRPr="00445E8A" w:rsidRDefault="009C377F" w:rsidP="009C377F">
      <w:r w:rsidRPr="00445E8A">
        <w:t>If the UE is in normal coverage as defined in section 3.6.1, the requirements in section 4.7A.2.1 apply. If the UE is in enhanced coverage as defined in section 3.6.1, the requirements in section 4.7A.2.2 apply.</w:t>
      </w:r>
    </w:p>
    <w:p w14:paraId="6906F3AD" w14:textId="7A241985" w:rsidR="009C377F" w:rsidRPr="00445E8A" w:rsidRDefault="009C377F" w:rsidP="009C377F">
      <w:r w:rsidRPr="00445E8A">
        <w:t xml:space="preserve">If </w:t>
      </w:r>
      <w:r w:rsidRPr="00445E8A">
        <w:rPr>
          <w:i/>
          <w:iCs/>
        </w:rPr>
        <w:t>SystemInformationBlockType32</w:t>
      </w:r>
      <w:r w:rsidRPr="00445E8A">
        <w:t xml:space="preserve"> [2] has been received and if the UE has determined that it </w:t>
      </w:r>
      <w:ins w:id="1" w:author="Santhan T" w:date="2023-05-15T22:39:00Z">
        <w:r w:rsidR="00E6134B">
          <w:t xml:space="preserve">will be </w:t>
        </w:r>
      </w:ins>
      <w:del w:id="2" w:author="Santhan T" w:date="2023-05-15T22:39:00Z">
        <w:r w:rsidRPr="00445E8A" w:rsidDel="00E6134B">
          <w:delText xml:space="preserve">is </w:delText>
        </w:r>
      </w:del>
      <w:r w:rsidRPr="00445E8A">
        <w:t xml:space="preserve">out of coverage, </w:t>
      </w:r>
      <w:r w:rsidRPr="00445E8A">
        <w:rPr>
          <w:rFonts w:eastAsia="PMingLiU"/>
          <w:lang w:eastAsia="zh-TW"/>
        </w:rPr>
        <w:t xml:space="preserve">the </w:t>
      </w:r>
      <w:r w:rsidRPr="00445E8A">
        <w:t xml:space="preserve">UE is not required to perform cell measurements </w:t>
      </w:r>
      <w:del w:id="3" w:author="Santhan T" w:date="2023-05-15T22:40:00Z">
        <w:r w:rsidRPr="00445E8A" w:rsidDel="00BA52E6">
          <w:delText>from the last slot of SI transmission which indicates that UE will be in out of coverage after</w:delText>
        </w:r>
      </w:del>
      <w:ins w:id="4" w:author="Santhan T" w:date="2023-05-15T22:40:00Z">
        <w:r w:rsidR="00BA52E6">
          <w:t xml:space="preserve">during the last one SI modification period before </w:t>
        </w:r>
      </w:ins>
      <w:del w:id="5" w:author="Santhan T" w:date="2023-05-15T22:40:00Z">
        <w:r w:rsidRPr="00445E8A" w:rsidDel="00BA52E6">
          <w:delText xml:space="preserve"> </w:delText>
        </w:r>
      </w:del>
      <w:r w:rsidRPr="00445E8A">
        <w:rPr>
          <w:i/>
          <w:iCs/>
        </w:rPr>
        <w:t xml:space="preserve">t-Service </w:t>
      </w:r>
      <w:r w:rsidRPr="00445E8A">
        <w:t>[2]</w:t>
      </w:r>
      <w:del w:id="6" w:author="Santhan T" w:date="2023-05-15T22:40:00Z">
        <w:r w:rsidRPr="00445E8A" w:rsidDel="002833DD">
          <w:delText xml:space="preserve"> when the serving cell stop serving the area</w:delText>
        </w:r>
      </w:del>
      <w:r w:rsidRPr="00445E8A">
        <w:t>.</w:t>
      </w:r>
    </w:p>
    <w:p w14:paraId="4ABF1435" w14:textId="2BE0FDDB" w:rsidR="009C377F" w:rsidRPr="00445E8A" w:rsidDel="00CA0A9C" w:rsidRDefault="009C377F" w:rsidP="009C377F">
      <w:pPr>
        <w:rPr>
          <w:del w:id="7" w:author="Santhan T" w:date="2023-04-10T11:03:00Z"/>
          <w:rFonts w:eastAsia="SimSun"/>
          <w:i/>
          <w:iCs/>
        </w:rPr>
      </w:pPr>
      <w:del w:id="8" w:author="Santhan T" w:date="2023-04-10T11:03:00Z">
        <w:r w:rsidRPr="00445E8A" w:rsidDel="00CA0A9C">
          <w:rPr>
            <w:rFonts w:eastAsia="SimSun"/>
            <w:i/>
            <w:iCs/>
          </w:rPr>
          <w:delText>Editor’s note: FFS on how to capture following agreement:</w:delText>
        </w:r>
      </w:del>
    </w:p>
    <w:p w14:paraId="1F76FF5C" w14:textId="53541703" w:rsidR="009C377F" w:rsidRPr="00445E8A" w:rsidRDefault="009C377F" w:rsidP="009C377F">
      <w:pPr>
        <w:spacing w:after="120"/>
        <w:jc w:val="both"/>
      </w:pPr>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w:t>
      </w:r>
      <w:del w:id="9" w:author="Santhan T" w:date="2023-04-10T11:03:00Z">
        <w:r w:rsidRPr="00445E8A" w:rsidDel="00CA0A9C">
          <w:delText xml:space="preserve">may </w:delText>
        </w:r>
      </w:del>
      <w:ins w:id="10" w:author="Santhan T" w:date="2023-04-10T11:03:00Z">
        <w:r w:rsidR="00CA0A9C">
          <w:t>shall</w:t>
        </w:r>
        <w:r w:rsidR="00CA0A9C" w:rsidRPr="00445E8A">
          <w:t xml:space="preserve"> </w:t>
        </w:r>
      </w:ins>
      <w:r w:rsidRPr="00445E8A">
        <w:t xml:space="preserve">delay or resume cell measurements/search till when the UE </w:t>
      </w:r>
      <w:ins w:id="11" w:author="Santhan T" w:date="2023-04-10T11:04:00Z">
        <w:r w:rsidR="0058535E">
          <w:t xml:space="preserve">has acquired the SI of the target cell </w:t>
        </w:r>
      </w:ins>
      <w:ins w:id="12" w:author="Santhan T" w:date="2023-04-10T11:05:00Z">
        <w:r w:rsidR="00934022">
          <w:t xml:space="preserve">and the time is after </w:t>
        </w:r>
        <w:r w:rsidR="00934022">
          <w:rPr>
            <w:i/>
            <w:iCs/>
          </w:rPr>
          <w:t xml:space="preserve">t-ServiceeStart-r17 </w:t>
        </w:r>
        <w:r w:rsidR="00934022">
          <w:t xml:space="preserve">if the UE supports discontinuous coverage and </w:t>
        </w:r>
        <w:r w:rsidR="00F63399" w:rsidRPr="00DC3467">
          <w:rPr>
            <w:i/>
            <w:iCs/>
          </w:rPr>
          <w:t>SystemInformationBlockType32</w:t>
        </w:r>
        <w:r w:rsidR="00F63399" w:rsidRPr="00DC3467">
          <w:t xml:space="preserve"> has been received in </w:t>
        </w:r>
        <w:r w:rsidR="00F63399" w:rsidRPr="00DC3467">
          <w:rPr>
            <w:rFonts w:eastAsia="SimSun"/>
            <w:szCs w:val="24"/>
            <w:lang w:eastAsia="zh-CN"/>
          </w:rPr>
          <w:t>quasi-Earth fixed scenario</w:t>
        </w:r>
      </w:ins>
      <w:ins w:id="13" w:author="Santhan T" w:date="2023-04-10T11:06:00Z">
        <w:r w:rsidR="005B5207">
          <w:rPr>
            <w:rFonts w:eastAsia="SimSun"/>
            <w:szCs w:val="24"/>
            <w:lang w:eastAsia="zh-CN"/>
          </w:rPr>
          <w:t>.</w:t>
        </w:r>
      </w:ins>
      <w:del w:id="14" w:author="Santhan T" w:date="2023-04-10T11:06:00Z">
        <w:r w:rsidRPr="00445E8A" w:rsidDel="005B5207">
          <w:delText>is in coverage. Definition of in coverage is FFS.</w:delText>
        </w:r>
      </w:del>
    </w:p>
    <w:p w14:paraId="332F388D" w14:textId="77777777" w:rsidR="009C377F" w:rsidRPr="00445E8A" w:rsidRDefault="009C377F" w:rsidP="009C377F">
      <w:pPr>
        <w:rPr>
          <w:rFonts w:eastAsia="SimSun"/>
          <w:i/>
          <w:iCs/>
        </w:rPr>
      </w:pPr>
    </w:p>
    <w:p w14:paraId="359941AE" w14:textId="77777777" w:rsidR="009C377F" w:rsidRPr="00445E8A" w:rsidRDefault="009C377F" w:rsidP="009C377F">
      <w:pPr>
        <w:pStyle w:val="Heading4"/>
      </w:pPr>
      <w:r w:rsidRPr="00445E8A">
        <w:t>4.7A.2.1</w:t>
      </w:r>
      <w:r w:rsidRPr="00445E8A">
        <w:tab/>
        <w:t>Cell Re-selection requirements for UE category M1 in normal coverage</w:t>
      </w:r>
    </w:p>
    <w:p w14:paraId="53797C7D" w14:textId="77777777" w:rsidR="009C377F" w:rsidRPr="00445E8A" w:rsidRDefault="009C377F" w:rsidP="009C377F">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76A99DCD" w14:textId="77777777" w:rsidR="009C377F" w:rsidRPr="00445E8A" w:rsidRDefault="009C377F" w:rsidP="009C377F">
      <w:r w:rsidRPr="00445E8A">
        <w:t xml:space="preserve">The requirements in this subclause apply for the UE in the normal coverage area of the serving cell served by a satellite access node. The UE </w:t>
      </w:r>
      <w:proofErr w:type="gramStart"/>
      <w:r w:rsidRPr="00445E8A">
        <w:t>is considered to be</w:t>
      </w:r>
      <w:proofErr w:type="gramEnd"/>
      <w:r w:rsidRPr="00445E8A">
        <w:t xml:space="preserv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6417ABDE" w14:textId="77777777" w:rsidR="009C377F" w:rsidRPr="00445E8A" w:rsidRDefault="009C377F" w:rsidP="009C377F">
      <w:pPr>
        <w:rPr>
          <w:rFonts w:cs="v4.2.0"/>
        </w:rPr>
      </w:pPr>
      <w:r w:rsidRPr="00445E8A">
        <w:rPr>
          <w:rFonts w:cs="v4.2.0"/>
        </w:rPr>
        <w:t>The UE shall measure the RSRP and RSRQ level of the serving cell and evaluate the cell selection criterion S defined in [1] for the serving cell at least every DRX cycle.</w:t>
      </w:r>
    </w:p>
    <w:p w14:paraId="7B296126" w14:textId="77777777" w:rsidR="009C377F" w:rsidRPr="00445E8A" w:rsidRDefault="009C377F" w:rsidP="009C377F">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7D80F885" w14:textId="77777777" w:rsidR="009C377F" w:rsidRPr="00445E8A" w:rsidRDefault="009C377F" w:rsidP="009C377F">
      <w:pPr>
        <w:rPr>
          <w:rFonts w:cs="v4.2.0"/>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4.7A.2.1.1-1 </w:t>
      </w:r>
      <w:r w:rsidRPr="00445E8A">
        <w:rPr>
          <w:rFonts w:cs="v4.2.0"/>
        </w:rPr>
        <w:t xml:space="preserve">in </w:t>
      </w:r>
      <w:proofErr w:type="spellStart"/>
      <w:r w:rsidRPr="00445E8A">
        <w:rPr>
          <w:rFonts w:cs="v4.2.0"/>
        </w:rPr>
        <w:t>N</w:t>
      </w:r>
      <w:r w:rsidRPr="00445E8A">
        <w:rPr>
          <w:rFonts w:cs="v4.2.0"/>
          <w:vertAlign w:val="subscript"/>
        </w:rPr>
        <w:t>serv</w:t>
      </w:r>
      <w:proofErr w:type="spellEnd"/>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57CB011F" w14:textId="77777777" w:rsidR="009C377F" w:rsidRPr="00445E8A" w:rsidRDefault="009C377F" w:rsidP="009C377F">
      <w:pPr>
        <w:rPr>
          <w:rFonts w:cs="v4.2.0"/>
        </w:rPr>
      </w:pPr>
      <w:r w:rsidRPr="00445E8A">
        <w:rPr>
          <w:rFonts w:cs="v4.2.0"/>
        </w:rPr>
        <w:lastRenderedPageBreak/>
        <w:t xml:space="preserve">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4.7A.2.1.1-2 </w:t>
      </w:r>
      <w:r w:rsidRPr="00445E8A">
        <w:rPr>
          <w:rFonts w:cs="v4.2.0"/>
        </w:rPr>
        <w:t xml:space="preserve">in </w:t>
      </w:r>
      <w:proofErr w:type="spellStart"/>
      <w:r w:rsidRPr="00445E8A">
        <w:rPr>
          <w:rFonts w:cs="v4.2.0"/>
        </w:rPr>
        <w:t>N</w:t>
      </w:r>
      <w:r w:rsidRPr="00445E8A">
        <w:rPr>
          <w:rFonts w:cs="v4.2.0"/>
          <w:vertAlign w:val="subscript"/>
        </w:rPr>
        <w:t>serv</w:t>
      </w:r>
      <w:proofErr w:type="spellEnd"/>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1F6F760" w14:textId="127BA16D" w:rsidR="009C377F" w:rsidRPr="00445E8A" w:rsidDel="00FB2868" w:rsidRDefault="009C377F" w:rsidP="009C377F">
      <w:pPr>
        <w:rPr>
          <w:del w:id="15" w:author="Santhan T" w:date="2023-04-10T11:06:00Z"/>
          <w:rFonts w:cs="v4.2.0"/>
          <w:i/>
          <w:iCs/>
        </w:rPr>
      </w:pPr>
      <w:del w:id="16" w:author="Santhan T" w:date="2023-04-10T11:06:00Z">
        <w:r w:rsidRPr="00445E8A" w:rsidDel="00FB2868">
          <w:rPr>
            <w:rFonts w:cs="v4.2.0"/>
            <w:i/>
            <w:iCs/>
          </w:rPr>
          <w:delText>Editor’s note: FFS on following:</w:delText>
        </w:r>
      </w:del>
    </w:p>
    <w:p w14:paraId="1A7CF40C" w14:textId="16356BCE" w:rsidR="009C377F" w:rsidRPr="00445E8A" w:rsidRDefault="009C377F" w:rsidP="009C377F">
      <w:pPr>
        <w:rPr>
          <w:rFonts w:cs="v4.2.0"/>
        </w:rPr>
      </w:pPr>
      <w:del w:id="17" w:author="Santhan T" w:date="2023-04-10T11:07:00Z">
        <w:r w:rsidRPr="00445E8A" w:rsidDel="00FB2868">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46AB1F7D" w14:textId="64EE8A2E" w:rsidR="009C377F" w:rsidRPr="00445E8A" w:rsidRDefault="009C377F" w:rsidP="009C377F">
      <w:pPr>
        <w:rPr>
          <w:lang w:eastAsia="ja-JP"/>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configured with DRX cycle </w:t>
      </w:r>
      <w:r w:rsidRPr="00445E8A">
        <w:t xml:space="preserve">≥ [1.28] s </w:t>
      </w:r>
      <w:r w:rsidRPr="00445E8A">
        <w:rPr>
          <w:rFonts w:cs="v4.2.0"/>
        </w:rPr>
        <w:t xml:space="preserve">then </w:t>
      </w:r>
      <w:r w:rsidRPr="00445E8A">
        <w:t xml:space="preserve">the UE shall meet the requirements defined for DRX cycle of [640] </w:t>
      </w:r>
      <w:proofErr w:type="spellStart"/>
      <w:r w:rsidRPr="00445E8A">
        <w:t>ms</w:t>
      </w:r>
      <w:proofErr w:type="spellEnd"/>
      <w:r w:rsidRPr="00445E8A">
        <w:t xml:space="preserve"> in </w:t>
      </w:r>
      <w:r w:rsidRPr="00445E8A">
        <w:rPr>
          <w:rFonts w:cs="v4.2.0"/>
          <w:snapToGrid w:val="0"/>
        </w:rPr>
        <w:t>Table 4.7A.2.1.1-1</w:t>
      </w:r>
      <w:r w:rsidRPr="00445E8A">
        <w:t xml:space="preserve"> </w:t>
      </w:r>
      <w:ins w:id="18" w:author="Santhan T" w:date="2023-04-10T11:07:00Z">
        <w:r w:rsidR="009E7408" w:rsidRPr="00445E8A">
          <w:rPr>
            <w:rFonts w:cs="v4.2.0"/>
            <w:snapToGrid w:val="0"/>
          </w:rPr>
          <w:t>starting from at least [</w:t>
        </w:r>
        <w:r w:rsidR="009E7408">
          <w:rPr>
            <w:rFonts w:cs="v4.2.0"/>
            <w:snapToGrid w:val="0"/>
          </w:rPr>
          <w:t>4</w:t>
        </w:r>
        <w:r w:rsidR="009E7408" w:rsidRPr="00445E8A">
          <w:rPr>
            <w:rFonts w:cs="v4.2.0"/>
            <w:snapToGrid w:val="0"/>
          </w:rPr>
          <w:t xml:space="preserve">] DRX cycles before </w:t>
        </w:r>
        <w:r w:rsidR="009E7408" w:rsidRPr="00445E8A">
          <w:rPr>
            <w:lang w:val="en-US"/>
          </w:rPr>
          <w:t>‘</w:t>
        </w:r>
        <w:r w:rsidR="009E7408" w:rsidRPr="00445E8A">
          <w:rPr>
            <w:i/>
            <w:iCs/>
            <w:lang w:val="en-US"/>
          </w:rPr>
          <w:t>t-Service-r17</w:t>
        </w:r>
        <w:r w:rsidR="009E7408" w:rsidRPr="00445E8A">
          <w:rPr>
            <w:lang w:val="en-US"/>
          </w:rPr>
          <w:t>’</w:t>
        </w:r>
      </w:ins>
      <w:del w:id="19" w:author="Santhan T" w:date="2023-04-10T11:07:00Z">
        <w:r w:rsidRPr="00445E8A" w:rsidDel="006B18AB">
          <w:delText xml:space="preserve">during at least 2 configured DRX cycles immediately after </w:delText>
        </w:r>
        <w:r w:rsidRPr="00445E8A" w:rsidDel="006B18AB">
          <w:rPr>
            <w:i/>
            <w:iCs/>
          </w:rPr>
          <w:delText xml:space="preserve">‘t-ServiceStart-r17’ </w:delText>
        </w:r>
        <w:r w:rsidRPr="00445E8A" w:rsidDel="006B18AB">
          <w:delText>[2]</w:delText>
        </w:r>
      </w:del>
      <w:r w:rsidRPr="00445E8A">
        <w:t>.</w:t>
      </w:r>
    </w:p>
    <w:p w14:paraId="2DE3E1EB" w14:textId="77777777" w:rsidR="009C377F" w:rsidRPr="00445E8A" w:rsidRDefault="009C377F" w:rsidP="009C377F">
      <w:pPr>
        <w:rPr>
          <w:lang w:eastAsia="ja-JP"/>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w:t>
      </w:r>
      <w:proofErr w:type="gramStart"/>
      <w:r w:rsidRPr="00445E8A">
        <w:rPr>
          <w:rFonts w:cs="v4.2.0"/>
        </w:rPr>
        <w:t>cycle</w:t>
      </w:r>
      <w:proofErr w:type="gramEnd"/>
      <w:r w:rsidRPr="00445E8A">
        <w:rPr>
          <w:rFonts w:cs="v4.2.0"/>
        </w:rPr>
        <w:t xml:space="preserve"> then </w:t>
      </w:r>
      <w:r w:rsidRPr="00445E8A">
        <w:t xml:space="preserve">the UE shall meet the requirements defined for </w:t>
      </w:r>
      <w:proofErr w:type="spellStart"/>
      <w:r w:rsidRPr="00445E8A">
        <w:t>eDRX_IDLE</w:t>
      </w:r>
      <w:proofErr w:type="spellEnd"/>
      <w:r w:rsidRPr="00445E8A">
        <w:t xml:space="preserve"> cycle of 5.12 s in </w:t>
      </w:r>
      <w:r w:rsidRPr="00445E8A">
        <w:rPr>
          <w:rFonts w:cs="v4.2.0"/>
          <w:snapToGrid w:val="0"/>
        </w:rPr>
        <w:t>Table 4.7A.2.1.1-2</w:t>
      </w:r>
      <w:r w:rsidRPr="00445E8A">
        <w:t xml:space="preserve"> during 2 </w:t>
      </w:r>
      <w:proofErr w:type="spellStart"/>
      <w:r w:rsidRPr="00445E8A">
        <w:t>eDRX_IDLE</w:t>
      </w:r>
      <w:proofErr w:type="spellEnd"/>
      <w:r w:rsidRPr="00445E8A">
        <w:t xml:space="preserve"> cycles immediately after </w:t>
      </w:r>
      <w:r w:rsidRPr="00445E8A">
        <w:rPr>
          <w:i/>
          <w:iCs/>
        </w:rPr>
        <w:t xml:space="preserve">‘t-ServiceStart-r17’ </w:t>
      </w:r>
      <w:r w:rsidRPr="00445E8A">
        <w:t>[2]</w:t>
      </w:r>
      <w:r w:rsidRPr="00445E8A">
        <w:rPr>
          <w:i/>
          <w:iCs/>
        </w:rPr>
        <w:t xml:space="preserve"> </w:t>
      </w:r>
      <w:r w:rsidRPr="00445E8A">
        <w:t xml:space="preserve">regardless of the configured </w:t>
      </w:r>
      <w:proofErr w:type="spellStart"/>
      <w:r w:rsidRPr="00445E8A">
        <w:t>eDRX_IDLE</w:t>
      </w:r>
      <w:proofErr w:type="spellEnd"/>
      <w:r w:rsidRPr="00445E8A">
        <w:t xml:space="preserve"> cycle.</w:t>
      </w:r>
      <w:del w:id="20" w:author="Santhan T" w:date="2023-04-10T11:08:00Z">
        <w:r w:rsidRPr="00445E8A" w:rsidDel="009B6385">
          <w:delText>]</w:delText>
        </w:r>
      </w:del>
    </w:p>
    <w:p w14:paraId="1A5EB03E" w14:textId="77777777" w:rsidR="009C377F" w:rsidRPr="00445E8A" w:rsidRDefault="009C377F" w:rsidP="009C377F">
      <w:pPr>
        <w:rPr>
          <w:rFonts w:cs="v4.2.0"/>
        </w:rPr>
      </w:pPr>
      <w:r w:rsidRPr="00445E8A">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445E8A">
        <w:rPr>
          <w:rFonts w:cs="v4.2.0"/>
        </w:rPr>
        <w:t>eDRX_IDLE</w:t>
      </w:r>
      <w:proofErr w:type="spellEnd"/>
      <w:r w:rsidRPr="00445E8A">
        <w:rPr>
          <w:rFonts w:cs="v4.2.0"/>
        </w:rPr>
        <w:t xml:space="preserve"> cycle, and T=MAX(10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3D9BF305" w14:textId="51FD932F" w:rsidR="009C377F" w:rsidRPr="00445E8A" w:rsidRDefault="009C377F" w:rsidP="009C377F">
      <w:pPr>
        <w:rPr>
          <w:szCs w:val="24"/>
          <w:lang w:eastAsia="zh-CN"/>
        </w:rPr>
      </w:pPr>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w:t>
      </w:r>
      <w:ins w:id="21" w:author="Santhan T" w:date="2023-04-10T11:08:00Z">
        <w:r w:rsidR="000A6590">
          <w:t xml:space="preserve">shall </w:t>
        </w:r>
      </w:ins>
      <w:del w:id="22" w:author="Santhan T" w:date="2023-04-10T11:08:00Z">
        <w:r w:rsidRPr="00445E8A" w:rsidDel="000A6590">
          <w:delText xml:space="preserve">may delay </w:delText>
        </w:r>
      </w:del>
      <w:ins w:id="23" w:author="Santhan T" w:date="2023-04-10T11:08:00Z">
        <w:r w:rsidR="000A6590">
          <w:t>postpone</w:t>
        </w:r>
        <w:r w:rsidR="000A6590" w:rsidRPr="00445E8A">
          <w:t xml:space="preserve"> </w:t>
        </w:r>
      </w:ins>
      <w:del w:id="24" w:author="Santhan T" w:date="2023-04-10T11:09:00Z">
        <w:r w:rsidRPr="00445E8A" w:rsidDel="000A6590">
          <w:delText xml:space="preserve">or resume </w:delText>
        </w:r>
      </w:del>
      <w:r w:rsidRPr="00445E8A">
        <w:t xml:space="preserve">cell measurements/search till when the UE </w:t>
      </w:r>
      <w:ins w:id="25" w:author="Santhan T" w:date="2023-04-10T11:09:00Z">
        <w:r w:rsidR="009165FC">
          <w:t xml:space="preserve">has acquired the SI of the target cell and the time is after </w:t>
        </w:r>
        <w:r w:rsidR="009165FC">
          <w:rPr>
            <w:i/>
            <w:iCs/>
          </w:rPr>
          <w:t xml:space="preserve">t-ServiceeStart-r17 </w:t>
        </w:r>
        <w:r w:rsidR="009165FC">
          <w:t xml:space="preserve">if the UE supports discontinuous coverage and </w:t>
        </w:r>
        <w:r w:rsidR="009165FC" w:rsidRPr="00DC3467">
          <w:rPr>
            <w:i/>
            <w:iCs/>
          </w:rPr>
          <w:t>SystemInformationBlockType32</w:t>
        </w:r>
        <w:r w:rsidR="009165FC" w:rsidRPr="00DC3467">
          <w:t xml:space="preserve"> has been received in </w:t>
        </w:r>
        <w:r w:rsidR="009165FC" w:rsidRPr="00DC3467">
          <w:rPr>
            <w:rFonts w:eastAsia="SimSun"/>
            <w:szCs w:val="24"/>
            <w:lang w:eastAsia="zh-CN"/>
          </w:rPr>
          <w:t>quasi-Earth fixed scenario</w:t>
        </w:r>
        <w:r w:rsidR="009165FC">
          <w:rPr>
            <w:rFonts w:eastAsia="SimSun"/>
            <w:szCs w:val="24"/>
            <w:lang w:eastAsia="zh-CN"/>
          </w:rPr>
          <w:t>.</w:t>
        </w:r>
      </w:ins>
      <w:del w:id="26" w:author="Santhan T" w:date="2023-04-10T11:09:00Z">
        <w:r w:rsidRPr="00445E8A" w:rsidDel="009165FC">
          <w:delText xml:space="preserve">is in coverage. </w:delText>
        </w:r>
        <w:r w:rsidRPr="00445E8A" w:rsidDel="009165FC">
          <w:rPr>
            <w:i/>
            <w:iCs/>
          </w:rPr>
          <w:delText>Editor’s note:</w:delText>
        </w:r>
        <w:r w:rsidRPr="00445E8A" w:rsidDel="009165FC">
          <w:delText xml:space="preserve"> Definition of in coverage is FFS.</w:delText>
        </w:r>
      </w:del>
      <w:r w:rsidRPr="00445E8A">
        <w:t xml:space="preserve"> </w:t>
      </w:r>
    </w:p>
    <w:p w14:paraId="22C6DF02" w14:textId="77777777" w:rsidR="009C377F" w:rsidRPr="00445E8A" w:rsidRDefault="009C377F" w:rsidP="009C377F">
      <w:pPr>
        <w:rPr>
          <w:rFonts w:cs="v4.2.0"/>
        </w:rPr>
      </w:pPr>
    </w:p>
    <w:p w14:paraId="4266218C" w14:textId="77777777" w:rsidR="009C377F" w:rsidRPr="00F73432" w:rsidRDefault="009C377F" w:rsidP="009C377F">
      <w:pPr>
        <w:pStyle w:val="TH"/>
      </w:pPr>
      <w:r w:rsidRPr="00445E8A">
        <w:rPr>
          <w:rFonts w:cs="v4.2.0"/>
          <w:snapToGrid w:val="0"/>
        </w:rPr>
        <w:t xml:space="preserve">Table 4.7A.2.1.1-1: </w:t>
      </w:r>
      <w:proofErr w:type="spellStart"/>
      <w:r w:rsidRPr="00445E8A">
        <w:rPr>
          <w:rFonts w:cs="v4.2.0"/>
        </w:rPr>
        <w:t>N</w:t>
      </w:r>
      <w:r w:rsidRPr="00445E8A">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C377F" w:rsidRPr="00445E8A" w14:paraId="2042CDBD"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321DF2F" w14:textId="77777777" w:rsidR="009C377F" w:rsidRPr="00445E8A" w:rsidRDefault="009C377F" w:rsidP="001F0D66">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57BFA6C" w14:textId="77777777" w:rsidR="009C377F" w:rsidRPr="00445E8A" w:rsidRDefault="009C377F" w:rsidP="001F0D66">
            <w:pPr>
              <w:pStyle w:val="TAH"/>
              <w:rPr>
                <w:rFonts w:cs="Arial"/>
                <w:snapToGrid w:val="0"/>
              </w:rPr>
            </w:pPr>
            <w:proofErr w:type="spellStart"/>
            <w:r w:rsidRPr="00445E8A">
              <w:rPr>
                <w:rFonts w:cs="v4.2.0"/>
              </w:rPr>
              <w:t>N</w:t>
            </w:r>
            <w:r w:rsidRPr="00445E8A">
              <w:rPr>
                <w:rFonts w:cs="v4.2.0"/>
                <w:vertAlign w:val="subscript"/>
              </w:rPr>
              <w:t>serv</w:t>
            </w:r>
            <w:proofErr w:type="spellEnd"/>
            <w:r w:rsidRPr="00445E8A">
              <w:rPr>
                <w:rFonts w:cs="v4.2.0"/>
                <w:vertAlign w:val="subscript"/>
              </w:rPr>
              <w:t xml:space="preserve"> </w:t>
            </w:r>
            <w:r w:rsidRPr="00445E8A">
              <w:rPr>
                <w:rFonts w:cs="v4.2.0"/>
              </w:rPr>
              <w:t>[number of DRX cycles]</w:t>
            </w:r>
          </w:p>
        </w:tc>
      </w:tr>
      <w:tr w:rsidR="009C377F" w:rsidRPr="00445E8A" w14:paraId="5C3B96E1"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DDB9098" w14:textId="77777777" w:rsidR="009C377F" w:rsidRPr="00445E8A" w:rsidRDefault="009C377F" w:rsidP="001F0D66">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2B46F541" w14:textId="77777777" w:rsidR="009C377F" w:rsidRPr="00445E8A" w:rsidRDefault="009C377F" w:rsidP="001F0D66">
            <w:pPr>
              <w:pStyle w:val="TAC"/>
              <w:rPr>
                <w:rFonts w:cs="Arial"/>
                <w:snapToGrid w:val="0"/>
              </w:rPr>
            </w:pPr>
            <w:r w:rsidRPr="00445E8A">
              <w:rPr>
                <w:rFonts w:cs="Arial"/>
              </w:rPr>
              <w:t>4</w:t>
            </w:r>
          </w:p>
        </w:tc>
      </w:tr>
      <w:tr w:rsidR="009C377F" w:rsidRPr="00445E8A" w14:paraId="04CB419D"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5180E87" w14:textId="77777777" w:rsidR="009C377F" w:rsidRPr="00445E8A" w:rsidRDefault="009C377F" w:rsidP="001F0D66">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36F23440" w14:textId="77777777" w:rsidR="009C377F" w:rsidRPr="00445E8A" w:rsidRDefault="009C377F" w:rsidP="001F0D66">
            <w:pPr>
              <w:pStyle w:val="TAC"/>
              <w:rPr>
                <w:rFonts w:cs="Arial"/>
                <w:snapToGrid w:val="0"/>
              </w:rPr>
            </w:pPr>
            <w:r w:rsidRPr="00445E8A">
              <w:rPr>
                <w:rFonts w:cs="Arial"/>
              </w:rPr>
              <w:t>4</w:t>
            </w:r>
          </w:p>
        </w:tc>
      </w:tr>
      <w:tr w:rsidR="009C377F" w:rsidRPr="00445E8A" w14:paraId="25136855"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A0C6A8" w14:textId="77777777" w:rsidR="009C377F" w:rsidRPr="00445E8A" w:rsidRDefault="009C377F" w:rsidP="001F0D66">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26F1CB5D" w14:textId="77777777" w:rsidR="009C377F" w:rsidRPr="00445E8A" w:rsidRDefault="009C377F" w:rsidP="001F0D66">
            <w:pPr>
              <w:pStyle w:val="TAC"/>
              <w:rPr>
                <w:rFonts w:cs="Arial"/>
                <w:snapToGrid w:val="0"/>
              </w:rPr>
            </w:pPr>
            <w:r w:rsidRPr="00445E8A">
              <w:rPr>
                <w:rFonts w:cs="Arial"/>
              </w:rPr>
              <w:t>2</w:t>
            </w:r>
          </w:p>
        </w:tc>
      </w:tr>
      <w:tr w:rsidR="009C377F" w:rsidRPr="00445E8A" w14:paraId="60B0DF7B"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4964B89" w14:textId="77777777" w:rsidR="009C377F" w:rsidRPr="00445E8A" w:rsidRDefault="009C377F" w:rsidP="001F0D66">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44DCABA0" w14:textId="77777777" w:rsidR="009C377F" w:rsidRPr="00445E8A" w:rsidRDefault="009C377F" w:rsidP="001F0D66">
            <w:pPr>
              <w:pStyle w:val="TAC"/>
              <w:rPr>
                <w:rFonts w:cs="Arial"/>
                <w:snapToGrid w:val="0"/>
              </w:rPr>
            </w:pPr>
            <w:r w:rsidRPr="00445E8A">
              <w:rPr>
                <w:rFonts w:cs="Arial"/>
              </w:rPr>
              <w:t>2</w:t>
            </w:r>
          </w:p>
        </w:tc>
      </w:tr>
    </w:tbl>
    <w:p w14:paraId="7C7A6106" w14:textId="77777777" w:rsidR="009C377F" w:rsidRPr="00445E8A" w:rsidRDefault="009C377F" w:rsidP="009C377F"/>
    <w:p w14:paraId="7DE9203B" w14:textId="77777777" w:rsidR="009C377F" w:rsidRPr="00445E8A" w:rsidRDefault="009C377F" w:rsidP="009C377F">
      <w:pPr>
        <w:pStyle w:val="TH"/>
      </w:pPr>
      <w:r w:rsidRPr="00445E8A">
        <w:rPr>
          <w:rFonts w:cs="v4.2.0"/>
          <w:snapToGrid w:val="0"/>
        </w:rPr>
        <w:t xml:space="preserve">Table 4.7A.2.1.1-2: </w:t>
      </w:r>
      <w:proofErr w:type="spellStart"/>
      <w:r w:rsidRPr="00445E8A">
        <w:rPr>
          <w:rFonts w:cs="v4.2.0"/>
        </w:rPr>
        <w:t>N</w:t>
      </w:r>
      <w:r w:rsidRPr="00445E8A">
        <w:rPr>
          <w:rFonts w:cs="v4.2.0"/>
          <w:vertAlign w:val="subscript"/>
        </w:rPr>
        <w:t>serv</w:t>
      </w:r>
      <w:proofErr w:type="spellEnd"/>
      <w:r w:rsidRPr="00445E8A">
        <w:rPr>
          <w:rFonts w:cs="v4.2.0"/>
          <w:vertAlign w:val="superscript"/>
        </w:rPr>
        <w:t xml:space="preserve"> </w:t>
      </w:r>
      <w:r w:rsidRPr="00445E8A">
        <w:rPr>
          <w:rFonts w:cs="v4.2.0"/>
        </w:rPr>
        <w:t xml:space="preserve">for UE configured with </w:t>
      </w:r>
      <w:proofErr w:type="spellStart"/>
      <w:r w:rsidRPr="00445E8A">
        <w:rPr>
          <w:rFonts w:cs="v4.2.0"/>
        </w:rPr>
        <w:t>eDRX_IDLE</w:t>
      </w:r>
      <w:proofErr w:type="spellEnd"/>
      <w:r w:rsidRPr="00445E8A">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9C377F" w:rsidRPr="00445E8A" w14:paraId="2A364620" w14:textId="77777777" w:rsidTr="001F0D66">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3867DC7" w14:textId="77777777" w:rsidR="009C377F" w:rsidRPr="00445E8A" w:rsidRDefault="009C377F" w:rsidP="001F0D66">
            <w:pPr>
              <w:pStyle w:val="TAH"/>
              <w:rPr>
                <w:rFonts w:cs="v4.2.0"/>
              </w:rPr>
            </w:pPr>
            <w:proofErr w:type="spellStart"/>
            <w:r w:rsidRPr="00445E8A">
              <w:rPr>
                <w:rFonts w:cs="v4.2.0"/>
              </w:rPr>
              <w:t>eDRX_IDLE</w:t>
            </w:r>
            <w:proofErr w:type="spellEnd"/>
            <w:r w:rsidRPr="00445E8A">
              <w:rPr>
                <w:rFonts w:cs="v4.2.0"/>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09942F5C" w14:textId="77777777" w:rsidR="009C377F" w:rsidRPr="00445E8A" w:rsidRDefault="009C377F" w:rsidP="001F0D66">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4E99DD6" w14:textId="77777777" w:rsidR="009C377F" w:rsidRPr="00445E8A" w:rsidRDefault="009C377F" w:rsidP="001F0D66">
            <w:pPr>
              <w:pStyle w:val="TAH"/>
              <w:rPr>
                <w:rFonts w:cs="Arial"/>
                <w:snapToGrid w:val="0"/>
              </w:rPr>
            </w:pPr>
            <w:r w:rsidRPr="00445E8A">
              <w:rPr>
                <w:rFonts w:cs="v4.2.0"/>
              </w:rPr>
              <w:t>PTW length [s]</w:t>
            </w:r>
            <w:r w:rsidRPr="00445E8A">
              <w:rPr>
                <w:rFonts w:cs="v4.2.0"/>
                <w:lang w:eastAsia="zh-CN"/>
              </w:rPr>
              <w:t xml:space="preserve"> (</w:t>
            </w:r>
            <w:r w:rsidRPr="00445E8A">
              <w:rPr>
                <w:rFonts w:cs="Arial"/>
                <w:bCs/>
                <w:iCs/>
                <w:lang w:eastAsia="ja-JP"/>
              </w:rPr>
              <w:t>number of 1.28s periods</w:t>
            </w:r>
            <w:r w:rsidRPr="00445E8A">
              <w:rPr>
                <w:rFonts w:cs="v4.2.0"/>
                <w:lang w:eastAsia="zh-CN"/>
              </w:rPr>
              <w:t>)</w:t>
            </w:r>
          </w:p>
        </w:tc>
        <w:tc>
          <w:tcPr>
            <w:tcW w:w="1083" w:type="pct"/>
            <w:tcBorders>
              <w:top w:val="single" w:sz="4" w:space="0" w:color="auto"/>
              <w:left w:val="single" w:sz="4" w:space="0" w:color="auto"/>
              <w:bottom w:val="single" w:sz="4" w:space="0" w:color="auto"/>
              <w:right w:val="single" w:sz="4" w:space="0" w:color="auto"/>
            </w:tcBorders>
            <w:hideMark/>
          </w:tcPr>
          <w:p w14:paraId="6158E42C" w14:textId="77777777" w:rsidR="009C377F" w:rsidRPr="00445E8A" w:rsidRDefault="009C377F" w:rsidP="001F0D66">
            <w:pPr>
              <w:pStyle w:val="TAH"/>
              <w:rPr>
                <w:rFonts w:cs="Arial"/>
                <w:snapToGrid w:val="0"/>
              </w:rPr>
            </w:pPr>
            <w:proofErr w:type="spellStart"/>
            <w:r w:rsidRPr="00445E8A">
              <w:rPr>
                <w:rFonts w:cs="v4.2.0"/>
              </w:rPr>
              <w:t>N</w:t>
            </w:r>
            <w:r w:rsidRPr="00445E8A">
              <w:rPr>
                <w:rFonts w:cs="v4.2.0"/>
                <w:vertAlign w:val="subscript"/>
              </w:rPr>
              <w:t>serv</w:t>
            </w:r>
            <w:proofErr w:type="spellEnd"/>
            <w:r w:rsidRPr="00445E8A">
              <w:rPr>
                <w:rFonts w:cs="v4.2.0"/>
                <w:vertAlign w:val="subscript"/>
              </w:rPr>
              <w:t xml:space="preserve"> </w:t>
            </w:r>
            <w:r w:rsidRPr="00445E8A">
              <w:rPr>
                <w:rFonts w:cs="v4.2.0"/>
              </w:rPr>
              <w:t xml:space="preserve">[number of DRX or </w:t>
            </w:r>
            <w:proofErr w:type="spellStart"/>
            <w:r w:rsidRPr="00445E8A">
              <w:rPr>
                <w:rFonts w:cs="v4.2.0"/>
              </w:rPr>
              <w:t>eDRX</w:t>
            </w:r>
            <w:proofErr w:type="spellEnd"/>
            <w:r w:rsidRPr="00445E8A">
              <w:rPr>
                <w:rFonts w:cs="v4.2.0"/>
              </w:rPr>
              <w:t xml:space="preserve"> cycles</w:t>
            </w:r>
            <w:r w:rsidRPr="00445E8A">
              <w:rPr>
                <w:rFonts w:cs="Arial"/>
                <w:vertAlign w:val="superscript"/>
                <w:lang w:eastAsia="zh-CN"/>
              </w:rPr>
              <w:t xml:space="preserve"> Note 3</w:t>
            </w:r>
            <w:r w:rsidRPr="00445E8A">
              <w:rPr>
                <w:rFonts w:cs="v4.2.0"/>
              </w:rPr>
              <w:t>]</w:t>
            </w:r>
          </w:p>
        </w:tc>
      </w:tr>
      <w:tr w:rsidR="009C377F" w:rsidRPr="00445E8A" w14:paraId="652DE2BB" w14:textId="77777777" w:rsidTr="001F0D66">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7F2D00CE" w14:textId="77777777" w:rsidR="009C377F" w:rsidRPr="00445E8A" w:rsidRDefault="009C377F" w:rsidP="001F0D66">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7C84CE1A" w14:textId="77777777" w:rsidR="009C377F" w:rsidRPr="00445E8A" w:rsidRDefault="009C377F" w:rsidP="001F0D66">
            <w:pPr>
              <w:pStyle w:val="TAC"/>
              <w:rPr>
                <w:rFonts w:cs="Arial"/>
              </w:rPr>
            </w:pPr>
            <w:r w:rsidRPr="00445E8A">
              <w:rPr>
                <w:rFonts w:cs="Arial"/>
                <w:lang w:eastAsia="zh-CN"/>
              </w:rPr>
              <w:t>N/A</w:t>
            </w:r>
          </w:p>
        </w:tc>
        <w:tc>
          <w:tcPr>
            <w:tcW w:w="923" w:type="pct"/>
            <w:tcBorders>
              <w:top w:val="single" w:sz="4" w:space="0" w:color="auto"/>
              <w:left w:val="single" w:sz="4" w:space="0" w:color="auto"/>
              <w:bottom w:val="single" w:sz="4" w:space="0" w:color="auto"/>
              <w:right w:val="single" w:sz="4" w:space="0" w:color="auto"/>
            </w:tcBorders>
            <w:hideMark/>
          </w:tcPr>
          <w:p w14:paraId="0DE3B19C" w14:textId="77777777" w:rsidR="009C377F" w:rsidRPr="00445E8A" w:rsidRDefault="009C377F" w:rsidP="001F0D66">
            <w:pPr>
              <w:pStyle w:val="TAC"/>
              <w:rPr>
                <w:rFonts w:cs="Arial"/>
                <w:snapToGrid w:val="0"/>
              </w:rPr>
            </w:pPr>
            <w:r w:rsidRPr="00445E8A">
              <w:rPr>
                <w:rFonts w:cs="Arial"/>
                <w:snapToGrid w:val="0"/>
                <w:lang w:eastAsia="zh-CN"/>
              </w:rPr>
              <w:t>N/A</w:t>
            </w:r>
          </w:p>
        </w:tc>
        <w:tc>
          <w:tcPr>
            <w:tcW w:w="1083" w:type="pct"/>
            <w:tcBorders>
              <w:top w:val="single" w:sz="4" w:space="0" w:color="auto"/>
              <w:left w:val="single" w:sz="4" w:space="0" w:color="auto"/>
              <w:bottom w:val="single" w:sz="4" w:space="0" w:color="auto"/>
              <w:right w:val="single" w:sz="4" w:space="0" w:color="auto"/>
            </w:tcBorders>
            <w:hideMark/>
          </w:tcPr>
          <w:p w14:paraId="73217261" w14:textId="77777777" w:rsidR="009C377F" w:rsidRPr="00445E8A" w:rsidRDefault="009C377F" w:rsidP="001F0D66">
            <w:pPr>
              <w:pStyle w:val="TAC"/>
              <w:rPr>
                <w:rFonts w:cs="Arial"/>
                <w:snapToGrid w:val="0"/>
              </w:rPr>
            </w:pPr>
            <w:r w:rsidRPr="00445E8A">
              <w:rPr>
                <w:rFonts w:cs="Arial"/>
                <w:snapToGrid w:val="0"/>
                <w:lang w:eastAsia="zh-CN"/>
              </w:rPr>
              <w:t>2</w:t>
            </w:r>
          </w:p>
        </w:tc>
      </w:tr>
      <w:tr w:rsidR="009C377F" w:rsidRPr="00445E8A" w14:paraId="5E69E85A" w14:textId="77777777" w:rsidTr="001F0D66">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2C600490" w14:textId="77777777" w:rsidR="009C377F" w:rsidRPr="00445E8A" w:rsidRDefault="009C377F" w:rsidP="001F0D66">
            <w:pPr>
              <w:pStyle w:val="TAC"/>
              <w:rPr>
                <w:rFonts w:cs="Arial"/>
              </w:rPr>
            </w:pPr>
            <w:r w:rsidRPr="00445E8A">
              <w:rPr>
                <w:rFonts w:cs="Arial"/>
              </w:rPr>
              <w:t xml:space="preserve">10.24 ≤ </w:t>
            </w:r>
            <w:proofErr w:type="spellStart"/>
            <w:r w:rsidRPr="00445E8A">
              <w:rPr>
                <w:rFonts w:cs="Arial"/>
              </w:rPr>
              <w:t>eDRX_IDLE</w:t>
            </w:r>
            <w:proofErr w:type="spellEnd"/>
            <w:r w:rsidRPr="00445E8A">
              <w:rPr>
                <w:rFonts w:cs="Arial"/>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7A9BDFFA" w14:textId="77777777" w:rsidR="009C377F" w:rsidRPr="00445E8A" w:rsidRDefault="009C377F" w:rsidP="001F0D66">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48EC6797" w14:textId="77777777" w:rsidR="009C377F" w:rsidRPr="00445E8A" w:rsidRDefault="009C377F" w:rsidP="001F0D66">
            <w:pPr>
              <w:pStyle w:val="TAC"/>
              <w:rPr>
                <w:rFonts w:cs="Arial"/>
                <w:snapToGrid w:val="0"/>
              </w:rPr>
            </w:pPr>
            <w:r w:rsidRPr="00445E8A">
              <w:rPr>
                <w:rFonts w:cs="Arial"/>
                <w:snapToGrid w:val="0"/>
              </w:rPr>
              <w:t>≥1</w:t>
            </w:r>
            <w:r w:rsidRPr="00445E8A">
              <w:rPr>
                <w:rFonts w:cs="Arial"/>
                <w:snapToGrid w:val="0"/>
                <w:lang w:eastAsia="zh-CN"/>
              </w:rPr>
              <w:t>.28 (1)</w:t>
            </w:r>
          </w:p>
        </w:tc>
        <w:tc>
          <w:tcPr>
            <w:tcW w:w="1083" w:type="pct"/>
            <w:tcBorders>
              <w:top w:val="single" w:sz="4" w:space="0" w:color="auto"/>
              <w:left w:val="single" w:sz="4" w:space="0" w:color="auto"/>
              <w:bottom w:val="single" w:sz="4" w:space="0" w:color="auto"/>
              <w:right w:val="single" w:sz="4" w:space="0" w:color="auto"/>
            </w:tcBorders>
            <w:hideMark/>
          </w:tcPr>
          <w:p w14:paraId="304EE9BE" w14:textId="77777777" w:rsidR="009C377F" w:rsidRPr="00445E8A" w:rsidRDefault="009C377F" w:rsidP="001F0D66">
            <w:pPr>
              <w:pStyle w:val="TAC"/>
              <w:rPr>
                <w:rFonts w:cs="Arial"/>
                <w:snapToGrid w:val="0"/>
              </w:rPr>
            </w:pPr>
            <w:r w:rsidRPr="00445E8A">
              <w:rPr>
                <w:rFonts w:cs="Arial"/>
                <w:snapToGrid w:val="0"/>
              </w:rPr>
              <w:t>2</w:t>
            </w:r>
          </w:p>
        </w:tc>
      </w:tr>
      <w:tr w:rsidR="009C377F" w:rsidRPr="00445E8A" w14:paraId="22029EF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3A5BB" w14:textId="77777777" w:rsidR="009C377F" w:rsidRPr="00445E8A" w:rsidRDefault="009C377F" w:rsidP="001F0D66">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46F9B307" w14:textId="77777777" w:rsidR="009C377F" w:rsidRPr="00445E8A" w:rsidRDefault="009C377F" w:rsidP="001F0D66">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7455E0F1" w14:textId="77777777" w:rsidR="009C377F" w:rsidRPr="00445E8A" w:rsidRDefault="009C377F" w:rsidP="001F0D66">
            <w:pPr>
              <w:pStyle w:val="TAC"/>
              <w:rPr>
                <w:rFonts w:cs="Arial"/>
                <w:snapToGrid w:val="0"/>
              </w:rPr>
            </w:pPr>
            <w:r w:rsidRPr="00445E8A">
              <w:rPr>
                <w:rFonts w:cs="Arial"/>
                <w:snapToGrid w:val="0"/>
                <w:lang w:eastAsia="ja-JP"/>
              </w:rPr>
              <w:t>≥</w:t>
            </w:r>
            <w:r w:rsidRPr="00445E8A">
              <w:rPr>
                <w:rFonts w:cs="Arial"/>
                <w:snapToGrid w:val="0"/>
                <w:lang w:eastAsia="zh-CN"/>
              </w:rPr>
              <w:t>1.</w:t>
            </w:r>
            <w:r w:rsidRPr="00445E8A">
              <w:rPr>
                <w:rFonts w:cs="Arial"/>
                <w:snapToGrid w:val="0"/>
                <w:lang w:eastAsia="ja-JP"/>
              </w:rPr>
              <w:t>2</w:t>
            </w:r>
            <w:r w:rsidRPr="00445E8A">
              <w:rPr>
                <w:rFonts w:cs="Arial"/>
                <w:snapToGrid w:val="0"/>
                <w:lang w:eastAsia="zh-CN"/>
              </w:rPr>
              <w:t>8 (1)</w:t>
            </w:r>
          </w:p>
        </w:tc>
        <w:tc>
          <w:tcPr>
            <w:tcW w:w="1083" w:type="pct"/>
            <w:tcBorders>
              <w:top w:val="single" w:sz="4" w:space="0" w:color="auto"/>
              <w:left w:val="single" w:sz="4" w:space="0" w:color="auto"/>
              <w:bottom w:val="single" w:sz="4" w:space="0" w:color="auto"/>
              <w:right w:val="single" w:sz="4" w:space="0" w:color="auto"/>
            </w:tcBorders>
            <w:hideMark/>
          </w:tcPr>
          <w:p w14:paraId="1DA36FBE" w14:textId="77777777" w:rsidR="009C377F" w:rsidRPr="00445E8A" w:rsidRDefault="009C377F" w:rsidP="001F0D66">
            <w:pPr>
              <w:pStyle w:val="TAC"/>
              <w:rPr>
                <w:rFonts w:cs="Arial"/>
                <w:snapToGrid w:val="0"/>
              </w:rPr>
            </w:pPr>
            <w:r w:rsidRPr="00445E8A">
              <w:rPr>
                <w:rFonts w:cs="Arial"/>
                <w:snapToGrid w:val="0"/>
              </w:rPr>
              <w:t>2</w:t>
            </w:r>
          </w:p>
        </w:tc>
      </w:tr>
      <w:tr w:rsidR="009C377F" w:rsidRPr="00445E8A" w14:paraId="2013C34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6CDB" w14:textId="77777777" w:rsidR="009C377F" w:rsidRPr="00445E8A" w:rsidRDefault="009C377F" w:rsidP="001F0D66">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DF1E273" w14:textId="77777777" w:rsidR="009C377F" w:rsidRPr="00445E8A" w:rsidRDefault="009C377F" w:rsidP="001F0D66">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73894E42" w14:textId="77777777" w:rsidR="009C377F" w:rsidRPr="00445E8A" w:rsidRDefault="009C377F" w:rsidP="001F0D66">
            <w:pPr>
              <w:pStyle w:val="TAC"/>
              <w:rPr>
                <w:rFonts w:cs="Arial"/>
                <w:snapToGrid w:val="0"/>
              </w:rPr>
            </w:pPr>
            <w:r w:rsidRPr="00445E8A">
              <w:rPr>
                <w:rFonts w:cs="Arial"/>
                <w:snapToGrid w:val="0"/>
                <w:lang w:eastAsia="ja-JP"/>
              </w:rPr>
              <w:t>≥</w:t>
            </w:r>
            <w:r w:rsidRPr="00445E8A">
              <w:rPr>
                <w:rFonts w:cs="Arial"/>
                <w:snapToGrid w:val="0"/>
                <w:lang w:eastAsia="zh-CN"/>
              </w:rPr>
              <w:t>2.56 (2)</w:t>
            </w:r>
          </w:p>
        </w:tc>
        <w:tc>
          <w:tcPr>
            <w:tcW w:w="1083" w:type="pct"/>
            <w:tcBorders>
              <w:top w:val="single" w:sz="4" w:space="0" w:color="auto"/>
              <w:left w:val="single" w:sz="4" w:space="0" w:color="auto"/>
              <w:bottom w:val="single" w:sz="4" w:space="0" w:color="auto"/>
              <w:right w:val="single" w:sz="4" w:space="0" w:color="auto"/>
            </w:tcBorders>
            <w:hideMark/>
          </w:tcPr>
          <w:p w14:paraId="758C3D2C" w14:textId="77777777" w:rsidR="009C377F" w:rsidRPr="00445E8A" w:rsidRDefault="009C377F" w:rsidP="001F0D66">
            <w:pPr>
              <w:pStyle w:val="TAC"/>
              <w:rPr>
                <w:rFonts w:cs="Arial"/>
                <w:snapToGrid w:val="0"/>
              </w:rPr>
            </w:pPr>
            <w:r w:rsidRPr="00445E8A">
              <w:rPr>
                <w:rFonts w:cs="Arial"/>
              </w:rPr>
              <w:t>2</w:t>
            </w:r>
          </w:p>
        </w:tc>
      </w:tr>
      <w:tr w:rsidR="009C377F" w:rsidRPr="00445E8A" w14:paraId="01F53732"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9C90" w14:textId="77777777" w:rsidR="009C377F" w:rsidRPr="00445E8A" w:rsidRDefault="009C377F" w:rsidP="001F0D66">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D7E205F" w14:textId="77777777" w:rsidR="009C377F" w:rsidRPr="00445E8A" w:rsidRDefault="009C377F" w:rsidP="001F0D66">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AACB11B" w14:textId="77777777" w:rsidR="009C377F" w:rsidRPr="00445E8A" w:rsidRDefault="009C377F" w:rsidP="001F0D66">
            <w:pPr>
              <w:pStyle w:val="TAC"/>
              <w:rPr>
                <w:rFonts w:cs="Arial"/>
                <w:snapToGrid w:val="0"/>
              </w:rPr>
            </w:pPr>
            <w:r w:rsidRPr="00445E8A">
              <w:rPr>
                <w:rFonts w:cs="Arial"/>
                <w:snapToGrid w:val="0"/>
                <w:lang w:eastAsia="ja-JP"/>
              </w:rPr>
              <w:t>≥</w:t>
            </w:r>
            <w:r w:rsidRPr="00445E8A">
              <w:rPr>
                <w:rFonts w:cs="Arial"/>
                <w:snapToGrid w:val="0"/>
                <w:lang w:eastAsia="zh-CN"/>
              </w:rPr>
              <w:t>5.12 (4)</w:t>
            </w:r>
          </w:p>
        </w:tc>
        <w:tc>
          <w:tcPr>
            <w:tcW w:w="1083" w:type="pct"/>
            <w:tcBorders>
              <w:top w:val="single" w:sz="4" w:space="0" w:color="auto"/>
              <w:left w:val="single" w:sz="4" w:space="0" w:color="auto"/>
              <w:bottom w:val="single" w:sz="4" w:space="0" w:color="auto"/>
              <w:right w:val="single" w:sz="4" w:space="0" w:color="auto"/>
            </w:tcBorders>
            <w:hideMark/>
          </w:tcPr>
          <w:p w14:paraId="3E13356C" w14:textId="77777777" w:rsidR="009C377F" w:rsidRPr="00445E8A" w:rsidRDefault="009C377F" w:rsidP="001F0D66">
            <w:pPr>
              <w:pStyle w:val="TAC"/>
              <w:rPr>
                <w:rFonts w:cs="Arial"/>
                <w:snapToGrid w:val="0"/>
              </w:rPr>
            </w:pPr>
            <w:r w:rsidRPr="00445E8A">
              <w:rPr>
                <w:rFonts w:cs="Arial"/>
              </w:rPr>
              <w:t>2</w:t>
            </w:r>
          </w:p>
        </w:tc>
      </w:tr>
      <w:tr w:rsidR="009C377F" w:rsidRPr="00445E8A" w14:paraId="7B61E484" w14:textId="77777777" w:rsidTr="001F0D6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532D2A" w14:textId="77777777" w:rsidR="009C377F" w:rsidRPr="00445E8A" w:rsidRDefault="009C377F" w:rsidP="001F0D66">
            <w:pPr>
              <w:pStyle w:val="TAN"/>
            </w:pPr>
            <w:r w:rsidRPr="00445E8A">
              <w:t>N</w:t>
            </w:r>
            <w:r>
              <w:t>ote</w:t>
            </w:r>
            <w:r w:rsidRPr="00445E8A">
              <w:t xml:space="preserve"> 1:</w:t>
            </w:r>
            <w:r w:rsidRPr="00445E8A">
              <w:rPr>
                <w:lang w:eastAsia="zh-CN"/>
              </w:rPr>
              <w:tab/>
            </w:r>
            <w:r w:rsidRPr="00445E8A">
              <w:t>The number of DRX cycles in this table is given for the DRX cycles within PTWs.</w:t>
            </w:r>
          </w:p>
          <w:p w14:paraId="0CF8805A" w14:textId="77777777" w:rsidR="009C377F" w:rsidRPr="00445E8A" w:rsidRDefault="009C377F" w:rsidP="001F0D66">
            <w:pPr>
              <w:pStyle w:val="TAN"/>
            </w:pPr>
            <w:r w:rsidRPr="00445E8A">
              <w:t>N</w:t>
            </w:r>
            <w:r>
              <w:t>ote</w:t>
            </w:r>
            <w:r w:rsidRPr="00445E8A">
              <w:t xml:space="preserve"> 2:</w:t>
            </w:r>
            <w:r w:rsidRPr="00445E8A">
              <w:rPr>
                <w:lang w:eastAsia="zh-CN"/>
              </w:rPr>
              <w:tab/>
            </w:r>
            <w:r w:rsidRPr="00445E8A">
              <w:t xml:space="preserve">The </w:t>
            </w:r>
            <w:proofErr w:type="spellStart"/>
            <w:r w:rsidRPr="00445E8A">
              <w:t>eDRX_IDLE</w:t>
            </w:r>
            <w:proofErr w:type="spellEnd"/>
            <w:r w:rsidRPr="00445E8A">
              <w:t xml:space="preserve"> cycle lengths are as specified in Section 10.5.5.32 of TS 24.008 [34].</w:t>
            </w:r>
          </w:p>
          <w:p w14:paraId="3460A9E1" w14:textId="77777777" w:rsidR="009C377F" w:rsidRPr="00445E8A" w:rsidRDefault="009C377F" w:rsidP="001F0D66">
            <w:pPr>
              <w:pStyle w:val="TAN"/>
            </w:pPr>
            <w:r w:rsidRPr="00445E8A">
              <w:t>N</w:t>
            </w:r>
            <w:r>
              <w:t>ote</w:t>
            </w:r>
            <w:r w:rsidRPr="00445E8A">
              <w:t xml:space="preserve"> 3:</w:t>
            </w:r>
            <w:r w:rsidRPr="00445E8A">
              <w:rPr>
                <w:lang w:eastAsia="zh-CN"/>
              </w:rPr>
              <w:tab/>
            </w:r>
            <w:r w:rsidRPr="00445E8A">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75889C9A" w14:textId="77777777" w:rsidR="009C377F" w:rsidRPr="00445E8A" w:rsidRDefault="009C377F" w:rsidP="009C377F"/>
    <w:p w14:paraId="14ECBB81"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w:t>
      </w:r>
      <w:r w:rsidRPr="00445E8A">
        <w:lastRenderedPageBreak/>
        <w:t xml:space="preserve">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445E8A">
        <w:t>has to</w:t>
      </w:r>
      <w:proofErr w:type="gramEnd"/>
      <w:r w:rsidRPr="00445E8A">
        <w:t xml:space="preserve"> meet the requirement corresponding to the second state.</w:t>
      </w:r>
    </w:p>
    <w:p w14:paraId="58E20B92" w14:textId="77777777" w:rsidR="009C377F" w:rsidRPr="00445E8A" w:rsidRDefault="009C377F" w:rsidP="009C377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72E2B35B" w14:textId="77777777" w:rsidR="009C377F" w:rsidRPr="00445E8A" w:rsidRDefault="009C377F" w:rsidP="009C377F">
      <w:pPr>
        <w:pStyle w:val="B10"/>
      </w:pPr>
      <w:r w:rsidRPr="00445E8A">
        <w:t>-</w:t>
      </w:r>
      <w:r w:rsidRPr="00445E8A">
        <w:tab/>
        <w:t xml:space="preserve">Serving cell RSS are available within the paging MPDCCH narrowband for </w:t>
      </w:r>
      <w:proofErr w:type="spellStart"/>
      <w:r w:rsidRPr="00445E8A">
        <w:t>N</w:t>
      </w:r>
      <w:r w:rsidRPr="00445E8A">
        <w:rPr>
          <w:vertAlign w:val="subscript"/>
        </w:rPr>
        <w:t>serv</w:t>
      </w:r>
      <w:proofErr w:type="spellEnd"/>
      <w:r w:rsidRPr="00445E8A">
        <w:t xml:space="preserve"> successive DRX cycles and the last subframe of the RSS occasion is in the window [n-5, n-1] where n is the first subframe of paging MPDCCH narrowband, and</w:t>
      </w:r>
    </w:p>
    <w:p w14:paraId="7E07A9A8" w14:textId="77777777" w:rsidR="009C377F" w:rsidRPr="00445E8A" w:rsidRDefault="009C377F" w:rsidP="009C377F">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07049F20" w14:textId="77777777" w:rsidR="009C377F" w:rsidRPr="00445E8A" w:rsidRDefault="009C377F" w:rsidP="009C377F">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w:t>
      </w:r>
      <w:r w:rsidRPr="00445E8A">
        <w:rPr>
          <w:rFonts w:cs="v4.2.0"/>
        </w:rPr>
        <w:t>DRX cycle length is 0.32s or 0.64s</w:t>
      </w:r>
      <w:r w:rsidRPr="00445E8A">
        <w:t xml:space="preserve">. </w:t>
      </w:r>
    </w:p>
    <w:p w14:paraId="5759434C" w14:textId="77777777" w:rsidR="009C377F" w:rsidRDefault="009C377F" w:rsidP="009C377F">
      <w:pPr>
        <w:pStyle w:val="B10"/>
        <w:rPr>
          <w:rFonts w:cs="v4.2.0"/>
        </w:rPr>
      </w:pPr>
      <w:r w:rsidRPr="00445E8A">
        <w:t>-</w:t>
      </w:r>
      <w:r w:rsidRPr="00445E8A">
        <w:tab/>
      </w:r>
      <w:proofErr w:type="spellStart"/>
      <w:r w:rsidRPr="00445E8A">
        <w:rPr>
          <w:rFonts w:cs="v4.2.0"/>
        </w:rPr>
        <w:t>N</w:t>
      </w:r>
      <w:r w:rsidRPr="00445E8A">
        <w:rPr>
          <w:rFonts w:cs="v4.2.0"/>
          <w:vertAlign w:val="subscript"/>
        </w:rPr>
        <w:t>serv</w:t>
      </w:r>
      <w:proofErr w:type="spellEnd"/>
      <w:r w:rsidRPr="00445E8A">
        <w:rPr>
          <w:rFonts w:cs="v4.2.0"/>
        </w:rPr>
        <w:t xml:space="preserve"> defined in Table 4.7A.2.1.1-1 applies if serving cell is measured based on RSS.</w:t>
      </w:r>
    </w:p>
    <w:p w14:paraId="1677AF0D" w14:textId="77777777" w:rsidR="009C377F" w:rsidRPr="00445E8A" w:rsidRDefault="009C377F" w:rsidP="009C377F"/>
    <w:p w14:paraId="0883438B" w14:textId="77777777" w:rsidR="009C377F" w:rsidRPr="00F73432" w:rsidRDefault="009C377F" w:rsidP="009C377F">
      <w:pPr>
        <w:pStyle w:val="TH"/>
      </w:pPr>
      <w:r w:rsidRPr="00445E8A">
        <w:rPr>
          <w:snapToGrid w:val="0"/>
        </w:rPr>
        <w:t xml:space="preserve">Table 4.7A.2.1.1-1: </w:t>
      </w:r>
      <w:proofErr w:type="spellStart"/>
      <w:r w:rsidRPr="00445E8A">
        <w:t>N</w:t>
      </w:r>
      <w:r w:rsidRPr="00445E8A">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C377F" w:rsidRPr="00445E8A" w14:paraId="55996D94"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EC2D95B" w14:textId="77777777" w:rsidR="009C377F" w:rsidRPr="00445E8A" w:rsidRDefault="009C377F" w:rsidP="001F0D66">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41931D5" w14:textId="77777777" w:rsidR="009C377F" w:rsidRPr="00445E8A" w:rsidRDefault="009C377F" w:rsidP="001F0D66">
            <w:pPr>
              <w:pStyle w:val="TAH"/>
              <w:rPr>
                <w:rFonts w:cs="Arial"/>
                <w:snapToGrid w:val="0"/>
              </w:rPr>
            </w:pPr>
            <w:proofErr w:type="spellStart"/>
            <w:r w:rsidRPr="00445E8A">
              <w:t>N</w:t>
            </w:r>
            <w:r w:rsidRPr="00445E8A">
              <w:rPr>
                <w:vertAlign w:val="subscript"/>
              </w:rPr>
              <w:t>serv</w:t>
            </w:r>
            <w:proofErr w:type="spellEnd"/>
            <w:r w:rsidRPr="00445E8A">
              <w:rPr>
                <w:vertAlign w:val="subscript"/>
              </w:rPr>
              <w:t xml:space="preserve"> </w:t>
            </w:r>
            <w:r w:rsidRPr="00445E8A">
              <w:t>[number of DRX cycles]</w:t>
            </w:r>
          </w:p>
        </w:tc>
      </w:tr>
      <w:tr w:rsidR="009C377F" w:rsidRPr="00445E8A" w14:paraId="53CBA38A"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A0D9F41" w14:textId="77777777" w:rsidR="009C377F" w:rsidRPr="00445E8A" w:rsidRDefault="009C377F" w:rsidP="001F0D66">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77A36E4E" w14:textId="77777777" w:rsidR="009C377F" w:rsidRPr="00445E8A" w:rsidRDefault="009C377F" w:rsidP="001F0D66">
            <w:pPr>
              <w:pStyle w:val="TAC"/>
              <w:rPr>
                <w:snapToGrid w:val="0"/>
              </w:rPr>
            </w:pPr>
            <w:r w:rsidRPr="00445E8A">
              <w:t>3</w:t>
            </w:r>
          </w:p>
        </w:tc>
      </w:tr>
      <w:tr w:rsidR="009C377F" w:rsidRPr="00445E8A" w14:paraId="395B2E14"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64DD30D" w14:textId="77777777" w:rsidR="009C377F" w:rsidRPr="00445E8A" w:rsidRDefault="009C377F" w:rsidP="001F0D66">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32A68578" w14:textId="77777777" w:rsidR="009C377F" w:rsidRPr="00445E8A" w:rsidRDefault="009C377F" w:rsidP="001F0D66">
            <w:pPr>
              <w:pStyle w:val="TAC"/>
              <w:rPr>
                <w:snapToGrid w:val="0"/>
              </w:rPr>
            </w:pPr>
            <w:r w:rsidRPr="00445E8A">
              <w:t>3</w:t>
            </w:r>
          </w:p>
        </w:tc>
      </w:tr>
      <w:tr w:rsidR="009C377F" w:rsidRPr="00445E8A" w14:paraId="5CE0A886"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A0374CD" w14:textId="77777777" w:rsidR="009C377F" w:rsidRPr="00445E8A" w:rsidRDefault="009C377F" w:rsidP="001F0D66">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71A4DDDF" w14:textId="77777777" w:rsidR="009C377F" w:rsidRPr="00445E8A" w:rsidRDefault="009C377F" w:rsidP="001F0D66">
            <w:pPr>
              <w:pStyle w:val="TAC"/>
              <w:rPr>
                <w:snapToGrid w:val="0"/>
              </w:rPr>
            </w:pPr>
            <w:r w:rsidRPr="00445E8A">
              <w:t>N/A</w:t>
            </w:r>
          </w:p>
        </w:tc>
      </w:tr>
      <w:tr w:rsidR="009C377F" w:rsidRPr="00445E8A" w14:paraId="3C7642EF"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1AE07E7" w14:textId="77777777" w:rsidR="009C377F" w:rsidRPr="00445E8A" w:rsidRDefault="009C377F" w:rsidP="001F0D66">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7C71FFFB" w14:textId="77777777" w:rsidR="009C377F" w:rsidRPr="00445E8A" w:rsidRDefault="009C377F" w:rsidP="001F0D66">
            <w:pPr>
              <w:pStyle w:val="TAC"/>
              <w:rPr>
                <w:snapToGrid w:val="0"/>
              </w:rPr>
            </w:pPr>
            <w:r w:rsidRPr="00445E8A">
              <w:t>N/A</w:t>
            </w:r>
          </w:p>
        </w:tc>
      </w:tr>
    </w:tbl>
    <w:p w14:paraId="1FF2A351" w14:textId="77777777" w:rsidR="009C377F" w:rsidRPr="00445E8A" w:rsidRDefault="009C377F" w:rsidP="009C377F"/>
    <w:p w14:paraId="3A7021C2" w14:textId="77777777" w:rsidR="009C377F" w:rsidRPr="00445E8A" w:rsidRDefault="009C377F" w:rsidP="009C377F">
      <w:r w:rsidRPr="00445E8A">
        <w:t>If UE performs RSRP measurement based on RSS for serving cell, it is not expected to perform RSRP measurement based on CRS on that serving cell.</w:t>
      </w:r>
    </w:p>
    <w:p w14:paraId="7ACBE651" w14:textId="77777777" w:rsidR="009C377F" w:rsidRPr="00445E8A" w:rsidRDefault="009C377F" w:rsidP="009C377F">
      <w:pPr>
        <w:pStyle w:val="Heading5"/>
      </w:pPr>
      <w:r w:rsidRPr="00445E8A">
        <w:t>4.7A.2.1.1A</w:t>
      </w:r>
      <w:r w:rsidRPr="00445E8A">
        <w:rPr>
          <w:rFonts w:cs="Arial"/>
          <w:sz w:val="24"/>
        </w:rPr>
        <w:tab/>
      </w:r>
      <w:r w:rsidRPr="00445E8A">
        <w:t>Relaxed measurement and evaluation of serving cell for UE category M1 in normal coverage</w:t>
      </w:r>
    </w:p>
    <w:p w14:paraId="7B4F9F44" w14:textId="77777777" w:rsidR="009C377F" w:rsidRPr="00445E8A" w:rsidRDefault="009C377F" w:rsidP="009C377F">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4.7A.2.1.1, provided the following conditions are met:</w:t>
      </w:r>
    </w:p>
    <w:p w14:paraId="389DFEFF" w14:textId="77777777" w:rsidR="009C377F" w:rsidRPr="00445E8A" w:rsidRDefault="009C377F" w:rsidP="009C377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204C49E4"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29BB6DB8" w14:textId="77777777" w:rsidR="009C377F" w:rsidRPr="00445E8A" w:rsidRDefault="009C377F" w:rsidP="009C377F">
      <w:pPr>
        <w:pStyle w:val="B10"/>
        <w:rPr>
          <w:lang w:eastAsia="fr-FR"/>
        </w:rPr>
      </w:pPr>
      <w:r w:rsidRPr="00445E8A">
        <w:rPr>
          <w:lang w:eastAsia="fr-FR"/>
        </w:rPr>
        <w:t>-</w:t>
      </w:r>
      <w:r w:rsidRPr="00445E8A">
        <w:rPr>
          <w:lang w:eastAsia="fr-FR"/>
        </w:rPr>
        <w:tab/>
        <w:t>Serving cell S criteria is met with at least 2 dB margin.</w:t>
      </w:r>
    </w:p>
    <w:p w14:paraId="166D0709"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6FB399EA" w14:textId="6A5E05AB" w:rsidR="009C377F" w:rsidRPr="00445E8A" w:rsidDel="00105C54" w:rsidRDefault="009C377F" w:rsidP="009C377F">
      <w:pPr>
        <w:rPr>
          <w:del w:id="27" w:author="Santhan T" w:date="2023-04-10T11:09:00Z"/>
          <w:lang w:eastAsia="fr-FR"/>
        </w:rPr>
      </w:pPr>
      <w:del w:id="28" w:author="Santhan T" w:date="2023-04-10T11:09:00Z">
        <w:r w:rsidRPr="00445E8A" w:rsidDel="00105C54">
          <w:rPr>
            <w:i/>
            <w:iCs/>
            <w:lang w:eastAsia="fr-FR"/>
          </w:rPr>
          <w:delText>Editor’s note:</w:delText>
        </w:r>
        <w:r w:rsidRPr="00445E8A" w:rsidDel="00105C54">
          <w:rPr>
            <w:lang w:eastAsia="fr-FR"/>
          </w:rPr>
          <w:delText xml:space="preserve"> FFS on following additional conditions </w:delText>
        </w:r>
        <w:r w:rsidRPr="00445E8A" w:rsidDel="00105C54">
          <w:delText xml:space="preserve">when </w:delText>
        </w:r>
        <w:r w:rsidRPr="00445E8A" w:rsidDel="00105C54">
          <w:rPr>
            <w:rFonts w:cs="v4.2.0"/>
          </w:rPr>
          <w:delText xml:space="preserve">the UE is configured with </w:delText>
        </w:r>
        <w:r w:rsidRPr="00445E8A" w:rsidDel="00105C54">
          <w:rPr>
            <w:lang w:val="en-US"/>
          </w:rPr>
          <w:delText>‘</w:delText>
        </w:r>
        <w:r w:rsidRPr="00445E8A" w:rsidDel="00105C54">
          <w:rPr>
            <w:i/>
            <w:iCs/>
            <w:lang w:val="en-US"/>
          </w:rPr>
          <w:delText>t-Service</w:delText>
        </w:r>
        <w:r w:rsidRPr="00445E8A" w:rsidDel="00105C54">
          <w:rPr>
            <w:lang w:val="en-US"/>
          </w:rPr>
          <w:delText>’ [2] in the serving cell:</w:delText>
        </w:r>
      </w:del>
    </w:p>
    <w:p w14:paraId="5824A84F" w14:textId="4AE033A2" w:rsidR="009C377F" w:rsidRPr="00445E8A" w:rsidRDefault="009C377F" w:rsidP="009C377F">
      <w:pPr>
        <w:pStyle w:val="B10"/>
      </w:pPr>
      <w:r>
        <w:t>-</w:t>
      </w:r>
      <w:r>
        <w:tab/>
      </w:r>
      <w:del w:id="29" w:author="Santhan T" w:date="2023-04-10T11:09:00Z">
        <w:r w:rsidRPr="00445E8A" w:rsidDel="00105C54">
          <w:delText>[</w:delText>
        </w:r>
      </w:del>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1159B3BF" w14:textId="7AE2DF5A" w:rsidR="009C377F" w:rsidRPr="00445E8A" w:rsidRDefault="009C377F" w:rsidP="009C377F">
      <w:pPr>
        <w:pStyle w:val="B10"/>
      </w:pPr>
      <w:r>
        <w:t>-</w:t>
      </w:r>
      <w:r>
        <w:tab/>
      </w:r>
      <w:del w:id="30" w:author="Santhan T" w:date="2023-04-10T11:10:00Z">
        <w:r w:rsidRPr="00445E8A" w:rsidDel="00105C54">
          <w:delText>[</w:delText>
        </w:r>
      </w:del>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 xml:space="preserve">’. </w:t>
      </w:r>
      <w:del w:id="31" w:author="Santhan T" w:date="2023-04-10T11:10:00Z">
        <w:r w:rsidRPr="00445E8A" w:rsidDel="00105C54">
          <w:rPr>
            <w:lang w:val="en-US"/>
          </w:rPr>
          <w:delText>]</w:delText>
        </w:r>
      </w:del>
    </w:p>
    <w:p w14:paraId="39516015" w14:textId="77777777" w:rsidR="009C377F" w:rsidRPr="00445E8A" w:rsidRDefault="009C377F" w:rsidP="009C377F">
      <w:proofErr w:type="gramStart"/>
      <w:r w:rsidRPr="00445E8A">
        <w:t>Otherwise</w:t>
      </w:r>
      <w:proofErr w:type="gramEnd"/>
      <w:r w:rsidRPr="00445E8A">
        <w:t xml:space="preserve"> the requirements defined for the configured DRX cycle length in Section 4.7A.2.1.1 shall apply.</w:t>
      </w:r>
    </w:p>
    <w:p w14:paraId="01DFDA3A" w14:textId="77777777" w:rsidR="009C377F" w:rsidRPr="00445E8A" w:rsidRDefault="009C377F" w:rsidP="009C377F">
      <w:pPr>
        <w:rPr>
          <w:lang w:eastAsia="zh-CN"/>
        </w:rPr>
      </w:pPr>
      <w:r w:rsidRPr="00445E8A">
        <w:rPr>
          <w:lang w:eastAsia="zh-CN"/>
        </w:rPr>
        <w:t xml:space="preserve">The UE shall further meet the requirements in section 4.7A.2.1.1 during </w:t>
      </w:r>
      <w:proofErr w:type="gramStart"/>
      <w:r w:rsidRPr="00445E8A">
        <w:rPr>
          <w:lang w:eastAsia="zh-CN"/>
        </w:rPr>
        <w:t>time period</w:t>
      </w:r>
      <w:proofErr w:type="gramEnd"/>
      <w:r w:rsidRPr="00445E8A">
        <w:rPr>
          <w:lang w:eastAsia="zh-CN"/>
        </w:rPr>
        <w:t xml:space="preserve"> T0 after following occasions:</w:t>
      </w:r>
    </w:p>
    <w:p w14:paraId="03C39953" w14:textId="77777777" w:rsidR="009C377F" w:rsidRPr="00445E8A" w:rsidRDefault="009C377F" w:rsidP="009C377F">
      <w:pPr>
        <w:pStyle w:val="B10"/>
        <w:rPr>
          <w:lang w:eastAsia="zh-CN"/>
        </w:rPr>
      </w:pPr>
      <w:r w:rsidRPr="00445E8A">
        <w:rPr>
          <w:lang w:eastAsia="zh-CN"/>
        </w:rPr>
        <w:t>-</w:t>
      </w:r>
      <w:r w:rsidRPr="00445E8A">
        <w:rPr>
          <w:lang w:eastAsia="zh-CN"/>
        </w:rPr>
        <w:tab/>
        <w:t>after the end of reception of latest paging message, or</w:t>
      </w:r>
    </w:p>
    <w:p w14:paraId="01DDA5C1" w14:textId="77777777" w:rsidR="009C377F" w:rsidRPr="00445E8A" w:rsidRDefault="009C377F" w:rsidP="009C377F">
      <w:pPr>
        <w:pStyle w:val="B10"/>
        <w:rPr>
          <w:lang w:eastAsia="zh-CN"/>
        </w:rPr>
      </w:pPr>
      <w:r w:rsidRPr="00445E8A">
        <w:rPr>
          <w:lang w:eastAsia="zh-CN"/>
        </w:rPr>
        <w:t>-</w:t>
      </w:r>
      <w:r w:rsidRPr="00445E8A">
        <w:rPr>
          <w:lang w:eastAsia="zh-CN"/>
        </w:rPr>
        <w:tab/>
        <w:t>from the moment UE has switched from RRC_CONNECTED state to RRC_IDLE state.</w:t>
      </w:r>
    </w:p>
    <w:p w14:paraId="2F2C81BF" w14:textId="77777777" w:rsidR="009C377F" w:rsidRPr="00445E8A" w:rsidRDefault="009C377F" w:rsidP="009C377F">
      <w:pPr>
        <w:rPr>
          <w:lang w:eastAsia="zh-CN"/>
        </w:rPr>
      </w:pPr>
      <w:r w:rsidRPr="00445E8A">
        <w:lastRenderedPageBreak/>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597A4027" w14:textId="77777777" w:rsidR="009C377F" w:rsidRPr="00445E8A" w:rsidRDefault="009C377F" w:rsidP="009C377F">
      <w:r w:rsidRPr="00445E8A">
        <w:t xml:space="preserve">The relaxation factor N is given by Table 4.7A.2.1.1A-1 if the UE is not configured with </w:t>
      </w:r>
      <w:proofErr w:type="spellStart"/>
      <w:r w:rsidRPr="00445E8A">
        <w:t>eDRX_IDLE</w:t>
      </w:r>
      <w:proofErr w:type="spellEnd"/>
      <w:r w:rsidRPr="00445E8A">
        <w:t xml:space="preserve"> cycle and by Table 4.7A.2.1.1A-2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4.7A.2.1.1A-3 if the UE is not configured with </w:t>
      </w:r>
      <w:proofErr w:type="spellStart"/>
      <w:r w:rsidRPr="00445E8A">
        <w:t>eDRX_IDLE</w:t>
      </w:r>
      <w:proofErr w:type="spellEnd"/>
      <w:r w:rsidRPr="00445E8A">
        <w:t xml:space="preserve"> cycle and by Table 4.7A.2.1.1A-4 if the UE is configured with </w:t>
      </w:r>
      <w:proofErr w:type="spellStart"/>
      <w:r w:rsidRPr="00445E8A">
        <w:t>eDRX_IDLE</w:t>
      </w:r>
      <w:proofErr w:type="spellEnd"/>
      <w:r w:rsidRPr="00445E8A">
        <w:t xml:space="preserve"> cycle when the serving cell is operated by NGSO satellite.</w:t>
      </w:r>
    </w:p>
    <w:p w14:paraId="41FBF1DB" w14:textId="77777777" w:rsidR="009C377F" w:rsidRPr="00445E8A" w:rsidRDefault="009C377F" w:rsidP="009C377F"/>
    <w:p w14:paraId="797A48A7" w14:textId="77777777" w:rsidR="009C377F" w:rsidRPr="00F73432" w:rsidRDefault="009C377F" w:rsidP="009C377F">
      <w:pPr>
        <w:pStyle w:val="TH"/>
      </w:pPr>
      <w:r w:rsidRPr="00445E8A">
        <w:rPr>
          <w:snapToGrid w:val="0"/>
          <w:lang w:eastAsia="fr-FR"/>
        </w:rPr>
        <w:t xml:space="preserve">Table 4.7A.2.1.1A-1: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9C377F" w:rsidRPr="00445E8A" w14:paraId="4164E177"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34236A9" w14:textId="77777777" w:rsidR="009C377F" w:rsidRPr="00445E8A" w:rsidRDefault="009C377F" w:rsidP="001F0D66">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7E37E54E"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2357F6E0"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62A5D15" w14:textId="77777777" w:rsidR="009C377F" w:rsidRPr="00445E8A" w:rsidRDefault="009C377F" w:rsidP="001F0D66">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3241DA14" w14:textId="77777777" w:rsidR="009C377F" w:rsidRPr="00445E8A" w:rsidRDefault="009C377F" w:rsidP="001F0D66">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9C377F" w:rsidRPr="00445E8A" w14:paraId="4056F462"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A6BF67" w14:textId="77777777" w:rsidR="009C377F" w:rsidRPr="00445E8A" w:rsidRDefault="009C377F" w:rsidP="001F0D66">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18098599" w14:textId="77777777" w:rsidR="009C377F" w:rsidRPr="00445E8A" w:rsidRDefault="009C377F" w:rsidP="001F0D66">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9C377F" w:rsidRPr="00445E8A" w14:paraId="40D05255" w14:textId="77777777" w:rsidTr="001F0D66">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62EA229D" w14:textId="77777777" w:rsidR="009C377F" w:rsidRPr="00445E8A" w:rsidRDefault="009C377F" w:rsidP="001F0D66">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4B3EBC73"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9C377F" w:rsidRPr="00445E8A" w14:paraId="22ECAA53"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2F35675" w14:textId="77777777" w:rsidR="009C377F" w:rsidRPr="00445E8A" w:rsidRDefault="009C377F" w:rsidP="001F0D66">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1C48763C"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C377F" w:rsidRPr="00445E8A" w14:paraId="2BDD0B5E"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4EF36A"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A09D151" w14:textId="77777777" w:rsidR="009C377F" w:rsidRPr="00445E8A" w:rsidRDefault="009C377F" w:rsidP="009C377F"/>
    <w:p w14:paraId="45AFE4CC" w14:textId="77777777" w:rsidR="009C377F" w:rsidRPr="00445E8A" w:rsidRDefault="009C377F" w:rsidP="009C377F">
      <w:pPr>
        <w:pStyle w:val="TH"/>
        <w:rPr>
          <w:lang w:eastAsia="fr-FR"/>
        </w:rPr>
      </w:pPr>
      <w:r w:rsidRPr="00445E8A">
        <w:rPr>
          <w:lang w:eastAsia="fr-FR"/>
        </w:rPr>
        <w:t xml:space="preserve">Table 4.7A.2.1.1A-2: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9C377F" w:rsidRPr="00445E8A" w14:paraId="76EB1020" w14:textId="77777777" w:rsidTr="001F0D66">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7E92DD2" w14:textId="77777777" w:rsidR="009C377F" w:rsidRPr="00445E8A" w:rsidRDefault="009C377F" w:rsidP="001F0D66">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178F7E40" w14:textId="77777777" w:rsidR="009C377F" w:rsidRPr="00445E8A" w:rsidRDefault="009C377F" w:rsidP="001F0D66">
            <w:pPr>
              <w:pStyle w:val="TAH"/>
              <w:rPr>
                <w:lang w:eastAsia="fr-FR"/>
              </w:rPr>
            </w:pPr>
            <w:r w:rsidRPr="00445E8A">
              <w:rPr>
                <w:lang w:eastAsia="fr-FR"/>
              </w:rPr>
              <w:t>Value</w:t>
            </w:r>
          </w:p>
        </w:tc>
      </w:tr>
      <w:tr w:rsidR="009C377F" w:rsidRPr="00445E8A" w14:paraId="7115925A" w14:textId="77777777" w:rsidTr="001F0D66">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32D68247" w14:textId="77777777" w:rsidR="009C377F" w:rsidRPr="00445E8A" w:rsidRDefault="009C377F" w:rsidP="001F0D66">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6A50B1EF"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4C71D5A"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55BDE561" w14:textId="77777777" w:rsidR="009C377F" w:rsidRPr="00445E8A" w:rsidRDefault="009C377F" w:rsidP="001F0D66">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C377F" w:rsidRPr="00445E8A" w14:paraId="22C908E1" w14:textId="77777777" w:rsidTr="001F0D6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39C77E9" w14:textId="77777777" w:rsidR="009C377F" w:rsidRPr="00445E8A" w:rsidRDefault="009C377F" w:rsidP="001F0D66">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04B1112C" w14:textId="77777777" w:rsidR="009C377F" w:rsidRPr="00445E8A" w:rsidRDefault="009C377F" w:rsidP="001F0D66">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17EC6B33"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63D94F6E"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9C377F" w:rsidRPr="00445E8A" w14:paraId="04ABE9B3" w14:textId="77777777" w:rsidTr="001F0D6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5665205" w14:textId="77777777" w:rsidR="009C377F" w:rsidRPr="00445E8A" w:rsidRDefault="009C377F" w:rsidP="001F0D66">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116538BA" w14:textId="77777777" w:rsidR="009C377F" w:rsidRPr="00445E8A" w:rsidRDefault="009C377F" w:rsidP="001F0D66">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33DDFCE"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27BFD06F"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C377F" w:rsidRPr="00445E8A" w14:paraId="605DD6EC" w14:textId="77777777" w:rsidTr="001F0D66">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231346B" w14:textId="77777777" w:rsidR="009C377F" w:rsidRPr="00445E8A" w:rsidRDefault="009C377F" w:rsidP="001F0D66">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4B4D625"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8882B25" w14:textId="77777777" w:rsidR="009C377F" w:rsidRPr="00445E8A" w:rsidRDefault="009C377F" w:rsidP="001F0D66">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4AEC2540"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9C377F" w:rsidRPr="00445E8A" w14:paraId="656C373C" w14:textId="77777777" w:rsidTr="001F0D66">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B0B114D" w14:textId="77777777" w:rsidR="009C377F" w:rsidRPr="00445E8A" w:rsidRDefault="009C377F" w:rsidP="001F0D66">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2A36A39"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22EEFD7" w14:textId="77777777" w:rsidR="009C377F" w:rsidRPr="00445E8A" w:rsidRDefault="009C377F" w:rsidP="001F0D66">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2DB3CA7F" w14:textId="77777777" w:rsidR="009C377F" w:rsidRPr="00445E8A" w:rsidRDefault="009C377F" w:rsidP="001F0D66">
            <w:pPr>
              <w:pStyle w:val="TAC"/>
              <w:rPr>
                <w:lang w:eastAsia="fr-FR"/>
              </w:rPr>
            </w:pPr>
            <w:r w:rsidRPr="00445E8A">
              <w:rPr>
                <w:lang w:eastAsia="fr-FR"/>
              </w:rPr>
              <w:t>1</w:t>
            </w:r>
          </w:p>
        </w:tc>
      </w:tr>
      <w:tr w:rsidR="009C377F" w:rsidRPr="00445E8A" w14:paraId="44C92CC0" w14:textId="77777777" w:rsidTr="001F0D66">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038FF57B"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4C69D02" w14:textId="77777777" w:rsidR="009C377F" w:rsidRPr="00445E8A" w:rsidRDefault="009C377F" w:rsidP="009C377F"/>
    <w:p w14:paraId="02825F13" w14:textId="2AFCECFE" w:rsidR="009C377F" w:rsidRPr="00445E8A" w:rsidDel="00E935C2" w:rsidRDefault="009C377F" w:rsidP="009C377F">
      <w:pPr>
        <w:pStyle w:val="TH"/>
        <w:jc w:val="left"/>
        <w:rPr>
          <w:del w:id="32" w:author="Santhan T" w:date="2023-04-10T11:10:00Z"/>
          <w:rFonts w:ascii="Times New Roman" w:hAnsi="Times New Roman"/>
          <w:b w:val="0"/>
        </w:rPr>
      </w:pPr>
      <w:del w:id="33" w:author="Santhan T" w:date="2023-04-10T11:10:00Z">
        <w:r w:rsidRPr="00445E8A" w:rsidDel="00E935C2">
          <w:rPr>
            <w:rFonts w:ascii="Times New Roman" w:hAnsi="Times New Roman"/>
            <w:b w:val="0"/>
            <w:i/>
            <w:iCs/>
          </w:rPr>
          <w:delText>Editor’s note:</w:delText>
        </w:r>
        <w:r w:rsidRPr="00445E8A" w:rsidDel="00E935C2">
          <w:rPr>
            <w:rFonts w:ascii="Times New Roman" w:hAnsi="Times New Roman"/>
            <w:b w:val="0"/>
          </w:rPr>
          <w:delText xml:space="preserve"> FFS on Table 4.7A.2.1.1A-3 and Table 4.7A.2.1.1A-4 when cycle when the serving cell is operated by NGSO satellite.</w:delText>
        </w:r>
      </w:del>
    </w:p>
    <w:p w14:paraId="5E860D6E" w14:textId="77777777" w:rsidR="009C377F" w:rsidRPr="00445E8A" w:rsidRDefault="009C377F" w:rsidP="009C377F"/>
    <w:p w14:paraId="57BE1146" w14:textId="77777777" w:rsidR="009C377F" w:rsidRPr="00F73432" w:rsidRDefault="009C377F" w:rsidP="009C377F">
      <w:pPr>
        <w:pStyle w:val="TH"/>
      </w:pPr>
      <w:r w:rsidRPr="00445E8A">
        <w:rPr>
          <w:snapToGrid w:val="0"/>
          <w:lang w:eastAsia="fr-FR"/>
        </w:rPr>
        <w:t xml:space="preserve">Table 4.7A.2.1.1A-3: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9C377F" w:rsidRPr="00445E8A" w14:paraId="02B200BC"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1A992E2" w14:textId="77777777" w:rsidR="009C377F" w:rsidRPr="00445E8A" w:rsidRDefault="009C377F" w:rsidP="001F0D66">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5174A385"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663922A3"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1D2D07E" w14:textId="77777777" w:rsidR="009C377F" w:rsidRPr="00445E8A" w:rsidRDefault="009C377F" w:rsidP="001F0D66">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0F951AFD" w14:textId="77777777" w:rsidR="009C377F" w:rsidRPr="00445E8A" w:rsidRDefault="009C377F" w:rsidP="001F0D66">
            <w:pPr>
              <w:keepNext/>
              <w:keepLines/>
              <w:spacing w:after="0"/>
              <w:jc w:val="center"/>
              <w:rPr>
                <w:rFonts w:ascii="Arial" w:hAnsi="Arial" w:cs="Arial"/>
                <w:snapToGrid w:val="0"/>
                <w:sz w:val="18"/>
                <w:lang w:eastAsia="fr-FR"/>
              </w:rPr>
            </w:pPr>
            <w:proofErr w:type="gramStart"/>
            <w:r w:rsidRPr="00445E8A">
              <w:rPr>
                <w:rFonts w:ascii="Arial" w:hAnsi="Arial" w:cs="Arial"/>
                <w:sz w:val="18"/>
                <w:lang w:eastAsia="fr-FR"/>
              </w:rPr>
              <w:t>Min(</w:t>
            </w:r>
            <w:proofErr w:type="gramEnd"/>
            <w:r w:rsidRPr="00445E8A">
              <w:rPr>
                <w:rFonts w:ascii="Arial" w:hAnsi="Arial" w:cs="Arial"/>
                <w:b/>
                <w:i/>
                <w:sz w:val="18"/>
                <w:lang w:eastAsia="fr-FR"/>
              </w:rPr>
              <w:t>n</w:t>
            </w:r>
            <w:r w:rsidRPr="00445E8A">
              <w:rPr>
                <w:rFonts w:ascii="Arial" w:hAnsi="Arial" w:cs="Arial"/>
                <w:sz w:val="18"/>
                <w:lang w:eastAsia="fr-FR"/>
              </w:rPr>
              <w:t xml:space="preserve"> , 16)</w:t>
            </w:r>
          </w:p>
        </w:tc>
      </w:tr>
      <w:tr w:rsidR="009C377F" w:rsidRPr="00445E8A" w14:paraId="2A344E49"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8F2AB6A" w14:textId="77777777" w:rsidR="009C377F" w:rsidRPr="00445E8A" w:rsidRDefault="009C377F" w:rsidP="001F0D66">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50A6CDDC" w14:textId="77777777" w:rsidR="009C377F" w:rsidRPr="00445E8A" w:rsidRDefault="009C377F" w:rsidP="001F0D66">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9C377F" w:rsidRPr="00445E8A" w14:paraId="6156C2F0" w14:textId="77777777" w:rsidTr="001F0D66">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33AC066F" w14:textId="77777777" w:rsidR="009C377F" w:rsidRPr="00445E8A" w:rsidRDefault="009C377F" w:rsidP="001F0D66">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697FA7D7"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C377F" w:rsidRPr="00445E8A" w14:paraId="1BCB0C8D" w14:textId="77777777" w:rsidTr="001F0D66">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881573D" w14:textId="77777777" w:rsidR="009C377F" w:rsidRPr="00445E8A" w:rsidRDefault="009C377F" w:rsidP="001F0D66">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4FCA822"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9C377F" w:rsidRPr="00445E8A" w14:paraId="2BDB818F"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7AD3BC9"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F06283D" w14:textId="77777777" w:rsidR="009C377F" w:rsidRPr="00445E8A" w:rsidRDefault="009C377F" w:rsidP="009C377F"/>
    <w:p w14:paraId="4A42651B" w14:textId="77777777" w:rsidR="009C377F" w:rsidRPr="00445E8A" w:rsidRDefault="009C377F" w:rsidP="009C377F">
      <w:pPr>
        <w:pStyle w:val="TH"/>
        <w:rPr>
          <w:lang w:eastAsia="fr-FR"/>
        </w:rPr>
      </w:pPr>
      <w:r w:rsidRPr="00445E8A">
        <w:rPr>
          <w:lang w:eastAsia="fr-FR"/>
        </w:rPr>
        <w:t xml:space="preserve">Table 4.7A.2.1.1A-4: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9C377F" w:rsidRPr="00445E8A" w14:paraId="0C4C50BD" w14:textId="77777777" w:rsidTr="001F0D66">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702D9871" w14:textId="77777777" w:rsidR="009C377F" w:rsidRPr="00445E8A" w:rsidRDefault="009C377F" w:rsidP="001F0D66">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03E2CE0" w14:textId="77777777" w:rsidR="009C377F" w:rsidRPr="00445E8A" w:rsidRDefault="009C377F" w:rsidP="001F0D66">
            <w:pPr>
              <w:pStyle w:val="TAH"/>
              <w:rPr>
                <w:lang w:eastAsia="fr-FR"/>
              </w:rPr>
            </w:pPr>
            <w:r w:rsidRPr="00445E8A">
              <w:rPr>
                <w:lang w:eastAsia="fr-FR"/>
              </w:rPr>
              <w:t>Value</w:t>
            </w:r>
          </w:p>
        </w:tc>
      </w:tr>
      <w:tr w:rsidR="009C377F" w:rsidRPr="00445E8A" w14:paraId="226F7EFE" w14:textId="77777777" w:rsidTr="001F0D66">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66C22173" w14:textId="77777777" w:rsidR="009C377F" w:rsidRPr="00445E8A" w:rsidRDefault="009C377F" w:rsidP="001F0D66">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408A1ADC"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0D353AD9"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4E1F50E7" w14:textId="77777777" w:rsidR="009C377F" w:rsidRPr="00445E8A" w:rsidRDefault="009C377F" w:rsidP="001F0D66">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C377F" w:rsidRPr="00445E8A" w14:paraId="176E878E" w14:textId="77777777" w:rsidTr="001F0D66">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A679E48" w14:textId="77777777" w:rsidR="009C377F" w:rsidRPr="00445E8A" w:rsidRDefault="009C377F" w:rsidP="001F0D66">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642FF8FC" w14:textId="77777777" w:rsidR="009C377F" w:rsidRPr="00445E8A" w:rsidRDefault="009C377F" w:rsidP="001F0D66">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F6FCAAB"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1EBEC3E9"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9C377F" w:rsidRPr="00445E8A" w14:paraId="38F771B0" w14:textId="77777777" w:rsidTr="001F0D66">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6531820" w14:textId="77777777" w:rsidR="009C377F" w:rsidRPr="00445E8A" w:rsidRDefault="009C377F" w:rsidP="001F0D66">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CD12651" w14:textId="77777777" w:rsidR="009C377F" w:rsidRPr="00445E8A" w:rsidRDefault="009C377F" w:rsidP="001F0D66">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EB7CF16" w14:textId="77777777" w:rsidR="009C377F" w:rsidRPr="00445E8A" w:rsidRDefault="009C377F" w:rsidP="001F0D66">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2C905AC8" w14:textId="77777777" w:rsidR="009C377F" w:rsidRPr="00445E8A" w:rsidRDefault="009C377F" w:rsidP="001F0D66">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9C377F" w:rsidRPr="00445E8A" w14:paraId="30DD4910" w14:textId="77777777" w:rsidTr="001F0D66">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07D14E46" w14:textId="77777777" w:rsidR="009C377F" w:rsidRPr="00445E8A" w:rsidRDefault="009C377F" w:rsidP="001F0D66">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03B48509"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F606730" w14:textId="77777777" w:rsidR="009C377F" w:rsidRPr="00445E8A" w:rsidRDefault="009C377F" w:rsidP="001F0D66">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706369C3" w14:textId="77777777" w:rsidR="009C377F" w:rsidRPr="00445E8A" w:rsidRDefault="009C377F" w:rsidP="001F0D66">
            <w:pPr>
              <w:pStyle w:val="TAC"/>
              <w:rPr>
                <w:lang w:eastAsia="fr-FR"/>
              </w:rPr>
            </w:pPr>
            <w:r w:rsidRPr="00445E8A">
              <w:rPr>
                <w:lang w:eastAsia="fr-FR"/>
              </w:rPr>
              <w:t>1</w:t>
            </w:r>
          </w:p>
        </w:tc>
      </w:tr>
      <w:tr w:rsidR="009C377F" w:rsidRPr="00445E8A" w14:paraId="389DC2C1" w14:textId="77777777" w:rsidTr="001F0D66">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448C1F5" w14:textId="77777777" w:rsidR="009C377F" w:rsidRPr="00445E8A" w:rsidRDefault="009C377F" w:rsidP="001F0D66">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664590FE"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15D85AEF" w14:textId="77777777" w:rsidR="009C377F" w:rsidRPr="00445E8A" w:rsidRDefault="009C377F" w:rsidP="001F0D66">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28254390" w14:textId="77777777" w:rsidR="009C377F" w:rsidRPr="00445E8A" w:rsidRDefault="009C377F" w:rsidP="001F0D66">
            <w:pPr>
              <w:pStyle w:val="TAC"/>
              <w:rPr>
                <w:lang w:eastAsia="fr-FR"/>
              </w:rPr>
            </w:pPr>
            <w:r w:rsidRPr="00445E8A">
              <w:rPr>
                <w:lang w:eastAsia="fr-FR"/>
              </w:rPr>
              <w:t>1</w:t>
            </w:r>
          </w:p>
        </w:tc>
      </w:tr>
      <w:tr w:rsidR="009C377F" w:rsidRPr="00445E8A" w14:paraId="568DE6FE" w14:textId="77777777" w:rsidTr="001F0D66">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17453EFB"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CE386E0" w14:textId="77777777" w:rsidR="009C377F" w:rsidRPr="00445E8A" w:rsidRDefault="009C377F" w:rsidP="009C377F"/>
    <w:p w14:paraId="5FBA08BA" w14:textId="77777777" w:rsidR="009C377F" w:rsidRPr="00445E8A" w:rsidRDefault="009C377F" w:rsidP="009C377F">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7EEDC11A" w14:textId="77777777" w:rsidR="009C377F" w:rsidRPr="00445E8A" w:rsidRDefault="009C377F" w:rsidP="009C377F">
      <w:r w:rsidRPr="00445E8A">
        <w:t xml:space="preserve">The requirements in this subclause apply for the UE in the normal coverage area of the serving cell served by a satellite access node. The UE </w:t>
      </w:r>
      <w:proofErr w:type="gramStart"/>
      <w:r w:rsidRPr="00445E8A">
        <w:t>is considered to be</w:t>
      </w:r>
      <w:proofErr w:type="gramEnd"/>
      <w:r w:rsidRPr="00445E8A">
        <w:t xml:space="preserv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0215F41E" w14:textId="77777777" w:rsidR="009C377F" w:rsidRPr="00445E8A" w:rsidRDefault="009C377F" w:rsidP="009C377F">
      <w:r w:rsidRPr="00445E8A">
        <w:t>The UE shall be able to identify new intra-frequency cells and perform RSRP and RSRQ measurements of identified intra-frequency cells without an explicit intra-frequency neighbour list containing physical layer cell identities.</w:t>
      </w:r>
    </w:p>
    <w:p w14:paraId="1F42C525" w14:textId="77777777" w:rsidR="009C377F" w:rsidRPr="00445E8A" w:rsidRDefault="009C377F" w:rsidP="009C377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5F91D04B" w14:textId="77777777" w:rsidR="009C377F" w:rsidRPr="00445E8A" w:rsidRDefault="009C377F" w:rsidP="009C377F">
      <w:pPr>
        <w:pStyle w:val="B10"/>
      </w:pPr>
      <w:r w:rsidRPr="00445E8A">
        <w:t>-</w:t>
      </w:r>
      <w:r w:rsidRPr="00445E8A">
        <w:tab/>
        <w:t xml:space="preserve"> 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or </w:t>
      </w:r>
    </w:p>
    <w:p w14:paraId="77F0B265" w14:textId="77777777" w:rsidR="009C377F" w:rsidRPr="00445E8A" w:rsidRDefault="009C377F" w:rsidP="009C377F">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and </w:t>
      </w:r>
    </w:p>
    <w:p w14:paraId="67F8D522" w14:textId="77777777" w:rsidR="009C377F" w:rsidRPr="00445E8A" w:rsidRDefault="009C377F" w:rsidP="009C377F">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501570B6" w14:textId="77777777" w:rsidR="009C377F" w:rsidRPr="00445E8A" w:rsidRDefault="009C377F" w:rsidP="009C377F">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6191DD84" w14:textId="77777777" w:rsidR="009C377F" w:rsidRPr="00445E8A" w:rsidRDefault="009C377F" w:rsidP="009C377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33EC0445" w14:textId="77777777" w:rsidR="009C377F" w:rsidRPr="00445E8A" w:rsidRDefault="009C377F" w:rsidP="009C377F">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w:t>
      </w:r>
      <w:proofErr w:type="gramStart"/>
      <w:r w:rsidRPr="00445E8A">
        <w:t>provided that</w:t>
      </w:r>
      <w:proofErr w:type="gramEnd"/>
      <w:r w:rsidRPr="00445E8A">
        <w:t xml:space="preserve"> BL/CE DL subframe configuration of the </w:t>
      </w:r>
      <w:proofErr w:type="spellStart"/>
      <w:r w:rsidRPr="00445E8A">
        <w:t>neighbor</w:t>
      </w:r>
      <w:proofErr w:type="spellEnd"/>
      <w:r w:rsidRPr="00445E8A">
        <w:t xml:space="preserve"> cell is same as serving cell.</w:t>
      </w:r>
    </w:p>
    <w:p w14:paraId="006C9374" w14:textId="77777777" w:rsidR="009C377F" w:rsidRPr="00445E8A" w:rsidRDefault="009C377F" w:rsidP="009C377F">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w:t>
      </w:r>
      <w:proofErr w:type="gramStart"/>
      <w:r w:rsidRPr="00445E8A">
        <w:rPr>
          <w:rFonts w:eastAsia="Calibri"/>
        </w:rPr>
        <w:t>i.e.</w:t>
      </w:r>
      <w:proofErr w:type="gramEnd"/>
      <w:r w:rsidRPr="00445E8A">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60616816" w14:textId="77777777" w:rsidR="009C377F" w:rsidRPr="00445E8A" w:rsidRDefault="009C377F" w:rsidP="009C377F">
      <w:r w:rsidRPr="00445E8A">
        <w:t xml:space="preserve">The UE shall be able to evaluate whether a newly detectable intra-frequency cell meets the reselection criteria defined in TS36.304 within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An intra frequency cell </w:t>
      </w:r>
      <w:proofErr w:type="gramStart"/>
      <w:r w:rsidRPr="00445E8A">
        <w:t>is considered to be</w:t>
      </w:r>
      <w:proofErr w:type="gramEnd"/>
      <w:r w:rsidRPr="00445E8A">
        <w:t xml:space="preserv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w:t>
      </w:r>
      <w:r w:rsidRPr="00445E8A">
        <w:rPr>
          <w:rFonts w:eastAsia="Malgun Gothic"/>
        </w:rPr>
        <w:t xml:space="preserve"> </w:t>
      </w:r>
      <w:r w:rsidRPr="00445E8A">
        <w:t>Annex B.1.3 for a corresponding Band.</w:t>
      </w:r>
    </w:p>
    <w:p w14:paraId="13E2EE82" w14:textId="77777777" w:rsidR="009C377F" w:rsidRPr="00445E8A" w:rsidRDefault="009C377F" w:rsidP="009C377F">
      <w:pPr>
        <w:rPr>
          <w:rFonts w:cs="v4.2.0"/>
        </w:rPr>
      </w:pPr>
      <w:r w:rsidRPr="00445E8A">
        <w:rPr>
          <w:rFonts w:cs="v4.2.0"/>
        </w:rPr>
        <w:t xml:space="preserve">The UE shall measure RSRP and RSRQ at least every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proofErr w:type="spellEnd"/>
      <w:r w:rsidRPr="00445E8A">
        <w:rPr>
          <w:rFonts w:cs="v4.2.0"/>
        </w:rPr>
        <w:t xml:space="preserve"> for intra-frequency cells that are identified and measured according to the measurement rules.</w:t>
      </w:r>
    </w:p>
    <w:p w14:paraId="03E4C05B" w14:textId="77777777" w:rsidR="009C377F" w:rsidRPr="00445E8A" w:rsidRDefault="009C377F" w:rsidP="009C377F">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proofErr w:type="spellEnd"/>
      <w:r w:rsidRPr="00445E8A">
        <w:rPr>
          <w:rFonts w:cs="v4.2.0"/>
        </w:rPr>
        <w:t>/2.</w:t>
      </w:r>
    </w:p>
    <w:p w14:paraId="79B40F57" w14:textId="77777777" w:rsidR="009C377F" w:rsidRPr="00445E8A" w:rsidRDefault="009C377F" w:rsidP="009C377F">
      <w:r w:rsidRPr="00445E8A">
        <w:t xml:space="preserve">The UE shall not consider a E-UTRA neighbour cell in cell </w:t>
      </w:r>
      <w:proofErr w:type="gramStart"/>
      <w:r w:rsidRPr="00445E8A">
        <w:t>reselection, if</w:t>
      </w:r>
      <w:proofErr w:type="gramEnd"/>
      <w:r w:rsidRPr="00445E8A">
        <w:t xml:space="preserve"> it is indicated as not allowed in the measurement control system information of the serving cell.</w:t>
      </w:r>
    </w:p>
    <w:p w14:paraId="0BBD63DC" w14:textId="77777777" w:rsidR="009C377F" w:rsidRPr="00445E8A" w:rsidRDefault="009C377F" w:rsidP="009C377F">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-UTRAN_Intra_NC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-UTRAN_Intra_NC_RSS</w:t>
      </w:r>
      <w:proofErr w:type="spellEnd"/>
      <w:r w:rsidRPr="00445E8A">
        <w:rPr>
          <w:rFonts w:eastAsia="Malgun Gothic" w:cs="v4.2.0"/>
        </w:rPr>
        <w:t xml:space="preserve"> as defined in Table 4.7A.2.1.2-1 applies.</w:t>
      </w:r>
    </w:p>
    <w:p w14:paraId="7BACAE15" w14:textId="77777777" w:rsidR="009C377F" w:rsidRPr="00445E8A" w:rsidRDefault="009C377F" w:rsidP="009C377F">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2A9F608E" w14:textId="77777777" w:rsidR="009C377F" w:rsidRPr="00445E8A" w:rsidRDefault="009C377F" w:rsidP="009C377F">
      <w:pPr>
        <w:rPr>
          <w:rFonts w:cs="v4.2.0"/>
          <w:lang w:eastAsia="zh-CN"/>
        </w:rPr>
      </w:pPr>
      <w:r w:rsidRPr="00445E8A">
        <w:rPr>
          <w:rFonts w:cs="v4.2.0"/>
          <w:lang w:eastAsia="zh-CN"/>
        </w:rPr>
        <w:lastRenderedPageBreak/>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p>
    <w:p w14:paraId="3F47E40E" w14:textId="77777777" w:rsidR="009C377F" w:rsidRPr="00445E8A" w:rsidRDefault="009C377F" w:rsidP="009C377F">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4.7A.2.1.2-2, where the requirements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t xml:space="preserve"> when multiple PTWs are used.</w:t>
      </w:r>
    </w:p>
    <w:p w14:paraId="4404B6F7" w14:textId="77777777" w:rsidR="009C377F" w:rsidRPr="00445E8A" w:rsidRDefault="009C377F" w:rsidP="009C377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3EBFF52" w14:textId="77777777" w:rsidR="009C377F" w:rsidRPr="00445E8A" w:rsidRDefault="009C377F" w:rsidP="009C377F">
      <w:pPr>
        <w:rPr>
          <w:rFonts w:cs="v4.2.0"/>
          <w:lang w:eastAsia="zh-CN"/>
        </w:rPr>
      </w:pPr>
    </w:p>
    <w:p w14:paraId="0FAE9B3F" w14:textId="77777777" w:rsidR="009C377F" w:rsidRPr="00F73432" w:rsidRDefault="009C377F" w:rsidP="009C377F">
      <w:pPr>
        <w:pStyle w:val="TH"/>
      </w:pPr>
      <w:r w:rsidRPr="00445E8A">
        <w:t>Table 4.7A.2.1.2-</w:t>
      </w:r>
      <w:proofErr w:type="gramStart"/>
      <w:r w:rsidRPr="00445E8A">
        <w:t>1 :</w:t>
      </w:r>
      <w:proofErr w:type="gramEnd"/>
      <w:r w:rsidRPr="00445E8A">
        <w:t xml:space="preserv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9C377F" w:rsidRPr="00445E8A" w14:paraId="23B134A1"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8868B0A" w14:textId="77777777" w:rsidR="009C377F" w:rsidRPr="00445E8A" w:rsidRDefault="009C377F" w:rsidP="001F0D66">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1C90DF98" w14:textId="77777777" w:rsidR="009C377F" w:rsidRPr="00445E8A" w:rsidRDefault="009C377F" w:rsidP="001F0D66">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7CDE7F57" w14:textId="77777777" w:rsidR="009C377F" w:rsidRPr="00445E8A" w:rsidRDefault="009C377F" w:rsidP="001F0D66">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_Intra_NC</w:t>
            </w:r>
            <w:proofErr w:type="spellEnd"/>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7EC8247D" w14:textId="77777777" w:rsidR="009C377F" w:rsidRPr="00445E8A" w:rsidRDefault="009C377F" w:rsidP="001F0D66">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-UTRAN_intra_NC</w:t>
            </w:r>
            <w:proofErr w:type="spellEnd"/>
          </w:p>
          <w:p w14:paraId="5F2CC13A" w14:textId="77777777" w:rsidR="009C377F" w:rsidRPr="00445E8A" w:rsidRDefault="009C377F" w:rsidP="001F0D66">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52FDA49D" w14:textId="77777777" w:rsidR="009C377F" w:rsidRPr="00445E8A" w:rsidRDefault="009C377F" w:rsidP="001F0D66">
            <w:pPr>
              <w:pStyle w:val="TAH"/>
              <w:rPr>
                <w:rFonts w:cs="Arial"/>
                <w:vertAlign w:val="subscript"/>
                <w:lang w:val="sv-FI"/>
              </w:rPr>
            </w:pPr>
            <w:r w:rsidRPr="00445E8A">
              <w:rPr>
                <w:lang w:val="sv-FI"/>
              </w:rPr>
              <w:t>T</w:t>
            </w:r>
            <w:r w:rsidRPr="00445E8A">
              <w:rPr>
                <w:vertAlign w:val="subscript"/>
                <w:lang w:val="sv-FI"/>
              </w:rPr>
              <w:t>evaluate,E-UTRAN_intra_NC_RSS</w:t>
            </w:r>
          </w:p>
          <w:p w14:paraId="67A0ED01" w14:textId="77777777" w:rsidR="009C377F" w:rsidRPr="00445E8A" w:rsidRDefault="009C377F" w:rsidP="001F0D66">
            <w:pPr>
              <w:pStyle w:val="TAH"/>
              <w:rPr>
                <w:rFonts w:cs="Arial"/>
              </w:rPr>
            </w:pPr>
            <w:r w:rsidRPr="00445E8A">
              <w:rPr>
                <w:rFonts w:cs="Arial"/>
              </w:rPr>
              <w:t>[s] (number of DRX cycles)</w:t>
            </w:r>
          </w:p>
        </w:tc>
      </w:tr>
      <w:tr w:rsidR="009C377F" w:rsidRPr="00445E8A" w14:paraId="0C4776DC"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03CC23A" w14:textId="77777777" w:rsidR="009C377F" w:rsidRPr="00445E8A" w:rsidRDefault="009C377F" w:rsidP="001F0D66">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15F41EB0" w14:textId="77777777" w:rsidR="009C377F" w:rsidRPr="00445E8A" w:rsidRDefault="009C377F" w:rsidP="001F0D66">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514A03D4" w14:textId="77777777" w:rsidR="009C377F" w:rsidRPr="00445E8A" w:rsidRDefault="009C377F" w:rsidP="001F0D66">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1F81B735" w14:textId="77777777" w:rsidR="009C377F" w:rsidRPr="00445E8A" w:rsidRDefault="009C377F" w:rsidP="001F0D66">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4E5E21E7" w14:textId="77777777" w:rsidR="009C377F" w:rsidRPr="00445E8A" w:rsidRDefault="009C377F" w:rsidP="001F0D66">
            <w:pPr>
              <w:pStyle w:val="TAC"/>
              <w:rPr>
                <w:snapToGrid w:val="0"/>
              </w:rPr>
            </w:pPr>
            <w:r w:rsidRPr="00445E8A">
              <w:t>3.84 (12)</w:t>
            </w:r>
          </w:p>
        </w:tc>
      </w:tr>
      <w:tr w:rsidR="009C377F" w:rsidRPr="00445E8A" w14:paraId="24BA1385"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CA78487" w14:textId="77777777" w:rsidR="009C377F" w:rsidRPr="00445E8A" w:rsidRDefault="009C377F" w:rsidP="001F0D66">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31940822" w14:textId="77777777" w:rsidR="009C377F" w:rsidRPr="00445E8A" w:rsidRDefault="009C377F" w:rsidP="001F0D66">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1708D912" w14:textId="77777777" w:rsidR="009C377F" w:rsidRPr="00445E8A" w:rsidRDefault="009C377F" w:rsidP="001F0D66">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497C3D6A" w14:textId="77777777" w:rsidR="009C377F" w:rsidRPr="00445E8A" w:rsidRDefault="009C377F" w:rsidP="001F0D66">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3E4CD5FD" w14:textId="77777777" w:rsidR="009C377F" w:rsidRPr="00445E8A" w:rsidRDefault="009C377F" w:rsidP="001F0D66">
            <w:pPr>
              <w:pStyle w:val="TAC"/>
              <w:rPr>
                <w:snapToGrid w:val="0"/>
              </w:rPr>
            </w:pPr>
            <w:r w:rsidRPr="00445E8A">
              <w:t>3.84 (6)</w:t>
            </w:r>
          </w:p>
        </w:tc>
      </w:tr>
      <w:tr w:rsidR="009C377F" w:rsidRPr="00445E8A" w14:paraId="02F7FB79"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18B892C" w14:textId="77777777" w:rsidR="009C377F" w:rsidRPr="00445E8A" w:rsidRDefault="009C377F" w:rsidP="001F0D66">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311A04C6" w14:textId="77777777" w:rsidR="009C377F" w:rsidRPr="00445E8A" w:rsidRDefault="009C377F" w:rsidP="001F0D66">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4E35E4B7" w14:textId="77777777" w:rsidR="009C377F" w:rsidRPr="00445E8A" w:rsidRDefault="009C377F" w:rsidP="001F0D66">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04941095" w14:textId="77777777" w:rsidR="009C377F" w:rsidRPr="00445E8A" w:rsidRDefault="009C377F" w:rsidP="001F0D66">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3F4CDE46" w14:textId="77777777" w:rsidR="009C377F" w:rsidRPr="00445E8A" w:rsidRDefault="009C377F" w:rsidP="001F0D66">
            <w:pPr>
              <w:pStyle w:val="TAC"/>
              <w:rPr>
                <w:snapToGrid w:val="0"/>
              </w:rPr>
            </w:pPr>
            <w:r w:rsidRPr="00445E8A">
              <w:t>3.84 (3)</w:t>
            </w:r>
          </w:p>
        </w:tc>
      </w:tr>
      <w:tr w:rsidR="009C377F" w:rsidRPr="00445E8A" w14:paraId="6F3DFE99" w14:textId="77777777" w:rsidTr="001F0D66">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E7714D7" w14:textId="77777777" w:rsidR="009C377F" w:rsidRPr="00445E8A" w:rsidRDefault="009C377F" w:rsidP="001F0D66">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39676BAD" w14:textId="77777777" w:rsidR="009C377F" w:rsidRPr="00445E8A" w:rsidRDefault="009C377F" w:rsidP="001F0D66">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4F9AA815" w14:textId="77777777" w:rsidR="009C377F" w:rsidRPr="00445E8A" w:rsidRDefault="009C377F" w:rsidP="001F0D66">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7B2F1E78" w14:textId="77777777" w:rsidR="009C377F" w:rsidRPr="00445E8A" w:rsidRDefault="009C377F" w:rsidP="001F0D66">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59B0D090" w14:textId="77777777" w:rsidR="009C377F" w:rsidRPr="00445E8A" w:rsidRDefault="009C377F" w:rsidP="001F0D66">
            <w:pPr>
              <w:pStyle w:val="TAC"/>
              <w:rPr>
                <w:snapToGrid w:val="0"/>
              </w:rPr>
            </w:pPr>
            <w:r w:rsidRPr="00445E8A">
              <w:t>7.68 (3)</w:t>
            </w:r>
          </w:p>
        </w:tc>
      </w:tr>
      <w:tr w:rsidR="009C377F" w:rsidRPr="00445E8A" w14:paraId="69E35FD6" w14:textId="77777777" w:rsidTr="001F0D66">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385D2F11" w14:textId="77777777" w:rsidR="009C377F" w:rsidRPr="00445E8A" w:rsidRDefault="009C377F" w:rsidP="001F0D66">
            <w:pPr>
              <w:pStyle w:val="TAN"/>
            </w:pPr>
            <w:r w:rsidRPr="00445E8A">
              <w:t>N</w:t>
            </w:r>
            <w:r>
              <w:t>ote</w:t>
            </w:r>
            <w:r w:rsidRPr="00445E8A">
              <w:t xml:space="preserve"> 1:</w:t>
            </w:r>
            <w:r w:rsidRPr="00445E8A">
              <w:rPr>
                <w:rFonts w:cs="Arial"/>
                <w:sz w:val="24"/>
              </w:rPr>
              <w:tab/>
            </w:r>
            <w:r w:rsidRPr="00445E8A">
              <w:t>Void</w:t>
            </w:r>
          </w:p>
        </w:tc>
      </w:tr>
    </w:tbl>
    <w:p w14:paraId="52E08B94" w14:textId="77777777" w:rsidR="009C377F" w:rsidRPr="00445E8A" w:rsidRDefault="009C377F" w:rsidP="009C377F"/>
    <w:p w14:paraId="0B5789C1" w14:textId="77777777" w:rsidR="009C377F" w:rsidRPr="00445E8A" w:rsidRDefault="009C377F" w:rsidP="009C377F">
      <w:pPr>
        <w:pStyle w:val="TH"/>
      </w:pPr>
      <w:r w:rsidRPr="00445E8A">
        <w:t xml:space="preserve">Table 4.7A.2.1.2-2: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1"/>
        <w:gridCol w:w="1714"/>
        <w:gridCol w:w="1155"/>
      </w:tblGrid>
      <w:tr w:rsidR="009C377F" w:rsidRPr="00445E8A" w14:paraId="79C9E769" w14:textId="77777777" w:rsidTr="001F0D66">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4C748D" w14:textId="77777777" w:rsidR="009C377F" w:rsidRPr="00445E8A" w:rsidRDefault="009C377F" w:rsidP="001F0D66">
            <w:pPr>
              <w:pStyle w:val="TAH"/>
            </w:pPr>
            <w:proofErr w:type="spellStart"/>
            <w:r w:rsidRPr="00445E8A">
              <w:t>eDRX_IDLE</w:t>
            </w:r>
            <w:proofErr w:type="spellEnd"/>
            <w:r w:rsidRPr="00445E8A">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200AFB" w14:textId="77777777" w:rsidR="009C377F" w:rsidRPr="00445E8A" w:rsidRDefault="009C377F" w:rsidP="001F0D66">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521D25" w14:textId="77777777" w:rsidR="009C377F" w:rsidRPr="00445E8A" w:rsidRDefault="009C377F" w:rsidP="001F0D66">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34E5BD" w14:textId="77777777" w:rsidR="009C377F" w:rsidRPr="00445E8A" w:rsidRDefault="009C377F" w:rsidP="001F0D66">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5E6092" w14:textId="77777777" w:rsidR="009C377F" w:rsidRPr="00445E8A" w:rsidRDefault="009C377F" w:rsidP="001F0D66">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ABA3E0" w14:textId="77777777" w:rsidR="009C377F" w:rsidRPr="00445E8A" w:rsidRDefault="009C377F" w:rsidP="001F0D66">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-UTRAN_intra_NC</w:t>
            </w:r>
            <w:proofErr w:type="spellEnd"/>
          </w:p>
          <w:p w14:paraId="3BBA6BE4" w14:textId="77777777" w:rsidR="009C377F" w:rsidRPr="00445E8A" w:rsidRDefault="009C377F" w:rsidP="001F0D66">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9C377F" w:rsidRPr="00445E8A" w14:paraId="06516598" w14:textId="77777777" w:rsidTr="001F0D66">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51BFA253" w14:textId="77777777" w:rsidR="009C377F" w:rsidRPr="00445E8A" w:rsidRDefault="009C377F" w:rsidP="001F0D66">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3FC33BAB" w14:textId="77777777" w:rsidR="009C377F" w:rsidRPr="00445E8A" w:rsidRDefault="009C377F" w:rsidP="001F0D66">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3FD4F014" w14:textId="77777777" w:rsidR="009C377F" w:rsidRPr="00445E8A" w:rsidRDefault="009C377F" w:rsidP="001F0D66">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0B0AC0" w14:textId="77777777" w:rsidR="009C377F" w:rsidRPr="00445E8A" w:rsidRDefault="009C377F" w:rsidP="001F0D66">
            <w:pPr>
              <w:pStyle w:val="TAC"/>
              <w:rPr>
                <w:noProof/>
                <w:szCs w:val="18"/>
                <w:lang w:val="en-US"/>
              </w:rPr>
            </w:pPr>
            <w:r w:rsidRPr="00445E8A">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2DA85FA3" w14:textId="77777777" w:rsidR="009C377F" w:rsidRPr="00445E8A" w:rsidRDefault="009C377F" w:rsidP="001F0D66">
            <w:pPr>
              <w:pStyle w:val="TAC"/>
              <w:rPr>
                <w:snapToGrid w:val="0"/>
                <w:szCs w:val="18"/>
              </w:rPr>
            </w:pPr>
            <w:r w:rsidRPr="00445E8A">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2F69BBAB" w14:textId="77777777" w:rsidR="009C377F" w:rsidRPr="00445E8A" w:rsidRDefault="009C377F" w:rsidP="001F0D66">
            <w:pPr>
              <w:pStyle w:val="TAC"/>
              <w:rPr>
                <w:snapToGrid w:val="0"/>
              </w:rPr>
            </w:pPr>
            <w:r w:rsidRPr="00445E8A">
              <w:rPr>
                <w:rFonts w:eastAsia="SimSun" w:cs="Arial"/>
                <w:snapToGrid w:val="0"/>
                <w:szCs w:val="18"/>
                <w:lang w:eastAsia="zh-CN"/>
              </w:rPr>
              <w:t>10.24 (2)</w:t>
            </w:r>
          </w:p>
        </w:tc>
      </w:tr>
      <w:tr w:rsidR="009C377F" w:rsidRPr="00445E8A" w14:paraId="2D404E0C" w14:textId="77777777" w:rsidTr="001F0D66">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BB31CDB" w14:textId="77777777" w:rsidR="009C377F" w:rsidRPr="00445E8A" w:rsidRDefault="009C377F" w:rsidP="001F0D66">
            <w:pPr>
              <w:pStyle w:val="TAC"/>
            </w:pPr>
            <w:r w:rsidRPr="00445E8A">
              <w:t xml:space="preserve">10.24 ≤ </w:t>
            </w:r>
            <w:proofErr w:type="spellStart"/>
            <w:r w:rsidRPr="00445E8A">
              <w:t>eDRX_IDLE</w:t>
            </w:r>
            <w:proofErr w:type="spellEnd"/>
            <w:r w:rsidRPr="00445E8A">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2166F6F2" w14:textId="77777777" w:rsidR="009C377F" w:rsidRPr="00445E8A" w:rsidRDefault="009C377F" w:rsidP="001F0D66">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061C5F49" w14:textId="77777777" w:rsidR="009C377F" w:rsidRPr="00445E8A" w:rsidRDefault="009C377F" w:rsidP="001F0D66">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801DEF" w14:textId="77777777" w:rsidR="009C377F" w:rsidRPr="00445E8A" w:rsidRDefault="009C377F" w:rsidP="001F0D66">
            <w:pPr>
              <w:pStyle w:val="TAC"/>
              <w:rPr>
                <w:noProof/>
                <w:snapToGrid w:val="0"/>
                <w:szCs w:val="18"/>
                <w:lang w:val="en-US"/>
              </w:rPr>
            </w:pPr>
            <w:r w:rsidRPr="00445E8A">
              <w:rPr>
                <w:noProof/>
                <w:position w:val="-32"/>
                <w:szCs w:val="18"/>
                <w:lang w:val="en-US"/>
              </w:rPr>
              <w:object w:dxaOrig="4650" w:dyaOrig="630" w14:anchorId="4B6D4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31.75pt" o:ole="">
                  <v:imagedata r:id="rId15" o:title=""/>
                </v:shape>
                <o:OLEObject Type="Embed" ProgID="Equation.3" ShapeID="_x0000_i1025" DrawAspect="Content" ObjectID="_1745695701"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30905F6" w14:textId="77777777" w:rsidR="009C377F" w:rsidRPr="00445E8A" w:rsidRDefault="009C377F" w:rsidP="001F0D66">
            <w:pPr>
              <w:pStyle w:val="TAC"/>
              <w:rPr>
                <w:snapToGrid w:val="0"/>
                <w:szCs w:val="18"/>
              </w:rPr>
            </w:pPr>
            <w:proofErr w:type="gramStart"/>
            <w:r w:rsidRPr="00445E8A">
              <w:rPr>
                <w:snapToGrid w:val="0"/>
                <w:szCs w:val="18"/>
              </w:rPr>
              <w:t>0.32</w:t>
            </w:r>
            <w:r w:rsidRPr="00445E8A">
              <w:t xml:space="preserve"> </w:t>
            </w:r>
            <w:r w:rsidRPr="00445E8A">
              <w:rPr>
                <w:snapToGrid w:val="0"/>
                <w:szCs w:val="18"/>
              </w:rPr>
              <w:t xml:space="preserve"> (</w:t>
            </w:r>
            <w:proofErr w:type="gramEnd"/>
            <w:r w:rsidRPr="00445E8A">
              <w:rPr>
                <w:snapToGrid w:val="0"/>
                <w:szCs w:val="18"/>
              </w:rPr>
              <w:t>1)</w:t>
            </w:r>
          </w:p>
        </w:tc>
        <w:tc>
          <w:tcPr>
            <w:tcW w:w="763" w:type="pct"/>
            <w:tcBorders>
              <w:top w:val="single" w:sz="4" w:space="0" w:color="auto"/>
              <w:left w:val="single" w:sz="4" w:space="0" w:color="auto"/>
              <w:bottom w:val="single" w:sz="4" w:space="0" w:color="auto"/>
              <w:right w:val="single" w:sz="4" w:space="0" w:color="auto"/>
            </w:tcBorders>
            <w:hideMark/>
          </w:tcPr>
          <w:p w14:paraId="5C366151" w14:textId="77777777" w:rsidR="009C377F" w:rsidRPr="00445E8A" w:rsidRDefault="009C377F" w:rsidP="001F0D66">
            <w:pPr>
              <w:pStyle w:val="TAC"/>
              <w:rPr>
                <w:snapToGrid w:val="0"/>
              </w:rPr>
            </w:pPr>
            <w:r w:rsidRPr="00445E8A">
              <w:rPr>
                <w:snapToGrid w:val="0"/>
              </w:rPr>
              <w:t>0.64 (2)</w:t>
            </w:r>
          </w:p>
        </w:tc>
      </w:tr>
      <w:tr w:rsidR="009C377F" w:rsidRPr="00445E8A" w14:paraId="53CC611E"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EF23C" w14:textId="77777777" w:rsidR="009C377F" w:rsidRPr="00445E8A" w:rsidRDefault="009C377F" w:rsidP="001F0D66">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4D9FB366" w14:textId="77777777" w:rsidR="009C377F" w:rsidRPr="00445E8A" w:rsidRDefault="009C377F" w:rsidP="001F0D66">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02B23476" w14:textId="77777777" w:rsidR="009C377F" w:rsidRPr="00445E8A" w:rsidRDefault="009C377F" w:rsidP="001F0D66">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55A2" w14:textId="77777777" w:rsidR="009C377F" w:rsidRPr="00445E8A" w:rsidRDefault="009C377F" w:rsidP="001F0D66">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7448D542" w14:textId="77777777" w:rsidR="009C377F" w:rsidRPr="00445E8A" w:rsidRDefault="009C377F" w:rsidP="001F0D66">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292A38A9" w14:textId="77777777" w:rsidR="009C377F" w:rsidRPr="00445E8A" w:rsidRDefault="009C377F" w:rsidP="001F0D66">
            <w:pPr>
              <w:pStyle w:val="TAC"/>
              <w:rPr>
                <w:snapToGrid w:val="0"/>
              </w:rPr>
            </w:pPr>
            <w:r w:rsidRPr="00445E8A">
              <w:rPr>
                <w:snapToGrid w:val="0"/>
              </w:rPr>
              <w:t>1.28 (2)</w:t>
            </w:r>
          </w:p>
        </w:tc>
      </w:tr>
      <w:tr w:rsidR="009C377F" w:rsidRPr="00445E8A" w14:paraId="3D510A64"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69ECD" w14:textId="77777777" w:rsidR="009C377F" w:rsidRPr="00445E8A" w:rsidRDefault="009C377F" w:rsidP="001F0D66">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2F715B0" w14:textId="77777777" w:rsidR="009C377F" w:rsidRPr="00445E8A" w:rsidRDefault="009C377F" w:rsidP="001F0D66">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2C07B40A" w14:textId="77777777" w:rsidR="009C377F" w:rsidRPr="00445E8A" w:rsidRDefault="009C377F" w:rsidP="001F0D66">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B8D4" w14:textId="77777777" w:rsidR="009C377F" w:rsidRPr="00445E8A" w:rsidRDefault="009C377F" w:rsidP="001F0D66">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DC964A6" w14:textId="77777777" w:rsidR="009C377F" w:rsidRPr="00445E8A" w:rsidRDefault="009C377F" w:rsidP="001F0D66">
            <w:pPr>
              <w:pStyle w:val="TAC"/>
              <w:rPr>
                <w:snapToGrid w:val="0"/>
              </w:rPr>
            </w:pPr>
            <w:proofErr w:type="gramStart"/>
            <w:r w:rsidRPr="00445E8A">
              <w:rPr>
                <w:snapToGrid w:val="0"/>
              </w:rPr>
              <w:t>1.28</w:t>
            </w:r>
            <w:r w:rsidRPr="00445E8A">
              <w:t xml:space="preserve"> </w:t>
            </w:r>
            <w:r w:rsidRPr="00445E8A">
              <w:rPr>
                <w:snapToGrid w:val="0"/>
              </w:rPr>
              <w:t xml:space="preserve"> (</w:t>
            </w:r>
            <w:proofErr w:type="gramEnd"/>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522700A8" w14:textId="77777777" w:rsidR="009C377F" w:rsidRPr="00445E8A" w:rsidRDefault="009C377F" w:rsidP="001F0D66">
            <w:pPr>
              <w:pStyle w:val="TAC"/>
              <w:rPr>
                <w:snapToGrid w:val="0"/>
              </w:rPr>
            </w:pPr>
            <w:proofErr w:type="gramStart"/>
            <w:r w:rsidRPr="00445E8A">
              <w:rPr>
                <w:snapToGrid w:val="0"/>
              </w:rPr>
              <w:t>2.56</w:t>
            </w:r>
            <w:r w:rsidRPr="00445E8A">
              <w:t xml:space="preserve"> </w:t>
            </w:r>
            <w:r w:rsidRPr="00445E8A">
              <w:rPr>
                <w:snapToGrid w:val="0"/>
              </w:rPr>
              <w:t xml:space="preserve"> (</w:t>
            </w:r>
            <w:proofErr w:type="gramEnd"/>
            <w:r w:rsidRPr="00445E8A">
              <w:rPr>
                <w:snapToGrid w:val="0"/>
              </w:rPr>
              <w:t>2)</w:t>
            </w:r>
          </w:p>
        </w:tc>
      </w:tr>
      <w:tr w:rsidR="009C377F" w:rsidRPr="00445E8A" w14:paraId="51154E15"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849A" w14:textId="77777777" w:rsidR="009C377F" w:rsidRPr="00445E8A" w:rsidRDefault="009C377F" w:rsidP="001F0D66">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06D405D4" w14:textId="77777777" w:rsidR="009C377F" w:rsidRPr="00445E8A" w:rsidRDefault="009C377F" w:rsidP="001F0D66">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0EF04F7D" w14:textId="77777777" w:rsidR="009C377F" w:rsidRPr="00445E8A" w:rsidRDefault="009C377F" w:rsidP="001F0D66">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2E1A" w14:textId="77777777" w:rsidR="009C377F" w:rsidRPr="00445E8A" w:rsidRDefault="009C377F" w:rsidP="001F0D66">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37C35E0F" w14:textId="77777777" w:rsidR="009C377F" w:rsidRPr="00445E8A" w:rsidRDefault="009C377F" w:rsidP="001F0D66">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5CFC2B48" w14:textId="77777777" w:rsidR="009C377F" w:rsidRPr="00445E8A" w:rsidRDefault="009C377F" w:rsidP="001F0D66">
            <w:pPr>
              <w:pStyle w:val="TAC"/>
              <w:rPr>
                <w:snapToGrid w:val="0"/>
              </w:rPr>
            </w:pPr>
            <w:r w:rsidRPr="00445E8A">
              <w:t>5.12 (</w:t>
            </w:r>
            <w:proofErr w:type="gramStart"/>
            <w:r w:rsidRPr="00445E8A">
              <w:t>2 )</w:t>
            </w:r>
            <w:proofErr w:type="gramEnd"/>
          </w:p>
        </w:tc>
      </w:tr>
      <w:tr w:rsidR="009C377F" w:rsidRPr="00445E8A" w14:paraId="2EAEED3C" w14:textId="77777777" w:rsidTr="001F0D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616F2B" w14:textId="77777777" w:rsidR="009C377F" w:rsidRPr="00445E8A" w:rsidRDefault="009C377F" w:rsidP="001F0D66">
            <w:pPr>
              <w:pStyle w:val="TAN"/>
            </w:pPr>
            <w:r w:rsidRPr="00445E8A">
              <w:t>NOTE 1:</w:t>
            </w:r>
            <w:r w:rsidRPr="00445E8A">
              <w:rPr>
                <w:rFonts w:cs="Arial"/>
                <w:sz w:val="24"/>
              </w:rPr>
              <w:tab/>
            </w:r>
            <w:r w:rsidRPr="00445E8A">
              <w:t>The number of DRX cycles in this table is given for the DRX cycles within PTWs.</w:t>
            </w:r>
          </w:p>
          <w:p w14:paraId="69F2A1E8" w14:textId="77777777" w:rsidR="009C377F" w:rsidRPr="00445E8A" w:rsidRDefault="009C377F" w:rsidP="001F0D66">
            <w:pPr>
              <w:pStyle w:val="TAN"/>
            </w:pPr>
            <w:r w:rsidRPr="00445E8A">
              <w:t>NOTE 2:</w:t>
            </w:r>
            <w:r w:rsidRPr="00445E8A">
              <w:rPr>
                <w:rFonts w:cs="Arial"/>
                <w:sz w:val="24"/>
              </w:rPr>
              <w:tab/>
            </w:r>
            <w:r w:rsidRPr="00445E8A">
              <w:t xml:space="preserve">The </w:t>
            </w:r>
            <w:proofErr w:type="spellStart"/>
            <w:r w:rsidRPr="00445E8A">
              <w:t>eDRX_IDLE</w:t>
            </w:r>
            <w:proofErr w:type="spellEnd"/>
            <w:r w:rsidRPr="00445E8A">
              <w:t xml:space="preserve"> cycle lengths are as specified in Section 10.5.5.32 of TS 24.008 [34]. </w:t>
            </w:r>
          </w:p>
          <w:p w14:paraId="1C3A2098" w14:textId="77777777" w:rsidR="009C377F" w:rsidRPr="00445E8A" w:rsidRDefault="009C377F" w:rsidP="001F0D66">
            <w:pPr>
              <w:pStyle w:val="TAN"/>
            </w:pPr>
            <w:r w:rsidRPr="00445E8A">
              <w:rPr>
                <w:snapToGrid w:val="0"/>
                <w:lang w:eastAsia="zh-CN"/>
              </w:rPr>
              <w:t>NOTE 3:</w:t>
            </w:r>
            <w:r w:rsidRPr="00445E8A">
              <w:rPr>
                <w:lang w:val="en-US"/>
              </w:rPr>
              <w:tab/>
            </w:r>
            <w:r w:rsidRPr="00445E8A">
              <w:t xml:space="preserve"> Void</w:t>
            </w:r>
          </w:p>
          <w:p w14:paraId="7D011C7D" w14:textId="77777777" w:rsidR="009C377F" w:rsidRPr="00445E8A" w:rsidRDefault="009C377F" w:rsidP="001F0D66">
            <w:pPr>
              <w:pStyle w:val="TAN"/>
            </w:pPr>
            <w:r w:rsidRPr="00445E8A">
              <w:rPr>
                <w:rFonts w:cs="Arial"/>
              </w:rPr>
              <w:t>NOTE 4:</w:t>
            </w:r>
            <w:r w:rsidRPr="00445E8A">
              <w:rPr>
                <w:lang w:val="en-US"/>
              </w:rPr>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w:t>
            </w:r>
            <w:proofErr w:type="spellStart"/>
            <w:r w:rsidRPr="00445E8A">
              <w:rPr>
                <w:rFonts w:cs="Arial"/>
              </w:rPr>
              <w:t>otherwis</w:t>
            </w:r>
            <w:proofErr w:type="spellEnd"/>
          </w:p>
        </w:tc>
      </w:tr>
    </w:tbl>
    <w:p w14:paraId="07CFDA29" w14:textId="77777777" w:rsidR="009C377F" w:rsidRPr="00445E8A" w:rsidRDefault="009C377F" w:rsidP="009C377F">
      <w:pPr>
        <w:rPr>
          <w:lang w:eastAsia="zh-CN"/>
        </w:rPr>
      </w:pPr>
    </w:p>
    <w:p w14:paraId="4BF115AF"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445E8A">
        <w:t>has to</w:t>
      </w:r>
      <w:proofErr w:type="gramEnd"/>
      <w:r w:rsidRPr="00445E8A">
        <w:t xml:space="preserve"> meet the requirement corresponding to the second state.</w:t>
      </w:r>
    </w:p>
    <w:p w14:paraId="7AD9BCA7" w14:textId="77777777" w:rsidR="009C377F" w:rsidRPr="00445E8A" w:rsidRDefault="009C377F" w:rsidP="009C377F">
      <w:pPr>
        <w:rPr>
          <w:lang w:eastAsia="zh-CN"/>
        </w:rPr>
      </w:pPr>
      <w:r w:rsidRPr="00445E8A">
        <w:rPr>
          <w:lang w:eastAsia="zh-CN"/>
        </w:rPr>
        <w:t xml:space="preserve">The UE is not required to perform intra-frequency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t xml:space="preserve"> </w:t>
      </w:r>
      <w:r w:rsidRPr="00445E8A">
        <w:rPr>
          <w:lang w:eastAsia="zh-CN"/>
        </w:rPr>
        <w:t>as defined in Table 4.7A.2.1.2-1 and Table 4.7A.2.1.2-2 provided the following conditions are met:</w:t>
      </w:r>
    </w:p>
    <w:p w14:paraId="0E2749F5"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144CF614" w14:textId="6880DDB2" w:rsidR="009C377F" w:rsidRPr="00445E8A" w:rsidDel="002D15BD" w:rsidRDefault="009C377F" w:rsidP="009C377F">
      <w:pPr>
        <w:rPr>
          <w:del w:id="34" w:author="Santhan T" w:date="2023-04-10T11:10:00Z"/>
          <w:lang w:eastAsia="zh-CN"/>
        </w:rPr>
      </w:pPr>
      <w:del w:id="35" w:author="Santhan T" w:date="2023-04-10T11:10:00Z">
        <w:r w:rsidRPr="00445E8A" w:rsidDel="002D15BD">
          <w:rPr>
            <w:i/>
            <w:iCs/>
            <w:lang w:eastAsia="zh-CN"/>
          </w:rPr>
          <w:delText xml:space="preserve">Editor’s note: </w:delText>
        </w:r>
        <w:r w:rsidRPr="00445E8A" w:rsidDel="002D15BD">
          <w:rPr>
            <w:lang w:eastAsia="zh-CN"/>
          </w:rPr>
          <w:delText xml:space="preserve">FFS on following additional condition </w:delText>
        </w:r>
        <w:r w:rsidRPr="00445E8A" w:rsidDel="002D15BD">
          <w:delText xml:space="preserve">when the </w:delText>
        </w:r>
        <w:r w:rsidRPr="00445E8A" w:rsidDel="002D15BD">
          <w:rPr>
            <w:rFonts w:cs="v4.2.0"/>
          </w:rPr>
          <w:delText xml:space="preserve">UE is configured with </w:delText>
        </w:r>
        <w:r w:rsidRPr="00445E8A" w:rsidDel="002D15BD">
          <w:rPr>
            <w:lang w:val="en-US"/>
          </w:rPr>
          <w:delText>‘</w:delText>
        </w:r>
        <w:r w:rsidRPr="00445E8A" w:rsidDel="002D15BD">
          <w:rPr>
            <w:i/>
            <w:iCs/>
            <w:lang w:val="en-US"/>
          </w:rPr>
          <w:delText>t-Service</w:delText>
        </w:r>
        <w:r w:rsidRPr="00445E8A" w:rsidDel="002D15BD">
          <w:rPr>
            <w:lang w:val="en-US"/>
          </w:rPr>
          <w:delText>’ [2] in the serving cell:</w:delText>
        </w:r>
      </w:del>
    </w:p>
    <w:p w14:paraId="678907F9" w14:textId="066F1EF2" w:rsidR="009C377F" w:rsidRPr="00445E8A" w:rsidRDefault="009C377F" w:rsidP="009C377F">
      <w:pPr>
        <w:pStyle w:val="B10"/>
      </w:pPr>
      <w:r>
        <w:lastRenderedPageBreak/>
        <w:t>-</w:t>
      </w:r>
      <w:r>
        <w:tab/>
      </w:r>
      <w:del w:id="36" w:author="Santhan T" w:date="2023-04-10T11:10:00Z">
        <w:r w:rsidRPr="00445E8A" w:rsidDel="002D15BD">
          <w:delText>[</w:delText>
        </w:r>
      </w:del>
      <w:r w:rsidRPr="00445E8A">
        <w:t xml:space="preserve">The UE has detected more than [1] satellite on the intra-frequency carrier including the satellite operating the serving cell. </w:t>
      </w:r>
      <w:del w:id="37" w:author="Santhan T" w:date="2023-04-10T11:10:00Z">
        <w:r w:rsidRPr="00445E8A" w:rsidDel="002D15BD">
          <w:delText>]</w:delText>
        </w:r>
      </w:del>
    </w:p>
    <w:p w14:paraId="736339D1" w14:textId="77777777" w:rsidR="00817FB7" w:rsidRDefault="00817FB7" w:rsidP="00817FB7">
      <w:pPr>
        <w:rPr>
          <w:ins w:id="38" w:author="Santhan T" w:date="2023-04-10T11:10:00Z"/>
          <w:rFonts w:eastAsia="SimSun"/>
          <w:noProof/>
          <w:lang w:eastAsia="zh-CN"/>
        </w:rPr>
      </w:pPr>
      <w:ins w:id="39" w:author="Santhan T" w:date="2023-04-10T11:10: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0F03C9D4" w14:textId="77777777" w:rsidR="009C377F" w:rsidRPr="00445E8A" w:rsidRDefault="009C377F" w:rsidP="009C377F">
      <w:pPr>
        <w:rPr>
          <w:lang w:eastAsia="zh-CN"/>
        </w:rPr>
      </w:pPr>
    </w:p>
    <w:p w14:paraId="1F6292D9" w14:textId="77777777" w:rsidR="009C377F" w:rsidRPr="00445E8A" w:rsidRDefault="009C377F" w:rsidP="009C377F">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23A85797" w14:textId="77777777" w:rsidR="009C377F" w:rsidRPr="00445E8A" w:rsidRDefault="009C377F" w:rsidP="009C377F">
      <w:r w:rsidRPr="00445E8A">
        <w:t xml:space="preserve">The requirements in this subclause apply if UE is in the normal coverage area of the serving cell served by satellite access node. The UE </w:t>
      </w:r>
      <w:proofErr w:type="gramStart"/>
      <w:r w:rsidRPr="00445E8A">
        <w:t>is considered to be</w:t>
      </w:r>
      <w:proofErr w:type="gramEnd"/>
      <w:r w:rsidRPr="00445E8A">
        <w:t xml:space="preserve"> in normal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0C34FDA5" w14:textId="77777777" w:rsidR="009C377F" w:rsidRPr="00445E8A" w:rsidRDefault="009C377F" w:rsidP="009C377F">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67F368D9" w14:textId="77777777" w:rsidR="009C377F" w:rsidRPr="00445E8A" w:rsidRDefault="009C377F" w:rsidP="009C377F">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r w:rsidRPr="00445E8A">
        <w:t xml:space="preserve"> 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000A38BC" w14:textId="77777777" w:rsidR="009C377F" w:rsidRPr="00445E8A" w:rsidRDefault="009C377F" w:rsidP="009C377F">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32F26FE" w14:textId="77777777" w:rsidR="009C377F" w:rsidRPr="00445E8A" w:rsidRDefault="009C377F" w:rsidP="009C377F">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detect,EUTRAN_Inter_NC</w:t>
      </w:r>
      <w:proofErr w:type="spellEnd"/>
      <w:r w:rsidRPr="00445E8A">
        <w:rPr>
          <w:rFonts w:cs="v4.2.0"/>
          <w:lang w:eastAsia="zh-CN"/>
        </w:rPr>
        <w:t xml:space="preserve">, </w:t>
      </w:r>
      <w:r w:rsidRPr="00445E8A">
        <w:rPr>
          <w:rFonts w:cs="v4.2.0"/>
        </w:rPr>
        <w:t xml:space="preserve">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62F79592" w14:textId="77777777" w:rsidR="009C377F" w:rsidRPr="00445E8A" w:rsidRDefault="009C377F" w:rsidP="009C377F">
      <w:r w:rsidRPr="00445E8A">
        <w:t xml:space="preserve">When higher priority cells are found by the higher priority search, they shall be measured at least every </w:t>
      </w:r>
      <w:proofErr w:type="spellStart"/>
      <w:r w:rsidRPr="00445E8A">
        <w:rPr>
          <w:rFonts w:cs="v4.2.0"/>
        </w:rPr>
        <w:t>T</w:t>
      </w:r>
      <w:r w:rsidRPr="00445E8A">
        <w:rPr>
          <w:rFonts w:cs="v4.2.0"/>
          <w:vertAlign w:val="subscript"/>
        </w:rPr>
        <w:t>measure,E-UTRAN_Inter_NC</w:t>
      </w:r>
      <w:proofErr w:type="spellEnd"/>
      <w:r w:rsidRPr="00445E8A">
        <w:rPr>
          <w:rFonts w:cs="v4.2.0"/>
          <w:vertAlign w:val="subscript"/>
        </w:rPr>
        <w:t xml:space="preserve">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F31EB76" w14:textId="77777777" w:rsidR="009C377F" w:rsidRPr="00445E8A" w:rsidRDefault="009C377F" w:rsidP="009C377F">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t>T</w:t>
      </w:r>
      <w:r w:rsidRPr="00445E8A">
        <w:rPr>
          <w:vertAlign w:val="subscript"/>
        </w:rPr>
        <w:t>measure,EUTRAN_Inter_NC</w:t>
      </w:r>
      <w:proofErr w:type="spellEnd"/>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4922FD83" w14:textId="77777777" w:rsidR="009C377F" w:rsidRPr="00445E8A" w:rsidRDefault="009C377F" w:rsidP="009C377F">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T</w:t>
      </w:r>
      <w:r w:rsidRPr="00445E8A">
        <w:rPr>
          <w:rFonts w:cs="v4.2.0"/>
          <w:vertAlign w:val="subscript"/>
        </w:rPr>
        <w:t>measure,EUTRAN_Inter_NC</w:t>
      </w:r>
      <w:proofErr w:type="spellEnd"/>
      <w:r w:rsidRPr="00445E8A">
        <w:rPr>
          <w:rFonts w:cs="v4.2.0"/>
        </w:rPr>
        <w:t>/2.</w:t>
      </w:r>
    </w:p>
    <w:p w14:paraId="5E6456CA" w14:textId="77777777" w:rsidR="009C377F" w:rsidRPr="00445E8A" w:rsidRDefault="009C377F" w:rsidP="009C377F">
      <w:r w:rsidRPr="00445E8A">
        <w:t>The UE shall not consider a E-UTRA neighbour cell in cell reselection, if it is indicated as not allowed in the measurement control system information of the serving cell.</w:t>
      </w:r>
    </w:p>
    <w:p w14:paraId="4A62792B" w14:textId="77777777" w:rsidR="009C377F" w:rsidRPr="00445E8A" w:rsidRDefault="009C377F" w:rsidP="009C377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evaluate,E-UTRAN_Inter_NC</w:t>
      </w:r>
      <w:proofErr w:type="spellEnd"/>
      <w:r w:rsidRPr="00445E8A">
        <w:rPr>
          <w:rFonts w:cs="v4.2.0"/>
          <w:lang w:eastAsia="zh-CN"/>
        </w:rPr>
        <w:t xml:space="preserve">, </w:t>
      </w:r>
      <w:r w:rsidRPr="00445E8A">
        <w:rPr>
          <w:rFonts w:cs="v4.2.0"/>
        </w:rPr>
        <w:t xml:space="preserve">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3ECF5524" w14:textId="77777777" w:rsidR="009C377F" w:rsidRPr="00445E8A" w:rsidRDefault="009C377F" w:rsidP="009C377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w:t>
      </w:r>
      <w:proofErr w:type="spellStart"/>
      <w:r w:rsidRPr="00445E8A">
        <w:rPr>
          <w:rFonts w:eastAsia="PMingLiU" w:cs="v4.2.0"/>
          <w:color w:val="000000" w:themeColor="text1"/>
          <w:lang w:eastAsia="zh-TW"/>
        </w:rPr>
        <w:t>paraemter</w:t>
      </w:r>
      <w:proofErr w:type="spellEnd"/>
      <w:r w:rsidRPr="00445E8A">
        <w:rPr>
          <w:rFonts w:eastAsia="PMingLiU" w:cs="v4.2.0"/>
          <w:color w:val="000000" w:themeColor="text1"/>
          <w:lang w:eastAsia="zh-TW"/>
        </w:rP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 </w:t>
      </w:r>
      <w:r w:rsidRPr="00445E8A">
        <w:rPr>
          <w:rFonts w:eastAsia="PMingLiU" w:cs="v4.2.0"/>
          <w:color w:val="000000" w:themeColor="text1"/>
          <w:lang w:eastAsia="zh-TW"/>
        </w:rPr>
        <w:t>TBD</w:t>
      </w:r>
    </w:p>
    <w:p w14:paraId="33021CD9" w14:textId="77777777" w:rsidR="009C377F" w:rsidRPr="00445E8A" w:rsidRDefault="009C377F" w:rsidP="009C377F">
      <w:pPr>
        <w:rPr>
          <w:rFonts w:cs="v4.2.0"/>
          <w:lang w:eastAsia="zh-CN"/>
        </w:rPr>
      </w:pPr>
      <w:r w:rsidRPr="00445E8A">
        <w:rPr>
          <w:rFonts w:cs="v4.2.0"/>
          <w:lang w:eastAsia="zh-CN"/>
        </w:rPr>
        <w:lastRenderedPageBreak/>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r w:rsidRPr="00445E8A">
        <w:rPr>
          <w:rFonts w:cs="v4.2.0"/>
          <w:lang w:eastAsia="zh-CN"/>
        </w:rPr>
        <w:t>non zero</w:t>
      </w:r>
      <w:proofErr w:type="spellEnd"/>
      <w:r w:rsidRPr="00445E8A">
        <w:rPr>
          <w:rFonts w:cs="v4.2.0"/>
          <w:lang w:eastAsia="zh-CN"/>
        </w:rPr>
        <w:t xml:space="preserve"> value and the inter-frequency cell is better ranked than the serving cell, the UE shall evaluate this inter-frequency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73197158" w14:textId="77777777" w:rsidR="009C377F" w:rsidRPr="00445E8A" w:rsidRDefault="009C377F" w:rsidP="009C377F">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Table 4.7A.2.1.3-1. </w:t>
      </w:r>
    </w:p>
    <w:p w14:paraId="321E25DF" w14:textId="77777777" w:rsidR="009C377F" w:rsidRPr="00445E8A" w:rsidRDefault="009C377F" w:rsidP="009C377F">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t xml:space="preserve"> when multiple PTWs are used.</w:t>
      </w:r>
    </w:p>
    <w:p w14:paraId="499F9AE0" w14:textId="77777777" w:rsidR="009C377F" w:rsidRPr="00445E8A" w:rsidRDefault="009C377F" w:rsidP="009C377F">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B056C6E" w14:textId="77777777" w:rsidR="009C377F" w:rsidRPr="00445E8A" w:rsidRDefault="009C377F" w:rsidP="009C377F">
      <w:pPr>
        <w:rPr>
          <w:lang w:eastAsia="zh-CN"/>
        </w:rPr>
      </w:pPr>
    </w:p>
    <w:p w14:paraId="6A1D5E66" w14:textId="77777777" w:rsidR="009C377F" w:rsidRPr="00F73432" w:rsidRDefault="009C377F" w:rsidP="009C377F">
      <w:pPr>
        <w:pStyle w:val="TH"/>
      </w:pPr>
      <w:r w:rsidRPr="00445E8A">
        <w:t xml:space="preserve">Table 4.7A.2.1.3-1 :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rPr>
          <w:rFonts w:cs="v4.2.0"/>
        </w:rPr>
        <w:t>T</w:t>
      </w:r>
      <w:r w:rsidRPr="00445E8A">
        <w:rPr>
          <w:rFonts w:cs="v4.2.0"/>
          <w:vertAlign w:val="subscript"/>
        </w:rPr>
        <w:t>evaluate,E-UTRAN_Inter_NC</w:t>
      </w:r>
      <w:proofErr w:type="spellEnd"/>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9C377F" w:rsidRPr="00445E8A" w14:paraId="5915CB2D"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3BB4FDE" w14:textId="77777777" w:rsidR="009C377F" w:rsidRPr="00445E8A" w:rsidRDefault="009C377F" w:rsidP="001F0D66">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43F39ED6" w14:textId="77777777" w:rsidR="009C377F" w:rsidRPr="00445E8A" w:rsidRDefault="009C377F" w:rsidP="001F0D66">
            <w:pPr>
              <w:pStyle w:val="TAH"/>
              <w:rPr>
                <w:rFonts w:cs="Arial"/>
              </w:rPr>
            </w:pPr>
            <w:proofErr w:type="spellStart"/>
            <w:r w:rsidRPr="00445E8A">
              <w:t>T</w:t>
            </w:r>
            <w:r w:rsidRPr="00445E8A">
              <w:rPr>
                <w:vertAlign w:val="subscript"/>
              </w:rPr>
              <w:t>detect,EUTRAN_Inter_NC</w:t>
            </w:r>
            <w:proofErr w:type="spellEnd"/>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74215181" w14:textId="77777777" w:rsidR="009C377F" w:rsidRPr="00445E8A" w:rsidRDefault="009C377F" w:rsidP="001F0D66">
            <w:pPr>
              <w:pStyle w:val="TAH"/>
              <w:rPr>
                <w:rFonts w:cs="Arial"/>
                <w:snapToGrid w:val="0"/>
              </w:rPr>
            </w:pPr>
            <w:proofErr w:type="spellStart"/>
            <w:r w:rsidRPr="00445E8A">
              <w:t>T</w:t>
            </w:r>
            <w:r w:rsidRPr="00445E8A">
              <w:rPr>
                <w:vertAlign w:val="subscript"/>
              </w:rPr>
              <w:t>measure,EUTRAN_Inter_NC</w:t>
            </w:r>
            <w:proofErr w:type="spellEnd"/>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3D40B2EE" w14:textId="77777777" w:rsidR="009C377F" w:rsidRPr="00445E8A" w:rsidRDefault="009C377F" w:rsidP="001F0D66">
            <w:pPr>
              <w:pStyle w:val="TAH"/>
              <w:rPr>
                <w:rFonts w:cs="Arial"/>
                <w:vertAlign w:val="subscript"/>
              </w:rPr>
            </w:pPr>
            <w:proofErr w:type="spellStart"/>
            <w:r w:rsidRPr="00445E8A">
              <w:t>T</w:t>
            </w:r>
            <w:r w:rsidRPr="00445E8A">
              <w:rPr>
                <w:vertAlign w:val="subscript"/>
              </w:rPr>
              <w:t>evaluate,E-UTRAN_Inter_NC</w:t>
            </w:r>
            <w:proofErr w:type="spellEnd"/>
          </w:p>
          <w:p w14:paraId="761D320B" w14:textId="77777777" w:rsidR="009C377F" w:rsidRPr="00445E8A" w:rsidRDefault="009C377F" w:rsidP="001F0D66">
            <w:pPr>
              <w:pStyle w:val="TAH"/>
              <w:rPr>
                <w:rFonts w:cs="Arial"/>
              </w:rPr>
            </w:pPr>
            <w:r w:rsidRPr="00445E8A">
              <w:rPr>
                <w:rFonts w:cs="Arial"/>
              </w:rPr>
              <w:t>[s] (number of DRX cycles)</w:t>
            </w:r>
          </w:p>
        </w:tc>
      </w:tr>
      <w:tr w:rsidR="009C377F" w:rsidRPr="00445E8A" w14:paraId="5E59A57D"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4206EDD" w14:textId="77777777" w:rsidR="009C377F" w:rsidRPr="00445E8A" w:rsidRDefault="009C377F" w:rsidP="001F0D66">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5B49F53E" w14:textId="77777777" w:rsidR="009C377F" w:rsidRPr="00445E8A" w:rsidRDefault="009C377F" w:rsidP="001F0D66">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3F522703" w14:textId="77777777" w:rsidR="009C377F" w:rsidRPr="00445E8A" w:rsidRDefault="009C377F" w:rsidP="001F0D66">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4DAF6F9C" w14:textId="77777777" w:rsidR="009C377F" w:rsidRPr="00445E8A" w:rsidRDefault="009C377F" w:rsidP="001F0D66">
            <w:pPr>
              <w:pStyle w:val="TAC"/>
              <w:rPr>
                <w:snapToGrid w:val="0"/>
              </w:rPr>
            </w:pPr>
            <w:r w:rsidRPr="00445E8A">
              <w:t>5.12 (16)</w:t>
            </w:r>
          </w:p>
        </w:tc>
      </w:tr>
      <w:tr w:rsidR="009C377F" w:rsidRPr="00445E8A" w14:paraId="6C0DCD57"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02E82E1" w14:textId="77777777" w:rsidR="009C377F" w:rsidRPr="00445E8A" w:rsidRDefault="009C377F" w:rsidP="001F0D66">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035FBCBF" w14:textId="77777777" w:rsidR="009C377F" w:rsidRPr="00445E8A" w:rsidRDefault="009C377F" w:rsidP="001F0D66">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0AD8980C" w14:textId="77777777" w:rsidR="009C377F" w:rsidRPr="00445E8A" w:rsidRDefault="009C377F" w:rsidP="001F0D66">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324DC1BA" w14:textId="77777777" w:rsidR="009C377F" w:rsidRPr="00445E8A" w:rsidRDefault="009C377F" w:rsidP="001F0D66">
            <w:pPr>
              <w:pStyle w:val="TAC"/>
              <w:rPr>
                <w:snapToGrid w:val="0"/>
              </w:rPr>
            </w:pPr>
            <w:r w:rsidRPr="00445E8A">
              <w:t>5.12 (8)</w:t>
            </w:r>
          </w:p>
        </w:tc>
      </w:tr>
      <w:tr w:rsidR="009C377F" w:rsidRPr="00445E8A" w14:paraId="3EF540BC"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88B7B76" w14:textId="77777777" w:rsidR="009C377F" w:rsidRPr="00445E8A" w:rsidRDefault="009C377F" w:rsidP="001F0D66">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4A0C5D9F" w14:textId="77777777" w:rsidR="009C377F" w:rsidRPr="00445E8A" w:rsidRDefault="009C377F" w:rsidP="001F0D66">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57706AFC" w14:textId="77777777" w:rsidR="009C377F" w:rsidRPr="00445E8A" w:rsidRDefault="009C377F" w:rsidP="001F0D66">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0EC537AA" w14:textId="77777777" w:rsidR="009C377F" w:rsidRPr="00445E8A" w:rsidRDefault="009C377F" w:rsidP="001F0D66">
            <w:pPr>
              <w:pStyle w:val="TAC"/>
              <w:rPr>
                <w:snapToGrid w:val="0"/>
              </w:rPr>
            </w:pPr>
            <w:r w:rsidRPr="00445E8A">
              <w:t>6.4 (5)</w:t>
            </w:r>
          </w:p>
        </w:tc>
      </w:tr>
      <w:tr w:rsidR="009C377F" w:rsidRPr="00445E8A" w14:paraId="3F45BAF5" w14:textId="77777777" w:rsidTr="001F0D66">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1C14D2D" w14:textId="77777777" w:rsidR="009C377F" w:rsidRPr="00445E8A" w:rsidRDefault="009C377F" w:rsidP="001F0D66">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4FBAB23B" w14:textId="77777777" w:rsidR="009C377F" w:rsidRPr="00445E8A" w:rsidRDefault="009C377F" w:rsidP="001F0D66">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48545714" w14:textId="77777777" w:rsidR="009C377F" w:rsidRPr="00445E8A" w:rsidRDefault="009C377F" w:rsidP="001F0D66">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669D6557" w14:textId="77777777" w:rsidR="009C377F" w:rsidRPr="00445E8A" w:rsidRDefault="009C377F" w:rsidP="001F0D66">
            <w:pPr>
              <w:pStyle w:val="TAC"/>
              <w:rPr>
                <w:snapToGrid w:val="0"/>
              </w:rPr>
            </w:pPr>
            <w:r w:rsidRPr="00445E8A">
              <w:t>7.68 (3)</w:t>
            </w:r>
          </w:p>
        </w:tc>
      </w:tr>
    </w:tbl>
    <w:p w14:paraId="7122289C" w14:textId="77777777" w:rsidR="009C377F" w:rsidRPr="00445E8A" w:rsidRDefault="009C377F" w:rsidP="009C377F"/>
    <w:p w14:paraId="467CE02F" w14:textId="77777777" w:rsidR="009C377F" w:rsidRPr="00445E8A" w:rsidRDefault="009C377F" w:rsidP="009C377F">
      <w:pPr>
        <w:pStyle w:val="TH"/>
      </w:pPr>
      <w:r w:rsidRPr="00445E8A">
        <w:t xml:space="preserve">Table 4.7A.2.1.3-2: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9C377F" w:rsidRPr="00445E8A" w14:paraId="6C342F90" w14:textId="77777777" w:rsidTr="001F0D66">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B13A20" w14:textId="77777777" w:rsidR="009C377F" w:rsidRPr="00445E8A" w:rsidRDefault="009C377F" w:rsidP="001F0D66">
            <w:pPr>
              <w:pStyle w:val="TAH"/>
            </w:pPr>
            <w:proofErr w:type="spellStart"/>
            <w:r w:rsidRPr="00445E8A">
              <w:t>eDRX_IDLE</w:t>
            </w:r>
            <w:proofErr w:type="spellEnd"/>
            <w:r w:rsidRPr="00445E8A">
              <w:t xml:space="preserv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0FA94E" w14:textId="77777777" w:rsidR="009C377F" w:rsidRPr="00445E8A" w:rsidRDefault="009C377F" w:rsidP="001F0D66">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DEDA59" w14:textId="77777777" w:rsidR="009C377F" w:rsidRPr="00445E8A" w:rsidRDefault="009C377F" w:rsidP="001F0D66">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6B46F8" w14:textId="77777777" w:rsidR="009C377F" w:rsidRPr="00445E8A" w:rsidRDefault="009C377F" w:rsidP="001F0D66">
            <w:pPr>
              <w:pStyle w:val="TAH"/>
              <w:rPr>
                <w:rFonts w:cs="Arial"/>
              </w:rPr>
            </w:pPr>
            <w:proofErr w:type="spellStart"/>
            <w:r w:rsidRPr="00445E8A">
              <w:t>T</w:t>
            </w:r>
            <w:r w:rsidRPr="00445E8A">
              <w:rPr>
                <w:vertAlign w:val="subscript"/>
              </w:rPr>
              <w:t>detect,EUTRAN_Inter_NC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8E929A" w14:textId="77777777" w:rsidR="009C377F" w:rsidRPr="00445E8A" w:rsidRDefault="009C377F" w:rsidP="001F0D66">
            <w:pPr>
              <w:pStyle w:val="TAH"/>
              <w:rPr>
                <w:rFonts w:cs="Arial"/>
                <w:snapToGrid w:val="0"/>
              </w:rPr>
            </w:pPr>
            <w:proofErr w:type="spellStart"/>
            <w:r w:rsidRPr="00445E8A">
              <w:t>T</w:t>
            </w:r>
            <w:r w:rsidRPr="00445E8A">
              <w:rPr>
                <w:vertAlign w:val="subscript"/>
              </w:rPr>
              <w:t>measure,EUTRAN_Inter_NC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9AF730" w14:textId="77777777" w:rsidR="009C377F" w:rsidRPr="00445E8A" w:rsidRDefault="009C377F" w:rsidP="001F0D66">
            <w:pPr>
              <w:pStyle w:val="TAH"/>
              <w:rPr>
                <w:rFonts w:cs="Arial"/>
                <w:vertAlign w:val="subscript"/>
              </w:rPr>
            </w:pPr>
            <w:proofErr w:type="spellStart"/>
            <w:r w:rsidRPr="00445E8A">
              <w:t>T</w:t>
            </w:r>
            <w:r w:rsidRPr="00445E8A">
              <w:rPr>
                <w:vertAlign w:val="subscript"/>
              </w:rPr>
              <w:t>evaluate,E-UTRAN_inter_NC</w:t>
            </w:r>
            <w:proofErr w:type="spellEnd"/>
          </w:p>
          <w:p w14:paraId="7609ACB9" w14:textId="77777777" w:rsidR="009C377F" w:rsidRPr="00445E8A" w:rsidRDefault="009C377F" w:rsidP="001F0D66">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9C377F" w:rsidRPr="00445E8A" w14:paraId="40E84914" w14:textId="77777777" w:rsidTr="001F0D66">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91198FB" w14:textId="77777777" w:rsidR="009C377F" w:rsidRPr="00445E8A" w:rsidRDefault="009C377F" w:rsidP="001F0D66">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269DCB" w14:textId="77777777" w:rsidR="009C377F" w:rsidRPr="00445E8A" w:rsidRDefault="009C377F" w:rsidP="001F0D66">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802899" w14:textId="77777777" w:rsidR="009C377F" w:rsidRPr="00445E8A" w:rsidRDefault="009C377F" w:rsidP="001F0D66">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A243BC" w14:textId="77777777" w:rsidR="009C377F" w:rsidRPr="00445E8A" w:rsidRDefault="009C377F" w:rsidP="001F0D66">
            <w:pPr>
              <w:pStyle w:val="TAC"/>
              <w:rPr>
                <w:noProof/>
                <w:szCs w:val="18"/>
                <w:lang w:val="en-US"/>
              </w:rPr>
            </w:pPr>
            <w:r w:rsidRPr="00445E8A">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0D4815" w14:textId="77777777" w:rsidR="009C377F" w:rsidRPr="00445E8A" w:rsidRDefault="009C377F" w:rsidP="001F0D66">
            <w:pPr>
              <w:pStyle w:val="TAC"/>
              <w:rPr>
                <w:snapToGrid w:val="0"/>
              </w:rPr>
            </w:pPr>
            <w:r w:rsidRPr="00445E8A">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931DBA" w14:textId="77777777" w:rsidR="009C377F" w:rsidRPr="00445E8A" w:rsidRDefault="009C377F" w:rsidP="001F0D66">
            <w:pPr>
              <w:pStyle w:val="TAC"/>
            </w:pPr>
            <w:r w:rsidRPr="00445E8A">
              <w:rPr>
                <w:rFonts w:eastAsia="SimSun" w:cs="Arial"/>
                <w:snapToGrid w:val="0"/>
                <w:szCs w:val="18"/>
                <w:lang w:eastAsia="zh-CN"/>
              </w:rPr>
              <w:t>10.24 (2)</w:t>
            </w:r>
          </w:p>
        </w:tc>
      </w:tr>
      <w:tr w:rsidR="009C377F" w:rsidRPr="00445E8A" w14:paraId="7DF7C434" w14:textId="77777777" w:rsidTr="001F0D66">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485C4F" w14:textId="77777777" w:rsidR="009C377F" w:rsidRPr="00445E8A" w:rsidRDefault="009C377F" w:rsidP="001F0D66">
            <w:pPr>
              <w:pStyle w:val="TAC"/>
            </w:pPr>
            <w:r w:rsidRPr="00445E8A">
              <w:t xml:space="preserve">10.24 ≤ </w:t>
            </w:r>
            <w:proofErr w:type="spellStart"/>
            <w:r w:rsidRPr="00445E8A">
              <w:t>eDRX_IDLE</w:t>
            </w:r>
            <w:proofErr w:type="spellEnd"/>
            <w:r w:rsidRPr="00445E8A">
              <w:t xml:space="preserv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0A0696" w14:textId="77777777" w:rsidR="009C377F" w:rsidRPr="00445E8A" w:rsidRDefault="009C377F" w:rsidP="001F0D66">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AB71B2" w14:textId="77777777" w:rsidR="009C377F" w:rsidRPr="00445E8A" w:rsidRDefault="009C377F" w:rsidP="001F0D66">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35A543" w14:textId="77777777" w:rsidR="009C377F" w:rsidRPr="00445E8A" w:rsidRDefault="009C377F" w:rsidP="001F0D66">
            <w:pPr>
              <w:pStyle w:val="TAC"/>
              <w:rPr>
                <w:noProof/>
                <w:szCs w:val="18"/>
                <w:lang w:val="en-US"/>
              </w:rPr>
            </w:pPr>
            <w:r w:rsidRPr="00445E8A">
              <w:rPr>
                <w:noProof/>
                <w:position w:val="-32"/>
                <w:szCs w:val="18"/>
                <w:lang w:val="en-US"/>
              </w:rPr>
              <w:object w:dxaOrig="4665" w:dyaOrig="630" w14:anchorId="39766B6C">
                <v:shape id="_x0000_i1026" type="#_x0000_t75" style="width:234.2pt;height:31.75pt" o:ole="">
                  <v:imagedata r:id="rId17" o:title=""/>
                </v:shape>
                <o:OLEObject Type="Embed" ProgID="Equation.3" ShapeID="_x0000_i1026" DrawAspect="Content" ObjectID="_1745695702" r:id="rId18"/>
              </w:object>
            </w:r>
          </w:p>
          <w:p w14:paraId="7D11CEE2" w14:textId="77777777" w:rsidR="009C377F" w:rsidRPr="00445E8A" w:rsidRDefault="009C377F" w:rsidP="001F0D66">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3AA23F" w14:textId="77777777" w:rsidR="009C377F" w:rsidRPr="00445E8A" w:rsidRDefault="009C377F" w:rsidP="001F0D66">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6F2552" w14:textId="77777777" w:rsidR="009C377F" w:rsidRPr="00445E8A" w:rsidRDefault="009C377F" w:rsidP="001F0D66">
            <w:pPr>
              <w:pStyle w:val="TAC"/>
            </w:pPr>
            <w:r w:rsidRPr="00445E8A">
              <w:t xml:space="preserve"> </w:t>
            </w:r>
            <w:r w:rsidRPr="00445E8A">
              <w:rPr>
                <w:snapToGrid w:val="0"/>
              </w:rPr>
              <w:t>(2)</w:t>
            </w:r>
          </w:p>
        </w:tc>
      </w:tr>
      <w:tr w:rsidR="009C377F" w:rsidRPr="00445E8A" w14:paraId="1E0EBF0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0431" w14:textId="77777777" w:rsidR="009C377F" w:rsidRPr="00445E8A" w:rsidRDefault="009C377F" w:rsidP="001F0D66">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C084AD" w14:textId="77777777" w:rsidR="009C377F" w:rsidRPr="00445E8A" w:rsidRDefault="009C377F" w:rsidP="001F0D66">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AE8F27" w14:textId="77777777" w:rsidR="009C377F" w:rsidRPr="00445E8A" w:rsidRDefault="009C377F" w:rsidP="001F0D66">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AEBF" w14:textId="77777777" w:rsidR="009C377F" w:rsidRPr="00445E8A" w:rsidRDefault="009C377F" w:rsidP="001F0D66">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5ABE96" w14:textId="77777777" w:rsidR="009C377F" w:rsidRPr="00445E8A" w:rsidRDefault="009C377F" w:rsidP="001F0D66">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4E5B3C" w14:textId="77777777" w:rsidR="009C377F" w:rsidRPr="00445E8A" w:rsidRDefault="009C377F" w:rsidP="001F0D66">
            <w:pPr>
              <w:pStyle w:val="TAC"/>
            </w:pPr>
            <w:r w:rsidRPr="00445E8A">
              <w:t xml:space="preserve"> </w:t>
            </w:r>
            <w:r w:rsidRPr="00445E8A">
              <w:rPr>
                <w:snapToGrid w:val="0"/>
              </w:rPr>
              <w:t>(2)</w:t>
            </w:r>
          </w:p>
        </w:tc>
      </w:tr>
      <w:tr w:rsidR="009C377F" w:rsidRPr="00445E8A" w14:paraId="17FDE53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314D" w14:textId="77777777" w:rsidR="009C377F" w:rsidRPr="00445E8A" w:rsidRDefault="009C377F" w:rsidP="001F0D66">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EA29B1" w14:textId="77777777" w:rsidR="009C377F" w:rsidRPr="00445E8A" w:rsidRDefault="009C377F" w:rsidP="001F0D66">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4E5984" w14:textId="77777777" w:rsidR="009C377F" w:rsidRPr="00445E8A" w:rsidRDefault="009C377F" w:rsidP="001F0D66">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2492" w14:textId="77777777" w:rsidR="009C377F" w:rsidRPr="00445E8A" w:rsidRDefault="009C377F" w:rsidP="001F0D66">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00EC8D" w14:textId="77777777" w:rsidR="009C377F" w:rsidRPr="00445E8A" w:rsidRDefault="009C377F" w:rsidP="001F0D66">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7FAC33" w14:textId="77777777" w:rsidR="009C377F" w:rsidRPr="00445E8A" w:rsidRDefault="009C377F" w:rsidP="001F0D66">
            <w:pPr>
              <w:pStyle w:val="TAC"/>
            </w:pPr>
            <w:r w:rsidRPr="00445E8A">
              <w:rPr>
                <w:snapToGrid w:val="0"/>
              </w:rPr>
              <w:t>(2)</w:t>
            </w:r>
          </w:p>
        </w:tc>
      </w:tr>
      <w:tr w:rsidR="009C377F" w:rsidRPr="00445E8A" w14:paraId="34486B0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01E4B" w14:textId="77777777" w:rsidR="009C377F" w:rsidRPr="00445E8A" w:rsidRDefault="009C377F" w:rsidP="001F0D66">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A6E183" w14:textId="77777777" w:rsidR="009C377F" w:rsidRPr="00445E8A" w:rsidRDefault="009C377F" w:rsidP="001F0D66">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263642" w14:textId="77777777" w:rsidR="009C377F" w:rsidRPr="00445E8A" w:rsidRDefault="009C377F" w:rsidP="001F0D66">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C6062" w14:textId="77777777" w:rsidR="009C377F" w:rsidRPr="00445E8A" w:rsidRDefault="009C377F" w:rsidP="001F0D66">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0A8AB5" w14:textId="77777777" w:rsidR="009C377F" w:rsidRPr="00445E8A" w:rsidRDefault="009C377F" w:rsidP="001F0D66">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782C4E" w14:textId="77777777" w:rsidR="009C377F" w:rsidRPr="00445E8A" w:rsidRDefault="009C377F" w:rsidP="001F0D66">
            <w:pPr>
              <w:pStyle w:val="TAC"/>
            </w:pPr>
            <w:r w:rsidRPr="00445E8A">
              <w:t xml:space="preserve"> (2)</w:t>
            </w:r>
          </w:p>
        </w:tc>
      </w:tr>
      <w:tr w:rsidR="009C377F" w:rsidRPr="00445E8A" w14:paraId="32356903" w14:textId="77777777" w:rsidTr="001F0D6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3FACD6" w14:textId="77777777" w:rsidR="009C377F" w:rsidRPr="00445E8A" w:rsidRDefault="009C377F" w:rsidP="001F0D66">
            <w:pPr>
              <w:pStyle w:val="TAN"/>
            </w:pPr>
            <w:r w:rsidRPr="00445E8A">
              <w:t>NOTE 1:</w:t>
            </w:r>
            <w:r w:rsidRPr="00445E8A">
              <w:tab/>
              <w:t>The number of DRX cycles in this table is given for the DRX cycles within PTWs.</w:t>
            </w:r>
          </w:p>
          <w:p w14:paraId="7AD662C8" w14:textId="77777777" w:rsidR="009C377F" w:rsidRPr="00445E8A" w:rsidRDefault="009C377F" w:rsidP="001F0D66">
            <w:pPr>
              <w:pStyle w:val="TAN"/>
            </w:pPr>
            <w:r w:rsidRPr="00445E8A">
              <w:t>NOTE 2:</w:t>
            </w:r>
            <w:r w:rsidRPr="00445E8A">
              <w:tab/>
              <w:t xml:space="preserve">The </w:t>
            </w:r>
            <w:proofErr w:type="spellStart"/>
            <w:r w:rsidRPr="00445E8A">
              <w:t>eDRX_IDLE</w:t>
            </w:r>
            <w:proofErr w:type="spellEnd"/>
            <w:r w:rsidRPr="00445E8A">
              <w:t xml:space="preserve"> cycle lengths are as specified in Section 10.5.5.32 of TS 24.008 [34].</w:t>
            </w:r>
          </w:p>
          <w:p w14:paraId="0D989915" w14:textId="77777777" w:rsidR="009C377F" w:rsidRPr="00445E8A" w:rsidRDefault="009C377F" w:rsidP="001F0D66">
            <w:pPr>
              <w:pStyle w:val="TAN"/>
            </w:pPr>
            <w:r w:rsidRPr="00445E8A">
              <w:rPr>
                <w:rFonts w:cs="Arial"/>
              </w:rPr>
              <w:t>NOTE 3:</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460A5C46" w14:textId="77777777" w:rsidR="009C377F" w:rsidRPr="00445E8A" w:rsidRDefault="009C377F" w:rsidP="009C377F"/>
    <w:p w14:paraId="1682CE83" w14:textId="77777777" w:rsidR="009C377F" w:rsidRPr="00445E8A" w:rsidRDefault="009C377F" w:rsidP="009C377F">
      <w:r w:rsidRPr="00445E8A">
        <w:t>For higher priority cells, a UE may optionally use a shorter value for</w:t>
      </w:r>
      <w:r w:rsidRPr="00445E8A">
        <w:rPr>
          <w:rFonts w:ascii="Arial" w:hAnsi="Arial" w:cs="v4.2.0"/>
          <w:b/>
          <w:sz w:val="18"/>
        </w:rPr>
        <w:t xml:space="preserve"> </w:t>
      </w:r>
      <w:proofErr w:type="spellStart"/>
      <w:r w:rsidRPr="00445E8A">
        <w:t>T</w:t>
      </w:r>
      <w:r w:rsidRPr="00445E8A">
        <w:rPr>
          <w:vertAlign w:val="subscript"/>
        </w:rPr>
        <w:t>measure,EUTRAN_Inter_NC</w:t>
      </w:r>
      <w:r w:rsidRPr="00445E8A">
        <w:t>,which</w:t>
      </w:r>
      <w:proofErr w:type="spellEnd"/>
      <w:r w:rsidRPr="00445E8A">
        <w:t xml:space="preserve"> shall not be less than Max(0.64 s, one DRX cycle).</w:t>
      </w:r>
    </w:p>
    <w:p w14:paraId="33392C57"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366DAA6" w14:textId="77777777" w:rsidR="009C377F" w:rsidRPr="00445E8A" w:rsidRDefault="009C377F" w:rsidP="009C377F">
      <w:pPr>
        <w:rPr>
          <w:lang w:eastAsia="zh-CN"/>
        </w:rPr>
      </w:pPr>
      <w:r w:rsidRPr="00445E8A">
        <w:rPr>
          <w:lang w:eastAsia="zh-CN"/>
        </w:rPr>
        <w:t xml:space="preserve">The UE is not </w:t>
      </w:r>
      <w:proofErr w:type="spellStart"/>
      <w:r w:rsidRPr="00445E8A">
        <w:rPr>
          <w:lang w:eastAsia="zh-CN"/>
        </w:rPr>
        <w:t>rquired</w:t>
      </w:r>
      <w:proofErr w:type="spellEnd"/>
      <w:r w:rsidRPr="00445E8A">
        <w:rPr>
          <w:lang w:eastAsia="zh-CN"/>
        </w:rPr>
        <w:t xml:space="preserve"> to perform inter-frequency neighbour cell measurements and meet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evaluate,E-UTRAN_inter_NC</w:t>
      </w:r>
      <w:proofErr w:type="spellEnd"/>
      <w:r w:rsidRPr="00445E8A">
        <w:t xml:space="preserve"> </w:t>
      </w:r>
      <w:r w:rsidRPr="00445E8A">
        <w:rPr>
          <w:lang w:eastAsia="zh-CN"/>
        </w:rPr>
        <w:t>as defined in Table 4.7A.2.1.3-1 and Table 4.7A.2.1.3-2 when following condition is met:</w:t>
      </w:r>
    </w:p>
    <w:p w14:paraId="0BDEF25E"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304AE62" w14:textId="4F978E5E" w:rsidR="009C377F" w:rsidRPr="00445E8A" w:rsidDel="00A162A7" w:rsidRDefault="009C377F" w:rsidP="009C377F">
      <w:pPr>
        <w:rPr>
          <w:del w:id="40" w:author="Santhan T" w:date="2023-04-10T11:11:00Z"/>
          <w:lang w:eastAsia="zh-CN"/>
        </w:rPr>
      </w:pPr>
      <w:del w:id="41" w:author="Santhan T" w:date="2023-04-10T11:11:00Z">
        <w:r w:rsidRPr="00445E8A" w:rsidDel="00A162A7">
          <w:rPr>
            <w:i/>
            <w:iCs/>
            <w:lang w:eastAsia="zh-CN"/>
          </w:rPr>
          <w:delText xml:space="preserve">Editor’s note: </w:delText>
        </w:r>
        <w:r w:rsidRPr="00445E8A" w:rsidDel="00A162A7">
          <w:rPr>
            <w:lang w:eastAsia="zh-CN"/>
          </w:rPr>
          <w:delText xml:space="preserve">FFS on following additional condition </w:delText>
        </w:r>
        <w:r w:rsidRPr="00445E8A" w:rsidDel="00A162A7">
          <w:delText xml:space="preserve">when the </w:delText>
        </w:r>
        <w:r w:rsidRPr="00445E8A" w:rsidDel="00A162A7">
          <w:rPr>
            <w:rFonts w:cs="v4.2.0"/>
          </w:rPr>
          <w:delText xml:space="preserve">UE is configured with </w:delText>
        </w:r>
        <w:r w:rsidRPr="00445E8A" w:rsidDel="00A162A7">
          <w:rPr>
            <w:lang w:val="en-US"/>
          </w:rPr>
          <w:delText>‘</w:delText>
        </w:r>
        <w:r w:rsidRPr="00445E8A" w:rsidDel="00A162A7">
          <w:rPr>
            <w:i/>
            <w:iCs/>
            <w:lang w:val="en-US"/>
          </w:rPr>
          <w:delText>t-Service</w:delText>
        </w:r>
        <w:r w:rsidRPr="00445E8A" w:rsidDel="00A162A7">
          <w:rPr>
            <w:lang w:val="en-US"/>
          </w:rPr>
          <w:delText>’ [2] in the serving cell:</w:delText>
        </w:r>
      </w:del>
    </w:p>
    <w:p w14:paraId="65A29BD9" w14:textId="21295F53" w:rsidR="009C377F" w:rsidRPr="00445E8A" w:rsidRDefault="009C377F" w:rsidP="009C377F">
      <w:pPr>
        <w:pStyle w:val="B10"/>
      </w:pPr>
      <w:r>
        <w:lastRenderedPageBreak/>
        <w:t>-</w:t>
      </w:r>
      <w:r>
        <w:tab/>
      </w:r>
      <w:del w:id="42" w:author="Santhan T" w:date="2023-04-10T11:11:00Z">
        <w:r w:rsidRPr="00445E8A" w:rsidDel="00A162A7">
          <w:delText>[</w:delText>
        </w:r>
      </w:del>
      <w:r w:rsidRPr="00445E8A">
        <w:t xml:space="preserve">The UE has detected more than [1] satellite including the satellite operating the serving cell. </w:t>
      </w:r>
      <w:del w:id="43" w:author="Santhan T" w:date="2023-04-10T11:11:00Z">
        <w:r w:rsidRPr="00445E8A" w:rsidDel="00A162A7">
          <w:delText>]</w:delText>
        </w:r>
      </w:del>
    </w:p>
    <w:p w14:paraId="04B99D8D" w14:textId="77777777" w:rsidR="00D429BA" w:rsidRDefault="00D429BA" w:rsidP="00D429BA">
      <w:pPr>
        <w:rPr>
          <w:ins w:id="44" w:author="Santhan T" w:date="2023-04-10T11:11:00Z"/>
          <w:sz w:val="24"/>
          <w:szCs w:val="24"/>
        </w:rPr>
      </w:pPr>
      <w:ins w:id="45" w:author="Santhan T" w:date="2023-04-10T11:11: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2A41C128" w14:textId="77777777" w:rsidR="009C377F" w:rsidRPr="00445E8A" w:rsidRDefault="009C377F" w:rsidP="009C377F">
      <w:pPr>
        <w:rPr>
          <w:sz w:val="24"/>
          <w:szCs w:val="24"/>
        </w:rPr>
      </w:pPr>
    </w:p>
    <w:p w14:paraId="379BE689" w14:textId="77777777" w:rsidR="009C377F" w:rsidRPr="00445E8A" w:rsidRDefault="009C377F" w:rsidP="009C377F">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72E7E8CA" w14:textId="77777777" w:rsidR="009C377F" w:rsidRPr="00445E8A" w:rsidRDefault="009C377F" w:rsidP="009C377F">
      <w:pPr>
        <w:rPr>
          <w:lang w:eastAsia="ja-JP"/>
        </w:rPr>
      </w:pPr>
      <w:r w:rsidRPr="00445E8A">
        <w:rPr>
          <w:lang w:eastAsia="ja-JP"/>
        </w:rPr>
        <w:t>The UE category M1 in normal coverage shall be capable of monitoring at least:</w:t>
      </w:r>
    </w:p>
    <w:p w14:paraId="45DA711D" w14:textId="77777777" w:rsidR="009C377F" w:rsidRPr="00445E8A" w:rsidRDefault="009C377F" w:rsidP="009C377F">
      <w:pPr>
        <w:pStyle w:val="B10"/>
      </w:pPr>
      <w:r>
        <w:t>-</w:t>
      </w:r>
      <w:r>
        <w:tab/>
      </w:r>
      <w:r w:rsidRPr="00445E8A">
        <w:t>Depending on UE capability, an intra-frequency carrier.</w:t>
      </w:r>
    </w:p>
    <w:p w14:paraId="68323661" w14:textId="77777777" w:rsidR="009C377F" w:rsidRPr="00445E8A" w:rsidRDefault="009C377F" w:rsidP="009C377F">
      <w:pPr>
        <w:pStyle w:val="B10"/>
      </w:pPr>
      <w:r>
        <w:rPr>
          <w:lang w:eastAsia="ja-JP"/>
        </w:rPr>
        <w:t>-</w:t>
      </w:r>
      <w:r>
        <w:rPr>
          <w:lang w:eastAsia="ja-JP"/>
        </w:rPr>
        <w:tab/>
      </w:r>
      <w:r w:rsidRPr="00445E8A">
        <w:rPr>
          <w:lang w:eastAsia="ja-JP"/>
        </w:rPr>
        <w:t>Depending on UE capability, 2 FDD E-UTRA inter-frequency carriers.</w:t>
      </w:r>
    </w:p>
    <w:p w14:paraId="695D2710" w14:textId="0F69E754" w:rsidR="009C377F" w:rsidRPr="00445E8A" w:rsidDel="00EA270A" w:rsidRDefault="009C377F" w:rsidP="009C377F">
      <w:pPr>
        <w:rPr>
          <w:del w:id="46" w:author="Santhan T" w:date="2023-04-10T11:11:00Z"/>
          <w:rFonts w:eastAsia="SimSun"/>
          <w:i/>
          <w:iCs/>
        </w:rPr>
      </w:pPr>
      <w:del w:id="47" w:author="Santhan T" w:date="2023-04-10T11:11:00Z">
        <w:r w:rsidRPr="00445E8A" w:rsidDel="00EA270A">
          <w:rPr>
            <w:rFonts w:eastAsia="SimSun"/>
            <w:i/>
            <w:iCs/>
          </w:rPr>
          <w:delText>Editor’s note: FFS measurement capability on number of NGSO satellites</w:delText>
        </w:r>
      </w:del>
    </w:p>
    <w:p w14:paraId="35B08C5F" w14:textId="77777777" w:rsidR="009C377F" w:rsidRDefault="009C377F" w:rsidP="009C377F">
      <w:pPr>
        <w:rPr>
          <w:ins w:id="48" w:author="Santhan T" w:date="2023-04-10T11:11:00Z"/>
          <w:rFonts w:eastAsia="SimSun"/>
          <w:i/>
          <w:iCs/>
        </w:rPr>
      </w:pPr>
    </w:p>
    <w:p w14:paraId="5631CE39" w14:textId="77777777" w:rsidR="00EA270A" w:rsidRPr="00445E8A" w:rsidRDefault="00EA270A" w:rsidP="009C377F"/>
    <w:p w14:paraId="5105E024" w14:textId="77777777" w:rsidR="009C377F" w:rsidRPr="00445E8A" w:rsidRDefault="009C377F" w:rsidP="009C377F">
      <w:pPr>
        <w:pStyle w:val="Heading5"/>
        <w:spacing w:before="240"/>
        <w:rPr>
          <w:lang w:eastAsia="zh-CN"/>
        </w:rPr>
      </w:pPr>
      <w:r w:rsidRPr="00445E8A">
        <w:rPr>
          <w:lang w:eastAsia="zh-CN"/>
        </w:rPr>
        <w:t>4.7A.2.1.5</w:t>
      </w:r>
      <w:r w:rsidRPr="00445E8A">
        <w:rPr>
          <w:lang w:eastAsia="zh-CN"/>
        </w:rPr>
        <w:tab/>
        <w:t>Maximum interruption in paging reception for Category M1 UEs in normal coverage</w:t>
      </w:r>
    </w:p>
    <w:p w14:paraId="6974B7CB" w14:textId="77777777" w:rsidR="009C377F" w:rsidRPr="00445E8A" w:rsidRDefault="009C377F" w:rsidP="009C377F">
      <w:r w:rsidRPr="00445E8A">
        <w:t>The requirements in this section apply for the UE in the normal coverage area of the serving cell served by a satellite access node.</w:t>
      </w:r>
    </w:p>
    <w:p w14:paraId="3DBBC41B" w14:textId="77777777" w:rsidR="009C377F" w:rsidRPr="00445E8A" w:rsidRDefault="009C377F" w:rsidP="009C377F">
      <w:pPr>
        <w:rPr>
          <w:snapToGrid w:val="0"/>
        </w:rPr>
      </w:pPr>
      <w:r w:rsidRPr="00445E8A">
        <w:rPr>
          <w:snapToGrid w:val="0"/>
        </w:rPr>
        <w:t xml:space="preserve">UE shall perform the cell re-selection with minimum interruption in monitoring downlink channels for paging reception. When the UE is configured with </w:t>
      </w:r>
      <w:proofErr w:type="spellStart"/>
      <w:r w:rsidRPr="00445E8A">
        <w:rPr>
          <w:snapToGrid w:val="0"/>
        </w:rPr>
        <w:t>eDRX_IDLE</w:t>
      </w:r>
      <w:proofErr w:type="spellEnd"/>
      <w:r w:rsidRPr="00445E8A">
        <w:rPr>
          <w:snapToGrid w:val="0"/>
        </w:rPr>
        <w:t xml:space="preserve"> cycle, the UE shall not miss any paging in a PTW provided the paging is sent in at least 2 DRX cycles before the end of that PTW.</w:t>
      </w:r>
    </w:p>
    <w:p w14:paraId="675F2615" w14:textId="77777777" w:rsidR="009C377F" w:rsidRPr="00445E8A" w:rsidRDefault="009C377F" w:rsidP="009C377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4844F182"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if the target cell belongs to the same satellite as the current one, and if the target cell is known</w:t>
      </w:r>
      <w:r w:rsidRPr="00445E8A">
        <w:rPr>
          <w:snapToGrid w:val="0"/>
        </w:rPr>
        <w:t>.</w:t>
      </w:r>
    </w:p>
    <w:p w14:paraId="17F1E810"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GEO , and if the target cell is known</w:t>
      </w:r>
      <w:r w:rsidRPr="00445E8A">
        <w:rPr>
          <w:snapToGrid w:val="0"/>
        </w:rPr>
        <w:t>.</w:t>
      </w:r>
    </w:p>
    <w:p w14:paraId="36606D81" w14:textId="77777777" w:rsidR="009C377F" w:rsidRPr="00445E8A" w:rsidRDefault="009C377F" w:rsidP="009C377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2C55B07A" w14:textId="77777777" w:rsidR="009C377F" w:rsidRPr="00445E8A" w:rsidRDefault="009C377F" w:rsidP="009C377F">
      <w:pPr>
        <w:pStyle w:val="B10"/>
      </w:pPr>
      <w:r>
        <w:t>-</w:t>
      </w:r>
      <w:r>
        <w:tab/>
      </w:r>
      <w:r w:rsidRPr="00445E8A">
        <w:t>T</w:t>
      </w:r>
      <w:r w:rsidRPr="00445E8A">
        <w:rPr>
          <w:vertAlign w:val="subscript"/>
        </w:rPr>
        <w:t xml:space="preserve">SI-EUTRA-M1-NC </w:t>
      </w:r>
      <w:r w:rsidRPr="00445E8A">
        <w:t xml:space="preserve">is the time required for receiving all the relevant system information data, which include MIB and </w:t>
      </w:r>
      <w:proofErr w:type="spellStart"/>
      <w:r w:rsidRPr="00445E8A">
        <w:t>relavant</w:t>
      </w:r>
      <w:proofErr w:type="spellEnd"/>
      <w:r w:rsidRPr="00445E8A">
        <w:t xml:space="preserve"> SIB, according to the reception procedure and the RRC procedure delay of system information blocks defined in TS 36.331 [2] for an E-UTRAN cell.</w:t>
      </w:r>
    </w:p>
    <w:p w14:paraId="6E5FFE27" w14:textId="77777777" w:rsidR="009C377F" w:rsidRPr="00445E8A" w:rsidRDefault="009C377F" w:rsidP="009C377F">
      <w:pPr>
        <w:rPr>
          <w:rFonts w:cs="v4.2.0"/>
          <w:snapToGrid w:val="0"/>
        </w:rPr>
      </w:pPr>
      <w:r w:rsidRPr="00445E8A">
        <w:rPr>
          <w:rFonts w:cs="v4.2.0"/>
          <w:snapToGrid w:val="0"/>
        </w:rPr>
        <w:t>These requirements assume normal coverage radio conditions and do not take into account cell re-selection failure.</w:t>
      </w:r>
    </w:p>
    <w:p w14:paraId="73A60318"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2D1A355" w14:textId="2D61D9E6" w:rsidR="009C377F" w:rsidRPr="00445E8A" w:rsidDel="00EA270A" w:rsidRDefault="009C377F" w:rsidP="009C377F">
      <w:pPr>
        <w:rPr>
          <w:del w:id="49" w:author="Santhan T" w:date="2023-04-10T11:11:00Z"/>
          <w:i/>
          <w:iCs/>
        </w:rPr>
      </w:pPr>
      <w:del w:id="50" w:author="Santhan T" w:date="2023-04-10T11:11:00Z">
        <w:r w:rsidRPr="00445E8A" w:rsidDel="00EA270A">
          <w:rPr>
            <w:i/>
            <w:iCs/>
          </w:rPr>
          <w:delText>Editor’s note on following:</w:delText>
        </w:r>
      </w:del>
    </w:p>
    <w:p w14:paraId="7F73D834" w14:textId="350AF244" w:rsidR="009C377F" w:rsidRDefault="009C377F" w:rsidP="009C377F">
      <w:del w:id="51" w:author="Santhan T" w:date="2023-04-10T11:11:00Z">
        <w:r w:rsidRPr="00445E8A" w:rsidDel="00EA270A">
          <w:delText>[</w:delText>
        </w:r>
      </w:del>
      <w:r w:rsidRPr="00445E8A">
        <w:t xml:space="preserve">The UE is allowed to drop paging during [2] DRX cycles immediately after </w:t>
      </w:r>
      <w:r w:rsidRPr="00445E8A">
        <w:rPr>
          <w:i/>
          <w:iCs/>
        </w:rPr>
        <w:t xml:space="preserve">‘t-ServiceStart-r17’ </w:t>
      </w:r>
      <w:r w:rsidRPr="00445E8A">
        <w:t>[2].</w:t>
      </w:r>
      <w:del w:id="52" w:author="Santhan T" w:date="2023-04-10T11:11:00Z">
        <w:r w:rsidRPr="00445E8A" w:rsidDel="00EA270A">
          <w:delText>]</w:delText>
        </w:r>
      </w:del>
    </w:p>
    <w:p w14:paraId="1A3A4B6A" w14:textId="77777777" w:rsidR="009C377F" w:rsidRPr="00445E8A" w:rsidRDefault="009C377F" w:rsidP="009C377F"/>
    <w:p w14:paraId="496BD32F" w14:textId="77777777" w:rsidR="009C377F" w:rsidRPr="00445E8A" w:rsidRDefault="009C377F" w:rsidP="009C377F">
      <w:pPr>
        <w:pStyle w:val="Heading4"/>
      </w:pPr>
      <w:r w:rsidRPr="00445E8A">
        <w:lastRenderedPageBreak/>
        <w:t>4.7A.2.2</w:t>
      </w:r>
      <w:r w:rsidRPr="00445E8A">
        <w:tab/>
        <w:t>Cell Re-selection requirements for UE category M1 in enhanced coverage</w:t>
      </w:r>
    </w:p>
    <w:p w14:paraId="48919C53" w14:textId="77777777" w:rsidR="009C377F" w:rsidRPr="00445E8A" w:rsidRDefault="009C377F" w:rsidP="009C377F">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1526E55C" w14:textId="77777777" w:rsidR="009C377F" w:rsidRPr="00445E8A" w:rsidRDefault="009C377F" w:rsidP="009C377F">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1039BFA9" w14:textId="77777777" w:rsidR="009C377F" w:rsidRPr="00445E8A" w:rsidRDefault="009C377F" w:rsidP="009C377F">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127A6394" w14:textId="77777777" w:rsidR="009C377F" w:rsidRPr="00445E8A" w:rsidRDefault="009C377F" w:rsidP="009C377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7C4AEC8B" w14:textId="77777777" w:rsidR="009C377F" w:rsidRPr="00445E8A" w:rsidRDefault="009C377F" w:rsidP="009C377F">
      <w:pPr>
        <w:pStyle w:val="B10"/>
      </w:pPr>
      <w:r w:rsidRPr="00445E8A">
        <w:t>-</w:t>
      </w:r>
      <w:r w:rsidRPr="00445E8A">
        <w:tab/>
        <w:t xml:space="preserve">Serving cell RSS are available within the paging MPDCCH narrowband for </w:t>
      </w:r>
      <w:proofErr w:type="spellStart"/>
      <w:r w:rsidRPr="00445E8A">
        <w:t>N</w:t>
      </w:r>
      <w:r w:rsidRPr="00445E8A">
        <w:rPr>
          <w:vertAlign w:val="subscript"/>
        </w:rPr>
        <w:t>serv</w:t>
      </w:r>
      <w:proofErr w:type="spellEnd"/>
      <w:r w:rsidRPr="00445E8A">
        <w:t xml:space="preserve"> successive DRX cycles and the last subframe of the RSS occasion is in the window [n-5, n-1] where n is the first subframe of paging MPDCCH narrowband, and</w:t>
      </w:r>
    </w:p>
    <w:p w14:paraId="61619125" w14:textId="77777777" w:rsidR="009C377F" w:rsidRPr="00445E8A" w:rsidRDefault="009C377F" w:rsidP="009C377F">
      <w:pPr>
        <w:pStyle w:val="B10"/>
        <w:rPr>
          <w:sz w:val="24"/>
          <w:szCs w:val="24"/>
        </w:rPr>
      </w:pPr>
      <w:r w:rsidRPr="00445E8A">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770A33FF" w14:textId="77777777" w:rsidR="009C377F" w:rsidRPr="00445E8A" w:rsidRDefault="009C377F" w:rsidP="009C377F">
      <w:pPr>
        <w:pStyle w:val="B10"/>
        <w:rPr>
          <w:sz w:val="24"/>
          <w:szCs w:val="24"/>
        </w:rPr>
      </w:pPr>
      <w:r w:rsidRPr="00445E8A">
        <w:rPr>
          <w:sz w:val="24"/>
          <w:szCs w:val="24"/>
        </w:rPr>
        <w:t>-</w:t>
      </w:r>
      <w:r w:rsidRPr="00445E8A">
        <w:rPr>
          <w:sz w:val="24"/>
          <w:szCs w:val="24"/>
        </w:rPr>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w:t>
      </w:r>
      <w:r w:rsidRPr="00445E8A">
        <w:rPr>
          <w:rFonts w:cs="v4.2.0"/>
        </w:rPr>
        <w:t>DRX cycle length is 0.32s or 0.64s.</w:t>
      </w:r>
      <w:r w:rsidRPr="00445E8A">
        <w:t xml:space="preserve"> </w:t>
      </w:r>
    </w:p>
    <w:p w14:paraId="5D79ABA1" w14:textId="77777777" w:rsidR="009C377F" w:rsidRPr="00445E8A" w:rsidRDefault="009C377F" w:rsidP="009C377F">
      <w:pPr>
        <w:rPr>
          <w:rFonts w:cs="v4.2.0"/>
        </w:rPr>
      </w:pPr>
      <w:r w:rsidRPr="00445E8A">
        <w:t>If UE performs RSRP measurement based on RSS for serving cell, it is not expected to perform RSRP measurement based on CRS on that serving cell.</w:t>
      </w:r>
    </w:p>
    <w:p w14:paraId="1FBA3235" w14:textId="77777777" w:rsidR="009C377F" w:rsidRPr="00445E8A" w:rsidRDefault="009C377F" w:rsidP="009C377F">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4524D240" w14:textId="77777777" w:rsidR="009C377F" w:rsidRPr="00445E8A" w:rsidRDefault="009C377F" w:rsidP="009C377F">
      <w:pPr>
        <w:rPr>
          <w:rFonts w:cs="v4.2.0"/>
          <w:lang w:eastAsia="zh-CN"/>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4.7A.2.2.1-1 </w:t>
      </w:r>
      <w:r w:rsidRPr="00445E8A">
        <w:rPr>
          <w:rFonts w:cs="v4.2.0"/>
        </w:rPr>
        <w:t xml:space="preserve">in </w:t>
      </w:r>
      <w:proofErr w:type="spellStart"/>
      <w:r w:rsidRPr="00445E8A">
        <w:rPr>
          <w:rFonts w:cs="v4.2.0"/>
        </w:rPr>
        <w:t>N</w:t>
      </w:r>
      <w:r w:rsidRPr="00445E8A">
        <w:rPr>
          <w:rFonts w:cs="v4.2.0"/>
          <w:vertAlign w:val="subscript"/>
        </w:rPr>
        <w:t>serv_EC</w:t>
      </w:r>
      <w:proofErr w:type="spellEnd"/>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0A2C787" w14:textId="77777777" w:rsidR="009C377F" w:rsidRPr="00445E8A" w:rsidRDefault="009C377F" w:rsidP="009C377F">
      <w:pPr>
        <w:rPr>
          <w:rFonts w:cs="v4.2.0"/>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cycle and has evaluated according to Table </w:t>
      </w:r>
      <w:r w:rsidRPr="00445E8A">
        <w:rPr>
          <w:rFonts w:cs="v4.2.0"/>
          <w:snapToGrid w:val="0"/>
        </w:rPr>
        <w:t xml:space="preserve">4.7A.2.2.1-2 </w:t>
      </w:r>
      <w:r w:rsidRPr="00445E8A">
        <w:rPr>
          <w:rFonts w:cs="v4.2.0"/>
        </w:rPr>
        <w:t xml:space="preserve">in </w:t>
      </w:r>
      <w:proofErr w:type="spellStart"/>
      <w:r w:rsidRPr="00445E8A">
        <w:rPr>
          <w:rFonts w:cs="v4.2.0"/>
        </w:rPr>
        <w:t>N</w:t>
      </w:r>
      <w:r w:rsidRPr="00445E8A">
        <w:rPr>
          <w:rFonts w:cs="v4.2.0"/>
          <w:vertAlign w:val="subscript"/>
        </w:rPr>
        <w:t>serv</w:t>
      </w:r>
      <w:r w:rsidRPr="00445E8A">
        <w:rPr>
          <w:rFonts w:cs="v4.2.0"/>
          <w:vertAlign w:val="subscript"/>
          <w:lang w:eastAsia="zh-CN"/>
        </w:rPr>
        <w:t>_EC</w:t>
      </w:r>
      <w:proofErr w:type="spellEnd"/>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6FCD5D8E" w14:textId="43A981ED" w:rsidR="009C377F" w:rsidRPr="00445E8A" w:rsidDel="0051367C" w:rsidRDefault="009C377F" w:rsidP="009C377F">
      <w:pPr>
        <w:rPr>
          <w:del w:id="53" w:author="Santhan T" w:date="2023-04-10T11:11:00Z"/>
          <w:rFonts w:cs="v4.2.0"/>
        </w:rPr>
      </w:pPr>
      <w:del w:id="54" w:author="Santhan T" w:date="2023-04-10T11:11:00Z">
        <w:r w:rsidRPr="00445E8A" w:rsidDel="0051367C">
          <w:rPr>
            <w:rFonts w:cs="v4.2.0"/>
            <w:i/>
            <w:iCs/>
          </w:rPr>
          <w:delText>Editor’s note: FFS on following:</w:delText>
        </w:r>
      </w:del>
    </w:p>
    <w:p w14:paraId="348B16C9" w14:textId="5BB5E79A" w:rsidR="009C377F" w:rsidRPr="00445E8A" w:rsidRDefault="009C377F" w:rsidP="009C377F">
      <w:pPr>
        <w:rPr>
          <w:lang w:val="en-US"/>
        </w:rPr>
      </w:pPr>
      <w:del w:id="55" w:author="Santhan T" w:date="2023-04-10T11:11:00Z">
        <w:r w:rsidRPr="00445E8A" w:rsidDel="0051367C">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56F5DCC8" w14:textId="0E9242EB" w:rsidR="009C377F" w:rsidRPr="00445E8A" w:rsidRDefault="009C377F" w:rsidP="009C377F">
      <w:pPr>
        <w:rPr>
          <w:lang w:eastAsia="ja-JP"/>
        </w:rPr>
      </w:pPr>
      <w:r w:rsidRPr="00445E8A">
        <w:rPr>
          <w:rFonts w:cs="v4.2.0"/>
        </w:rPr>
        <w:t xml:space="preserve">If the UE is not configured with </w:t>
      </w:r>
      <w:proofErr w:type="spellStart"/>
      <w:r w:rsidRPr="00445E8A">
        <w:rPr>
          <w:rFonts w:cs="v4.2.0"/>
        </w:rPr>
        <w:t>eDRX_IDLE</w:t>
      </w:r>
      <w:proofErr w:type="spellEnd"/>
      <w:r w:rsidRPr="00445E8A">
        <w:rPr>
          <w:rFonts w:cs="v4.2.0"/>
        </w:rPr>
        <w:t xml:space="preserve"> cycle and configured with DRX cycle </w:t>
      </w:r>
      <w:r w:rsidRPr="00445E8A">
        <w:t xml:space="preserve">≥ [1.28] s </w:t>
      </w:r>
      <w:r w:rsidRPr="00445E8A">
        <w:rPr>
          <w:rFonts w:cs="v4.2.0"/>
        </w:rPr>
        <w:t xml:space="preserve">then </w:t>
      </w:r>
      <w:r w:rsidRPr="00445E8A">
        <w:t xml:space="preserve">the UE shall meet the requirements defined for DRX cycle of [320] </w:t>
      </w:r>
      <w:proofErr w:type="spellStart"/>
      <w:r w:rsidRPr="00445E8A">
        <w:t>ms</w:t>
      </w:r>
      <w:proofErr w:type="spellEnd"/>
      <w:r w:rsidRPr="00445E8A">
        <w:t xml:space="preserve"> in </w:t>
      </w:r>
      <w:r w:rsidRPr="00445E8A">
        <w:rPr>
          <w:snapToGrid w:val="0"/>
        </w:rPr>
        <w:t>Table 4.7A.2.2.1-1</w:t>
      </w:r>
      <w:ins w:id="56" w:author="Santhan T" w:date="2023-04-10T11:12:00Z">
        <w:r w:rsidR="00E50D13" w:rsidRPr="00E50D13">
          <w:rPr>
            <w:rFonts w:cs="v4.2.0"/>
            <w:snapToGrid w:val="0"/>
          </w:rPr>
          <w:t xml:space="preserve"> </w:t>
        </w:r>
        <w:r w:rsidR="00E50D13" w:rsidRPr="00445E8A">
          <w:rPr>
            <w:rFonts w:cs="v4.2.0"/>
            <w:snapToGrid w:val="0"/>
          </w:rPr>
          <w:t>starting from at least [</w:t>
        </w:r>
        <w:r w:rsidR="00E50D13">
          <w:rPr>
            <w:rFonts w:cs="v4.2.0"/>
            <w:snapToGrid w:val="0"/>
          </w:rPr>
          <w:t>8</w:t>
        </w:r>
        <w:r w:rsidR="00E50D13" w:rsidRPr="00445E8A">
          <w:rPr>
            <w:rFonts w:cs="v4.2.0"/>
            <w:snapToGrid w:val="0"/>
          </w:rPr>
          <w:t xml:space="preserve">] DRX cycles before </w:t>
        </w:r>
        <w:r w:rsidR="00E50D13" w:rsidRPr="00445E8A">
          <w:rPr>
            <w:lang w:val="en-US"/>
          </w:rPr>
          <w:t>‘</w:t>
        </w:r>
        <w:r w:rsidR="00E50D13" w:rsidRPr="00445E8A">
          <w:rPr>
            <w:i/>
            <w:iCs/>
            <w:lang w:val="en-US"/>
          </w:rPr>
          <w:t>t-Service-r17</w:t>
        </w:r>
        <w:r w:rsidR="00E50D13" w:rsidRPr="00445E8A">
          <w:rPr>
            <w:lang w:val="en-US"/>
          </w:rPr>
          <w:t>’</w:t>
        </w:r>
      </w:ins>
      <w:del w:id="57" w:author="Santhan T" w:date="2023-04-10T11:12:00Z">
        <w:r w:rsidRPr="00445E8A" w:rsidDel="00E50D13">
          <w:delText xml:space="preserve">during at least 2 configured DRX cycles immediately after </w:delText>
        </w:r>
        <w:r w:rsidRPr="00445E8A" w:rsidDel="00E50D13">
          <w:rPr>
            <w:i/>
            <w:iCs/>
          </w:rPr>
          <w:delText xml:space="preserve">‘t-ServiceStart-r17’ </w:delText>
        </w:r>
        <w:r w:rsidRPr="00445E8A" w:rsidDel="00E50D13">
          <w:delText>[2]</w:delText>
        </w:r>
      </w:del>
      <w:r w:rsidRPr="00445E8A">
        <w:t>.</w:t>
      </w:r>
    </w:p>
    <w:p w14:paraId="3123D49A" w14:textId="77777777" w:rsidR="009C377F" w:rsidRPr="00445E8A" w:rsidRDefault="009C377F" w:rsidP="009C377F">
      <w:pPr>
        <w:rPr>
          <w:lang w:eastAsia="ja-JP"/>
        </w:rPr>
      </w:pPr>
      <w:r w:rsidRPr="00445E8A">
        <w:rPr>
          <w:rFonts w:cs="v4.2.0"/>
        </w:rPr>
        <w:t xml:space="preserve">If the UE is configured with </w:t>
      </w:r>
      <w:proofErr w:type="spellStart"/>
      <w:r w:rsidRPr="00445E8A">
        <w:rPr>
          <w:rFonts w:cs="v4.2.0"/>
        </w:rPr>
        <w:t>eDRX_IDLE</w:t>
      </w:r>
      <w:proofErr w:type="spellEnd"/>
      <w:r w:rsidRPr="00445E8A">
        <w:rPr>
          <w:rFonts w:cs="v4.2.0"/>
        </w:rPr>
        <w:t xml:space="preserve"> cycle then </w:t>
      </w:r>
      <w:r w:rsidRPr="00445E8A">
        <w:t xml:space="preserve">the UE shall meet the requirements defined for </w:t>
      </w:r>
      <w:proofErr w:type="spellStart"/>
      <w:r w:rsidRPr="00445E8A">
        <w:t>eDRX_IDLE</w:t>
      </w:r>
      <w:proofErr w:type="spellEnd"/>
      <w:r w:rsidRPr="00445E8A">
        <w:t xml:space="preserve"> cycle of 5.12 s in </w:t>
      </w:r>
      <w:r w:rsidRPr="00445E8A">
        <w:rPr>
          <w:snapToGrid w:val="0"/>
        </w:rPr>
        <w:t>Table 4.7A.2.2.1-2</w:t>
      </w:r>
      <w:r w:rsidRPr="00445E8A">
        <w:t xml:space="preserve">during 2 </w:t>
      </w:r>
      <w:proofErr w:type="spellStart"/>
      <w:r w:rsidRPr="00445E8A">
        <w:t>eDRX_IDLE</w:t>
      </w:r>
      <w:proofErr w:type="spellEnd"/>
      <w:r w:rsidRPr="00445E8A">
        <w:t xml:space="preserve"> cycles immediately after </w:t>
      </w:r>
      <w:r w:rsidRPr="00445E8A">
        <w:rPr>
          <w:i/>
          <w:iCs/>
        </w:rPr>
        <w:t xml:space="preserve">‘t-ServiceStart-r17’ </w:t>
      </w:r>
      <w:r w:rsidRPr="00445E8A">
        <w:t>[2]</w:t>
      </w:r>
      <w:r w:rsidRPr="00445E8A">
        <w:rPr>
          <w:i/>
          <w:iCs/>
        </w:rPr>
        <w:t xml:space="preserve"> </w:t>
      </w:r>
      <w:r w:rsidRPr="00445E8A">
        <w:t xml:space="preserve">regardless of the configured </w:t>
      </w:r>
      <w:proofErr w:type="spellStart"/>
      <w:r w:rsidRPr="00445E8A">
        <w:t>eDRX_IDLE</w:t>
      </w:r>
      <w:proofErr w:type="spellEnd"/>
      <w:r w:rsidRPr="00445E8A">
        <w:t xml:space="preserve"> cycle.</w:t>
      </w:r>
      <w:del w:id="58" w:author="Santhan T" w:date="2023-04-10T11:12:00Z">
        <w:r w:rsidRPr="00445E8A" w:rsidDel="000C320E">
          <w:delText>]</w:delText>
        </w:r>
      </w:del>
    </w:p>
    <w:p w14:paraId="469FD9A8" w14:textId="77777777" w:rsidR="009C377F" w:rsidRPr="00445E8A" w:rsidRDefault="009C377F" w:rsidP="009C377F">
      <w:pPr>
        <w:rPr>
          <w:rFonts w:cs="v4.2.0"/>
        </w:rPr>
      </w:pPr>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445E8A">
        <w:rPr>
          <w:rFonts w:cs="v4.2.0"/>
          <w:lang w:eastAsia="zh-CN"/>
        </w:rPr>
        <w:t>20</w:t>
      </w:r>
      <w:r w:rsidRPr="00445E8A">
        <w:rPr>
          <w:rFonts w:cs="v4.2.0"/>
        </w:rPr>
        <w:t xml:space="preserve"> s if the UE is not configured with </w:t>
      </w:r>
      <w:proofErr w:type="spellStart"/>
      <w:r w:rsidRPr="00445E8A">
        <w:rPr>
          <w:rFonts w:cs="v4.2.0"/>
        </w:rPr>
        <w:t>eDRX_IDLE</w:t>
      </w:r>
      <w:proofErr w:type="spellEnd"/>
      <w:r w:rsidRPr="00445E8A">
        <w:rPr>
          <w:rFonts w:cs="v4.2.0"/>
        </w:rPr>
        <w:t xml:space="preserve"> cycle, and T=MAX(</w:t>
      </w:r>
      <w:r w:rsidRPr="00445E8A">
        <w:rPr>
          <w:rFonts w:cs="v4.2.0"/>
          <w:lang w:eastAsia="zh-CN"/>
        </w:rPr>
        <w:t>20</w:t>
      </w:r>
      <w:r w:rsidRPr="00445E8A">
        <w:rPr>
          <w:rFonts w:cs="v4.2.0"/>
        </w:rPr>
        <w:t xml:space="preserve"> s, one </w:t>
      </w:r>
      <w:proofErr w:type="spellStart"/>
      <w:r w:rsidRPr="00445E8A">
        <w:rPr>
          <w:rFonts w:cs="v4.2.0"/>
        </w:rPr>
        <w:t>eDRX_IDLE</w:t>
      </w:r>
      <w:proofErr w:type="spellEnd"/>
      <w:r w:rsidRPr="00445E8A">
        <w:rPr>
          <w:rFonts w:cs="v4.2.0"/>
        </w:rPr>
        <w:t xml:space="preserve"> cycle) if the UE is configured with </w:t>
      </w:r>
      <w:proofErr w:type="spellStart"/>
      <w:r w:rsidRPr="00445E8A">
        <w:rPr>
          <w:rFonts w:cs="v4.2.0"/>
        </w:rPr>
        <w:t>eDRX_IDLE</w:t>
      </w:r>
      <w:proofErr w:type="spellEnd"/>
      <w:r w:rsidRPr="00445E8A">
        <w:rPr>
          <w:rFonts w:cs="v4.2.0"/>
        </w:rPr>
        <w:t xml:space="preserve"> cycle.</w:t>
      </w:r>
    </w:p>
    <w:p w14:paraId="7D6DE755" w14:textId="30450126" w:rsidR="009C377F" w:rsidRPr="00445E8A" w:rsidRDefault="009C377F" w:rsidP="009C377F">
      <w:pPr>
        <w:rPr>
          <w:szCs w:val="24"/>
          <w:lang w:eastAsia="zh-CN"/>
        </w:rPr>
      </w:pPr>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may delay or resume cell measurements/search till when the UE</w:t>
      </w:r>
      <w:ins w:id="59" w:author="Santhan T" w:date="2023-04-10T11:13:00Z">
        <w:r w:rsidR="008372B1">
          <w:t xml:space="preserve"> has acquired the SI of the target cell and the time is after </w:t>
        </w:r>
        <w:r w:rsidR="008372B1">
          <w:rPr>
            <w:i/>
            <w:iCs/>
          </w:rPr>
          <w:t xml:space="preserve">t-ServiceeStart-r17 </w:t>
        </w:r>
        <w:r w:rsidR="008372B1">
          <w:t xml:space="preserve">if the UE supports discontinuous coverage and </w:t>
        </w:r>
        <w:r w:rsidR="008372B1" w:rsidRPr="00DC3467">
          <w:rPr>
            <w:i/>
            <w:iCs/>
          </w:rPr>
          <w:t>SystemInformationBlockType32</w:t>
        </w:r>
        <w:r w:rsidR="008372B1" w:rsidRPr="00DC3467">
          <w:t xml:space="preserve"> has been received in </w:t>
        </w:r>
        <w:r w:rsidR="008372B1" w:rsidRPr="00DC3467">
          <w:rPr>
            <w:rFonts w:eastAsia="SimSun"/>
            <w:szCs w:val="24"/>
            <w:lang w:eastAsia="zh-CN"/>
          </w:rPr>
          <w:t>quasi-Earth fixed scenario</w:t>
        </w:r>
        <w:r w:rsidR="008372B1">
          <w:rPr>
            <w:rFonts w:eastAsia="SimSun"/>
            <w:szCs w:val="24"/>
            <w:lang w:eastAsia="zh-CN"/>
          </w:rPr>
          <w:t>.</w:t>
        </w:r>
      </w:ins>
      <w:del w:id="60" w:author="Santhan T" w:date="2023-04-10T11:13:00Z">
        <w:r w:rsidRPr="00445E8A" w:rsidDel="008372B1">
          <w:delText xml:space="preserve"> is in coverage. </w:delText>
        </w:r>
        <w:r w:rsidRPr="00445E8A" w:rsidDel="008372B1">
          <w:rPr>
            <w:i/>
            <w:iCs/>
          </w:rPr>
          <w:delText>Editor’s note:</w:delText>
        </w:r>
        <w:r w:rsidRPr="00445E8A" w:rsidDel="008372B1">
          <w:delText xml:space="preserve"> Definition of in coverage is FFS</w:delText>
        </w:r>
      </w:del>
      <w:r w:rsidRPr="00445E8A">
        <w:t xml:space="preserve">. </w:t>
      </w:r>
    </w:p>
    <w:p w14:paraId="7C5097E5" w14:textId="77777777" w:rsidR="009C377F" w:rsidRPr="00445E8A" w:rsidRDefault="009C377F" w:rsidP="009C377F">
      <w:pPr>
        <w:rPr>
          <w:rFonts w:cs="v4.2.0"/>
        </w:rPr>
      </w:pPr>
    </w:p>
    <w:p w14:paraId="3AE01B50" w14:textId="77777777" w:rsidR="009C377F" w:rsidRPr="00F73432" w:rsidRDefault="009C377F" w:rsidP="009C377F">
      <w:pPr>
        <w:pStyle w:val="TH"/>
      </w:pPr>
      <w:r w:rsidRPr="00445E8A">
        <w:rPr>
          <w:snapToGrid w:val="0"/>
        </w:rPr>
        <w:lastRenderedPageBreak/>
        <w:t xml:space="preserve">Table 4.7A.2.2.1-1: </w:t>
      </w:r>
      <w:proofErr w:type="spellStart"/>
      <w:r w:rsidRPr="00445E8A">
        <w:t>N</w:t>
      </w:r>
      <w:r w:rsidRPr="00445E8A">
        <w:rPr>
          <w:vertAlign w:val="subscript"/>
        </w:rPr>
        <w:t>serv_EC</w:t>
      </w:r>
      <w:proofErr w:type="spellEnd"/>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9C377F" w:rsidRPr="00445E8A" w14:paraId="70CAFD3B"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2848DED" w14:textId="77777777" w:rsidR="009C377F" w:rsidRPr="00445E8A" w:rsidRDefault="009C377F" w:rsidP="001F0D66">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24589F9" w14:textId="77777777" w:rsidR="009C377F" w:rsidRPr="00445E8A" w:rsidRDefault="009C377F" w:rsidP="001F0D66">
            <w:pPr>
              <w:pStyle w:val="TAH"/>
              <w:rPr>
                <w:snapToGrid w:val="0"/>
              </w:rPr>
            </w:pPr>
            <w:proofErr w:type="spellStart"/>
            <w:r w:rsidRPr="00445E8A">
              <w:t>N</w:t>
            </w:r>
            <w:r w:rsidRPr="00445E8A">
              <w:rPr>
                <w:vertAlign w:val="subscript"/>
              </w:rPr>
              <w:t>serv_EC</w:t>
            </w:r>
            <w:proofErr w:type="spellEnd"/>
            <w:r w:rsidRPr="00445E8A">
              <w:rPr>
                <w:vertAlign w:val="subscript"/>
              </w:rPr>
              <w:t xml:space="preserve"> </w:t>
            </w:r>
            <w:r w:rsidRPr="00445E8A">
              <w:t>[number of DRX cycles]</w:t>
            </w:r>
          </w:p>
        </w:tc>
      </w:tr>
      <w:tr w:rsidR="009C377F" w:rsidRPr="00445E8A" w14:paraId="3476D790"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61B04D" w14:textId="77777777" w:rsidR="009C377F" w:rsidRPr="00445E8A" w:rsidRDefault="009C377F" w:rsidP="001F0D66">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5CB55B27" w14:textId="77777777" w:rsidR="009C377F" w:rsidRPr="00445E8A" w:rsidRDefault="009C377F" w:rsidP="001F0D66">
            <w:pPr>
              <w:pStyle w:val="TAC"/>
              <w:rPr>
                <w:snapToGrid w:val="0"/>
              </w:rPr>
            </w:pPr>
            <w:r w:rsidRPr="00445E8A">
              <w:t>8</w:t>
            </w:r>
          </w:p>
        </w:tc>
      </w:tr>
      <w:tr w:rsidR="009C377F" w:rsidRPr="00445E8A" w14:paraId="30A8DDAC"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387479" w14:textId="77777777" w:rsidR="009C377F" w:rsidRPr="00445E8A" w:rsidRDefault="009C377F" w:rsidP="001F0D66">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66D91288" w14:textId="77777777" w:rsidR="009C377F" w:rsidRPr="00445E8A" w:rsidRDefault="009C377F" w:rsidP="001F0D66">
            <w:pPr>
              <w:pStyle w:val="TAC"/>
              <w:rPr>
                <w:snapToGrid w:val="0"/>
              </w:rPr>
            </w:pPr>
            <w:r w:rsidRPr="00445E8A">
              <w:t>8</w:t>
            </w:r>
          </w:p>
        </w:tc>
      </w:tr>
      <w:tr w:rsidR="009C377F" w:rsidRPr="00445E8A" w14:paraId="5DAD6FEE"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94CE966" w14:textId="77777777" w:rsidR="009C377F" w:rsidRPr="00445E8A" w:rsidRDefault="009C377F" w:rsidP="001F0D66">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76A2C6B1" w14:textId="77777777" w:rsidR="009C377F" w:rsidRPr="00445E8A" w:rsidRDefault="009C377F" w:rsidP="001F0D66">
            <w:pPr>
              <w:pStyle w:val="TAC"/>
              <w:rPr>
                <w:snapToGrid w:val="0"/>
              </w:rPr>
            </w:pPr>
            <w:r w:rsidRPr="00445E8A">
              <w:t>4</w:t>
            </w:r>
          </w:p>
        </w:tc>
      </w:tr>
      <w:tr w:rsidR="009C377F" w:rsidRPr="00445E8A" w14:paraId="53460188"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ABF292" w14:textId="77777777" w:rsidR="009C377F" w:rsidRPr="00445E8A" w:rsidRDefault="009C377F" w:rsidP="001F0D66">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1C85C793" w14:textId="77777777" w:rsidR="009C377F" w:rsidRPr="00445E8A" w:rsidRDefault="009C377F" w:rsidP="001F0D66">
            <w:pPr>
              <w:pStyle w:val="TAC"/>
              <w:rPr>
                <w:snapToGrid w:val="0"/>
              </w:rPr>
            </w:pPr>
            <w:r w:rsidRPr="00445E8A">
              <w:t>4</w:t>
            </w:r>
          </w:p>
        </w:tc>
      </w:tr>
    </w:tbl>
    <w:p w14:paraId="3FB5A1E9" w14:textId="77777777" w:rsidR="009C377F" w:rsidRPr="00445E8A" w:rsidRDefault="009C377F" w:rsidP="009C377F"/>
    <w:p w14:paraId="361149E0" w14:textId="77777777" w:rsidR="009C377F" w:rsidRPr="00445E8A" w:rsidRDefault="009C377F" w:rsidP="009C377F">
      <w:pPr>
        <w:pStyle w:val="TH"/>
        <w:rPr>
          <w:lang w:eastAsia="zh-CN"/>
        </w:rPr>
      </w:pPr>
      <w:r w:rsidRPr="00445E8A">
        <w:rPr>
          <w:snapToGrid w:val="0"/>
        </w:rPr>
        <w:t xml:space="preserve">Table 4.7A.2.2.1-2: </w:t>
      </w:r>
      <w:proofErr w:type="spellStart"/>
      <w:r w:rsidRPr="00445E8A">
        <w:t>N</w:t>
      </w:r>
      <w:r w:rsidRPr="00445E8A">
        <w:rPr>
          <w:vertAlign w:val="subscript"/>
        </w:rPr>
        <w:t>serv</w:t>
      </w:r>
      <w:r w:rsidRPr="00445E8A">
        <w:rPr>
          <w:vertAlign w:val="subscript"/>
          <w:lang w:eastAsia="zh-CN"/>
        </w:rPr>
        <w:t>_EC</w:t>
      </w:r>
      <w:proofErr w:type="spellEnd"/>
      <w:r w:rsidRPr="00445E8A">
        <w:rPr>
          <w:vertAlign w:val="superscript"/>
        </w:rPr>
        <w:t xml:space="preserve"> </w:t>
      </w:r>
      <w:r w:rsidRPr="00445E8A">
        <w:t xml:space="preserve">for UE configured with </w:t>
      </w:r>
      <w:proofErr w:type="spellStart"/>
      <w:r w:rsidRPr="00445E8A">
        <w:t>eDRX_IDLE</w:t>
      </w:r>
      <w:proofErr w:type="spellEnd"/>
      <w:r w:rsidRPr="00445E8A">
        <w:t xml:space="preserv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9C377F" w:rsidRPr="00445E8A" w14:paraId="4271EA53" w14:textId="77777777" w:rsidTr="001F0D66">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504BF53C" w14:textId="77777777" w:rsidR="009C377F" w:rsidRPr="00445E8A" w:rsidRDefault="009C377F" w:rsidP="001F0D66">
            <w:pPr>
              <w:pStyle w:val="TAH"/>
            </w:pPr>
            <w:proofErr w:type="spellStart"/>
            <w:r w:rsidRPr="00445E8A">
              <w:t>eDRX_IDLE</w:t>
            </w:r>
            <w:proofErr w:type="spellEnd"/>
            <w:r w:rsidRPr="00445E8A">
              <w:t xml:space="preserve"> cycle length [s]</w:t>
            </w:r>
          </w:p>
        </w:tc>
        <w:tc>
          <w:tcPr>
            <w:tcW w:w="913" w:type="pct"/>
            <w:tcBorders>
              <w:top w:val="single" w:sz="4" w:space="0" w:color="auto"/>
              <w:left w:val="single" w:sz="4" w:space="0" w:color="auto"/>
              <w:bottom w:val="single" w:sz="4" w:space="0" w:color="auto"/>
              <w:right w:val="single" w:sz="4" w:space="0" w:color="auto"/>
            </w:tcBorders>
            <w:hideMark/>
          </w:tcPr>
          <w:p w14:paraId="0D0BD6FE" w14:textId="77777777" w:rsidR="009C377F" w:rsidRPr="00445E8A" w:rsidRDefault="009C377F" w:rsidP="001F0D66">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1A4379BC" w14:textId="77777777" w:rsidR="009C377F" w:rsidRPr="00445E8A" w:rsidRDefault="009C377F" w:rsidP="001F0D66">
            <w:pPr>
              <w:pStyle w:val="TAH"/>
              <w:rPr>
                <w:snapToGrid w:val="0"/>
              </w:rPr>
            </w:pPr>
            <w:r w:rsidRPr="00445E8A">
              <w:t>PTW length [s]</w:t>
            </w:r>
            <w:r w:rsidRPr="00445E8A">
              <w:rPr>
                <w:lang w:eastAsia="zh-CN"/>
              </w:rPr>
              <w:t xml:space="preserve"> </w:t>
            </w:r>
            <w:r w:rsidRPr="00445E8A">
              <w:rPr>
                <w:rFonts w:cs="v4.2.0"/>
                <w:lang w:eastAsia="zh-CN"/>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29A1E243" w14:textId="77777777" w:rsidR="009C377F" w:rsidRPr="00445E8A" w:rsidRDefault="009C377F" w:rsidP="001F0D66">
            <w:pPr>
              <w:pStyle w:val="TAH"/>
              <w:rPr>
                <w:snapToGrid w:val="0"/>
              </w:rPr>
            </w:pPr>
            <w:proofErr w:type="spellStart"/>
            <w:r w:rsidRPr="00445E8A">
              <w:t>N</w:t>
            </w:r>
            <w:r w:rsidRPr="00445E8A">
              <w:rPr>
                <w:vertAlign w:val="subscript"/>
              </w:rPr>
              <w:t>serv_EC</w:t>
            </w:r>
            <w:proofErr w:type="spellEnd"/>
            <w:r w:rsidRPr="00445E8A">
              <w:rPr>
                <w:vertAlign w:val="subscript"/>
              </w:rPr>
              <w:t xml:space="preserve"> </w:t>
            </w:r>
            <w:r w:rsidRPr="00445E8A">
              <w:t xml:space="preserve">[number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r>
      <w:tr w:rsidR="009C377F" w:rsidRPr="00445E8A" w14:paraId="16F6CB89" w14:textId="77777777" w:rsidTr="001F0D66">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27373EA8" w14:textId="77777777" w:rsidR="009C377F" w:rsidRPr="00445E8A" w:rsidRDefault="009C377F" w:rsidP="001F0D66">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0D6B77F8" w14:textId="77777777" w:rsidR="009C377F" w:rsidRPr="00445E8A" w:rsidRDefault="009C377F" w:rsidP="001F0D66">
            <w:pPr>
              <w:pStyle w:val="TAC"/>
            </w:pPr>
            <w:r w:rsidRPr="00445E8A">
              <w:rPr>
                <w:rFonts w:cs="Arial"/>
                <w:lang w:eastAsia="zh-CN"/>
              </w:rPr>
              <w:t>N/A</w:t>
            </w:r>
          </w:p>
        </w:tc>
        <w:tc>
          <w:tcPr>
            <w:tcW w:w="990" w:type="pct"/>
            <w:tcBorders>
              <w:top w:val="single" w:sz="4" w:space="0" w:color="auto"/>
              <w:left w:val="single" w:sz="4" w:space="0" w:color="auto"/>
              <w:bottom w:val="single" w:sz="4" w:space="0" w:color="auto"/>
              <w:right w:val="single" w:sz="4" w:space="0" w:color="auto"/>
            </w:tcBorders>
            <w:hideMark/>
          </w:tcPr>
          <w:p w14:paraId="6EE61CC3" w14:textId="77777777" w:rsidR="009C377F" w:rsidRPr="00445E8A" w:rsidRDefault="009C377F" w:rsidP="001F0D66">
            <w:pPr>
              <w:pStyle w:val="TAC"/>
              <w:rPr>
                <w:snapToGrid w:val="0"/>
                <w:lang w:eastAsia="ja-JP"/>
              </w:rPr>
            </w:pPr>
            <w:r w:rsidRPr="00445E8A">
              <w:rPr>
                <w:rFonts w:cs="Arial"/>
                <w:snapToGrid w:val="0"/>
                <w:lang w:eastAsia="zh-CN"/>
              </w:rPr>
              <w:t>N/A</w:t>
            </w:r>
          </w:p>
        </w:tc>
        <w:tc>
          <w:tcPr>
            <w:tcW w:w="1260" w:type="pct"/>
            <w:tcBorders>
              <w:top w:val="single" w:sz="4" w:space="0" w:color="auto"/>
              <w:left w:val="single" w:sz="4" w:space="0" w:color="auto"/>
              <w:bottom w:val="single" w:sz="4" w:space="0" w:color="auto"/>
              <w:right w:val="single" w:sz="4" w:space="0" w:color="auto"/>
            </w:tcBorders>
            <w:hideMark/>
          </w:tcPr>
          <w:p w14:paraId="0CEA6379" w14:textId="77777777" w:rsidR="009C377F" w:rsidRPr="00445E8A" w:rsidRDefault="009C377F" w:rsidP="001F0D66">
            <w:pPr>
              <w:pStyle w:val="TAC"/>
              <w:rPr>
                <w:snapToGrid w:val="0"/>
              </w:rPr>
            </w:pPr>
            <w:r w:rsidRPr="00445E8A">
              <w:rPr>
                <w:rFonts w:cs="Arial"/>
                <w:snapToGrid w:val="0"/>
                <w:lang w:eastAsia="zh-CN"/>
              </w:rPr>
              <w:t>4</w:t>
            </w:r>
          </w:p>
        </w:tc>
      </w:tr>
      <w:tr w:rsidR="009C377F" w:rsidRPr="00445E8A" w14:paraId="1B9F98E4" w14:textId="77777777" w:rsidTr="001F0D66">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14EB118D" w14:textId="77777777" w:rsidR="009C377F" w:rsidRPr="00445E8A" w:rsidRDefault="009C377F" w:rsidP="001F0D66">
            <w:pPr>
              <w:pStyle w:val="TAC"/>
            </w:pPr>
            <w:r w:rsidRPr="00445E8A">
              <w:t xml:space="preserve">10.24 ≤ </w:t>
            </w:r>
            <w:proofErr w:type="spellStart"/>
            <w:r w:rsidRPr="00445E8A">
              <w:t>eDRX_IDLE</w:t>
            </w:r>
            <w:proofErr w:type="spellEnd"/>
            <w:r w:rsidRPr="00445E8A">
              <w:t xml:space="preserv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190D0C57" w14:textId="77777777" w:rsidR="009C377F" w:rsidRPr="00445E8A" w:rsidRDefault="009C377F" w:rsidP="001F0D66">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249F2F56"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1.</w:t>
            </w:r>
            <w:r w:rsidRPr="00445E8A">
              <w:rPr>
                <w:snapToGrid w:val="0"/>
                <w:lang w:eastAsia="ja-JP"/>
              </w:rPr>
              <w:t>2</w:t>
            </w:r>
            <w:r w:rsidRPr="00445E8A">
              <w:rPr>
                <w:snapToGrid w:val="0"/>
                <w:lang w:eastAsia="zh-CN"/>
              </w:rPr>
              <w:t>8 (1)</w:t>
            </w:r>
          </w:p>
        </w:tc>
        <w:tc>
          <w:tcPr>
            <w:tcW w:w="1262" w:type="pct"/>
            <w:tcBorders>
              <w:top w:val="single" w:sz="4" w:space="0" w:color="auto"/>
              <w:left w:val="single" w:sz="4" w:space="0" w:color="auto"/>
              <w:bottom w:val="single" w:sz="4" w:space="0" w:color="auto"/>
              <w:right w:val="single" w:sz="4" w:space="0" w:color="auto"/>
            </w:tcBorders>
            <w:hideMark/>
          </w:tcPr>
          <w:p w14:paraId="09E7C5E5" w14:textId="77777777" w:rsidR="009C377F" w:rsidRPr="00445E8A" w:rsidRDefault="009C377F" w:rsidP="001F0D66">
            <w:pPr>
              <w:pStyle w:val="TAC"/>
              <w:rPr>
                <w:snapToGrid w:val="0"/>
                <w:lang w:eastAsia="zh-CN"/>
              </w:rPr>
            </w:pPr>
            <w:r w:rsidRPr="00445E8A">
              <w:rPr>
                <w:snapToGrid w:val="0"/>
              </w:rPr>
              <w:t>4</w:t>
            </w:r>
          </w:p>
        </w:tc>
      </w:tr>
      <w:tr w:rsidR="009C377F" w:rsidRPr="00445E8A" w14:paraId="706A557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2D3B" w14:textId="77777777" w:rsidR="009C377F" w:rsidRPr="00445E8A" w:rsidRDefault="009C377F" w:rsidP="001F0D66">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5F09186F" w14:textId="77777777" w:rsidR="009C377F" w:rsidRPr="00445E8A" w:rsidRDefault="009C377F" w:rsidP="001F0D66">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7AFB38A8"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2.56 (2)</w:t>
            </w:r>
          </w:p>
        </w:tc>
        <w:tc>
          <w:tcPr>
            <w:tcW w:w="1262" w:type="pct"/>
            <w:tcBorders>
              <w:top w:val="single" w:sz="4" w:space="0" w:color="auto"/>
              <w:left w:val="single" w:sz="4" w:space="0" w:color="auto"/>
              <w:bottom w:val="single" w:sz="4" w:space="0" w:color="auto"/>
              <w:right w:val="single" w:sz="4" w:space="0" w:color="auto"/>
            </w:tcBorders>
            <w:hideMark/>
          </w:tcPr>
          <w:p w14:paraId="12B9792C" w14:textId="77777777" w:rsidR="009C377F" w:rsidRPr="00445E8A" w:rsidRDefault="009C377F" w:rsidP="001F0D66">
            <w:pPr>
              <w:pStyle w:val="TAC"/>
              <w:rPr>
                <w:snapToGrid w:val="0"/>
                <w:lang w:eastAsia="zh-CN"/>
              </w:rPr>
            </w:pPr>
            <w:r w:rsidRPr="00445E8A">
              <w:rPr>
                <w:snapToGrid w:val="0"/>
              </w:rPr>
              <w:t>4</w:t>
            </w:r>
          </w:p>
        </w:tc>
      </w:tr>
      <w:tr w:rsidR="009C377F" w:rsidRPr="00445E8A" w14:paraId="73B61874"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9C54" w14:textId="77777777" w:rsidR="009C377F" w:rsidRPr="00445E8A" w:rsidRDefault="009C377F" w:rsidP="001F0D66">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0DE61910" w14:textId="77777777" w:rsidR="009C377F" w:rsidRPr="00445E8A" w:rsidRDefault="009C377F" w:rsidP="001F0D66">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4F5C266C"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5.12 (4)</w:t>
            </w:r>
          </w:p>
        </w:tc>
        <w:tc>
          <w:tcPr>
            <w:tcW w:w="1262" w:type="pct"/>
            <w:tcBorders>
              <w:top w:val="single" w:sz="4" w:space="0" w:color="auto"/>
              <w:left w:val="single" w:sz="4" w:space="0" w:color="auto"/>
              <w:bottom w:val="single" w:sz="4" w:space="0" w:color="auto"/>
              <w:right w:val="single" w:sz="4" w:space="0" w:color="auto"/>
            </w:tcBorders>
            <w:hideMark/>
          </w:tcPr>
          <w:p w14:paraId="1D3ACC23" w14:textId="77777777" w:rsidR="009C377F" w:rsidRPr="00445E8A" w:rsidRDefault="009C377F" w:rsidP="001F0D66">
            <w:pPr>
              <w:pStyle w:val="TAC"/>
              <w:rPr>
                <w:snapToGrid w:val="0"/>
                <w:lang w:eastAsia="zh-CN"/>
              </w:rPr>
            </w:pPr>
            <w:r w:rsidRPr="00445E8A">
              <w:t>4</w:t>
            </w:r>
          </w:p>
        </w:tc>
      </w:tr>
      <w:tr w:rsidR="009C377F" w:rsidRPr="00445E8A" w14:paraId="07A732C2"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50DC2" w14:textId="77777777" w:rsidR="009C377F" w:rsidRPr="00445E8A" w:rsidRDefault="009C377F" w:rsidP="001F0D66">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277D8972" w14:textId="77777777" w:rsidR="009C377F" w:rsidRPr="00445E8A" w:rsidRDefault="009C377F" w:rsidP="001F0D66">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160E9636" w14:textId="77777777" w:rsidR="009C377F" w:rsidRPr="00445E8A" w:rsidRDefault="009C377F" w:rsidP="001F0D66">
            <w:pPr>
              <w:pStyle w:val="TAC"/>
              <w:rPr>
                <w:snapToGrid w:val="0"/>
              </w:rPr>
            </w:pPr>
            <w:r w:rsidRPr="00445E8A">
              <w:rPr>
                <w:snapToGrid w:val="0"/>
                <w:lang w:eastAsia="ja-JP"/>
              </w:rPr>
              <w:t>≥</w:t>
            </w:r>
            <w:r w:rsidRPr="00445E8A">
              <w:rPr>
                <w:snapToGrid w:val="0"/>
                <w:lang w:eastAsia="zh-CN"/>
              </w:rPr>
              <w:t>10.24(8)</w:t>
            </w:r>
          </w:p>
        </w:tc>
        <w:tc>
          <w:tcPr>
            <w:tcW w:w="1262" w:type="pct"/>
            <w:tcBorders>
              <w:top w:val="single" w:sz="4" w:space="0" w:color="auto"/>
              <w:left w:val="single" w:sz="4" w:space="0" w:color="auto"/>
              <w:bottom w:val="single" w:sz="4" w:space="0" w:color="auto"/>
              <w:right w:val="single" w:sz="4" w:space="0" w:color="auto"/>
            </w:tcBorders>
            <w:hideMark/>
          </w:tcPr>
          <w:p w14:paraId="48A54725" w14:textId="77777777" w:rsidR="009C377F" w:rsidRPr="00445E8A" w:rsidRDefault="009C377F" w:rsidP="001F0D66">
            <w:pPr>
              <w:pStyle w:val="TAC"/>
              <w:rPr>
                <w:snapToGrid w:val="0"/>
                <w:lang w:eastAsia="zh-CN"/>
              </w:rPr>
            </w:pPr>
            <w:r w:rsidRPr="00445E8A">
              <w:t>4</w:t>
            </w:r>
          </w:p>
        </w:tc>
      </w:tr>
      <w:tr w:rsidR="009C377F" w:rsidRPr="00445E8A" w14:paraId="6BFB74BA" w14:textId="77777777" w:rsidTr="001F0D66">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3452E790" w14:textId="77777777" w:rsidR="009C377F" w:rsidRPr="00445E8A" w:rsidRDefault="009C377F" w:rsidP="001F0D66">
            <w:pPr>
              <w:pStyle w:val="TAN"/>
            </w:pPr>
            <w:r w:rsidRPr="00445E8A">
              <w:t>N</w:t>
            </w:r>
            <w:r>
              <w:t>ote</w:t>
            </w:r>
            <w:r w:rsidRPr="00445E8A">
              <w:t xml:space="preserve"> 1:</w:t>
            </w:r>
            <w:r w:rsidRPr="00445E8A">
              <w:tab/>
              <w:t>The number of DRX cycles in this table is given for the DRX cycles within PTWs.</w:t>
            </w:r>
          </w:p>
          <w:p w14:paraId="6B8A43CB" w14:textId="77777777" w:rsidR="009C377F" w:rsidRPr="00445E8A" w:rsidRDefault="009C377F" w:rsidP="001F0D66">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3257C3B3" w14:textId="77777777" w:rsidR="009C377F" w:rsidRPr="00445E8A" w:rsidRDefault="009C377F" w:rsidP="001F0D66">
            <w:pPr>
              <w:pStyle w:val="TAN"/>
            </w:pPr>
            <w:r w:rsidRPr="00445E8A">
              <w:rPr>
                <w:rFonts w:cs="Arial"/>
              </w:rPr>
              <w:t>N</w:t>
            </w:r>
            <w:r>
              <w:rPr>
                <w:rFonts w:cs="Arial"/>
              </w:rPr>
              <w:t>ote</w:t>
            </w:r>
            <w:r w:rsidRPr="00445E8A">
              <w:rPr>
                <w:rFonts w:cs="Arial"/>
              </w:rPr>
              <w:t xml:space="preserve"> 3:</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8BA0772" w14:textId="77777777" w:rsidR="009C377F" w:rsidRPr="00445E8A" w:rsidRDefault="009C377F" w:rsidP="009C377F">
      <w:pPr>
        <w:rPr>
          <w:lang w:eastAsia="zh-CN"/>
        </w:rPr>
      </w:pPr>
    </w:p>
    <w:p w14:paraId="03BC6E45" w14:textId="77777777" w:rsidR="009C377F" w:rsidRPr="00445E8A" w:rsidRDefault="009C377F" w:rsidP="009C377F">
      <w:pPr>
        <w:rPr>
          <w:rFonts w:cs="v4.2.0"/>
        </w:rPr>
      </w:pPr>
      <w:proofErr w:type="spellStart"/>
      <w:r w:rsidRPr="00445E8A">
        <w:rPr>
          <w:rFonts w:cs="v4.2.0"/>
        </w:rPr>
        <w:t>N</w:t>
      </w:r>
      <w:r w:rsidRPr="00445E8A">
        <w:rPr>
          <w:rFonts w:cs="v4.2.0"/>
          <w:vertAlign w:val="subscript"/>
        </w:rPr>
        <w:t>serv_EC</w:t>
      </w:r>
      <w:proofErr w:type="spellEnd"/>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6EDEF5FA" w14:textId="77777777" w:rsidR="009C377F" w:rsidRPr="00F73432" w:rsidRDefault="009C377F" w:rsidP="009C377F">
      <w:pPr>
        <w:pStyle w:val="TH"/>
      </w:pPr>
      <w:r w:rsidRPr="00445E8A">
        <w:rPr>
          <w:snapToGrid w:val="0"/>
        </w:rPr>
        <w:t xml:space="preserve">Table 4.7A.2.2.1-3: </w:t>
      </w:r>
      <w:proofErr w:type="spellStart"/>
      <w:r w:rsidRPr="00445E8A">
        <w:t>N</w:t>
      </w:r>
      <w:r w:rsidRPr="00445E8A">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C377F" w:rsidRPr="00445E8A" w14:paraId="5E8089AB"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A8F5866" w14:textId="77777777" w:rsidR="009C377F" w:rsidRPr="00445E8A" w:rsidRDefault="009C377F" w:rsidP="001F0D66">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83F4680" w14:textId="77777777" w:rsidR="009C377F" w:rsidRPr="00445E8A" w:rsidRDefault="009C377F" w:rsidP="001F0D66">
            <w:pPr>
              <w:pStyle w:val="TAH"/>
              <w:rPr>
                <w:rFonts w:cs="Arial"/>
                <w:snapToGrid w:val="0"/>
              </w:rPr>
            </w:pPr>
            <w:proofErr w:type="spellStart"/>
            <w:r w:rsidRPr="00445E8A">
              <w:t>N</w:t>
            </w:r>
            <w:r w:rsidRPr="00445E8A">
              <w:rPr>
                <w:vertAlign w:val="subscript"/>
              </w:rPr>
              <w:t>serv</w:t>
            </w:r>
            <w:proofErr w:type="spellEnd"/>
            <w:r w:rsidRPr="00445E8A">
              <w:rPr>
                <w:vertAlign w:val="subscript"/>
              </w:rPr>
              <w:t xml:space="preserve"> </w:t>
            </w:r>
            <w:r w:rsidRPr="00445E8A">
              <w:t>[number of DRX cycles]</w:t>
            </w:r>
          </w:p>
        </w:tc>
      </w:tr>
      <w:tr w:rsidR="009C377F" w:rsidRPr="00445E8A" w14:paraId="7BC1579C"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2E57EA" w14:textId="77777777" w:rsidR="009C377F" w:rsidRPr="00445E8A" w:rsidRDefault="009C377F" w:rsidP="001F0D66">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00EF69FA" w14:textId="77777777" w:rsidR="009C377F" w:rsidRPr="00445E8A" w:rsidRDefault="009C377F" w:rsidP="001F0D66">
            <w:pPr>
              <w:pStyle w:val="TAC"/>
              <w:rPr>
                <w:snapToGrid w:val="0"/>
              </w:rPr>
            </w:pPr>
            <w:r w:rsidRPr="00445E8A">
              <w:t>5</w:t>
            </w:r>
          </w:p>
        </w:tc>
      </w:tr>
      <w:tr w:rsidR="009C377F" w:rsidRPr="00445E8A" w14:paraId="225F7A8C"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34AF9ED" w14:textId="77777777" w:rsidR="009C377F" w:rsidRPr="00445E8A" w:rsidRDefault="009C377F" w:rsidP="001F0D66">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E62E106" w14:textId="77777777" w:rsidR="009C377F" w:rsidRPr="00445E8A" w:rsidRDefault="009C377F" w:rsidP="001F0D66">
            <w:pPr>
              <w:pStyle w:val="TAC"/>
              <w:rPr>
                <w:snapToGrid w:val="0"/>
              </w:rPr>
            </w:pPr>
            <w:r w:rsidRPr="00445E8A">
              <w:t>5</w:t>
            </w:r>
          </w:p>
        </w:tc>
      </w:tr>
      <w:tr w:rsidR="009C377F" w:rsidRPr="00445E8A" w14:paraId="75FF3E01"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3ED1EC2" w14:textId="77777777" w:rsidR="009C377F" w:rsidRPr="00445E8A" w:rsidRDefault="009C377F" w:rsidP="001F0D66">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7AC1C068" w14:textId="77777777" w:rsidR="009C377F" w:rsidRPr="00445E8A" w:rsidRDefault="009C377F" w:rsidP="001F0D66">
            <w:pPr>
              <w:pStyle w:val="TAC"/>
              <w:rPr>
                <w:snapToGrid w:val="0"/>
              </w:rPr>
            </w:pPr>
            <w:r w:rsidRPr="00445E8A">
              <w:t>N/A</w:t>
            </w:r>
          </w:p>
        </w:tc>
      </w:tr>
      <w:tr w:rsidR="009C377F" w:rsidRPr="00445E8A" w14:paraId="1CEFD267" w14:textId="77777777" w:rsidTr="001F0D66">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BFA9FAD" w14:textId="77777777" w:rsidR="009C377F" w:rsidRPr="00445E8A" w:rsidRDefault="009C377F" w:rsidP="001F0D66">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38CC9EAB" w14:textId="77777777" w:rsidR="009C377F" w:rsidRPr="00445E8A" w:rsidRDefault="009C377F" w:rsidP="001F0D66">
            <w:pPr>
              <w:pStyle w:val="TAC"/>
              <w:rPr>
                <w:snapToGrid w:val="0"/>
              </w:rPr>
            </w:pPr>
            <w:r w:rsidRPr="00445E8A">
              <w:t>N/A</w:t>
            </w:r>
          </w:p>
        </w:tc>
      </w:tr>
    </w:tbl>
    <w:p w14:paraId="37676973" w14:textId="77777777" w:rsidR="009C377F" w:rsidRPr="00445E8A" w:rsidRDefault="009C377F" w:rsidP="009C377F">
      <w:pPr>
        <w:rPr>
          <w:lang w:eastAsia="zh-CN"/>
        </w:rPr>
      </w:pPr>
    </w:p>
    <w:p w14:paraId="154524D1" w14:textId="77777777" w:rsidR="009C377F"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8A216B5" w14:textId="77777777" w:rsidR="009C377F" w:rsidRPr="00445E8A" w:rsidRDefault="009C377F" w:rsidP="009C377F">
      <w:pPr>
        <w:rPr>
          <w:sz w:val="24"/>
          <w:szCs w:val="24"/>
          <w:lang w:val="en-US"/>
        </w:rPr>
      </w:pPr>
    </w:p>
    <w:p w14:paraId="1D4DDABF" w14:textId="77777777" w:rsidR="009C377F" w:rsidRPr="00445E8A" w:rsidRDefault="009C377F" w:rsidP="009C377F">
      <w:pPr>
        <w:pStyle w:val="Heading5"/>
      </w:pPr>
      <w:r w:rsidRPr="00445E8A">
        <w:t>4.7A.2.2.1A</w:t>
      </w:r>
      <w:r w:rsidRPr="00445E8A">
        <w:tab/>
        <w:t xml:space="preserve">Relaxed measurement and evaluation of serving cell for UE category M1 in </w:t>
      </w:r>
      <w:proofErr w:type="spellStart"/>
      <w:r w:rsidRPr="00445E8A">
        <w:t>enhaned</w:t>
      </w:r>
      <w:proofErr w:type="spellEnd"/>
      <w:r w:rsidRPr="00445E8A">
        <w:t xml:space="preserve"> coverage</w:t>
      </w:r>
    </w:p>
    <w:p w14:paraId="4ECDA5AE" w14:textId="77777777" w:rsidR="009C377F" w:rsidRPr="00445E8A" w:rsidRDefault="009C377F" w:rsidP="009C377F">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4.7A.2.2.1, provided the following conditions are met:</w:t>
      </w:r>
    </w:p>
    <w:p w14:paraId="4259EB50" w14:textId="77777777" w:rsidR="009C377F" w:rsidRPr="00445E8A" w:rsidRDefault="009C377F" w:rsidP="009C377F">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0EA53382" w14:textId="77777777" w:rsidR="009C377F" w:rsidRPr="00445E8A" w:rsidRDefault="009C377F" w:rsidP="009C377F">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72B5B4BA" w14:textId="77777777" w:rsidR="009C377F" w:rsidRPr="00445E8A" w:rsidRDefault="009C377F" w:rsidP="009C377F">
      <w:pPr>
        <w:pStyle w:val="B10"/>
        <w:rPr>
          <w:lang w:eastAsia="fr-FR"/>
        </w:rPr>
      </w:pPr>
      <w:r w:rsidRPr="00445E8A">
        <w:rPr>
          <w:lang w:eastAsia="fr-FR"/>
        </w:rPr>
        <w:t>-</w:t>
      </w:r>
      <w:r w:rsidRPr="00445E8A">
        <w:rPr>
          <w:lang w:eastAsia="fr-FR"/>
        </w:rPr>
        <w:tab/>
        <w:t>Serving cell S criteria is met with at least 2 dB margin.</w:t>
      </w:r>
    </w:p>
    <w:p w14:paraId="3FE32DBE" w14:textId="77777777" w:rsidR="009C377F" w:rsidRPr="00445E8A" w:rsidRDefault="009C377F" w:rsidP="009C377F">
      <w:pPr>
        <w:pStyle w:val="B10"/>
        <w:rPr>
          <w:lang w:eastAsia="fr-FR"/>
        </w:rPr>
      </w:pPr>
      <w:r w:rsidRPr="00445E8A">
        <w:rPr>
          <w:lang w:eastAsia="fr-FR"/>
        </w:rPr>
        <w:lastRenderedPageBreak/>
        <w:t>-</w:t>
      </w:r>
      <w:r w:rsidRPr="00445E8A">
        <w:rPr>
          <w:lang w:eastAsia="fr-FR"/>
        </w:rPr>
        <w:tab/>
        <w:t xml:space="preserve">The relaxed monitoring criteria for neighbour cells in TS 36.304 [1] clause 5.2.4.12.1 is fulfilled, </w:t>
      </w:r>
    </w:p>
    <w:p w14:paraId="095EBAB4" w14:textId="53BC6F37" w:rsidR="009C377F" w:rsidRPr="00445E8A" w:rsidDel="00A3021E" w:rsidRDefault="009C377F" w:rsidP="009C377F">
      <w:pPr>
        <w:rPr>
          <w:del w:id="61" w:author="Santhan T" w:date="2023-04-10T11:13:00Z"/>
          <w:lang w:eastAsia="fr-FR"/>
        </w:rPr>
      </w:pPr>
      <w:del w:id="62" w:author="Santhan T" w:date="2023-04-10T11:13:00Z">
        <w:r w:rsidRPr="00445E8A" w:rsidDel="00A3021E">
          <w:rPr>
            <w:i/>
            <w:iCs/>
            <w:lang w:eastAsia="fr-FR"/>
          </w:rPr>
          <w:delText>Editor’s note:</w:delText>
        </w:r>
        <w:r w:rsidRPr="00445E8A" w:rsidDel="00A3021E">
          <w:rPr>
            <w:lang w:eastAsia="fr-FR"/>
          </w:rPr>
          <w:delText xml:space="preserve"> FFS on following additional conditions </w:delText>
        </w:r>
        <w:r w:rsidRPr="00445E8A" w:rsidDel="00A3021E">
          <w:delText xml:space="preserve">when </w:delText>
        </w:r>
        <w:r w:rsidRPr="00445E8A" w:rsidDel="00A3021E">
          <w:rPr>
            <w:rFonts w:cs="v4.2.0"/>
          </w:rPr>
          <w:delText xml:space="preserve">the UE is configured with </w:delText>
        </w:r>
        <w:r w:rsidRPr="00445E8A" w:rsidDel="00A3021E">
          <w:rPr>
            <w:lang w:val="en-US"/>
          </w:rPr>
          <w:delText>‘</w:delText>
        </w:r>
        <w:r w:rsidRPr="00445E8A" w:rsidDel="00A3021E">
          <w:rPr>
            <w:i/>
            <w:iCs/>
            <w:lang w:val="en-US"/>
          </w:rPr>
          <w:delText>t-Service</w:delText>
        </w:r>
        <w:r w:rsidRPr="00445E8A" w:rsidDel="00A3021E">
          <w:rPr>
            <w:lang w:val="en-US"/>
          </w:rPr>
          <w:delText>’ [2] in the serving cell:</w:delText>
        </w:r>
      </w:del>
    </w:p>
    <w:p w14:paraId="122D355B" w14:textId="2C069ED5" w:rsidR="009C377F" w:rsidRPr="00445E8A" w:rsidRDefault="009C377F" w:rsidP="009C377F">
      <w:pPr>
        <w:pStyle w:val="B10"/>
      </w:pPr>
      <w:r>
        <w:t>-</w:t>
      </w:r>
      <w:r>
        <w:tab/>
      </w:r>
      <w:del w:id="63" w:author="Santhan T" w:date="2023-04-10T11:13:00Z">
        <w:r w:rsidRPr="00445E8A" w:rsidDel="00A3021E">
          <w:delText>[</w:delText>
        </w:r>
      </w:del>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6B648CBE" w14:textId="6C06F29D" w:rsidR="009C377F" w:rsidRPr="00445E8A" w:rsidRDefault="009C377F" w:rsidP="009C377F">
      <w:pPr>
        <w:pStyle w:val="B10"/>
      </w:pPr>
      <w:r>
        <w:t>-</w:t>
      </w:r>
      <w:r>
        <w:tab/>
      </w:r>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w:t>
      </w:r>
      <w:del w:id="64" w:author="Santhan T" w:date="2023-04-10T11:13:00Z">
        <w:r w:rsidRPr="00445E8A" w:rsidDel="00A3021E">
          <w:rPr>
            <w:lang w:val="en-US"/>
          </w:rPr>
          <w:delText>]</w:delText>
        </w:r>
      </w:del>
    </w:p>
    <w:p w14:paraId="0B784711" w14:textId="77777777" w:rsidR="009C377F" w:rsidRPr="00445E8A" w:rsidRDefault="009C377F" w:rsidP="009C377F">
      <w:r w:rsidRPr="00445E8A">
        <w:t>Otherwise the requirements defined for the configured DRX cycle length in Section 4.7A.2.2.1 shall apply.</w:t>
      </w:r>
    </w:p>
    <w:p w14:paraId="204B1C56" w14:textId="77777777" w:rsidR="009C377F" w:rsidRPr="00445E8A" w:rsidRDefault="009C377F" w:rsidP="009C377F">
      <w:pPr>
        <w:rPr>
          <w:lang w:eastAsia="zh-CN"/>
        </w:rPr>
      </w:pPr>
      <w:r w:rsidRPr="00445E8A">
        <w:rPr>
          <w:lang w:eastAsia="zh-CN"/>
        </w:rPr>
        <w:t>The UE shall further meet the requirements in section 4.7A.2.2.1 during time period T0 after following occasions:</w:t>
      </w:r>
    </w:p>
    <w:p w14:paraId="7C8ADBD1" w14:textId="77777777" w:rsidR="009C377F" w:rsidRPr="00445E8A" w:rsidRDefault="009C377F" w:rsidP="009C377F">
      <w:pPr>
        <w:pStyle w:val="B10"/>
        <w:rPr>
          <w:lang w:eastAsia="zh-CN"/>
        </w:rPr>
      </w:pPr>
      <w:r w:rsidRPr="00445E8A">
        <w:rPr>
          <w:lang w:eastAsia="zh-CN"/>
        </w:rPr>
        <w:t>-</w:t>
      </w:r>
      <w:r w:rsidRPr="00445E8A">
        <w:rPr>
          <w:lang w:eastAsia="zh-CN"/>
        </w:rPr>
        <w:tab/>
        <w:t>after the end of reception of latest paging message, or</w:t>
      </w:r>
    </w:p>
    <w:p w14:paraId="761FD330" w14:textId="77777777" w:rsidR="009C377F" w:rsidRPr="00445E8A" w:rsidRDefault="009C377F" w:rsidP="009C377F">
      <w:pPr>
        <w:pStyle w:val="B10"/>
        <w:rPr>
          <w:lang w:eastAsia="zh-CN"/>
        </w:rPr>
      </w:pPr>
      <w:r w:rsidRPr="00445E8A">
        <w:rPr>
          <w:lang w:eastAsia="zh-CN"/>
        </w:rPr>
        <w:t>-</w:t>
      </w:r>
      <w:r w:rsidRPr="00445E8A">
        <w:rPr>
          <w:lang w:eastAsia="zh-CN"/>
        </w:rPr>
        <w:tab/>
        <w:t>from the moment UE has switched from RRC_CONNECTED state to RRC_IDLE state.</w:t>
      </w:r>
    </w:p>
    <w:p w14:paraId="3DF5D8CA" w14:textId="77777777" w:rsidR="009C377F" w:rsidRPr="00445E8A" w:rsidRDefault="009C377F" w:rsidP="009C377F">
      <w:pPr>
        <w:rPr>
          <w:lang w:eastAsia="zh-CN"/>
        </w:rPr>
      </w:pPr>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1B8A9D12" w14:textId="77777777" w:rsidR="009C377F" w:rsidRPr="00445E8A" w:rsidRDefault="009C377F" w:rsidP="009C377F">
      <w:r w:rsidRPr="00445E8A">
        <w:t xml:space="preserve">The relaxation factor N is given by Table 4.7A.2.2.1A-1 if the UE is not configured with </w:t>
      </w:r>
      <w:proofErr w:type="spellStart"/>
      <w:r w:rsidRPr="00445E8A">
        <w:t>eDRX_IDLE</w:t>
      </w:r>
      <w:proofErr w:type="spellEnd"/>
      <w:r w:rsidRPr="00445E8A">
        <w:t xml:space="preserve"> cycle and by Table 4.7A.2.2.1A-2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4.7A.2.2.1A-3 if the UE is not configured with </w:t>
      </w:r>
      <w:proofErr w:type="spellStart"/>
      <w:r w:rsidRPr="00445E8A">
        <w:t>eDRX_IDLE</w:t>
      </w:r>
      <w:proofErr w:type="spellEnd"/>
      <w:r w:rsidRPr="00445E8A">
        <w:t xml:space="preserve"> cycle and by Table 4.7A.2.2.1A-4 if the UE is configured with </w:t>
      </w:r>
      <w:proofErr w:type="spellStart"/>
      <w:r w:rsidRPr="00445E8A">
        <w:t>eDRX_IDLE</w:t>
      </w:r>
      <w:proofErr w:type="spellEnd"/>
      <w:r w:rsidRPr="00445E8A">
        <w:t xml:space="preserve"> cycle when the serving cell is operated by NGSO satellite.</w:t>
      </w:r>
    </w:p>
    <w:p w14:paraId="2FB86D4B" w14:textId="77777777" w:rsidR="009C377F" w:rsidRPr="00431F6C" w:rsidRDefault="009C377F" w:rsidP="009C377F">
      <w:pPr>
        <w:pStyle w:val="TH"/>
      </w:pPr>
      <w:r w:rsidRPr="00445E8A">
        <w:rPr>
          <w:snapToGrid w:val="0"/>
          <w:lang w:eastAsia="fr-FR"/>
        </w:rPr>
        <w:t xml:space="preserve">Table 4.7A.2.2.1A-1: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9C377F" w:rsidRPr="00445E8A" w14:paraId="3FF35204"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145A119" w14:textId="77777777" w:rsidR="009C377F" w:rsidRPr="00445E8A" w:rsidRDefault="009C377F" w:rsidP="001F0D66">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77422787"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6B8645F9"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49E338C" w14:textId="77777777" w:rsidR="009C377F" w:rsidRPr="00445E8A" w:rsidRDefault="009C377F" w:rsidP="001F0D66">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742C88BA"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9C377F" w:rsidRPr="00445E8A" w14:paraId="6733175C"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19374BC8" w14:textId="77777777" w:rsidR="009C377F" w:rsidRPr="00445E8A" w:rsidRDefault="009C377F" w:rsidP="001F0D66">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796307E7"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9C377F" w:rsidRPr="00445E8A" w14:paraId="79C0D4EE" w14:textId="77777777" w:rsidTr="001F0D66">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2E141ABC" w14:textId="77777777" w:rsidR="009C377F" w:rsidRPr="00445E8A" w:rsidRDefault="009C377F" w:rsidP="001F0D66">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545270D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00ECDD8F" w14:textId="77777777" w:rsidTr="001F0D66">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75B597F5" w14:textId="77777777" w:rsidR="009C377F" w:rsidRPr="00445E8A" w:rsidRDefault="009C377F" w:rsidP="001F0D66">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5293889D"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0315CE94"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FC675B"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6A2AB70" w14:textId="77777777" w:rsidR="009C377F" w:rsidRPr="00445E8A" w:rsidRDefault="009C377F" w:rsidP="009C377F"/>
    <w:p w14:paraId="5997DB91" w14:textId="77777777" w:rsidR="009C377F" w:rsidRPr="00445E8A" w:rsidRDefault="009C377F" w:rsidP="009C377F">
      <w:pPr>
        <w:pStyle w:val="TH"/>
        <w:rPr>
          <w:lang w:eastAsia="fr-FR"/>
        </w:rPr>
      </w:pPr>
      <w:r w:rsidRPr="00445E8A">
        <w:rPr>
          <w:lang w:eastAsia="fr-FR"/>
        </w:rPr>
        <w:t xml:space="preserve">Table 4.7A.2.2.1A-2: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9C377F" w:rsidRPr="00445E8A" w14:paraId="2B458B14" w14:textId="77777777" w:rsidTr="001F0D66">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CF23D1" w14:textId="77777777" w:rsidR="009C377F" w:rsidRPr="00445E8A" w:rsidRDefault="009C377F" w:rsidP="001F0D66">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729DD01B" w14:textId="77777777" w:rsidR="009C377F" w:rsidRPr="00445E8A" w:rsidRDefault="009C377F" w:rsidP="001F0D66">
            <w:pPr>
              <w:pStyle w:val="TAH"/>
              <w:rPr>
                <w:lang w:eastAsia="fr-FR"/>
              </w:rPr>
            </w:pPr>
            <w:r w:rsidRPr="00445E8A">
              <w:rPr>
                <w:lang w:eastAsia="fr-FR"/>
              </w:rPr>
              <w:t>Value</w:t>
            </w:r>
          </w:p>
        </w:tc>
      </w:tr>
      <w:tr w:rsidR="009C377F" w:rsidRPr="00445E8A" w14:paraId="0605548B"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54E11" w14:textId="77777777" w:rsidR="009C377F" w:rsidRPr="00445E8A" w:rsidRDefault="009C377F" w:rsidP="001F0D66">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4EC0A6CF"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4FCC3BB9"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691C10F4" w14:textId="77777777" w:rsidR="009C377F" w:rsidRPr="00445E8A" w:rsidRDefault="009C377F" w:rsidP="001F0D66">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74C35E4B" w14:textId="77777777" w:rsidR="009C377F" w:rsidRPr="00445E8A" w:rsidRDefault="009C377F" w:rsidP="001F0D66">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9C377F" w:rsidRPr="00445E8A" w14:paraId="44C4CFD0"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88FE30" w14:textId="77777777" w:rsidR="009C377F" w:rsidRPr="00445E8A" w:rsidRDefault="009C377F" w:rsidP="001F0D66">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438C38ED" w14:textId="77777777" w:rsidR="009C377F" w:rsidRPr="00445E8A" w:rsidRDefault="009C377F" w:rsidP="001F0D66">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570AC7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E965A27"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690D7816"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7C66A6FC"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654703" w14:textId="77777777" w:rsidR="009C377F" w:rsidRPr="00445E8A" w:rsidRDefault="009C377F" w:rsidP="001F0D66">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41621FDF" w14:textId="77777777" w:rsidR="009C377F" w:rsidRPr="00445E8A" w:rsidRDefault="009C377F" w:rsidP="001F0D66">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C6D896C" w14:textId="77777777" w:rsidR="009C377F" w:rsidRPr="00445E8A" w:rsidRDefault="009C377F" w:rsidP="001F0D66">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413DE527"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7E8CD8D0"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3FA5EA36" w14:textId="77777777" w:rsidTr="001F0D66">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09210278" w14:textId="77777777" w:rsidR="009C377F" w:rsidRPr="00445E8A" w:rsidRDefault="009C377F" w:rsidP="001F0D66">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52685EE1"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90CBACE"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86714E0" w14:textId="77777777" w:rsidR="009C377F" w:rsidRPr="00445E8A" w:rsidRDefault="009C377F" w:rsidP="001F0D66">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598BD60"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329B3063"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6E764" w14:textId="77777777" w:rsidR="009C377F" w:rsidRPr="00445E8A" w:rsidRDefault="009C377F" w:rsidP="001F0D66">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18B7D600"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F997C57" w14:textId="77777777" w:rsidR="009C377F" w:rsidRPr="00445E8A" w:rsidRDefault="009C377F" w:rsidP="001F0D66">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E43F43E" w14:textId="77777777" w:rsidR="009C377F" w:rsidRPr="00445E8A" w:rsidRDefault="009C377F" w:rsidP="001F0D66">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FFDB1CF" w14:textId="77777777" w:rsidR="009C377F" w:rsidRPr="00445E8A" w:rsidRDefault="009C377F" w:rsidP="001F0D66">
            <w:pPr>
              <w:pStyle w:val="TAC"/>
              <w:rPr>
                <w:lang w:eastAsia="fr-FR"/>
              </w:rPr>
            </w:pPr>
            <w:r w:rsidRPr="00445E8A">
              <w:rPr>
                <w:lang w:eastAsia="fr-FR"/>
              </w:rPr>
              <w:t>1</w:t>
            </w:r>
          </w:p>
        </w:tc>
      </w:tr>
      <w:tr w:rsidR="009C377F" w:rsidRPr="00445E8A" w14:paraId="2A978063" w14:textId="77777777" w:rsidTr="001F0D66">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69C05CF"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125138F" w14:textId="77777777" w:rsidR="009C377F" w:rsidRPr="00445E8A" w:rsidRDefault="009C377F" w:rsidP="009C377F"/>
    <w:p w14:paraId="566C1443" w14:textId="5110F659" w:rsidR="009C377F" w:rsidRPr="00445E8A" w:rsidDel="001D2F67" w:rsidRDefault="009C377F" w:rsidP="009C377F">
      <w:pPr>
        <w:rPr>
          <w:del w:id="65" w:author="Santhan T" w:date="2023-04-10T11:13:00Z"/>
        </w:rPr>
      </w:pPr>
      <w:del w:id="66" w:author="Santhan T" w:date="2023-04-10T11:13:00Z">
        <w:r w:rsidRPr="00445E8A" w:rsidDel="001D2F67">
          <w:rPr>
            <w:i/>
            <w:iCs/>
          </w:rPr>
          <w:delText>Editor’s note:</w:delText>
        </w:r>
        <w:r w:rsidRPr="00445E8A" w:rsidDel="001D2F67">
          <w:delText xml:space="preserve"> FFS on Table 4.7A.2.2.1A-3 and Table 4.7A.2.2.1A-4 when cycle when the serving cell is operated by NGSO satellite.</w:delText>
        </w:r>
      </w:del>
    </w:p>
    <w:p w14:paraId="0B523AD7" w14:textId="77777777" w:rsidR="009C377F" w:rsidRPr="00445E8A" w:rsidRDefault="009C377F" w:rsidP="009C377F">
      <w:pPr>
        <w:rPr>
          <w:lang w:eastAsia="fr-FR"/>
        </w:rPr>
      </w:pPr>
    </w:p>
    <w:p w14:paraId="6CA7FE2E" w14:textId="77777777" w:rsidR="009C377F" w:rsidRPr="00431F6C" w:rsidRDefault="009C377F" w:rsidP="009C377F">
      <w:pPr>
        <w:pStyle w:val="TH"/>
      </w:pPr>
      <w:r w:rsidRPr="00445E8A">
        <w:rPr>
          <w:rFonts w:cs="Arial"/>
          <w:lang w:eastAsia="fr-FR"/>
        </w:rPr>
        <w:lastRenderedPageBreak/>
        <w:t>Table 4.7A.2.2.1A-3</w:t>
      </w:r>
      <w:r w:rsidRPr="00445E8A">
        <w:rPr>
          <w:snapToGrid w:val="0"/>
          <w:lang w:eastAsia="fr-FR"/>
        </w:rPr>
        <w:t xml:space="preserve">: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9C377F" w:rsidRPr="00445E8A" w14:paraId="4BC8D8E0"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3CF0DC5" w14:textId="77777777" w:rsidR="009C377F" w:rsidRPr="00445E8A" w:rsidRDefault="009C377F" w:rsidP="001F0D66">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394FF723" w14:textId="77777777" w:rsidR="009C377F" w:rsidRPr="00445E8A" w:rsidRDefault="009C377F" w:rsidP="001F0D66">
            <w:pPr>
              <w:pStyle w:val="TAH"/>
              <w:rPr>
                <w:snapToGrid w:val="0"/>
                <w:lang w:eastAsia="fr-FR"/>
              </w:rPr>
            </w:pPr>
            <w:r w:rsidRPr="00445E8A">
              <w:rPr>
                <w:lang w:eastAsia="fr-FR"/>
              </w:rPr>
              <w:t>Value</w:t>
            </w:r>
          </w:p>
        </w:tc>
      </w:tr>
      <w:tr w:rsidR="009C377F" w:rsidRPr="00445E8A" w14:paraId="26948BC6"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334D713" w14:textId="77777777" w:rsidR="009C377F" w:rsidRPr="00445E8A" w:rsidRDefault="009C377F" w:rsidP="001F0D66">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4D2BDB9A"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9C377F" w:rsidRPr="00445E8A" w14:paraId="71DA5C14"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2BC2E2D4" w14:textId="77777777" w:rsidR="009C377F" w:rsidRPr="00445E8A" w:rsidRDefault="009C377F" w:rsidP="001F0D66">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6E84A5D2" w14:textId="77777777" w:rsidR="009C377F" w:rsidRPr="00445E8A" w:rsidRDefault="009C377F" w:rsidP="001F0D66">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9C377F" w:rsidRPr="00445E8A" w14:paraId="3E5C86A3" w14:textId="77777777" w:rsidTr="001F0D66">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610B4F98" w14:textId="77777777" w:rsidR="009C377F" w:rsidRPr="00445E8A" w:rsidRDefault="009C377F" w:rsidP="001F0D66">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09F95C74"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6D723145" w14:textId="77777777" w:rsidTr="001F0D66">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EA5F367" w14:textId="77777777" w:rsidR="009C377F" w:rsidRPr="00445E8A" w:rsidRDefault="009C377F" w:rsidP="001F0D66">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3F77AE9A"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32577F29" w14:textId="77777777" w:rsidTr="001F0D6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0D91069" w14:textId="77777777" w:rsidR="009C377F" w:rsidRPr="00445E8A" w:rsidRDefault="009C377F" w:rsidP="001F0D66">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61B61AC3" w14:textId="77777777" w:rsidR="009C377F" w:rsidRPr="00445E8A" w:rsidRDefault="009C377F" w:rsidP="009C377F"/>
    <w:p w14:paraId="222DA700" w14:textId="77777777" w:rsidR="009C377F" w:rsidRPr="00445E8A" w:rsidRDefault="009C377F" w:rsidP="009C377F">
      <w:pPr>
        <w:pStyle w:val="TH"/>
        <w:rPr>
          <w:lang w:eastAsia="fr-FR"/>
        </w:rPr>
      </w:pPr>
      <w:r w:rsidRPr="00445E8A">
        <w:rPr>
          <w:rFonts w:cs="Arial"/>
          <w:lang w:eastAsia="fr-FR"/>
        </w:rPr>
        <w:t>Table 4.7A.2.2.1A-4</w:t>
      </w:r>
      <w:r w:rsidRPr="00445E8A">
        <w:rPr>
          <w:lang w:eastAsia="fr-FR"/>
        </w:rPr>
        <w:t xml:space="preserve">: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9C377F" w:rsidRPr="00445E8A" w14:paraId="7AAA3FDD" w14:textId="77777777" w:rsidTr="001F0D66">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4C6C5DA7" w14:textId="77777777" w:rsidR="009C377F" w:rsidRPr="00445E8A" w:rsidRDefault="009C377F" w:rsidP="001F0D66">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7451A169" w14:textId="77777777" w:rsidR="009C377F" w:rsidRPr="00445E8A" w:rsidRDefault="009C377F" w:rsidP="001F0D66">
            <w:pPr>
              <w:pStyle w:val="TAH"/>
              <w:rPr>
                <w:lang w:eastAsia="fr-FR"/>
              </w:rPr>
            </w:pPr>
            <w:r w:rsidRPr="00445E8A">
              <w:rPr>
                <w:lang w:eastAsia="fr-FR"/>
              </w:rPr>
              <w:t>Value</w:t>
            </w:r>
          </w:p>
        </w:tc>
      </w:tr>
      <w:tr w:rsidR="009C377F" w:rsidRPr="00445E8A" w14:paraId="1C238E18" w14:textId="77777777" w:rsidTr="001F0D66">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060F1E6" w14:textId="77777777" w:rsidR="009C377F" w:rsidRPr="00445E8A" w:rsidRDefault="009C377F" w:rsidP="001F0D66">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22D050E" w14:textId="77777777" w:rsidR="009C377F" w:rsidRPr="00445E8A" w:rsidRDefault="009C377F" w:rsidP="001F0D66">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427D7B5" w14:textId="77777777" w:rsidR="009C377F" w:rsidRPr="00445E8A" w:rsidRDefault="009C377F" w:rsidP="001F0D66">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278B0AA1" w14:textId="77777777" w:rsidR="009C377F" w:rsidRPr="00445E8A" w:rsidRDefault="009C377F" w:rsidP="001F0D66">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9C377F" w:rsidRPr="00445E8A" w14:paraId="6A53B68B" w14:textId="77777777" w:rsidTr="001F0D66">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B0EECC3" w14:textId="77777777" w:rsidR="009C377F" w:rsidRPr="00445E8A" w:rsidRDefault="009C377F" w:rsidP="001F0D66">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69DB79A" w14:textId="77777777" w:rsidR="009C377F" w:rsidRPr="00445E8A" w:rsidRDefault="009C377F" w:rsidP="001F0D66">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B9962B8"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166CE32B"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9C377F" w:rsidRPr="00445E8A" w14:paraId="7A66161F" w14:textId="77777777" w:rsidTr="001F0D66">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88EEF1B" w14:textId="77777777" w:rsidR="009C377F" w:rsidRPr="00445E8A" w:rsidRDefault="009C377F" w:rsidP="001F0D66">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0E7794E9" w14:textId="77777777" w:rsidR="009C377F" w:rsidRPr="00445E8A" w:rsidRDefault="009C377F" w:rsidP="001F0D66">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C9867AB" w14:textId="77777777" w:rsidR="009C377F" w:rsidRPr="00445E8A" w:rsidRDefault="009C377F" w:rsidP="001F0D66">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DCDC75E" w14:textId="77777777" w:rsidR="009C377F" w:rsidRPr="00445E8A" w:rsidRDefault="009C377F" w:rsidP="001F0D66">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9C377F" w:rsidRPr="00445E8A" w14:paraId="785E2767" w14:textId="77777777" w:rsidTr="001F0D66">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396B8D36" w14:textId="77777777" w:rsidR="009C377F" w:rsidRPr="00445E8A" w:rsidRDefault="009C377F" w:rsidP="001F0D66">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E152476"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C24A686" w14:textId="77777777" w:rsidR="009C377F" w:rsidRPr="00445E8A" w:rsidRDefault="009C377F" w:rsidP="001F0D66">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65152CA2" w14:textId="77777777" w:rsidR="009C377F" w:rsidRPr="00445E8A" w:rsidRDefault="009C377F" w:rsidP="001F0D66">
            <w:pPr>
              <w:pStyle w:val="TAC"/>
              <w:rPr>
                <w:lang w:eastAsia="fr-FR"/>
              </w:rPr>
            </w:pPr>
            <w:r w:rsidRPr="00445E8A">
              <w:rPr>
                <w:lang w:eastAsia="fr-FR"/>
              </w:rPr>
              <w:t>1</w:t>
            </w:r>
          </w:p>
        </w:tc>
      </w:tr>
      <w:tr w:rsidR="009C377F" w:rsidRPr="00445E8A" w14:paraId="4F4830C4" w14:textId="77777777" w:rsidTr="001F0D66">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F1A917A" w14:textId="77777777" w:rsidR="009C377F" w:rsidRPr="00445E8A" w:rsidRDefault="009C377F" w:rsidP="001F0D66">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94BE749" w14:textId="77777777" w:rsidR="009C377F" w:rsidRPr="00445E8A" w:rsidRDefault="009C377F" w:rsidP="001F0D66">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FF4BFEB" w14:textId="77777777" w:rsidR="009C377F" w:rsidRPr="00445E8A" w:rsidRDefault="009C377F" w:rsidP="001F0D66">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6B73A9DB" w14:textId="77777777" w:rsidR="009C377F" w:rsidRPr="00445E8A" w:rsidRDefault="009C377F" w:rsidP="001F0D66">
            <w:pPr>
              <w:pStyle w:val="TAC"/>
              <w:rPr>
                <w:lang w:eastAsia="fr-FR"/>
              </w:rPr>
            </w:pPr>
            <w:r w:rsidRPr="00445E8A">
              <w:rPr>
                <w:lang w:eastAsia="fr-FR"/>
              </w:rPr>
              <w:t>1</w:t>
            </w:r>
          </w:p>
        </w:tc>
      </w:tr>
      <w:tr w:rsidR="009C377F" w:rsidRPr="00445E8A" w14:paraId="1A744B99" w14:textId="77777777" w:rsidTr="001F0D66">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1F83B2EF" w14:textId="77777777" w:rsidR="009C377F" w:rsidRPr="00445E8A" w:rsidRDefault="009C377F" w:rsidP="001F0D66">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A84FF13" w14:textId="77777777" w:rsidR="009C377F" w:rsidRPr="00445E8A" w:rsidRDefault="009C377F" w:rsidP="009C377F"/>
    <w:p w14:paraId="5B3A7B94" w14:textId="77777777" w:rsidR="009C377F" w:rsidRPr="00445E8A" w:rsidRDefault="009C377F" w:rsidP="009C377F">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6DA3CA62" w14:textId="77777777" w:rsidR="009C377F" w:rsidRPr="00445E8A" w:rsidRDefault="009C377F" w:rsidP="009C377F">
      <w:pPr>
        <w:rPr>
          <w:rFonts w:cs="v4.2.0"/>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3F9807D7" w14:textId="77777777" w:rsidR="009C377F" w:rsidRPr="00445E8A" w:rsidRDefault="009C377F" w:rsidP="009C377F">
      <w:r w:rsidRPr="00445E8A">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46718EDC" w14:textId="77777777" w:rsidR="009C377F" w:rsidRPr="00445E8A" w:rsidRDefault="009C377F" w:rsidP="009C377F">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0D8259E7" w14:textId="77777777" w:rsidR="009C377F" w:rsidRPr="00445E8A" w:rsidRDefault="009C377F" w:rsidP="009C377F">
      <w:pPr>
        <w:pStyle w:val="B10"/>
      </w:pPr>
      <w:r w:rsidRPr="00445E8A">
        <w:t>-</w:t>
      </w:r>
      <w:r w:rsidRPr="00445E8A">
        <w:tab/>
        <w:t xml:space="preserve">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or</w:t>
      </w:r>
    </w:p>
    <w:p w14:paraId="5CBFAD6F" w14:textId="77777777" w:rsidR="009C377F" w:rsidRPr="00445E8A" w:rsidRDefault="009C377F" w:rsidP="009C377F">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and </w:t>
      </w:r>
    </w:p>
    <w:p w14:paraId="406D7635" w14:textId="77777777" w:rsidR="009C377F" w:rsidRPr="00445E8A" w:rsidRDefault="009C377F" w:rsidP="009C377F">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425CA4E6" w14:textId="77777777" w:rsidR="009C377F" w:rsidRPr="00445E8A" w:rsidRDefault="009C377F" w:rsidP="009C377F">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772ED6A1" w14:textId="77777777" w:rsidR="009C377F" w:rsidRPr="00445E8A" w:rsidRDefault="009C377F" w:rsidP="009C377F">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5AECDED7" w14:textId="77777777" w:rsidR="009C377F" w:rsidRPr="00445E8A" w:rsidRDefault="009C377F" w:rsidP="009C377F">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4C2DBDCA" w14:textId="77777777" w:rsidR="009C377F" w:rsidRPr="00445E8A" w:rsidRDefault="009C377F" w:rsidP="009C377F">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w:t>
      </w:r>
      <w:r w:rsidRPr="00445E8A">
        <w:rPr>
          <w:rFonts w:eastAsia="Calibri"/>
        </w:rPr>
        <w:lastRenderedPageBreak/>
        <w:t xml:space="preserve">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11D6C680" w14:textId="77777777" w:rsidR="009C377F" w:rsidRPr="00445E8A" w:rsidRDefault="009C377F" w:rsidP="009C377F">
      <w:r w:rsidRPr="00445E8A">
        <w:t xml:space="preserve">The UE shall be able to evaluate whether a newly detectable intra-frequency cell meets the reselection criteria defined in TS36.304 within </w:t>
      </w:r>
      <w:proofErr w:type="spellStart"/>
      <w:r w:rsidRPr="00445E8A">
        <w:t>T</w:t>
      </w:r>
      <w:r w:rsidRPr="00445E8A">
        <w:rPr>
          <w:vertAlign w:val="subscript"/>
        </w:rPr>
        <w:t>detect,EUTRAN_Intra_EC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B.1.3 for a corresponding Band.</w:t>
      </w:r>
    </w:p>
    <w:p w14:paraId="7789E75A" w14:textId="77777777" w:rsidR="009C377F" w:rsidRPr="00445E8A" w:rsidRDefault="009C377F" w:rsidP="009C377F">
      <w:pPr>
        <w:rPr>
          <w:rFonts w:cs="v4.2.0"/>
        </w:rPr>
      </w:pPr>
      <w:r w:rsidRPr="00445E8A">
        <w:rPr>
          <w:rFonts w:cs="v4.2.0"/>
        </w:rPr>
        <w:t xml:space="preserve">The UE shall measure RSRP and RSRQ at least every </w:t>
      </w:r>
      <w:proofErr w:type="spellStart"/>
      <w:r w:rsidRPr="00445E8A">
        <w:rPr>
          <w:rFonts w:cs="v4.2.0"/>
        </w:rPr>
        <w:t>T</w:t>
      </w:r>
      <w:r w:rsidRPr="00445E8A">
        <w:rPr>
          <w:rFonts w:cs="v4.2.0"/>
          <w:vertAlign w:val="subscript"/>
        </w:rPr>
        <w:t>measure,EUTRAN_Intra_EC</w:t>
      </w:r>
      <w:proofErr w:type="spellEnd"/>
      <w:r w:rsidRPr="00445E8A">
        <w:rPr>
          <w:rFonts w:cs="v4.2.0"/>
        </w:rPr>
        <w:t xml:space="preserve"> for intra-frequency cells that are identified and measured according to the measurement rules.</w:t>
      </w:r>
    </w:p>
    <w:p w14:paraId="007D5326" w14:textId="77777777" w:rsidR="009C377F" w:rsidRPr="00445E8A" w:rsidRDefault="009C377F" w:rsidP="009C377F">
      <w:pPr>
        <w:rPr>
          <w:rFonts w:cs="v4.2.0"/>
        </w:rPr>
      </w:pPr>
      <w:r w:rsidRPr="00445E8A">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445E8A">
        <w:rPr>
          <w:rFonts w:cs="v4.2.0"/>
        </w:rPr>
        <w:t>T</w:t>
      </w:r>
      <w:r w:rsidRPr="00445E8A">
        <w:rPr>
          <w:rFonts w:cs="v4.2.0"/>
          <w:vertAlign w:val="subscript"/>
        </w:rPr>
        <w:t>measure,EUTRAN_Intra_EC</w:t>
      </w:r>
      <w:proofErr w:type="spellEnd"/>
      <w:r w:rsidRPr="00445E8A">
        <w:rPr>
          <w:rFonts w:cs="v4.2.0"/>
        </w:rPr>
        <w:t>/2.</w:t>
      </w:r>
    </w:p>
    <w:p w14:paraId="62EB7833" w14:textId="77777777" w:rsidR="009C377F" w:rsidRPr="00445E8A" w:rsidRDefault="009C377F" w:rsidP="009C377F">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7E6F1A7C" w14:textId="77777777" w:rsidR="009C377F" w:rsidRPr="00445E8A" w:rsidRDefault="009C377F" w:rsidP="009C377F">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445E8A">
        <w:rPr>
          <w:rFonts w:cs="v4.2.0"/>
        </w:rPr>
        <w:t>T</w:t>
      </w:r>
      <w:r w:rsidRPr="00445E8A">
        <w:rPr>
          <w:rFonts w:cs="v4.2.0"/>
          <w:vertAlign w:val="subscript"/>
        </w:rPr>
        <w:t>evaluate,E-UTRAN_intra_EC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r w:rsidRPr="00445E8A">
        <w:rPr>
          <w:rFonts w:cs="v4.2.0"/>
        </w:rPr>
        <w:t>T</w:t>
      </w:r>
      <w:r w:rsidRPr="00445E8A">
        <w:rPr>
          <w:rFonts w:cs="v4.2.0"/>
          <w:vertAlign w:val="subscript"/>
        </w:rPr>
        <w:t>evaluate,E-UTRAN_Intra_EC_RSS</w:t>
      </w:r>
      <w:proofErr w:type="spellEnd"/>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7580A2D" w14:textId="77777777" w:rsidR="009C377F" w:rsidRPr="00445E8A" w:rsidRDefault="009C377F" w:rsidP="009C377F">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r w:rsidRPr="00445E8A">
        <w:rPr>
          <w:rFonts w:cs="v4.2.0"/>
          <w:lang w:eastAsia="zh-CN"/>
        </w:rPr>
        <w:t>non zero</w:t>
      </w:r>
      <w:proofErr w:type="spell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578B0F07" w14:textId="77777777" w:rsidR="009C377F" w:rsidRPr="00445E8A" w:rsidRDefault="009C377F" w:rsidP="009C377F">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rPr>
          <w:rFonts w:cs="v4.2.0"/>
          <w:lang w:eastAsia="zh-CN"/>
        </w:rPr>
        <w:t xml:space="preserve"> are specified in Table 4.7A.2.2.2-1. </w:t>
      </w:r>
    </w:p>
    <w:p w14:paraId="0CCC5F9B" w14:textId="77777777" w:rsidR="009C377F" w:rsidRPr="00445E8A" w:rsidRDefault="009C377F" w:rsidP="009C377F">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t xml:space="preserve"> when multiple PTWs are used.</w:t>
      </w:r>
    </w:p>
    <w:p w14:paraId="177C6B8B" w14:textId="77777777" w:rsidR="009C377F" w:rsidRPr="00445E8A" w:rsidRDefault="009C377F" w:rsidP="009C377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detect,EUTRAN_Intra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B3669BF" w14:textId="77777777" w:rsidR="009C377F" w:rsidRPr="00445E8A" w:rsidRDefault="009C377F" w:rsidP="009C377F">
      <w:pPr>
        <w:rPr>
          <w:rFonts w:cs="v4.2.0"/>
          <w:lang w:eastAsia="zh-CN"/>
        </w:rPr>
      </w:pPr>
    </w:p>
    <w:p w14:paraId="11838B59" w14:textId="77777777" w:rsidR="009C377F" w:rsidRPr="00431F6C" w:rsidRDefault="009C377F" w:rsidP="009C377F">
      <w:pPr>
        <w:pStyle w:val="TH"/>
      </w:pPr>
      <w:r w:rsidRPr="00445E8A">
        <w:t xml:space="preserve">Table 4.7A.2.2.2-1 :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9C377F" w:rsidRPr="00445E8A" w14:paraId="720A7F58" w14:textId="77777777" w:rsidTr="001F0D66">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7E858954" w14:textId="77777777" w:rsidR="009C377F" w:rsidRPr="00445E8A" w:rsidRDefault="009C377F" w:rsidP="001F0D66">
            <w:pPr>
              <w:pStyle w:val="TAH"/>
            </w:pPr>
            <w:r w:rsidRPr="00445E8A">
              <w:t xml:space="preserve">SCH </w:t>
            </w:r>
            <w:proofErr w:type="spellStart"/>
            <w:r w:rsidRPr="00445E8A">
              <w:t>Ês</w:t>
            </w:r>
            <w:proofErr w:type="spellEnd"/>
            <w:r w:rsidRPr="00445E8A">
              <w:t>/</w:t>
            </w:r>
            <w:proofErr w:type="spellStart"/>
            <w:r w:rsidRPr="00445E8A">
              <w:t>Iot</w:t>
            </w:r>
            <w:proofErr w:type="spellEnd"/>
            <w:r w:rsidRPr="00445E8A">
              <w:t xml:space="preserve"> of </w:t>
            </w:r>
            <w:proofErr w:type="spellStart"/>
            <w:r w:rsidRPr="00445E8A">
              <w:t>neighboring</w:t>
            </w:r>
            <w:proofErr w:type="spellEnd"/>
            <w:r w:rsidRPr="00445E8A">
              <w:t xml:space="preserve"> cell: Q2 [dB]</w:t>
            </w:r>
          </w:p>
        </w:tc>
        <w:tc>
          <w:tcPr>
            <w:tcW w:w="442" w:type="pct"/>
            <w:tcBorders>
              <w:top w:val="single" w:sz="4" w:space="0" w:color="auto"/>
              <w:left w:val="single" w:sz="4" w:space="0" w:color="auto"/>
              <w:bottom w:val="single" w:sz="4" w:space="0" w:color="auto"/>
              <w:right w:val="single" w:sz="4" w:space="0" w:color="auto"/>
            </w:tcBorders>
            <w:hideMark/>
          </w:tcPr>
          <w:p w14:paraId="63F25DF7" w14:textId="77777777" w:rsidR="009C377F" w:rsidRPr="00445E8A" w:rsidRDefault="009C377F" w:rsidP="001F0D66">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640BAFB5" w14:textId="77777777" w:rsidR="009C377F" w:rsidRPr="00445E8A" w:rsidRDefault="009C377F" w:rsidP="001F0D66">
            <w:pPr>
              <w:pStyle w:val="TAH"/>
            </w:pPr>
            <w:proofErr w:type="spellStart"/>
            <w:r w:rsidRPr="00445E8A">
              <w:t>T</w:t>
            </w:r>
            <w:r w:rsidRPr="00445E8A">
              <w:rPr>
                <w:vertAlign w:val="subscript"/>
              </w:rPr>
              <w:t>detect,EUTRAN_Intra_EC</w:t>
            </w:r>
            <w:proofErr w:type="spellEnd"/>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2F60B0EF" w14:textId="77777777" w:rsidR="009C377F" w:rsidRPr="00445E8A" w:rsidRDefault="009C377F" w:rsidP="001F0D66">
            <w:pPr>
              <w:pStyle w:val="TAH"/>
              <w:rPr>
                <w:snapToGrid w:val="0"/>
              </w:rPr>
            </w:pPr>
            <w:proofErr w:type="spellStart"/>
            <w:r w:rsidRPr="00445E8A">
              <w:t>T</w:t>
            </w:r>
            <w:r w:rsidRPr="00445E8A">
              <w:rPr>
                <w:vertAlign w:val="subscript"/>
              </w:rPr>
              <w:t>measure,EUTRAN_Intra_EC</w:t>
            </w:r>
            <w:proofErr w:type="spellEnd"/>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2B70962B" w14:textId="77777777" w:rsidR="009C377F" w:rsidRPr="00445E8A" w:rsidRDefault="009C377F" w:rsidP="001F0D66">
            <w:pPr>
              <w:pStyle w:val="TAH"/>
              <w:rPr>
                <w:vertAlign w:val="subscript"/>
              </w:rPr>
            </w:pPr>
            <w:proofErr w:type="spellStart"/>
            <w:r w:rsidRPr="00445E8A">
              <w:t>T</w:t>
            </w:r>
            <w:r w:rsidRPr="00445E8A">
              <w:rPr>
                <w:vertAlign w:val="subscript"/>
              </w:rPr>
              <w:t>evaluate,E-UTRAN_intra_EC</w:t>
            </w:r>
            <w:proofErr w:type="spellEnd"/>
          </w:p>
          <w:p w14:paraId="193DC531" w14:textId="77777777" w:rsidR="009C377F" w:rsidRPr="00445E8A" w:rsidRDefault="009C377F" w:rsidP="001F0D66">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71C2ACE8" w14:textId="77777777" w:rsidR="009C377F" w:rsidRPr="00445E8A" w:rsidRDefault="009C377F" w:rsidP="001F0D66">
            <w:pPr>
              <w:pStyle w:val="TAH"/>
              <w:rPr>
                <w:vertAlign w:val="subscript"/>
                <w:lang w:val="sv-FI"/>
              </w:rPr>
            </w:pPr>
            <w:r w:rsidRPr="00445E8A">
              <w:rPr>
                <w:lang w:val="sv-FI"/>
              </w:rPr>
              <w:t>T</w:t>
            </w:r>
            <w:r w:rsidRPr="00445E8A">
              <w:rPr>
                <w:vertAlign w:val="subscript"/>
                <w:lang w:val="sv-FI"/>
              </w:rPr>
              <w:t>evaluate,E-UTRAN_intra_EC_RSS</w:t>
            </w:r>
          </w:p>
          <w:p w14:paraId="547044C1" w14:textId="77777777" w:rsidR="009C377F" w:rsidRPr="00445E8A" w:rsidRDefault="009C377F" w:rsidP="001F0D66">
            <w:pPr>
              <w:pStyle w:val="TAH"/>
            </w:pPr>
            <w:r w:rsidRPr="00445E8A">
              <w:t>[s] (number of DRX cycles)</w:t>
            </w:r>
          </w:p>
        </w:tc>
      </w:tr>
      <w:tr w:rsidR="009C377F" w:rsidRPr="00445E8A" w14:paraId="2BA3A2B3" w14:textId="77777777" w:rsidTr="001F0D6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17C44E01" w14:textId="77777777" w:rsidR="009C377F" w:rsidRPr="00445E8A" w:rsidRDefault="009C377F" w:rsidP="001F0D66">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60F139BA" w14:textId="77777777" w:rsidR="009C377F" w:rsidRPr="00445E8A" w:rsidRDefault="009C377F" w:rsidP="001F0D66">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21408BB5" w14:textId="77777777" w:rsidR="009C377F" w:rsidRPr="00445E8A" w:rsidRDefault="009C377F" w:rsidP="001F0D66">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443C7140" w14:textId="77777777" w:rsidR="009C377F" w:rsidRPr="00445E8A" w:rsidRDefault="009C377F" w:rsidP="001F0D66">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5DD17D90" w14:textId="77777777" w:rsidR="009C377F" w:rsidRPr="00445E8A" w:rsidRDefault="009C377F" w:rsidP="001F0D66">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48CAEAEF" w14:textId="77777777" w:rsidR="009C377F" w:rsidRPr="00445E8A" w:rsidRDefault="009C377F" w:rsidP="001F0D66">
            <w:pPr>
              <w:pStyle w:val="TAC"/>
              <w:rPr>
                <w:snapToGrid w:val="0"/>
              </w:rPr>
            </w:pPr>
            <w:r w:rsidRPr="00445E8A">
              <w:t>6.4 (20)</w:t>
            </w:r>
          </w:p>
        </w:tc>
      </w:tr>
      <w:tr w:rsidR="009C377F" w:rsidRPr="00445E8A" w14:paraId="0080F695"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78A1"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A119CE4" w14:textId="77777777" w:rsidR="009C377F" w:rsidRPr="00445E8A" w:rsidRDefault="009C377F" w:rsidP="001F0D66">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20BCBFF4" w14:textId="77777777" w:rsidR="009C377F" w:rsidRPr="00445E8A" w:rsidRDefault="009C377F" w:rsidP="001F0D66">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041CC76A" w14:textId="77777777" w:rsidR="009C377F" w:rsidRPr="00445E8A" w:rsidRDefault="009C377F" w:rsidP="001F0D66">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5F1AE3D4" w14:textId="77777777" w:rsidR="009C377F" w:rsidRPr="00445E8A" w:rsidRDefault="009C377F" w:rsidP="001F0D66">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25A3304E" w14:textId="77777777" w:rsidR="009C377F" w:rsidRPr="00445E8A" w:rsidRDefault="009C377F" w:rsidP="001F0D66">
            <w:pPr>
              <w:pStyle w:val="TAC"/>
              <w:rPr>
                <w:snapToGrid w:val="0"/>
              </w:rPr>
            </w:pPr>
            <w:r w:rsidRPr="00445E8A">
              <w:t>6.4 (10)</w:t>
            </w:r>
          </w:p>
        </w:tc>
      </w:tr>
      <w:tr w:rsidR="009C377F" w:rsidRPr="00445E8A" w14:paraId="6DAA8FFB"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0683A"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F2B5874" w14:textId="77777777" w:rsidR="009C377F" w:rsidRPr="00445E8A" w:rsidRDefault="009C377F" w:rsidP="001F0D66">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CED485C" w14:textId="77777777" w:rsidR="009C377F" w:rsidRPr="00445E8A" w:rsidRDefault="009C377F" w:rsidP="001F0D66">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45FDD2AE" w14:textId="77777777" w:rsidR="009C377F" w:rsidRPr="00445E8A" w:rsidRDefault="009C377F" w:rsidP="001F0D66">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35882E36" w14:textId="77777777" w:rsidR="009C377F" w:rsidRPr="00445E8A" w:rsidRDefault="009C377F" w:rsidP="001F0D66">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44618EA8" w14:textId="77777777" w:rsidR="009C377F" w:rsidRPr="00445E8A" w:rsidRDefault="009C377F" w:rsidP="001F0D66">
            <w:pPr>
              <w:pStyle w:val="TAC"/>
              <w:rPr>
                <w:snapToGrid w:val="0"/>
              </w:rPr>
            </w:pPr>
            <w:r w:rsidRPr="00445E8A">
              <w:t>6.4 (5)</w:t>
            </w:r>
          </w:p>
        </w:tc>
      </w:tr>
      <w:tr w:rsidR="009C377F" w:rsidRPr="00445E8A" w14:paraId="481C33B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27EEE"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4AC35EC" w14:textId="77777777" w:rsidR="009C377F" w:rsidRPr="00445E8A" w:rsidRDefault="009C377F" w:rsidP="001F0D66">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D9D60D2" w14:textId="77777777" w:rsidR="009C377F" w:rsidRPr="00445E8A" w:rsidRDefault="009C377F" w:rsidP="001F0D66">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29983A12" w14:textId="77777777" w:rsidR="009C377F" w:rsidRPr="00445E8A" w:rsidRDefault="009C377F" w:rsidP="001F0D66">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4FF89FF3" w14:textId="77777777" w:rsidR="009C377F" w:rsidRPr="00445E8A" w:rsidRDefault="009C377F" w:rsidP="001F0D66">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101D1E33" w14:textId="77777777" w:rsidR="009C377F" w:rsidRPr="00445E8A" w:rsidRDefault="009C377F" w:rsidP="001F0D66">
            <w:pPr>
              <w:pStyle w:val="TAC"/>
              <w:rPr>
                <w:snapToGrid w:val="0"/>
              </w:rPr>
            </w:pPr>
            <w:r w:rsidRPr="00445E8A">
              <w:t>12.8 (5)</w:t>
            </w:r>
          </w:p>
        </w:tc>
      </w:tr>
      <w:tr w:rsidR="009C377F" w:rsidRPr="00445E8A" w14:paraId="79800805" w14:textId="77777777" w:rsidTr="001F0D6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CF9AFC0" w14:textId="77777777" w:rsidR="009C377F" w:rsidRPr="00445E8A" w:rsidRDefault="009C377F" w:rsidP="001F0D66">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11D84DA4" w14:textId="77777777" w:rsidR="009C377F" w:rsidRPr="00445E8A" w:rsidRDefault="009C377F" w:rsidP="001F0D66">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32274DD8" w14:textId="77777777" w:rsidR="009C377F" w:rsidRPr="00445E8A" w:rsidRDefault="009C377F" w:rsidP="001F0D66">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28E212F7" w14:textId="77777777" w:rsidR="009C377F" w:rsidRPr="00445E8A" w:rsidRDefault="009C377F" w:rsidP="001F0D66">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3FE49C1" w14:textId="77777777" w:rsidR="009C377F" w:rsidRPr="00445E8A" w:rsidRDefault="009C377F" w:rsidP="001F0D66">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4D60112F" w14:textId="77777777" w:rsidR="009C377F" w:rsidRPr="00445E8A" w:rsidRDefault="009C377F" w:rsidP="001F0D66">
            <w:pPr>
              <w:pStyle w:val="TAC"/>
              <w:rPr>
                <w:snapToGrid w:val="0"/>
              </w:rPr>
            </w:pPr>
            <w:r w:rsidRPr="00445E8A">
              <w:t>6.4 (20)</w:t>
            </w:r>
          </w:p>
        </w:tc>
      </w:tr>
      <w:tr w:rsidR="009C377F" w:rsidRPr="00445E8A" w14:paraId="22B03791"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A0C0"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5BE3C62E" w14:textId="77777777" w:rsidR="009C377F" w:rsidRPr="00445E8A" w:rsidRDefault="009C377F" w:rsidP="001F0D66">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4C36CA25" w14:textId="77777777" w:rsidR="009C377F" w:rsidRPr="00445E8A" w:rsidRDefault="009C377F" w:rsidP="001F0D66">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6CF5DBCF" w14:textId="77777777" w:rsidR="009C377F" w:rsidRPr="00445E8A" w:rsidRDefault="009C377F" w:rsidP="001F0D66">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2EFE8365" w14:textId="77777777" w:rsidR="009C377F" w:rsidRPr="00445E8A" w:rsidRDefault="009C377F" w:rsidP="001F0D66">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75038272" w14:textId="77777777" w:rsidR="009C377F" w:rsidRPr="00445E8A" w:rsidRDefault="009C377F" w:rsidP="001F0D66">
            <w:pPr>
              <w:pStyle w:val="TAC"/>
              <w:rPr>
                <w:snapToGrid w:val="0"/>
              </w:rPr>
            </w:pPr>
            <w:r w:rsidRPr="00445E8A">
              <w:t>6.4 (10)</w:t>
            </w:r>
          </w:p>
        </w:tc>
      </w:tr>
      <w:tr w:rsidR="009C377F" w:rsidRPr="00445E8A" w14:paraId="1638EC03"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07BBB"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3A7AEC4" w14:textId="77777777" w:rsidR="009C377F" w:rsidRPr="00445E8A" w:rsidRDefault="009C377F" w:rsidP="001F0D66">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02E87C62" w14:textId="77777777" w:rsidR="009C377F" w:rsidRPr="00445E8A" w:rsidRDefault="009C377F" w:rsidP="001F0D66">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2BF873B9" w14:textId="77777777" w:rsidR="009C377F" w:rsidRPr="00445E8A" w:rsidRDefault="009C377F" w:rsidP="001F0D66">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757C5BEB" w14:textId="77777777" w:rsidR="009C377F" w:rsidRPr="00445E8A" w:rsidRDefault="009C377F" w:rsidP="001F0D66">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3EDF43CD" w14:textId="77777777" w:rsidR="009C377F" w:rsidRPr="00445E8A" w:rsidRDefault="009C377F" w:rsidP="001F0D66">
            <w:pPr>
              <w:pStyle w:val="TAC"/>
              <w:rPr>
                <w:snapToGrid w:val="0"/>
              </w:rPr>
            </w:pPr>
            <w:r w:rsidRPr="00445E8A">
              <w:t>6.4 (5)</w:t>
            </w:r>
          </w:p>
        </w:tc>
      </w:tr>
      <w:tr w:rsidR="009C377F" w:rsidRPr="00445E8A" w14:paraId="42D511F1"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EF15" w14:textId="77777777" w:rsidR="009C377F" w:rsidRPr="00445E8A" w:rsidRDefault="009C377F" w:rsidP="001F0D66">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15AB0BF" w14:textId="77777777" w:rsidR="009C377F" w:rsidRPr="00445E8A" w:rsidRDefault="009C377F" w:rsidP="001F0D66">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3F3B9176" w14:textId="77777777" w:rsidR="009C377F" w:rsidRPr="00445E8A" w:rsidRDefault="009C377F" w:rsidP="001F0D66">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6B48424B" w14:textId="77777777" w:rsidR="009C377F" w:rsidRPr="00445E8A" w:rsidRDefault="009C377F" w:rsidP="001F0D66">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4E241CB3" w14:textId="77777777" w:rsidR="009C377F" w:rsidRPr="00445E8A" w:rsidRDefault="009C377F" w:rsidP="001F0D66">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5A6DD6C4" w14:textId="77777777" w:rsidR="009C377F" w:rsidRPr="00445E8A" w:rsidRDefault="009C377F" w:rsidP="001F0D66">
            <w:pPr>
              <w:pStyle w:val="TAC"/>
              <w:rPr>
                <w:snapToGrid w:val="0"/>
              </w:rPr>
            </w:pPr>
            <w:r w:rsidRPr="00445E8A">
              <w:t>12.8 (5)</w:t>
            </w:r>
          </w:p>
        </w:tc>
      </w:tr>
      <w:tr w:rsidR="009C377F" w:rsidRPr="00445E8A" w14:paraId="36612242" w14:textId="77777777" w:rsidTr="001F0D66">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031E243E" w14:textId="77777777" w:rsidR="009C377F" w:rsidRPr="00445E8A" w:rsidRDefault="009C377F" w:rsidP="001F0D66">
            <w:pPr>
              <w:pStyle w:val="TAN"/>
            </w:pPr>
            <w:r w:rsidRPr="00445E8A">
              <w:t>N</w:t>
            </w:r>
            <w:r>
              <w:t>ote</w:t>
            </w:r>
            <w:r w:rsidRPr="00445E8A">
              <w:t xml:space="preserve"> 1:</w:t>
            </w:r>
            <w:r w:rsidRPr="00445E8A">
              <w:tab/>
              <w:t>Void</w:t>
            </w:r>
          </w:p>
        </w:tc>
      </w:tr>
    </w:tbl>
    <w:p w14:paraId="476C1F9C" w14:textId="77777777" w:rsidR="009C377F" w:rsidRPr="00445E8A" w:rsidRDefault="009C377F" w:rsidP="009C377F"/>
    <w:p w14:paraId="1A058827" w14:textId="77777777" w:rsidR="009C377F" w:rsidRPr="00445E8A" w:rsidRDefault="009C377F" w:rsidP="009C377F">
      <w:pPr>
        <w:pStyle w:val="TH"/>
      </w:pPr>
      <w:r w:rsidRPr="00445E8A">
        <w:lastRenderedPageBreak/>
        <w:t>Table 4.7A.2</w:t>
      </w:r>
      <w:r w:rsidRPr="00445E8A">
        <w:rPr>
          <w:lang w:eastAsia="zh-CN"/>
        </w:rPr>
        <w:t>.2.</w:t>
      </w:r>
      <w:r w:rsidRPr="00445E8A">
        <w:t>2-</w:t>
      </w:r>
      <w:r w:rsidRPr="00445E8A">
        <w:rPr>
          <w:lang w:eastAsia="zh-CN"/>
        </w:rPr>
        <w:t>2</w:t>
      </w:r>
      <w:r w:rsidRPr="00445E8A">
        <w:t xml:space="preserve">: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9C377F" w:rsidRPr="00445E8A" w14:paraId="4CF58BCD"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4509E5" w14:textId="77777777" w:rsidR="009C377F" w:rsidRPr="00445E8A" w:rsidRDefault="009C377F" w:rsidP="001F0D66">
            <w:pPr>
              <w:pStyle w:val="TAH"/>
            </w:pPr>
            <w:proofErr w:type="spellStart"/>
            <w:r w:rsidRPr="00445E8A">
              <w:t>eDRX_IDLE</w:t>
            </w:r>
            <w:proofErr w:type="spellEnd"/>
            <w:r w:rsidRPr="00445E8A">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0998C34" w14:textId="77777777" w:rsidR="009C377F" w:rsidRPr="00445E8A" w:rsidRDefault="009C377F" w:rsidP="001F0D66">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A483F4" w14:textId="77777777" w:rsidR="009C377F" w:rsidRPr="00445E8A" w:rsidRDefault="009C377F" w:rsidP="001F0D66">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66F20B" w14:textId="77777777" w:rsidR="009C377F" w:rsidRPr="00445E8A" w:rsidRDefault="009C377F" w:rsidP="001F0D66">
            <w:pPr>
              <w:pStyle w:val="TAH"/>
            </w:pPr>
            <w:proofErr w:type="spellStart"/>
            <w:r w:rsidRPr="00445E8A">
              <w:t>T</w:t>
            </w:r>
            <w:r w:rsidRPr="00445E8A">
              <w:rPr>
                <w:vertAlign w:val="subscript"/>
              </w:rPr>
              <w:t>detect,EUTRAN_Intra_EC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 xml:space="preserve">) for </w:t>
            </w:r>
            <w:proofErr w:type="spellStart"/>
            <w:r w:rsidRPr="00445E8A">
              <w:t>neighboring</w:t>
            </w:r>
            <w:proofErr w:type="spellEnd"/>
            <w:r w:rsidRPr="00445E8A">
              <w:t xml:space="preserve"> cell with SCH Es/IoT:</w:t>
            </w:r>
          </w:p>
          <w:p w14:paraId="376077FF" w14:textId="77777777" w:rsidR="009C377F" w:rsidRPr="00445E8A" w:rsidRDefault="009C377F" w:rsidP="001F0D66">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84FFA" w14:textId="77777777" w:rsidR="009C377F" w:rsidRPr="00445E8A" w:rsidRDefault="009C377F" w:rsidP="001F0D66">
            <w:pPr>
              <w:pStyle w:val="TAH"/>
            </w:pPr>
            <w:proofErr w:type="spellStart"/>
            <w:r w:rsidRPr="00445E8A">
              <w:t>T</w:t>
            </w:r>
            <w:r w:rsidRPr="00445E8A">
              <w:rPr>
                <w:vertAlign w:val="subscript"/>
              </w:rPr>
              <w:t>detect,EUTRAN_Intra_EC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 xml:space="preserve">) for </w:t>
            </w:r>
            <w:proofErr w:type="spellStart"/>
            <w:r w:rsidRPr="00445E8A">
              <w:t>neighboring</w:t>
            </w:r>
            <w:proofErr w:type="spellEnd"/>
            <w:r w:rsidRPr="00445E8A">
              <w:t xml:space="preserve"> cell with SCH Es/IoT:</w:t>
            </w:r>
          </w:p>
          <w:p w14:paraId="0D50D13C" w14:textId="77777777" w:rsidR="009C377F" w:rsidRPr="00445E8A" w:rsidRDefault="009C377F" w:rsidP="001F0D66">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77B31A" w14:textId="77777777" w:rsidR="009C377F" w:rsidRPr="00445E8A" w:rsidRDefault="009C377F" w:rsidP="001F0D66">
            <w:pPr>
              <w:pStyle w:val="TAH"/>
              <w:rPr>
                <w:snapToGrid w:val="0"/>
              </w:rPr>
            </w:pPr>
            <w:proofErr w:type="spellStart"/>
            <w:r w:rsidRPr="00445E8A">
              <w:t>T</w:t>
            </w:r>
            <w:r w:rsidRPr="00445E8A">
              <w:rPr>
                <w:vertAlign w:val="subscript"/>
              </w:rPr>
              <w:t>measure,EUTRAN_Intra_EC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1ED126" w14:textId="77777777" w:rsidR="009C377F" w:rsidRPr="00445E8A" w:rsidRDefault="009C377F" w:rsidP="001F0D66">
            <w:pPr>
              <w:pStyle w:val="TAH"/>
              <w:rPr>
                <w:vertAlign w:val="subscript"/>
              </w:rPr>
            </w:pPr>
            <w:proofErr w:type="spellStart"/>
            <w:r w:rsidRPr="00445E8A">
              <w:t>T</w:t>
            </w:r>
            <w:r w:rsidRPr="00445E8A">
              <w:rPr>
                <w:vertAlign w:val="subscript"/>
              </w:rPr>
              <w:t>evaluate,E-UTRAN_intra_EC</w:t>
            </w:r>
            <w:proofErr w:type="spellEnd"/>
          </w:p>
          <w:p w14:paraId="284A7D71" w14:textId="77777777" w:rsidR="009C377F" w:rsidRPr="00445E8A" w:rsidRDefault="009C377F" w:rsidP="001F0D66">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B1B56" w14:textId="77777777" w:rsidR="009C377F" w:rsidRPr="00445E8A" w:rsidRDefault="009C377F" w:rsidP="001F0D66">
            <w:pPr>
              <w:pStyle w:val="TAH"/>
              <w:rPr>
                <w:vertAlign w:val="subscript"/>
                <w:lang w:val="sv-FI"/>
              </w:rPr>
            </w:pPr>
            <w:r w:rsidRPr="00445E8A">
              <w:rPr>
                <w:lang w:val="sv-FI"/>
              </w:rPr>
              <w:t>T</w:t>
            </w:r>
            <w:r w:rsidRPr="00445E8A">
              <w:rPr>
                <w:vertAlign w:val="subscript"/>
                <w:lang w:val="sv-FI"/>
              </w:rPr>
              <w:t>evaluate,E-UTRAN_intra_EC_RSS</w:t>
            </w:r>
          </w:p>
          <w:p w14:paraId="4114906D" w14:textId="77777777" w:rsidR="009C377F" w:rsidRPr="00445E8A" w:rsidRDefault="009C377F" w:rsidP="001F0D66">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r>
      <w:tr w:rsidR="009C377F" w:rsidRPr="00445E8A" w14:paraId="72C51515" w14:textId="77777777" w:rsidTr="001F0D6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10806" w14:textId="77777777" w:rsidR="009C377F" w:rsidRPr="00445E8A" w:rsidRDefault="009C377F" w:rsidP="001F0D66">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599D8BC5" w14:textId="77777777" w:rsidR="009C377F" w:rsidRPr="00445E8A" w:rsidRDefault="009C377F" w:rsidP="001F0D66">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EA40" w14:textId="77777777" w:rsidR="009C377F" w:rsidRPr="00445E8A" w:rsidRDefault="009C377F" w:rsidP="001F0D66">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B25006" w14:textId="77777777" w:rsidR="009C377F" w:rsidRPr="00445E8A" w:rsidRDefault="009C377F" w:rsidP="001F0D66">
            <w:pPr>
              <w:pStyle w:val="TAC"/>
            </w:pPr>
            <w:r w:rsidRPr="00445E8A">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4C78E" w14:textId="77777777" w:rsidR="009C377F" w:rsidRPr="00445E8A" w:rsidRDefault="009C377F" w:rsidP="001F0D66">
            <w:pPr>
              <w:pStyle w:val="TAC"/>
            </w:pPr>
            <w:r w:rsidRPr="00445E8A">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8501A" w14:textId="77777777" w:rsidR="009C377F" w:rsidRPr="00445E8A" w:rsidRDefault="009C377F" w:rsidP="001F0D66">
            <w:pPr>
              <w:pStyle w:val="TAC"/>
              <w:rPr>
                <w:snapToGrid w:val="0"/>
              </w:rPr>
            </w:pPr>
            <w:r w:rsidRPr="00445E8A">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D427" w14:textId="77777777" w:rsidR="009C377F" w:rsidRPr="00445E8A" w:rsidRDefault="009C377F" w:rsidP="001F0D66">
            <w:pPr>
              <w:pStyle w:val="TAC"/>
            </w:pPr>
            <w:r w:rsidRPr="00445E8A">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8CCC8" w14:textId="77777777" w:rsidR="009C377F" w:rsidRPr="00445E8A" w:rsidRDefault="009C377F" w:rsidP="001F0D66">
            <w:pPr>
              <w:pStyle w:val="TAC"/>
            </w:pPr>
            <w:r w:rsidRPr="00445E8A">
              <w:rPr>
                <w:lang w:eastAsia="zh-CN"/>
              </w:rPr>
              <w:t>25.6 (5)</w:t>
            </w:r>
          </w:p>
        </w:tc>
      </w:tr>
      <w:tr w:rsidR="009C377F" w:rsidRPr="00445E8A" w14:paraId="312DD96A" w14:textId="77777777" w:rsidTr="001F0D6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6AD5C" w14:textId="77777777" w:rsidR="009C377F" w:rsidRPr="00445E8A" w:rsidRDefault="009C377F" w:rsidP="001F0D66">
            <w:pPr>
              <w:pStyle w:val="TAC"/>
            </w:pPr>
            <w:r w:rsidRPr="00445E8A">
              <w:t xml:space="preserve">10.24 ≤ </w:t>
            </w:r>
            <w:proofErr w:type="spellStart"/>
            <w:r w:rsidRPr="00445E8A">
              <w:t>eDRX_IDLE</w:t>
            </w:r>
            <w:proofErr w:type="spellEnd"/>
            <w:r w:rsidRPr="00445E8A">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5719" w14:textId="77777777" w:rsidR="009C377F" w:rsidRPr="00445E8A" w:rsidRDefault="009C377F" w:rsidP="001F0D66">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B2828" w14:textId="77777777" w:rsidR="009C377F" w:rsidRPr="00445E8A" w:rsidRDefault="009C377F" w:rsidP="001F0D66">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E06AB6" w14:textId="77777777" w:rsidR="009C377F" w:rsidRPr="00445E8A" w:rsidRDefault="009C377F" w:rsidP="001F0D66">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A9C69" w14:textId="77777777" w:rsidR="009C377F" w:rsidRPr="00445E8A" w:rsidRDefault="009C377F" w:rsidP="001F0D66">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F4F3F" w14:textId="77777777" w:rsidR="009C377F" w:rsidRPr="00445E8A" w:rsidRDefault="009C377F" w:rsidP="001F0D66">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FFB54" w14:textId="77777777" w:rsidR="009C377F" w:rsidRPr="00445E8A" w:rsidRDefault="009C377F" w:rsidP="001F0D66">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9E62" w14:textId="77777777" w:rsidR="009C377F" w:rsidRPr="00445E8A" w:rsidRDefault="009C377F" w:rsidP="001F0D66">
            <w:pPr>
              <w:pStyle w:val="TAC"/>
              <w:rPr>
                <w:snapToGrid w:val="0"/>
              </w:rPr>
            </w:pPr>
            <w:r w:rsidRPr="00445E8A">
              <w:t xml:space="preserve">Note 3 </w:t>
            </w:r>
            <w:r w:rsidRPr="00445E8A">
              <w:rPr>
                <w:snapToGrid w:val="0"/>
              </w:rPr>
              <w:t>(5)</w:t>
            </w:r>
          </w:p>
        </w:tc>
      </w:tr>
      <w:tr w:rsidR="009C377F" w:rsidRPr="00445E8A" w14:paraId="3F2BECF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79BF" w14:textId="77777777" w:rsidR="009C377F" w:rsidRPr="00445E8A" w:rsidRDefault="009C377F" w:rsidP="001F0D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5DBF" w14:textId="77777777" w:rsidR="009C377F" w:rsidRPr="00445E8A" w:rsidRDefault="009C377F" w:rsidP="001F0D66">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533" w14:textId="77777777" w:rsidR="009C377F" w:rsidRPr="00445E8A" w:rsidRDefault="009C377F" w:rsidP="001F0D66">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EA77" w14:textId="77777777" w:rsidR="009C377F" w:rsidRPr="00445E8A" w:rsidRDefault="009C377F" w:rsidP="001F0D6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C61F" w14:textId="77777777" w:rsidR="009C377F" w:rsidRPr="00445E8A" w:rsidRDefault="009C377F" w:rsidP="001F0D66">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8CDE" w14:textId="77777777" w:rsidR="009C377F" w:rsidRPr="00445E8A" w:rsidRDefault="009C377F" w:rsidP="001F0D66">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8195C" w14:textId="77777777" w:rsidR="009C377F" w:rsidRPr="00445E8A" w:rsidRDefault="009C377F" w:rsidP="001F0D66">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1A9CE" w14:textId="77777777" w:rsidR="009C377F" w:rsidRPr="00445E8A" w:rsidRDefault="009C377F" w:rsidP="001F0D66">
            <w:pPr>
              <w:pStyle w:val="TAC"/>
              <w:rPr>
                <w:snapToGrid w:val="0"/>
              </w:rPr>
            </w:pPr>
            <w:r w:rsidRPr="00445E8A">
              <w:t xml:space="preserve">Note 3 </w:t>
            </w:r>
            <w:r w:rsidRPr="00445E8A">
              <w:rPr>
                <w:snapToGrid w:val="0"/>
              </w:rPr>
              <w:t>(5)</w:t>
            </w:r>
          </w:p>
        </w:tc>
      </w:tr>
      <w:tr w:rsidR="009C377F" w:rsidRPr="00445E8A" w14:paraId="39671CE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EDB96" w14:textId="77777777" w:rsidR="009C377F" w:rsidRPr="00445E8A" w:rsidRDefault="009C377F" w:rsidP="001F0D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AB5C7" w14:textId="77777777" w:rsidR="009C377F" w:rsidRPr="00445E8A" w:rsidRDefault="009C377F" w:rsidP="001F0D66">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542E" w14:textId="77777777" w:rsidR="009C377F" w:rsidRPr="00445E8A" w:rsidRDefault="009C377F" w:rsidP="001F0D66">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4E16" w14:textId="77777777" w:rsidR="009C377F" w:rsidRPr="00445E8A" w:rsidRDefault="009C377F" w:rsidP="001F0D6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98FB" w14:textId="77777777" w:rsidR="009C377F" w:rsidRPr="00445E8A" w:rsidRDefault="009C377F" w:rsidP="001F0D66">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F99BD" w14:textId="77777777" w:rsidR="009C377F" w:rsidRPr="00445E8A" w:rsidRDefault="009C377F" w:rsidP="001F0D66">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9EF95" w14:textId="77777777" w:rsidR="009C377F" w:rsidRPr="00445E8A" w:rsidRDefault="009C377F" w:rsidP="001F0D66">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EDC9" w14:textId="77777777" w:rsidR="009C377F" w:rsidRPr="00445E8A" w:rsidRDefault="009C377F" w:rsidP="001F0D66">
            <w:pPr>
              <w:pStyle w:val="TAC"/>
              <w:rPr>
                <w:snapToGrid w:val="0"/>
              </w:rPr>
            </w:pPr>
            <w:r w:rsidRPr="00445E8A">
              <w:t xml:space="preserve">Note 3 </w:t>
            </w:r>
            <w:r w:rsidRPr="00445E8A">
              <w:rPr>
                <w:snapToGrid w:val="0"/>
              </w:rPr>
              <w:t>(5)</w:t>
            </w:r>
          </w:p>
        </w:tc>
      </w:tr>
      <w:tr w:rsidR="009C377F" w:rsidRPr="00445E8A" w14:paraId="6D1D59E3"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8395" w14:textId="77777777" w:rsidR="009C377F" w:rsidRPr="00445E8A" w:rsidRDefault="009C377F" w:rsidP="001F0D6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CC88" w14:textId="77777777" w:rsidR="009C377F" w:rsidRPr="00445E8A" w:rsidRDefault="009C377F" w:rsidP="001F0D66">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A82B4" w14:textId="77777777" w:rsidR="009C377F" w:rsidRPr="00445E8A" w:rsidRDefault="009C377F" w:rsidP="001F0D66">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12A1" w14:textId="77777777" w:rsidR="009C377F" w:rsidRPr="00445E8A" w:rsidRDefault="009C377F" w:rsidP="001F0D6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58CB" w14:textId="77777777" w:rsidR="009C377F" w:rsidRPr="00445E8A" w:rsidRDefault="009C377F" w:rsidP="001F0D66">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34754" w14:textId="77777777" w:rsidR="009C377F" w:rsidRPr="00445E8A" w:rsidRDefault="009C377F" w:rsidP="001F0D66">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4245B" w14:textId="77777777" w:rsidR="009C377F" w:rsidRPr="00445E8A" w:rsidRDefault="009C377F" w:rsidP="001F0D66">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6B6F" w14:textId="77777777" w:rsidR="009C377F" w:rsidRPr="00445E8A" w:rsidRDefault="009C377F" w:rsidP="001F0D66">
            <w:pPr>
              <w:pStyle w:val="TAC"/>
              <w:rPr>
                <w:snapToGrid w:val="0"/>
              </w:rPr>
            </w:pPr>
            <w:r w:rsidRPr="00445E8A">
              <w:t>Note 3 (5)</w:t>
            </w:r>
          </w:p>
        </w:tc>
      </w:tr>
      <w:tr w:rsidR="009C377F" w:rsidRPr="00445E8A" w14:paraId="77DC24CE" w14:textId="77777777" w:rsidTr="001F0D66">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1A0E4E21" w14:textId="77777777" w:rsidR="009C377F" w:rsidRPr="00445E8A" w:rsidRDefault="009C377F" w:rsidP="001F0D66">
            <w:pPr>
              <w:pStyle w:val="TAN"/>
            </w:pPr>
            <w:r w:rsidRPr="00445E8A">
              <w:t>N</w:t>
            </w:r>
            <w:r>
              <w:t>ote</w:t>
            </w:r>
            <w:r w:rsidRPr="00445E8A">
              <w:t xml:space="preserve"> 1:</w:t>
            </w:r>
            <w:r w:rsidRPr="00445E8A">
              <w:tab/>
              <w:t>The number of DRX cycles in this table is given for the DRX cycles within PTWs.</w:t>
            </w:r>
          </w:p>
          <w:p w14:paraId="31D81AC9" w14:textId="77777777" w:rsidR="009C377F" w:rsidRPr="00445E8A" w:rsidRDefault="009C377F" w:rsidP="001F0D66">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4A885FD8" w14:textId="77777777" w:rsidR="009C377F" w:rsidRPr="00445E8A" w:rsidRDefault="009C377F" w:rsidP="001F0D66">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6CD1BE9A" w14:textId="77777777" w:rsidR="009C377F" w:rsidRPr="00445E8A" w:rsidRDefault="009C377F" w:rsidP="001F0D66">
            <w:pPr>
              <w:pStyle w:val="TAN"/>
            </w:pPr>
            <w:r w:rsidRPr="00445E8A">
              <w:tab/>
            </w:r>
            <w:r w:rsidRPr="00445E8A">
              <w:rPr>
                <w:position w:val="-32"/>
              </w:rPr>
              <w:object w:dxaOrig="4665" w:dyaOrig="630" w14:anchorId="0F03D040">
                <v:shape id="_x0000_i1027" type="#_x0000_t75" style="width:234.2pt;height:31.75pt" o:ole="">
                  <v:imagedata r:id="rId19" o:title=""/>
                </v:shape>
                <o:OLEObject Type="Embed" ProgID="Equation.3" ShapeID="_x0000_i1027" DrawAspect="Content" ObjectID="_1745695703" r:id="rId20"/>
              </w:object>
            </w:r>
            <w:r w:rsidRPr="00445E8A">
              <w:t xml:space="preserve">. </w:t>
            </w:r>
          </w:p>
          <w:p w14:paraId="458A11AE" w14:textId="77777777" w:rsidR="009C377F" w:rsidRPr="00445E8A" w:rsidRDefault="009C377F" w:rsidP="001F0D66">
            <w:pPr>
              <w:pStyle w:val="TAN"/>
            </w:pPr>
            <w:r w:rsidRPr="00445E8A">
              <w:t>N</w:t>
            </w:r>
            <w:r>
              <w:t>ote</w:t>
            </w:r>
            <w:r w:rsidRPr="00445E8A">
              <w:t xml:space="preserve"> 4:</w:t>
            </w:r>
            <w:r w:rsidRPr="00445E8A">
              <w:tab/>
              <w:t>Void</w:t>
            </w:r>
          </w:p>
          <w:p w14:paraId="5CD5243D" w14:textId="77777777" w:rsidR="009C377F" w:rsidRPr="00445E8A" w:rsidRDefault="009C377F" w:rsidP="001F0D66">
            <w:pPr>
              <w:pStyle w:val="TAN"/>
            </w:pPr>
            <w:r w:rsidRPr="00445E8A">
              <w:rPr>
                <w:rFonts w:cs="Arial"/>
              </w:rPr>
              <w:t>N</w:t>
            </w:r>
            <w:r>
              <w:rPr>
                <w:rFonts w:cs="Arial"/>
              </w:rPr>
              <w:t>ote</w:t>
            </w:r>
            <w:r w:rsidRPr="00445E8A">
              <w:rPr>
                <w:rFonts w:cs="Arial"/>
              </w:rPr>
              <w:t xml:space="preserve"> 5:</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537CDB36" w14:textId="77777777" w:rsidR="009C377F" w:rsidRPr="00445E8A" w:rsidRDefault="009C377F" w:rsidP="009C377F">
      <w:pPr>
        <w:rPr>
          <w:lang w:eastAsia="zh-CN"/>
        </w:rPr>
      </w:pPr>
    </w:p>
    <w:p w14:paraId="77F28181"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D5F185E" w14:textId="77777777" w:rsidR="009C377F" w:rsidRPr="00445E8A" w:rsidRDefault="009C377F" w:rsidP="009C377F">
      <w:pPr>
        <w:rPr>
          <w:lang w:eastAsia="zh-CN"/>
        </w:rPr>
      </w:pPr>
      <w:r w:rsidRPr="00445E8A">
        <w:rPr>
          <w:lang w:eastAsia="zh-CN"/>
        </w:rPr>
        <w:t xml:space="preserve">The UE is not required to perform intra-frequency neighbour cell measurements and meet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evaluate,E-UTRAN_intra_EC</w:t>
      </w:r>
      <w:proofErr w:type="spellEnd"/>
      <w:r w:rsidRPr="00445E8A">
        <w:rPr>
          <w:lang w:eastAsia="zh-CN"/>
        </w:rPr>
        <w:t xml:space="preserve"> as defined in Table 4.7A.2.2.2-1 and Table 4.7A.2.2.2-2 provided the following conditions are met:</w:t>
      </w:r>
    </w:p>
    <w:p w14:paraId="34369435"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2CE088BA" w14:textId="00DAB9F4" w:rsidR="009C377F" w:rsidRPr="00445E8A" w:rsidDel="00CA2CE5" w:rsidRDefault="009C377F" w:rsidP="009C377F">
      <w:pPr>
        <w:pStyle w:val="B10"/>
        <w:rPr>
          <w:del w:id="67" w:author="Santhan T" w:date="2023-04-10T11:14:00Z"/>
          <w:lang w:eastAsia="zh-CN"/>
        </w:rPr>
      </w:pPr>
      <w:del w:id="68" w:author="Santhan T" w:date="2023-04-10T11:14:00Z">
        <w:r w:rsidDel="00CA2CE5">
          <w:rPr>
            <w:i/>
            <w:iCs/>
            <w:lang w:eastAsia="zh-CN"/>
          </w:rPr>
          <w:delText>-</w:delText>
        </w:r>
        <w:r w:rsidDel="00CA2CE5">
          <w:rPr>
            <w:i/>
            <w:iCs/>
            <w:lang w:eastAsia="zh-CN"/>
          </w:rPr>
          <w:tab/>
        </w:r>
        <w:r w:rsidRPr="00445E8A" w:rsidDel="00CA2CE5">
          <w:rPr>
            <w:i/>
            <w:iCs/>
            <w:lang w:eastAsia="zh-CN"/>
          </w:rPr>
          <w:delText xml:space="preserve">Editor’s note: </w:delText>
        </w:r>
        <w:r w:rsidRPr="00445E8A" w:rsidDel="00CA2CE5">
          <w:rPr>
            <w:lang w:eastAsia="zh-CN"/>
          </w:rPr>
          <w:delText xml:space="preserve">FFS on following additional condition </w:delText>
        </w:r>
        <w:r w:rsidRPr="00445E8A" w:rsidDel="00CA2CE5">
          <w:delText xml:space="preserve">when the </w:delText>
        </w:r>
        <w:r w:rsidRPr="00445E8A" w:rsidDel="00CA2CE5">
          <w:rPr>
            <w:rFonts w:cs="v4.2.0"/>
          </w:rPr>
          <w:delText xml:space="preserve">UE is configured with </w:delText>
        </w:r>
        <w:r w:rsidRPr="00445E8A" w:rsidDel="00CA2CE5">
          <w:rPr>
            <w:lang w:val="en-US"/>
          </w:rPr>
          <w:delText>‘</w:delText>
        </w:r>
        <w:r w:rsidRPr="00445E8A" w:rsidDel="00CA2CE5">
          <w:rPr>
            <w:i/>
            <w:iCs/>
            <w:lang w:val="en-US"/>
          </w:rPr>
          <w:delText>t-Service</w:delText>
        </w:r>
        <w:r w:rsidRPr="00445E8A" w:rsidDel="00CA2CE5">
          <w:rPr>
            <w:lang w:val="en-US"/>
          </w:rPr>
          <w:delText>’ [2] in the serving cell:</w:delText>
        </w:r>
      </w:del>
    </w:p>
    <w:p w14:paraId="3CEA0862" w14:textId="77777777" w:rsidR="009C377F" w:rsidRPr="00445E8A" w:rsidRDefault="009C377F" w:rsidP="009C377F">
      <w:pPr>
        <w:pStyle w:val="B10"/>
      </w:pPr>
      <w:r>
        <w:t>-</w:t>
      </w:r>
      <w:r>
        <w:tab/>
      </w:r>
      <w:r w:rsidRPr="00445E8A">
        <w:t xml:space="preserve">The UE has detected more than [1] satellite on the intra-frequency carrier including the satellite operating the serving cell. </w:t>
      </w:r>
    </w:p>
    <w:p w14:paraId="58CF6D8B" w14:textId="77777777" w:rsidR="00344DC1" w:rsidRPr="00445E8A" w:rsidRDefault="00344DC1" w:rsidP="00344DC1">
      <w:pPr>
        <w:rPr>
          <w:ins w:id="69" w:author="Santhan T" w:date="2023-04-10T11:14:00Z"/>
        </w:rPr>
      </w:pPr>
      <w:ins w:id="70" w:author="Santhan T" w:date="2023-04-10T11:1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79507602" w14:textId="77777777" w:rsidR="009C377F" w:rsidRPr="00445E8A" w:rsidRDefault="009C377F" w:rsidP="009C377F"/>
    <w:p w14:paraId="1ECC25D6" w14:textId="77777777" w:rsidR="009C377F" w:rsidRPr="00445E8A" w:rsidRDefault="009C377F" w:rsidP="009C377F">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18D44701" w14:textId="77777777" w:rsidR="009C377F" w:rsidRPr="00445E8A" w:rsidRDefault="009C377F" w:rsidP="009C377F">
      <w:r w:rsidRPr="00445E8A">
        <w:t xml:space="preserve">The requirements in this subclause apply if UE is in the enhanced coverage area of the serving cell. The UE is considered to be in enhanced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22B4B70C" w14:textId="77777777" w:rsidR="009C377F" w:rsidRPr="00445E8A" w:rsidRDefault="009C377F" w:rsidP="009C377F">
      <w:r w:rsidRPr="00445E8A">
        <w:t xml:space="preserve">The UE shall be able to identify new inter-frequency cells and perform RSRP or RSRQ measurements of identified inter-frequency cells if carrier frequency information is provided by the serving cell, even if no explicit neighbour list </w:t>
      </w:r>
      <w:r w:rsidRPr="00445E8A">
        <w:lastRenderedPageBreak/>
        <w:t xml:space="preserve">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09DF1E5B" w14:textId="77777777" w:rsidR="009C377F" w:rsidRPr="00445E8A" w:rsidRDefault="009C377F" w:rsidP="009C377F">
      <w:pPr>
        <w:jc w:val="both"/>
      </w:pPr>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r w:rsidRPr="00445E8A">
        <w:t xml:space="preserve"> 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4F9C381D" w14:textId="77777777" w:rsidR="009C377F" w:rsidRPr="00445E8A" w:rsidRDefault="009C377F" w:rsidP="009C377F">
      <w:pPr>
        <w:jc w:val="both"/>
      </w:pPr>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7218D13" w14:textId="77777777" w:rsidR="009C377F" w:rsidRPr="00445E8A" w:rsidRDefault="009C377F" w:rsidP="009C377F">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detect,EUTRAN_Inter_EC</w:t>
      </w:r>
      <w:proofErr w:type="spellEnd"/>
      <w:r w:rsidRPr="00445E8A">
        <w:rPr>
          <w:rFonts w:cs="v4.2.0"/>
          <w:lang w:eastAsia="zh-CN"/>
        </w:rPr>
        <w:t xml:space="preserve">, </w:t>
      </w:r>
      <w:r w:rsidRPr="00445E8A">
        <w:rPr>
          <w:rFonts w:cs="v4.2.0"/>
        </w:rPr>
        <w:t xml:space="preserve">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1D2DD1E5" w14:textId="77777777" w:rsidR="009C377F" w:rsidRPr="00445E8A" w:rsidRDefault="009C377F" w:rsidP="009C377F">
      <w:r w:rsidRPr="00445E8A">
        <w:t xml:space="preserve">When higher priority cells are found by the higher priority search, they shall be measured at least every </w:t>
      </w:r>
      <w:proofErr w:type="spellStart"/>
      <w:r w:rsidRPr="00445E8A">
        <w:rPr>
          <w:rFonts w:cs="v4.2.0"/>
        </w:rPr>
        <w:t>T</w:t>
      </w:r>
      <w:r w:rsidRPr="00445E8A">
        <w:rPr>
          <w:rFonts w:cs="v4.2.0"/>
          <w:vertAlign w:val="subscript"/>
        </w:rPr>
        <w:t>measure,E-UTRAN_Inter_EC</w:t>
      </w:r>
      <w:proofErr w:type="spellEnd"/>
      <w:r w:rsidRPr="00445E8A">
        <w:rPr>
          <w:rFonts w:cs="v4.2.0"/>
          <w:vertAlign w:val="subscript"/>
        </w:rPr>
        <w:t xml:space="preserve"> </w:t>
      </w:r>
      <w:r w:rsidRPr="00445E8A">
        <w:t xml:space="preserve">. If, after detecting a </w:t>
      </w:r>
      <w:proofErr w:type="spellStart"/>
      <w:r w:rsidRPr="00445E8A">
        <w:t>ce</w:t>
      </w:r>
      <w:proofErr w:type="spellEnd"/>
      <w:r w:rsidRPr="00445E8A">
        <w:tab/>
      </w:r>
      <w:proofErr w:type="spellStart"/>
      <w:r w:rsidRPr="00445E8A">
        <w:t>ll</w:t>
      </w:r>
      <w:proofErr w:type="spellEnd"/>
      <w:r w:rsidRPr="00445E8A">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1D9F651" w14:textId="77777777" w:rsidR="009C377F" w:rsidRPr="00445E8A" w:rsidRDefault="009C377F" w:rsidP="009C377F">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t>T</w:t>
      </w:r>
      <w:r w:rsidRPr="00445E8A">
        <w:rPr>
          <w:vertAlign w:val="subscript"/>
        </w:rPr>
        <w:t>measure,EUTRAN_Inter_EC</w:t>
      </w:r>
      <w:proofErr w:type="spellEnd"/>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21CB36C7" w14:textId="77777777" w:rsidR="009C377F" w:rsidRPr="00445E8A" w:rsidRDefault="009C377F" w:rsidP="009C377F">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T</w:t>
      </w:r>
      <w:r w:rsidRPr="00445E8A">
        <w:rPr>
          <w:rFonts w:cs="v4.2.0"/>
          <w:vertAlign w:val="subscript"/>
        </w:rPr>
        <w:t>measure,EUTRAN_Inter_EC</w:t>
      </w:r>
      <w:proofErr w:type="spellEnd"/>
      <w:r w:rsidRPr="00445E8A">
        <w:rPr>
          <w:rFonts w:cs="v4.2.0"/>
        </w:rPr>
        <w:t>/2.</w:t>
      </w:r>
    </w:p>
    <w:p w14:paraId="0C01305D" w14:textId="77777777" w:rsidR="009C377F" w:rsidRPr="00445E8A" w:rsidRDefault="009C377F" w:rsidP="009C377F">
      <w:r w:rsidRPr="00445E8A">
        <w:t>The UE shall not consider a E-UTRA neighbour cell in cell reselection, if it is indicated as not allowed in the measurement control system information of the serving cell.</w:t>
      </w:r>
    </w:p>
    <w:p w14:paraId="24A90F84" w14:textId="77777777" w:rsidR="009C377F" w:rsidRPr="00445E8A" w:rsidRDefault="009C377F" w:rsidP="009C377F">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evaluate,E-UTRAN_Inter_EC</w:t>
      </w:r>
      <w:proofErr w:type="spellEnd"/>
      <w:r w:rsidRPr="00445E8A">
        <w:rPr>
          <w:rFonts w:cs="v4.2.0"/>
          <w:lang w:eastAsia="zh-CN"/>
        </w:rPr>
        <w:t xml:space="preserve">, </w:t>
      </w:r>
      <w:r w:rsidRPr="00445E8A">
        <w:rPr>
          <w:rFonts w:cs="v4.2.0"/>
        </w:rPr>
        <w:t xml:space="preserve">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w:t>
      </w:r>
    </w:p>
    <w:p w14:paraId="04C5097B" w14:textId="77777777" w:rsidR="009C377F" w:rsidRPr="00445E8A" w:rsidRDefault="009C377F" w:rsidP="009C377F">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w:t>
      </w:r>
      <w:proofErr w:type="spellStart"/>
      <w:r w:rsidRPr="00445E8A">
        <w:rPr>
          <w:rFonts w:eastAsia="PMingLiU" w:cs="v4.2.0"/>
          <w:color w:val="000000" w:themeColor="text1"/>
          <w:lang w:eastAsia="zh-TW"/>
        </w:rPr>
        <w:t>paraemter</w:t>
      </w:r>
      <w:proofErr w:type="spellEnd"/>
      <w:r w:rsidRPr="00445E8A">
        <w:rPr>
          <w:rFonts w:eastAsia="PMingLiU" w:cs="v4.2.0"/>
          <w:color w:val="000000" w:themeColor="text1"/>
          <w:lang w:eastAsia="zh-TW"/>
        </w:rP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 </w:t>
      </w:r>
      <w:r w:rsidRPr="00445E8A">
        <w:rPr>
          <w:rFonts w:eastAsia="PMingLiU" w:cs="v4.2.0"/>
          <w:color w:val="000000" w:themeColor="text1"/>
          <w:lang w:eastAsia="zh-TW"/>
        </w:rPr>
        <w:t>TBD</w:t>
      </w:r>
    </w:p>
    <w:p w14:paraId="160974F3" w14:textId="77777777" w:rsidR="009C377F" w:rsidRPr="00445E8A" w:rsidRDefault="009C377F" w:rsidP="009C377F">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r w:rsidRPr="00445E8A">
        <w:rPr>
          <w:rFonts w:cs="v4.2.0"/>
          <w:lang w:eastAsia="zh-CN"/>
        </w:rPr>
        <w:t>non zero</w:t>
      </w:r>
      <w:proofErr w:type="spellEnd"/>
      <w:r w:rsidRPr="00445E8A">
        <w:rPr>
          <w:rFonts w:cs="v4.2.0"/>
          <w:lang w:eastAsia="zh-CN"/>
        </w:rPr>
        <w:t xml:space="preserve"> value and the inter-frequency cell is better ranked than the serving cell, the UE shall evaluate this inter-frequency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03D849C6" w14:textId="77777777" w:rsidR="009C377F" w:rsidRPr="00445E8A" w:rsidRDefault="009C377F" w:rsidP="009C377F">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lang w:eastAsia="zh-CN"/>
        </w:rPr>
        <w:t xml:space="preserve"> are specified in Table 4.7A.2.2.3-1. </w:t>
      </w:r>
    </w:p>
    <w:p w14:paraId="1B92ECF3" w14:textId="77777777" w:rsidR="009C377F" w:rsidRPr="00445E8A" w:rsidRDefault="009C377F" w:rsidP="009C377F">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when multiple PTWs are used.</w:t>
      </w:r>
    </w:p>
    <w:p w14:paraId="6E98ECB5" w14:textId="77777777" w:rsidR="009C377F" w:rsidRPr="00445E8A" w:rsidRDefault="009C377F" w:rsidP="009C377F">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BBDD210" w14:textId="77777777" w:rsidR="009C377F" w:rsidRPr="00445E8A" w:rsidRDefault="009C377F" w:rsidP="009C377F">
      <w:pPr>
        <w:rPr>
          <w:rFonts w:cs="v4.2.0"/>
        </w:rPr>
      </w:pPr>
    </w:p>
    <w:p w14:paraId="3C30A8D2" w14:textId="77777777" w:rsidR="009C377F" w:rsidRPr="00431F6C" w:rsidRDefault="009C377F" w:rsidP="009C377F">
      <w:pPr>
        <w:pStyle w:val="TH"/>
        <w:rPr>
          <w:rFonts w:cs="v4.2.0"/>
        </w:rPr>
      </w:pPr>
      <w:r w:rsidRPr="00445E8A">
        <w:lastRenderedPageBreak/>
        <w:t xml:space="preserve">Table 4.7A.2.2.3-1: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rPr>
          <w:rFonts w:cs="v4.2.0"/>
        </w:rPr>
        <w:t>T</w:t>
      </w:r>
      <w:r w:rsidRPr="00445E8A">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9C377F" w:rsidRPr="00445E8A" w14:paraId="4D2B8D7C" w14:textId="77777777" w:rsidTr="001F0D66">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31C9679E" w14:textId="77777777" w:rsidR="009C377F" w:rsidRPr="00445E8A" w:rsidRDefault="009C377F" w:rsidP="001F0D66">
            <w:pPr>
              <w:pStyle w:val="TAH"/>
            </w:pPr>
            <w:r w:rsidRPr="00445E8A">
              <w:rPr>
                <w:rFonts w:eastAsia="MS Mincho"/>
              </w:rPr>
              <w:t xml:space="preserve">SCH </w:t>
            </w:r>
            <w:proofErr w:type="spellStart"/>
            <w:r w:rsidRPr="00445E8A">
              <w:rPr>
                <w:rFonts w:eastAsia="MS Mincho"/>
              </w:rPr>
              <w:t>Ês</w:t>
            </w:r>
            <w:proofErr w:type="spellEnd"/>
            <w:r w:rsidRPr="00445E8A">
              <w:rPr>
                <w:rFonts w:eastAsia="MS Mincho"/>
              </w:rPr>
              <w:t>/</w:t>
            </w:r>
            <w:proofErr w:type="spellStart"/>
            <w:r w:rsidRPr="00445E8A">
              <w:rPr>
                <w:rFonts w:eastAsia="MS Mincho"/>
              </w:rPr>
              <w:t>Iot</w:t>
            </w:r>
            <w:proofErr w:type="spellEnd"/>
            <w:r w:rsidRPr="00445E8A">
              <w:rPr>
                <w:rFonts w:eastAsia="MS Mincho"/>
              </w:rPr>
              <w:t xml:space="preserve"> of </w:t>
            </w:r>
            <w:proofErr w:type="spellStart"/>
            <w:r w:rsidRPr="00445E8A">
              <w:rPr>
                <w:rFonts w:eastAsia="MS Mincho"/>
              </w:rPr>
              <w:t>neighboring</w:t>
            </w:r>
            <w:proofErr w:type="spellEnd"/>
            <w:r w:rsidRPr="00445E8A">
              <w:rPr>
                <w:rFonts w:eastAsia="MS Mincho"/>
              </w:rPr>
              <w:t xml:space="preserve"> cell: Q2 [dB]</w:t>
            </w:r>
          </w:p>
        </w:tc>
        <w:tc>
          <w:tcPr>
            <w:tcW w:w="540" w:type="pct"/>
            <w:tcBorders>
              <w:top w:val="single" w:sz="4" w:space="0" w:color="auto"/>
              <w:left w:val="single" w:sz="4" w:space="0" w:color="auto"/>
              <w:bottom w:val="single" w:sz="4" w:space="0" w:color="auto"/>
              <w:right w:val="single" w:sz="4" w:space="0" w:color="auto"/>
            </w:tcBorders>
            <w:hideMark/>
          </w:tcPr>
          <w:p w14:paraId="1698DE62" w14:textId="77777777" w:rsidR="009C377F" w:rsidRPr="00445E8A" w:rsidRDefault="009C377F" w:rsidP="001F0D66">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0198221C" w14:textId="77777777" w:rsidR="009C377F" w:rsidRPr="00445E8A" w:rsidRDefault="009C377F" w:rsidP="001F0D66">
            <w:pPr>
              <w:pStyle w:val="TAH"/>
            </w:pPr>
            <w:proofErr w:type="spellStart"/>
            <w:r w:rsidRPr="00445E8A">
              <w:t>T</w:t>
            </w:r>
            <w:r w:rsidRPr="00445E8A">
              <w:rPr>
                <w:vertAlign w:val="subscript"/>
              </w:rPr>
              <w:t>detect,EUTRAN_Inter_EC</w:t>
            </w:r>
            <w:proofErr w:type="spellEnd"/>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44612ABE" w14:textId="77777777" w:rsidR="009C377F" w:rsidRPr="00445E8A" w:rsidRDefault="009C377F" w:rsidP="001F0D66">
            <w:pPr>
              <w:pStyle w:val="TAH"/>
              <w:rPr>
                <w:snapToGrid w:val="0"/>
              </w:rPr>
            </w:pPr>
            <w:proofErr w:type="spellStart"/>
            <w:r w:rsidRPr="00445E8A">
              <w:t>T</w:t>
            </w:r>
            <w:r w:rsidRPr="00445E8A">
              <w:rPr>
                <w:vertAlign w:val="subscript"/>
              </w:rPr>
              <w:t>measure,EUTRAN_Inter_EC</w:t>
            </w:r>
            <w:proofErr w:type="spellEnd"/>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5EB1990F" w14:textId="77777777" w:rsidR="009C377F" w:rsidRPr="00445E8A" w:rsidRDefault="009C377F" w:rsidP="001F0D66">
            <w:pPr>
              <w:pStyle w:val="TAH"/>
              <w:rPr>
                <w:vertAlign w:val="subscript"/>
              </w:rPr>
            </w:pPr>
            <w:proofErr w:type="spellStart"/>
            <w:r w:rsidRPr="00445E8A">
              <w:t>T</w:t>
            </w:r>
            <w:r w:rsidRPr="00445E8A">
              <w:rPr>
                <w:vertAlign w:val="subscript"/>
              </w:rPr>
              <w:t>evaluate,E-UTRAN_inter_EC</w:t>
            </w:r>
            <w:proofErr w:type="spellEnd"/>
          </w:p>
          <w:p w14:paraId="5E49B82D" w14:textId="77777777" w:rsidR="009C377F" w:rsidRPr="00445E8A" w:rsidRDefault="009C377F" w:rsidP="001F0D66">
            <w:pPr>
              <w:pStyle w:val="TAH"/>
            </w:pPr>
            <w:r w:rsidRPr="00445E8A">
              <w:t>[s] (number of DRX cycles)</w:t>
            </w:r>
          </w:p>
        </w:tc>
      </w:tr>
      <w:tr w:rsidR="009C377F" w:rsidRPr="00445E8A" w14:paraId="05D97954" w14:textId="77777777" w:rsidTr="001F0D66">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ADFA08C" w14:textId="77777777" w:rsidR="009C377F" w:rsidRPr="00445E8A" w:rsidRDefault="009C377F" w:rsidP="001F0D66">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101ECDD0" w14:textId="77777777" w:rsidR="009C377F" w:rsidRPr="00445E8A" w:rsidRDefault="009C377F" w:rsidP="001F0D66">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08CA6BD3" w14:textId="77777777" w:rsidR="009C377F" w:rsidRPr="00445E8A" w:rsidRDefault="009C377F" w:rsidP="001F0D66">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58972729" w14:textId="77777777" w:rsidR="009C377F" w:rsidRPr="00445E8A" w:rsidRDefault="009C377F" w:rsidP="001F0D66">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39C641DC" w14:textId="77777777" w:rsidR="009C377F" w:rsidRPr="00445E8A" w:rsidRDefault="009C377F" w:rsidP="001F0D66">
            <w:pPr>
              <w:pStyle w:val="TAC"/>
              <w:rPr>
                <w:snapToGrid w:val="0"/>
              </w:rPr>
            </w:pPr>
            <w:r w:rsidRPr="00445E8A">
              <w:t>10.24 (32)</w:t>
            </w:r>
          </w:p>
        </w:tc>
      </w:tr>
      <w:tr w:rsidR="009C377F" w:rsidRPr="00445E8A" w14:paraId="603B1B8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04E48" w14:textId="77777777" w:rsidR="009C377F" w:rsidRPr="00445E8A" w:rsidRDefault="009C377F" w:rsidP="001F0D66">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2397CD91" w14:textId="77777777" w:rsidR="009C377F" w:rsidRPr="00445E8A" w:rsidRDefault="009C377F" w:rsidP="001F0D66">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11B5EA01" w14:textId="77777777" w:rsidR="009C377F" w:rsidRPr="00445E8A" w:rsidRDefault="009C377F" w:rsidP="001F0D66">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0ADEE6EF" w14:textId="77777777" w:rsidR="009C377F" w:rsidRPr="00445E8A" w:rsidRDefault="009C377F" w:rsidP="001F0D66">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44E05A4" w14:textId="77777777" w:rsidR="009C377F" w:rsidRPr="00445E8A" w:rsidRDefault="009C377F" w:rsidP="001F0D66">
            <w:pPr>
              <w:pStyle w:val="TAC"/>
              <w:rPr>
                <w:snapToGrid w:val="0"/>
              </w:rPr>
            </w:pPr>
            <w:r w:rsidRPr="00445E8A">
              <w:t>10.24 (16)</w:t>
            </w:r>
          </w:p>
        </w:tc>
      </w:tr>
      <w:tr w:rsidR="009C377F" w:rsidRPr="00445E8A" w14:paraId="5A272897"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ADCCF" w14:textId="77777777" w:rsidR="009C377F" w:rsidRPr="00445E8A" w:rsidRDefault="009C377F" w:rsidP="001F0D66">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0E15CCD7" w14:textId="77777777" w:rsidR="009C377F" w:rsidRPr="00445E8A" w:rsidRDefault="009C377F" w:rsidP="001F0D66">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75600D33" w14:textId="77777777" w:rsidR="009C377F" w:rsidRPr="00445E8A" w:rsidRDefault="009C377F" w:rsidP="001F0D66">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00E7471B" w14:textId="77777777" w:rsidR="009C377F" w:rsidRPr="00445E8A" w:rsidRDefault="009C377F" w:rsidP="001F0D66">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439F87BD" w14:textId="77777777" w:rsidR="009C377F" w:rsidRPr="00445E8A" w:rsidRDefault="009C377F" w:rsidP="001F0D66">
            <w:pPr>
              <w:pStyle w:val="TAC"/>
              <w:rPr>
                <w:snapToGrid w:val="0"/>
              </w:rPr>
            </w:pPr>
            <w:r w:rsidRPr="00445E8A">
              <w:t>12.8 (10)</w:t>
            </w:r>
          </w:p>
        </w:tc>
      </w:tr>
      <w:tr w:rsidR="009C377F" w:rsidRPr="00445E8A" w14:paraId="443C11B2"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D0060" w14:textId="77777777" w:rsidR="009C377F" w:rsidRPr="00445E8A" w:rsidRDefault="009C377F" w:rsidP="001F0D66">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44141C58" w14:textId="77777777" w:rsidR="009C377F" w:rsidRPr="00445E8A" w:rsidRDefault="009C377F" w:rsidP="001F0D66">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52904205" w14:textId="77777777" w:rsidR="009C377F" w:rsidRPr="00445E8A" w:rsidRDefault="009C377F" w:rsidP="001F0D66">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0341A2CC" w14:textId="77777777" w:rsidR="009C377F" w:rsidRPr="00445E8A" w:rsidRDefault="009C377F" w:rsidP="001F0D66">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080F0B95" w14:textId="77777777" w:rsidR="009C377F" w:rsidRPr="00445E8A" w:rsidRDefault="009C377F" w:rsidP="001F0D66">
            <w:pPr>
              <w:pStyle w:val="TAC"/>
              <w:rPr>
                <w:snapToGrid w:val="0"/>
              </w:rPr>
            </w:pPr>
            <w:r w:rsidRPr="00445E8A">
              <w:t>15.36 (6)</w:t>
            </w:r>
          </w:p>
        </w:tc>
      </w:tr>
      <w:tr w:rsidR="009C377F" w:rsidRPr="00445E8A" w14:paraId="2AF3416F" w14:textId="77777777" w:rsidTr="001F0D66">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F7FBDD5" w14:textId="77777777" w:rsidR="009C377F" w:rsidRPr="00445E8A" w:rsidRDefault="009C377F" w:rsidP="001F0D66">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72A27FAC" w14:textId="77777777" w:rsidR="009C377F" w:rsidRPr="00445E8A" w:rsidRDefault="009C377F" w:rsidP="001F0D66">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5F08EDE2" w14:textId="77777777" w:rsidR="009C377F" w:rsidRPr="00445E8A" w:rsidRDefault="009C377F" w:rsidP="001F0D66">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749ACF70" w14:textId="77777777" w:rsidR="009C377F" w:rsidRPr="00445E8A" w:rsidRDefault="009C377F" w:rsidP="001F0D66">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721501CE" w14:textId="77777777" w:rsidR="009C377F" w:rsidRPr="00445E8A" w:rsidRDefault="009C377F" w:rsidP="001F0D66">
            <w:pPr>
              <w:pStyle w:val="TAC"/>
            </w:pPr>
            <w:r w:rsidRPr="00445E8A">
              <w:t>10.24 (32)</w:t>
            </w:r>
          </w:p>
        </w:tc>
      </w:tr>
      <w:tr w:rsidR="009C377F" w:rsidRPr="00445E8A" w14:paraId="0DCA5341"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1411" w14:textId="77777777" w:rsidR="009C377F" w:rsidRPr="00445E8A" w:rsidRDefault="009C377F" w:rsidP="001F0D66">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368BABA" w14:textId="77777777" w:rsidR="009C377F" w:rsidRPr="00445E8A" w:rsidRDefault="009C377F" w:rsidP="001F0D66">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03D0304A" w14:textId="77777777" w:rsidR="009C377F" w:rsidRPr="00445E8A" w:rsidRDefault="009C377F" w:rsidP="001F0D66">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64D93BA1" w14:textId="77777777" w:rsidR="009C377F" w:rsidRPr="00445E8A" w:rsidRDefault="009C377F" w:rsidP="001F0D66">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7CD18AE4" w14:textId="77777777" w:rsidR="009C377F" w:rsidRPr="00445E8A" w:rsidRDefault="009C377F" w:rsidP="001F0D66">
            <w:pPr>
              <w:pStyle w:val="TAC"/>
            </w:pPr>
            <w:r w:rsidRPr="00445E8A">
              <w:t>10.24 (16)</w:t>
            </w:r>
          </w:p>
        </w:tc>
      </w:tr>
      <w:tr w:rsidR="009C377F" w:rsidRPr="00445E8A" w14:paraId="40D9E0A9"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892FF" w14:textId="77777777" w:rsidR="009C377F" w:rsidRPr="00445E8A" w:rsidRDefault="009C377F" w:rsidP="001F0D66">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65C04D2" w14:textId="77777777" w:rsidR="009C377F" w:rsidRPr="00445E8A" w:rsidRDefault="009C377F" w:rsidP="001F0D66">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7331D15D" w14:textId="77777777" w:rsidR="009C377F" w:rsidRPr="00445E8A" w:rsidRDefault="009C377F" w:rsidP="001F0D66">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5939DE43" w14:textId="77777777" w:rsidR="009C377F" w:rsidRPr="00445E8A" w:rsidRDefault="009C377F" w:rsidP="001F0D66">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C108563" w14:textId="77777777" w:rsidR="009C377F" w:rsidRPr="00445E8A" w:rsidRDefault="009C377F" w:rsidP="001F0D66">
            <w:pPr>
              <w:pStyle w:val="TAC"/>
            </w:pPr>
            <w:r w:rsidRPr="00445E8A">
              <w:t>12.8 (10)</w:t>
            </w:r>
          </w:p>
        </w:tc>
      </w:tr>
      <w:tr w:rsidR="009C377F" w:rsidRPr="00445E8A" w14:paraId="123B8863"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C87FE" w14:textId="77777777" w:rsidR="009C377F" w:rsidRPr="00445E8A" w:rsidRDefault="009C377F" w:rsidP="001F0D66">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749D186" w14:textId="77777777" w:rsidR="009C377F" w:rsidRPr="00445E8A" w:rsidRDefault="009C377F" w:rsidP="001F0D66">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35F7C8A4" w14:textId="77777777" w:rsidR="009C377F" w:rsidRPr="00445E8A" w:rsidRDefault="009C377F" w:rsidP="001F0D66">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7DD8FB14" w14:textId="77777777" w:rsidR="009C377F" w:rsidRPr="00445E8A" w:rsidRDefault="009C377F" w:rsidP="001F0D66">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082518F8" w14:textId="77777777" w:rsidR="009C377F" w:rsidRPr="00445E8A" w:rsidRDefault="009C377F" w:rsidP="001F0D66">
            <w:pPr>
              <w:pStyle w:val="TAC"/>
            </w:pPr>
            <w:r w:rsidRPr="00445E8A">
              <w:t>15.36 (6)</w:t>
            </w:r>
          </w:p>
        </w:tc>
      </w:tr>
    </w:tbl>
    <w:p w14:paraId="10EBEA7A" w14:textId="77777777" w:rsidR="009C377F" w:rsidRPr="00445E8A" w:rsidRDefault="009C377F" w:rsidP="009C377F"/>
    <w:p w14:paraId="458EF9C0" w14:textId="77777777" w:rsidR="009C377F" w:rsidRPr="00445E8A" w:rsidRDefault="009C377F" w:rsidP="009C377F">
      <w:pPr>
        <w:pStyle w:val="TH"/>
      </w:pPr>
      <w:r w:rsidRPr="00445E8A">
        <w:t xml:space="preserve">Table </w:t>
      </w:r>
      <w:r w:rsidRPr="00445E8A">
        <w:rPr>
          <w:rFonts w:cs="v4.2.0"/>
        </w:rPr>
        <w:t>4.7A.2.2.3-2:</w:t>
      </w:r>
      <w:r w:rsidRPr="00445E8A">
        <w:t xml:space="preserve"> Void</w:t>
      </w:r>
    </w:p>
    <w:p w14:paraId="191013C4" w14:textId="77777777" w:rsidR="009C377F" w:rsidRPr="00445E8A" w:rsidRDefault="009C377F" w:rsidP="009C377F"/>
    <w:p w14:paraId="18D317F4" w14:textId="77777777" w:rsidR="009C377F" w:rsidRPr="00445E8A" w:rsidRDefault="009C377F" w:rsidP="009C377F">
      <w:pPr>
        <w:pStyle w:val="TH"/>
      </w:pPr>
      <w:r w:rsidRPr="00445E8A">
        <w:t xml:space="preserve">Table 4.7A.2.2.3-3: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9C377F" w:rsidRPr="00445E8A" w14:paraId="23E82D7A" w14:textId="77777777" w:rsidTr="001F0D66">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4AA5A2" w14:textId="77777777" w:rsidR="009C377F" w:rsidRPr="00445E8A" w:rsidRDefault="009C377F" w:rsidP="001F0D66">
            <w:pPr>
              <w:pStyle w:val="TAH"/>
            </w:pPr>
            <w:proofErr w:type="spellStart"/>
            <w:r w:rsidRPr="00445E8A">
              <w:t>eDRX_IDLE</w:t>
            </w:r>
            <w:proofErr w:type="spellEnd"/>
            <w:r w:rsidRPr="00445E8A">
              <w:t xml:space="preserv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C12852" w14:textId="77777777" w:rsidR="009C377F" w:rsidRPr="00445E8A" w:rsidRDefault="009C377F" w:rsidP="001F0D66">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349DFE" w14:textId="77777777" w:rsidR="009C377F" w:rsidRPr="00445E8A" w:rsidRDefault="009C377F" w:rsidP="001F0D66">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9DE8B3" w14:textId="77777777" w:rsidR="009C377F" w:rsidRPr="00445E8A" w:rsidRDefault="009C377F" w:rsidP="001F0D66">
            <w:pPr>
              <w:pStyle w:val="TAH"/>
            </w:pPr>
            <w:proofErr w:type="spellStart"/>
            <w:r w:rsidRPr="00445E8A">
              <w:t>T</w:t>
            </w:r>
            <w:r w:rsidRPr="00445E8A">
              <w:rPr>
                <w:vertAlign w:val="subscript"/>
              </w:rPr>
              <w:t>detect,EUTRAN_Inter_EC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 xml:space="preserve">) for </w:t>
            </w:r>
            <w:proofErr w:type="spellStart"/>
            <w:r w:rsidRPr="00445E8A">
              <w:t>neighboring</w:t>
            </w:r>
            <w:proofErr w:type="spellEnd"/>
            <w:r w:rsidRPr="00445E8A">
              <w:t xml:space="preserve"> cell with SCH Es/IoT:</w:t>
            </w:r>
          </w:p>
          <w:p w14:paraId="59F4E32F" w14:textId="77777777" w:rsidR="009C377F" w:rsidRPr="00445E8A" w:rsidRDefault="009C377F" w:rsidP="001F0D66">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22BC58D8" w14:textId="77777777" w:rsidR="009C377F" w:rsidRPr="00445E8A" w:rsidRDefault="009C377F" w:rsidP="001F0D66">
            <w:pPr>
              <w:pStyle w:val="TAH"/>
              <w:rPr>
                <w:rFonts w:cs="Arial"/>
              </w:rPr>
            </w:pPr>
            <w:proofErr w:type="spellStart"/>
            <w:r w:rsidRPr="00445E8A">
              <w:t>Tdetect,EUTRAN_Inter_EC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r w:rsidRPr="00445E8A">
              <w:rPr>
                <w:rFonts w:cs="Arial"/>
              </w:rPr>
              <w:t xml:space="preserve"> for </w:t>
            </w:r>
            <w:proofErr w:type="spellStart"/>
            <w:r w:rsidRPr="00445E8A">
              <w:rPr>
                <w:rFonts w:cs="Arial"/>
              </w:rPr>
              <w:t>neighboring</w:t>
            </w:r>
            <w:proofErr w:type="spellEnd"/>
            <w:r w:rsidRPr="00445E8A">
              <w:rPr>
                <w:rFonts w:cs="Arial"/>
              </w:rPr>
              <w:t xml:space="preserve"> cell with SCH Es/IoT:</w:t>
            </w:r>
          </w:p>
          <w:p w14:paraId="2EA916FC" w14:textId="77777777" w:rsidR="009C377F" w:rsidRPr="00445E8A" w:rsidRDefault="009C377F" w:rsidP="001F0D66">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E38416" w14:textId="77777777" w:rsidR="009C377F" w:rsidRPr="00445E8A" w:rsidRDefault="009C377F" w:rsidP="001F0D66">
            <w:pPr>
              <w:pStyle w:val="TAH"/>
              <w:rPr>
                <w:rFonts w:cs="Arial"/>
                <w:snapToGrid w:val="0"/>
              </w:rPr>
            </w:pPr>
            <w:proofErr w:type="spellStart"/>
            <w:r w:rsidRPr="00445E8A">
              <w:t>T</w:t>
            </w:r>
            <w:r w:rsidRPr="00445E8A">
              <w:rPr>
                <w:vertAlign w:val="subscript"/>
              </w:rPr>
              <w:t>measure,EUTRAN_Inter_EC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4EFEDB" w14:textId="77777777" w:rsidR="009C377F" w:rsidRPr="00445E8A" w:rsidRDefault="009C377F" w:rsidP="001F0D66">
            <w:pPr>
              <w:pStyle w:val="TAH"/>
              <w:rPr>
                <w:rFonts w:cs="Arial"/>
                <w:vertAlign w:val="subscript"/>
              </w:rPr>
            </w:pPr>
            <w:proofErr w:type="spellStart"/>
            <w:r w:rsidRPr="00445E8A">
              <w:t>T</w:t>
            </w:r>
            <w:r w:rsidRPr="00445E8A">
              <w:rPr>
                <w:vertAlign w:val="subscript"/>
              </w:rPr>
              <w:t>evaluate,E-UTRAN_inter_EC</w:t>
            </w:r>
            <w:proofErr w:type="spellEnd"/>
          </w:p>
          <w:p w14:paraId="1794009C" w14:textId="77777777" w:rsidR="009C377F" w:rsidRPr="00445E8A" w:rsidRDefault="009C377F" w:rsidP="001F0D66">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9C377F" w:rsidRPr="00445E8A" w14:paraId="19DFC7F0" w14:textId="77777777" w:rsidTr="001F0D66">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255BC4" w14:textId="77777777" w:rsidR="009C377F" w:rsidRPr="00445E8A" w:rsidRDefault="009C377F" w:rsidP="001F0D66">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3E3BC1" w14:textId="77777777" w:rsidR="009C377F" w:rsidRPr="00445E8A" w:rsidRDefault="009C377F" w:rsidP="001F0D66">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8734E1" w14:textId="77777777" w:rsidR="009C377F" w:rsidRPr="00445E8A" w:rsidRDefault="009C377F" w:rsidP="001F0D66">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046671" w14:textId="77777777" w:rsidR="009C377F" w:rsidRPr="00445E8A" w:rsidRDefault="009C377F" w:rsidP="001F0D66">
            <w:pPr>
              <w:pStyle w:val="TAC"/>
              <w:rPr>
                <w:rFonts w:cs="Arial"/>
              </w:rPr>
            </w:pPr>
            <w:r w:rsidRPr="00445E8A">
              <w:rPr>
                <w:rFonts w:eastAsia="SimSun"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78DADA8F" w14:textId="77777777" w:rsidR="009C377F" w:rsidRPr="00445E8A" w:rsidRDefault="009C377F" w:rsidP="001F0D66">
            <w:pPr>
              <w:pStyle w:val="TAC"/>
              <w:rPr>
                <w:rFonts w:cs="Arial"/>
              </w:rPr>
            </w:pPr>
            <w:r w:rsidRPr="00445E8A">
              <w:rPr>
                <w:rFonts w:eastAsia="SimSun"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EFF9429" w14:textId="77777777" w:rsidR="009C377F" w:rsidRPr="00445E8A" w:rsidRDefault="009C377F" w:rsidP="001F0D66">
            <w:pPr>
              <w:pStyle w:val="TAC"/>
              <w:rPr>
                <w:snapToGrid w:val="0"/>
              </w:rPr>
            </w:pPr>
            <w:r w:rsidRPr="00445E8A">
              <w:rPr>
                <w:rFonts w:eastAsia="SimSun"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E3DE9C" w14:textId="77777777" w:rsidR="009C377F" w:rsidRPr="00445E8A" w:rsidRDefault="009C377F" w:rsidP="001F0D66">
            <w:pPr>
              <w:pStyle w:val="TAC"/>
            </w:pPr>
            <w:r w:rsidRPr="00445E8A">
              <w:rPr>
                <w:rFonts w:eastAsia="SimSun" w:cs="Arial"/>
                <w:snapToGrid w:val="0"/>
                <w:szCs w:val="18"/>
                <w:lang w:eastAsia="zh-CN"/>
              </w:rPr>
              <w:t>30.72 (6)</w:t>
            </w:r>
          </w:p>
        </w:tc>
      </w:tr>
      <w:tr w:rsidR="009C377F" w:rsidRPr="00445E8A" w14:paraId="2956E50E" w14:textId="77777777" w:rsidTr="001F0D66">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05FDAE" w14:textId="77777777" w:rsidR="009C377F" w:rsidRPr="00445E8A" w:rsidRDefault="009C377F" w:rsidP="001F0D66">
            <w:pPr>
              <w:pStyle w:val="TAC"/>
              <w:rPr>
                <w:rFonts w:cs="v4.2.0"/>
              </w:rPr>
            </w:pPr>
            <w:r w:rsidRPr="00445E8A">
              <w:t xml:space="preserve">10.24 ≤ </w:t>
            </w:r>
            <w:proofErr w:type="spellStart"/>
            <w:r w:rsidRPr="00445E8A">
              <w:t>eDRX_IDLE</w:t>
            </w:r>
            <w:proofErr w:type="spellEnd"/>
            <w:r w:rsidRPr="00445E8A">
              <w:t xml:space="preserv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E1DE98" w14:textId="77777777" w:rsidR="009C377F" w:rsidRPr="00445E8A" w:rsidRDefault="009C377F" w:rsidP="001F0D66">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2533A7" w14:textId="77777777" w:rsidR="009C377F" w:rsidRPr="00445E8A" w:rsidRDefault="009C377F" w:rsidP="001F0D66">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F3B5D9D" w14:textId="77777777" w:rsidR="009C377F" w:rsidRPr="00445E8A" w:rsidRDefault="009C377F" w:rsidP="001F0D66">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538348F8" w14:textId="77777777" w:rsidR="009C377F" w:rsidRPr="00445E8A" w:rsidRDefault="009C377F" w:rsidP="001F0D66">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933286" w14:textId="77777777" w:rsidR="009C377F" w:rsidRPr="00445E8A" w:rsidRDefault="009C377F" w:rsidP="001F0D66">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06361E" w14:textId="77777777" w:rsidR="009C377F" w:rsidRPr="00445E8A" w:rsidRDefault="009C377F" w:rsidP="001F0D66">
            <w:pPr>
              <w:pStyle w:val="TAC"/>
              <w:rPr>
                <w:snapToGrid w:val="0"/>
              </w:rPr>
            </w:pPr>
            <w:r w:rsidRPr="00445E8A">
              <w:t xml:space="preserve">Note 3 </w:t>
            </w:r>
            <w:r w:rsidRPr="00445E8A">
              <w:rPr>
                <w:snapToGrid w:val="0"/>
              </w:rPr>
              <w:t>(6)</w:t>
            </w:r>
          </w:p>
        </w:tc>
      </w:tr>
      <w:tr w:rsidR="009C377F" w:rsidRPr="00445E8A" w14:paraId="02FF70E0"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E20DB" w14:textId="77777777" w:rsidR="009C377F" w:rsidRPr="00445E8A" w:rsidRDefault="009C377F" w:rsidP="001F0D66">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5F3213" w14:textId="77777777" w:rsidR="009C377F" w:rsidRPr="00445E8A" w:rsidRDefault="009C377F" w:rsidP="001F0D66">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10C570" w14:textId="77777777" w:rsidR="009C377F" w:rsidRPr="00445E8A" w:rsidRDefault="009C377F" w:rsidP="001F0D66">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3EEB" w14:textId="77777777" w:rsidR="009C377F" w:rsidRPr="00445E8A" w:rsidRDefault="009C377F" w:rsidP="001F0D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800E" w14:textId="77777777" w:rsidR="009C377F" w:rsidRPr="00445E8A" w:rsidRDefault="009C377F" w:rsidP="001F0D66">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2DA8C40" w14:textId="77777777" w:rsidR="009C377F" w:rsidRPr="00445E8A" w:rsidRDefault="009C377F" w:rsidP="001F0D66">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5435423" w14:textId="77777777" w:rsidR="009C377F" w:rsidRPr="00445E8A" w:rsidRDefault="009C377F" w:rsidP="001F0D66">
            <w:pPr>
              <w:pStyle w:val="TAC"/>
              <w:rPr>
                <w:snapToGrid w:val="0"/>
              </w:rPr>
            </w:pPr>
            <w:r w:rsidRPr="00445E8A">
              <w:t xml:space="preserve">Note 3 </w:t>
            </w:r>
            <w:r w:rsidRPr="00445E8A">
              <w:rPr>
                <w:snapToGrid w:val="0"/>
              </w:rPr>
              <w:t>(6)</w:t>
            </w:r>
          </w:p>
        </w:tc>
      </w:tr>
      <w:tr w:rsidR="009C377F" w:rsidRPr="00445E8A" w14:paraId="4FE1C5A7"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F0A8" w14:textId="77777777" w:rsidR="009C377F" w:rsidRPr="00445E8A" w:rsidRDefault="009C377F" w:rsidP="001F0D66">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B2281C" w14:textId="77777777" w:rsidR="009C377F" w:rsidRPr="00445E8A" w:rsidRDefault="009C377F" w:rsidP="001F0D66">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B9AB2A" w14:textId="77777777" w:rsidR="009C377F" w:rsidRPr="00445E8A" w:rsidRDefault="009C377F" w:rsidP="001F0D66">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40CC" w14:textId="77777777" w:rsidR="009C377F" w:rsidRPr="00445E8A" w:rsidRDefault="009C377F" w:rsidP="001F0D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CA72" w14:textId="77777777" w:rsidR="009C377F" w:rsidRPr="00445E8A" w:rsidRDefault="009C377F" w:rsidP="001F0D66">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054677" w14:textId="77777777" w:rsidR="009C377F" w:rsidRPr="00445E8A" w:rsidRDefault="009C377F" w:rsidP="001F0D66">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6D0EEA" w14:textId="77777777" w:rsidR="009C377F" w:rsidRPr="00445E8A" w:rsidRDefault="009C377F" w:rsidP="001F0D66">
            <w:pPr>
              <w:pStyle w:val="TAC"/>
              <w:rPr>
                <w:snapToGrid w:val="0"/>
              </w:rPr>
            </w:pPr>
            <w:r w:rsidRPr="00445E8A">
              <w:t xml:space="preserve">Note 3 </w:t>
            </w:r>
            <w:r w:rsidRPr="00445E8A">
              <w:rPr>
                <w:snapToGrid w:val="0"/>
              </w:rPr>
              <w:t>(6)</w:t>
            </w:r>
          </w:p>
        </w:tc>
      </w:tr>
      <w:tr w:rsidR="009C377F" w:rsidRPr="00445E8A" w14:paraId="55AFEF9D" w14:textId="77777777" w:rsidTr="001F0D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7CAD" w14:textId="77777777" w:rsidR="009C377F" w:rsidRPr="00445E8A" w:rsidRDefault="009C377F" w:rsidP="001F0D66">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83B217" w14:textId="77777777" w:rsidR="009C377F" w:rsidRPr="00445E8A" w:rsidRDefault="009C377F" w:rsidP="001F0D66">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5413DE" w14:textId="77777777" w:rsidR="009C377F" w:rsidRPr="00445E8A" w:rsidRDefault="009C377F" w:rsidP="001F0D66">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FAB3" w14:textId="77777777" w:rsidR="009C377F" w:rsidRPr="00445E8A" w:rsidRDefault="009C377F" w:rsidP="001F0D6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070B5" w14:textId="77777777" w:rsidR="009C377F" w:rsidRPr="00445E8A" w:rsidRDefault="009C377F" w:rsidP="001F0D66">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B094C4" w14:textId="77777777" w:rsidR="009C377F" w:rsidRPr="00445E8A" w:rsidRDefault="009C377F" w:rsidP="001F0D66">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47E1D7" w14:textId="77777777" w:rsidR="009C377F" w:rsidRPr="00445E8A" w:rsidRDefault="009C377F" w:rsidP="001F0D66">
            <w:pPr>
              <w:pStyle w:val="TAC"/>
              <w:rPr>
                <w:snapToGrid w:val="0"/>
              </w:rPr>
            </w:pPr>
            <w:r w:rsidRPr="00445E8A">
              <w:t>Note 3 (6)</w:t>
            </w:r>
          </w:p>
        </w:tc>
      </w:tr>
      <w:tr w:rsidR="009C377F" w:rsidRPr="00445E8A" w14:paraId="259A6421" w14:textId="77777777" w:rsidTr="001F0D6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883346" w14:textId="77777777" w:rsidR="009C377F" w:rsidRPr="00445E8A" w:rsidRDefault="009C377F" w:rsidP="001F0D66">
            <w:pPr>
              <w:pStyle w:val="TAN"/>
            </w:pPr>
            <w:r w:rsidRPr="00445E8A">
              <w:t>N</w:t>
            </w:r>
            <w:r>
              <w:t>ote</w:t>
            </w:r>
            <w:r w:rsidRPr="00445E8A">
              <w:t xml:space="preserve"> 1:</w:t>
            </w:r>
            <w:r w:rsidRPr="00445E8A">
              <w:tab/>
              <w:t>The number of DRX cycles in this table is given for the DRX cycles within PTWs.</w:t>
            </w:r>
          </w:p>
          <w:p w14:paraId="5923EB15" w14:textId="77777777" w:rsidR="009C377F" w:rsidRPr="00445E8A" w:rsidRDefault="009C377F" w:rsidP="001F0D66">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51FE589F" w14:textId="77777777" w:rsidR="009C377F" w:rsidRPr="00445E8A" w:rsidRDefault="009C377F" w:rsidP="001F0D66">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259ABD5B" w14:textId="77777777" w:rsidR="009C377F" w:rsidRPr="00445E8A" w:rsidRDefault="009C377F" w:rsidP="001F0D66">
            <w:pPr>
              <w:pStyle w:val="TAN"/>
            </w:pPr>
            <w:r w:rsidRPr="00445E8A">
              <w:tab/>
            </w:r>
            <w:r w:rsidRPr="00445E8A">
              <w:rPr>
                <w:position w:val="-32"/>
              </w:rPr>
              <w:object w:dxaOrig="4665" w:dyaOrig="630" w14:anchorId="2058DBB4">
                <v:shape id="_x0000_i1028" type="#_x0000_t75" style="width:234.2pt;height:31.75pt" o:ole="">
                  <v:imagedata r:id="rId19" o:title=""/>
                </v:shape>
                <o:OLEObject Type="Embed" ProgID="Equation.3" ShapeID="_x0000_i1028" DrawAspect="Content" ObjectID="_1745695704" r:id="rId21"/>
              </w:object>
            </w:r>
            <w:r w:rsidRPr="00445E8A">
              <w:t>.</w:t>
            </w:r>
          </w:p>
          <w:p w14:paraId="3C5F0D9F" w14:textId="77777777" w:rsidR="009C377F" w:rsidRPr="00445E8A" w:rsidRDefault="009C377F" w:rsidP="001F0D66">
            <w:pPr>
              <w:pStyle w:val="TAN"/>
            </w:pPr>
            <w:r w:rsidRPr="00445E8A">
              <w:t>N</w:t>
            </w:r>
            <w:r>
              <w:t>ote</w:t>
            </w:r>
            <w:r w:rsidRPr="00445E8A">
              <w:t xml:space="preserve"> 4:</w:t>
            </w:r>
            <w:r w:rsidRPr="00445E8A">
              <w:tab/>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2F0017E3" w14:textId="77777777" w:rsidR="009C377F" w:rsidRPr="00445E8A" w:rsidRDefault="009C377F" w:rsidP="009C377F"/>
    <w:p w14:paraId="31A12766" w14:textId="77777777" w:rsidR="009C377F" w:rsidRPr="00445E8A" w:rsidRDefault="009C377F" w:rsidP="009C377F">
      <w:r w:rsidRPr="00445E8A">
        <w:t>For higher priority cells, a UE may optionally use a shorter value for</w:t>
      </w:r>
      <w:r w:rsidRPr="00445E8A">
        <w:rPr>
          <w:rFonts w:ascii="Arial" w:hAnsi="Arial" w:cs="v4.2.0"/>
          <w:b/>
          <w:sz w:val="18"/>
        </w:rPr>
        <w:t xml:space="preserve"> </w:t>
      </w:r>
      <w:proofErr w:type="spellStart"/>
      <w:r w:rsidRPr="00445E8A">
        <w:t>T</w:t>
      </w:r>
      <w:r w:rsidRPr="00445E8A">
        <w:rPr>
          <w:vertAlign w:val="subscript"/>
        </w:rPr>
        <w:t>measure,EUTRAN_Inter_EC</w:t>
      </w:r>
      <w:r w:rsidRPr="00445E8A">
        <w:t>,which</w:t>
      </w:r>
      <w:proofErr w:type="spellEnd"/>
      <w:r w:rsidRPr="00445E8A">
        <w:t xml:space="preserve"> shall not be less than Max(0.64 s, one DRX cycle).</w:t>
      </w:r>
    </w:p>
    <w:p w14:paraId="0E7135EC"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82E4540" w14:textId="77777777" w:rsidR="009C377F" w:rsidRPr="00445E8A" w:rsidRDefault="009C377F" w:rsidP="009C377F">
      <w:pPr>
        <w:rPr>
          <w:lang w:eastAsia="zh-CN"/>
        </w:rPr>
      </w:pPr>
      <w:r w:rsidRPr="00445E8A">
        <w:rPr>
          <w:lang w:eastAsia="zh-CN"/>
        </w:rPr>
        <w:t xml:space="preserve">The UE is not </w:t>
      </w:r>
      <w:proofErr w:type="spellStart"/>
      <w:r w:rsidRPr="00445E8A">
        <w:rPr>
          <w:lang w:eastAsia="zh-CN"/>
        </w:rPr>
        <w:t>rquired</w:t>
      </w:r>
      <w:proofErr w:type="spellEnd"/>
      <w:r w:rsidRPr="00445E8A">
        <w:rPr>
          <w:lang w:eastAsia="zh-CN"/>
        </w:rPr>
        <w:t xml:space="preserve"> to perform inter-frequency neighbour cell measurements and meet </w:t>
      </w:r>
      <w:proofErr w:type="spellStart"/>
      <w:r w:rsidRPr="00445E8A">
        <w:t>T</w:t>
      </w:r>
      <w:r w:rsidRPr="00445E8A">
        <w:rPr>
          <w:vertAlign w:val="subscript"/>
        </w:rPr>
        <w:t>detect,EUTRAN_Inter_EC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lang w:eastAsia="zh-CN"/>
        </w:rPr>
        <w:t xml:space="preserve"> as defined in Table 4.7A.2.2.3-1 and Table 4.7A.2.2.3-3 when following condition is met:</w:t>
      </w:r>
    </w:p>
    <w:p w14:paraId="122369AA" w14:textId="77777777" w:rsidR="009C377F" w:rsidRPr="00445E8A" w:rsidRDefault="009C377F" w:rsidP="009C377F">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7399682F" w14:textId="080DE333" w:rsidR="009C377F" w:rsidRPr="00445E8A" w:rsidDel="009E263D" w:rsidRDefault="009C377F" w:rsidP="009C377F">
      <w:pPr>
        <w:pStyle w:val="B10"/>
        <w:rPr>
          <w:del w:id="71" w:author="Santhan T" w:date="2023-04-10T11:14:00Z"/>
          <w:lang w:eastAsia="zh-CN"/>
        </w:rPr>
      </w:pPr>
      <w:del w:id="72" w:author="Santhan T" w:date="2023-04-10T11:14:00Z">
        <w:r w:rsidDel="009E263D">
          <w:rPr>
            <w:i/>
            <w:iCs/>
            <w:lang w:eastAsia="zh-CN"/>
          </w:rPr>
          <w:delText>-</w:delText>
        </w:r>
        <w:r w:rsidDel="009E263D">
          <w:rPr>
            <w:i/>
            <w:iCs/>
            <w:lang w:eastAsia="zh-CN"/>
          </w:rPr>
          <w:tab/>
        </w:r>
        <w:r w:rsidRPr="00445E8A" w:rsidDel="009E263D">
          <w:rPr>
            <w:i/>
            <w:iCs/>
            <w:lang w:eastAsia="zh-CN"/>
          </w:rPr>
          <w:delText xml:space="preserve">Editor’s note: </w:delText>
        </w:r>
        <w:r w:rsidRPr="00445E8A" w:rsidDel="009E263D">
          <w:rPr>
            <w:lang w:eastAsia="zh-CN"/>
          </w:rPr>
          <w:delText xml:space="preserve">FFS on following additional condition </w:delText>
        </w:r>
        <w:r w:rsidRPr="00445E8A" w:rsidDel="009E263D">
          <w:delText xml:space="preserve">when the </w:delText>
        </w:r>
        <w:r w:rsidRPr="00445E8A" w:rsidDel="009E263D">
          <w:rPr>
            <w:rFonts w:cs="v4.2.0"/>
          </w:rPr>
          <w:delText xml:space="preserve">UE is configured with </w:delText>
        </w:r>
        <w:r w:rsidRPr="00445E8A" w:rsidDel="009E263D">
          <w:rPr>
            <w:lang w:val="en-US"/>
          </w:rPr>
          <w:delText>‘</w:delText>
        </w:r>
        <w:r w:rsidRPr="00445E8A" w:rsidDel="009E263D">
          <w:rPr>
            <w:i/>
            <w:iCs/>
            <w:lang w:val="en-US"/>
          </w:rPr>
          <w:delText>t-Service</w:delText>
        </w:r>
        <w:r w:rsidRPr="00445E8A" w:rsidDel="009E263D">
          <w:rPr>
            <w:lang w:val="en-US"/>
          </w:rPr>
          <w:delText>’ [2] in the serving cell:</w:delText>
        </w:r>
      </w:del>
    </w:p>
    <w:p w14:paraId="5F3ED393" w14:textId="77777777" w:rsidR="009C377F" w:rsidRPr="00445E8A" w:rsidRDefault="009C377F" w:rsidP="009C377F">
      <w:pPr>
        <w:pStyle w:val="B10"/>
      </w:pPr>
      <w:r>
        <w:lastRenderedPageBreak/>
        <w:t>-</w:t>
      </w:r>
      <w:r>
        <w:tab/>
      </w:r>
      <w:r w:rsidRPr="00445E8A">
        <w:t xml:space="preserve">The UE has detected more than [1] satellite including the satellite operating the serving cell. </w:t>
      </w:r>
    </w:p>
    <w:p w14:paraId="4C3A003C" w14:textId="77777777" w:rsidR="009E263D" w:rsidRDefault="009E263D" w:rsidP="009E263D">
      <w:pPr>
        <w:rPr>
          <w:ins w:id="73" w:author="Santhan T" w:date="2023-04-10T11:14:00Z"/>
          <w:rFonts w:eastAsia="SimSun"/>
          <w:noProof/>
          <w:lang w:eastAsia="zh-CN"/>
        </w:rPr>
      </w:pPr>
      <w:ins w:id="74" w:author="Santhan T" w:date="2023-04-10T11:1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08479C07" w14:textId="77777777" w:rsidR="009C377F" w:rsidRPr="00445E8A" w:rsidRDefault="009C377F" w:rsidP="009C377F"/>
    <w:p w14:paraId="3E39620E" w14:textId="77777777" w:rsidR="009C377F" w:rsidRPr="00445E8A" w:rsidRDefault="009C377F" w:rsidP="009C377F">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3A737EB0" w14:textId="77777777" w:rsidR="009C377F" w:rsidRPr="00445E8A" w:rsidRDefault="009C377F" w:rsidP="009C377F">
      <w:pPr>
        <w:rPr>
          <w:lang w:eastAsia="ja-JP"/>
        </w:rPr>
      </w:pPr>
      <w:r w:rsidRPr="00445E8A">
        <w:rPr>
          <w:lang w:eastAsia="ja-JP"/>
        </w:rPr>
        <w:t>The UE category M1 in enhanced coverage shall be capable of monitoring at least:</w:t>
      </w:r>
    </w:p>
    <w:p w14:paraId="7BD00A57" w14:textId="77777777" w:rsidR="009C377F" w:rsidRPr="00445E8A" w:rsidRDefault="009C377F" w:rsidP="009C377F">
      <w:pPr>
        <w:pStyle w:val="B10"/>
      </w:pPr>
      <w:r>
        <w:t>-</w:t>
      </w:r>
      <w:r>
        <w:tab/>
      </w:r>
      <w:r w:rsidRPr="00445E8A">
        <w:t>Depending on UE capability, an intra-frequency carrier.</w:t>
      </w:r>
    </w:p>
    <w:p w14:paraId="772994BA" w14:textId="77777777" w:rsidR="009C377F" w:rsidRPr="00445E8A" w:rsidRDefault="009C377F" w:rsidP="009C377F">
      <w:pPr>
        <w:pStyle w:val="B10"/>
      </w:pPr>
      <w:r>
        <w:rPr>
          <w:lang w:eastAsia="ja-JP"/>
        </w:rPr>
        <w:t>-</w:t>
      </w:r>
      <w:r>
        <w:rPr>
          <w:lang w:eastAsia="ja-JP"/>
        </w:rPr>
        <w:tab/>
      </w:r>
      <w:r w:rsidRPr="00445E8A">
        <w:rPr>
          <w:lang w:eastAsia="ja-JP"/>
        </w:rPr>
        <w:t>Depending on UE capability, 2 FDD E-UTRA inter-frequency carriers.</w:t>
      </w:r>
    </w:p>
    <w:p w14:paraId="113B9DC8" w14:textId="717437BF" w:rsidR="009C377F" w:rsidRPr="00431F6C" w:rsidDel="0019785C" w:rsidRDefault="009C377F" w:rsidP="009C377F">
      <w:pPr>
        <w:rPr>
          <w:del w:id="75" w:author="Santhan T" w:date="2023-04-10T11:14:00Z"/>
          <w:rFonts w:eastAsia="SimSun"/>
          <w:i/>
          <w:iCs/>
        </w:rPr>
      </w:pPr>
      <w:del w:id="76" w:author="Santhan T" w:date="2023-04-10T11:14:00Z">
        <w:r w:rsidRPr="00431F6C" w:rsidDel="0019785C">
          <w:rPr>
            <w:rFonts w:eastAsia="SimSun"/>
            <w:i/>
            <w:iCs/>
          </w:rPr>
          <w:delText>Editor’s note: FFS measurement capability on number of NGSO satellites</w:delText>
        </w:r>
        <w:r w:rsidDel="0019785C">
          <w:rPr>
            <w:rFonts w:eastAsia="SimSun"/>
            <w:i/>
            <w:iCs/>
          </w:rPr>
          <w:delText>.</w:delText>
        </w:r>
      </w:del>
    </w:p>
    <w:p w14:paraId="3720BF06" w14:textId="77777777" w:rsidR="009C377F" w:rsidRPr="00445E8A" w:rsidRDefault="009C377F" w:rsidP="009C377F"/>
    <w:p w14:paraId="7E4D19F3" w14:textId="77777777" w:rsidR="009C377F" w:rsidRPr="00445E8A" w:rsidRDefault="009C377F" w:rsidP="009C377F">
      <w:pPr>
        <w:pStyle w:val="Heading5"/>
        <w:spacing w:before="240"/>
        <w:rPr>
          <w:lang w:eastAsia="zh-CN"/>
        </w:rPr>
      </w:pPr>
      <w:r w:rsidRPr="00445E8A">
        <w:rPr>
          <w:lang w:eastAsia="zh-CN"/>
        </w:rPr>
        <w:t>4.7A.2.2.5</w:t>
      </w:r>
      <w:r w:rsidRPr="00445E8A">
        <w:rPr>
          <w:lang w:eastAsia="zh-CN"/>
        </w:rPr>
        <w:tab/>
        <w:t>Maximum interruption in paging reception for Category M1 UEs in enhanced coverage</w:t>
      </w:r>
    </w:p>
    <w:p w14:paraId="6EE97822" w14:textId="77777777" w:rsidR="009C377F" w:rsidRPr="00445E8A" w:rsidRDefault="009C377F" w:rsidP="009C377F">
      <w:pPr>
        <w:rPr>
          <w:snapToGrid w:val="0"/>
        </w:rPr>
      </w:pPr>
      <w:r w:rsidRPr="00445E8A">
        <w:rPr>
          <w:snapToGrid w:val="0"/>
        </w:rPr>
        <w:t xml:space="preserve">UE shall perform the cell re-selection with minimum interruption in monitoring downlink channels for paging reception. When the UE is configured with </w:t>
      </w:r>
      <w:proofErr w:type="spellStart"/>
      <w:r w:rsidRPr="00445E8A">
        <w:rPr>
          <w:snapToGrid w:val="0"/>
        </w:rPr>
        <w:t>eDRX_IDLE</w:t>
      </w:r>
      <w:proofErr w:type="spellEnd"/>
      <w:r w:rsidRPr="00445E8A">
        <w:rPr>
          <w:snapToGrid w:val="0"/>
        </w:rPr>
        <w:t xml:space="preserve"> cycle, the UE shall not miss any paging in a PTW provided the paging is sent in at least 2 DRX cycles before the end of that PTW.</w:t>
      </w:r>
    </w:p>
    <w:p w14:paraId="0DB2B01C" w14:textId="77777777" w:rsidR="009C377F" w:rsidRPr="00445E8A" w:rsidRDefault="009C377F" w:rsidP="009C377F">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1B1ACA1C"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if the target cell belongs to the same satellite as the current one, and if the target cell is known</w:t>
      </w:r>
      <w:r w:rsidRPr="00445E8A">
        <w:rPr>
          <w:snapToGrid w:val="0"/>
        </w:rPr>
        <w:t>.</w:t>
      </w:r>
    </w:p>
    <w:p w14:paraId="6DC866E4" w14:textId="77777777" w:rsidR="009C377F" w:rsidRPr="00445E8A" w:rsidRDefault="009C377F" w:rsidP="009C377F">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GEO , and if the target cell is known</w:t>
      </w:r>
      <w:r w:rsidRPr="00445E8A">
        <w:rPr>
          <w:snapToGrid w:val="0"/>
        </w:rPr>
        <w:t>.</w:t>
      </w:r>
    </w:p>
    <w:p w14:paraId="3C20270C" w14:textId="77777777" w:rsidR="009C377F" w:rsidRPr="00445E8A" w:rsidRDefault="009C377F" w:rsidP="009C377F">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w:t>
      </w:r>
      <w:proofErr w:type="spellStart"/>
      <w:r w:rsidRPr="00445E8A">
        <w:rPr>
          <w:snapToGrid w:val="0"/>
        </w:rPr>
        <w:t>ms</w:t>
      </w:r>
      <w:proofErr w:type="spellEnd"/>
      <w:r w:rsidRPr="00445E8A">
        <w:rPr>
          <w:snapToGrid w:val="0"/>
        </w:rPr>
        <w:t xml:space="preserve">,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3886D8B1" w14:textId="77777777" w:rsidR="009C377F" w:rsidRPr="00445E8A" w:rsidRDefault="009C377F" w:rsidP="009C377F">
      <w:pPr>
        <w:pStyle w:val="B10"/>
      </w:pPr>
      <w:r>
        <w:t>-</w:t>
      </w:r>
      <w:r>
        <w:tab/>
      </w:r>
      <w:r w:rsidRPr="00445E8A">
        <w:t>T</w:t>
      </w:r>
      <w:r w:rsidRPr="00445E8A">
        <w:rPr>
          <w:vertAlign w:val="subscript"/>
        </w:rPr>
        <w:t xml:space="preserve">SI-EUTRA-M1-EC </w:t>
      </w:r>
      <w:r w:rsidRPr="00445E8A">
        <w:t xml:space="preserve">is the time required for receiving all the relevant system information data, which include MIB and </w:t>
      </w:r>
      <w:proofErr w:type="spellStart"/>
      <w:r w:rsidRPr="00445E8A">
        <w:t>relavant</w:t>
      </w:r>
      <w:proofErr w:type="spellEnd"/>
      <w:r w:rsidRPr="00445E8A">
        <w:t xml:space="preserve"> SIB, according to the reception procedure and the RRC procedure delay of system information blocks defined in TS 36.331 [2] for an E-UTRAN cell.</w:t>
      </w:r>
    </w:p>
    <w:p w14:paraId="2833D645" w14:textId="77777777" w:rsidR="009C377F" w:rsidRPr="00445E8A" w:rsidRDefault="009C377F" w:rsidP="009C377F">
      <w:pPr>
        <w:rPr>
          <w:rFonts w:cs="v4.2.0"/>
          <w:snapToGrid w:val="0"/>
        </w:rPr>
      </w:pPr>
      <w:r w:rsidRPr="00445E8A">
        <w:rPr>
          <w:rFonts w:cs="v4.2.0"/>
          <w:snapToGrid w:val="0"/>
        </w:rPr>
        <w:t>These requirements assume extended coverage radio conditions and do not take into account cell re-selection failure.</w:t>
      </w:r>
    </w:p>
    <w:p w14:paraId="67AFD1FB" w14:textId="77777777" w:rsidR="009C377F" w:rsidRPr="00445E8A" w:rsidRDefault="009C377F" w:rsidP="009C377F">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F177DDF" w14:textId="36C8D896" w:rsidR="009C377F" w:rsidRPr="00445E8A" w:rsidDel="0019785C" w:rsidRDefault="009C377F" w:rsidP="009C377F">
      <w:pPr>
        <w:rPr>
          <w:del w:id="77" w:author="Santhan T" w:date="2023-04-10T11:14:00Z"/>
          <w:rFonts w:cs="v4.2.0"/>
          <w:i/>
          <w:iCs/>
        </w:rPr>
      </w:pPr>
      <w:del w:id="78" w:author="Santhan T" w:date="2023-04-10T11:14:00Z">
        <w:r w:rsidRPr="00445E8A" w:rsidDel="0019785C">
          <w:rPr>
            <w:rFonts w:cs="v4.2.0"/>
            <w:i/>
            <w:iCs/>
          </w:rPr>
          <w:delText>Editor’s note: FFS on following:</w:delText>
        </w:r>
      </w:del>
    </w:p>
    <w:p w14:paraId="2344BF3C" w14:textId="48C71F87" w:rsidR="009C377F" w:rsidRPr="00445E8A" w:rsidRDefault="009C377F" w:rsidP="009C377F">
      <w:pPr>
        <w:rPr>
          <w:lang w:eastAsia="ja-JP"/>
        </w:rPr>
      </w:pPr>
      <w:del w:id="79" w:author="Santhan T" w:date="2023-04-10T11:14:00Z">
        <w:r w:rsidRPr="00445E8A" w:rsidDel="0019785C">
          <w:delText>[</w:delText>
        </w:r>
      </w:del>
      <w:r w:rsidRPr="00445E8A">
        <w:t xml:space="preserve">The UE is allowed to drop paging during [2] DRX cycles immediately after </w:t>
      </w:r>
      <w:r w:rsidRPr="00445E8A">
        <w:rPr>
          <w:i/>
          <w:iCs/>
        </w:rPr>
        <w:t xml:space="preserve">‘t-ServiceStart-r17’ </w:t>
      </w:r>
      <w:r w:rsidRPr="00445E8A">
        <w:t xml:space="preserve">[2]. </w:t>
      </w:r>
      <w:del w:id="80" w:author="Santhan T" w:date="2023-04-10T11:14:00Z">
        <w:r w:rsidRPr="00445E8A" w:rsidDel="0019785C">
          <w:delText>]</w:delText>
        </w:r>
      </w:del>
    </w:p>
    <w:p w14:paraId="1F6937DE" w14:textId="77777777" w:rsidR="009C377F" w:rsidRPr="00445E8A" w:rsidRDefault="009C377F" w:rsidP="009C377F">
      <w:pPr>
        <w:rPr>
          <w:lang w:eastAsia="ja-JP"/>
        </w:rPr>
      </w:pPr>
    </w:p>
    <w:p w14:paraId="2290F5AD" w14:textId="77777777" w:rsidR="009C377F" w:rsidRPr="00445E8A" w:rsidRDefault="009C377F" w:rsidP="009C377F">
      <w:pPr>
        <w:pStyle w:val="Heading4"/>
      </w:pPr>
      <w:r w:rsidRPr="00445E8A">
        <w:t>4.7A.2.3</w:t>
      </w:r>
      <w:r w:rsidRPr="00445E8A">
        <w:tab/>
        <w:t>WUS receptions for UE category M1</w:t>
      </w:r>
    </w:p>
    <w:p w14:paraId="2E2D9FE7" w14:textId="77777777" w:rsidR="009C377F" w:rsidRPr="00445E8A" w:rsidRDefault="009C377F" w:rsidP="009C377F">
      <w:r w:rsidRPr="00445E8A">
        <w:t>The requirements defined in clause 4.7.2.3 apply for this section.</w:t>
      </w:r>
    </w:p>
    <w:p w14:paraId="275C2149" w14:textId="77777777" w:rsidR="009C377F" w:rsidRPr="00445E8A" w:rsidRDefault="009C377F" w:rsidP="009C377F">
      <w:pPr>
        <w:pStyle w:val="Heading3"/>
        <w:rPr>
          <w:rFonts w:eastAsia="SimSun"/>
        </w:rPr>
      </w:pPr>
      <w:r w:rsidRPr="00445E8A">
        <w:lastRenderedPageBreak/>
        <w:t>4.7A.3</w:t>
      </w:r>
      <w:r w:rsidRPr="00445E8A">
        <w:tab/>
        <w:t>Channel quality report for UE Category M1 in idle mode for Satellite Access</w:t>
      </w:r>
    </w:p>
    <w:p w14:paraId="1475A21F" w14:textId="77777777" w:rsidR="009C377F" w:rsidRPr="00445E8A" w:rsidRDefault="009C377F" w:rsidP="009C377F">
      <w:r w:rsidRPr="00445E8A">
        <w:t>The requirements in this clause shall apply for the UE category M1, as defined in TS 36.321 [17] section 5.25, supporting DL channel quality reporting in an area of the serving cell served by a satellite node.</w:t>
      </w:r>
    </w:p>
    <w:p w14:paraId="7FD9465D" w14:textId="77777777" w:rsidR="009C377F" w:rsidRPr="00445E8A" w:rsidRDefault="009C377F" w:rsidP="009C377F">
      <w:pPr>
        <w:rPr>
          <w:noProof/>
        </w:rPr>
      </w:pPr>
      <w:r w:rsidRPr="00445E8A">
        <w:t xml:space="preserve">The DL channel quality </w:t>
      </w:r>
      <w:r w:rsidRPr="00445E8A">
        <w:rPr>
          <w:noProof/>
        </w:rPr>
        <w:t xml:space="preserve">provides the serving eNB with information about </w:t>
      </w:r>
    </w:p>
    <w:p w14:paraId="4D6D6C73" w14:textId="77777777" w:rsidR="009C377F" w:rsidRPr="00445E8A" w:rsidRDefault="009C377F" w:rsidP="009C377F">
      <w:pPr>
        <w:pStyle w:val="B10"/>
        <w:rPr>
          <w:noProof/>
        </w:rPr>
      </w:pPr>
      <w:r w:rsidRPr="00445E8A">
        <w:rPr>
          <w:noProof/>
        </w:rPr>
        <w:t>-</w:t>
      </w:r>
      <w:r>
        <w:rPr>
          <w:noProof/>
        </w:rPr>
        <w:tab/>
      </w:r>
      <w:r w:rsidRPr="00445E8A">
        <w:rPr>
          <w:noProof/>
        </w:rPr>
        <w:t>the minimum MPDCCH repetition level to satisfy the hypothetical MPDCCH block error rate of 1% with the parameters specified in Table 4.7.3-1</w:t>
      </w:r>
      <w:r w:rsidRPr="00445E8A">
        <w:t xml:space="preserve"> </w:t>
      </w:r>
      <w:r w:rsidRPr="00445E8A">
        <w:rPr>
          <w:noProof/>
        </w:rPr>
        <w:t xml:space="preserve">if the repetition level in DL quality report is larger than 1, or </w:t>
      </w:r>
    </w:p>
    <w:p w14:paraId="79E64B9E" w14:textId="77777777" w:rsidR="009C377F" w:rsidRDefault="009C377F" w:rsidP="009C377F">
      <w:pPr>
        <w:pStyle w:val="B10"/>
        <w:rPr>
          <w:noProof/>
        </w:rPr>
      </w:pPr>
      <w:r w:rsidRPr="00445E8A">
        <w:rPr>
          <w:noProof/>
        </w:rPr>
        <w:t>-</w:t>
      </w:r>
      <w:r>
        <w:rPr>
          <w:noProof/>
        </w:rPr>
        <w:tab/>
      </w:r>
      <w:r w:rsidRPr="00445E8A">
        <w:rPr>
          <w:noProof/>
        </w:rPr>
        <w:t>the minimum MPDCCH aggregation level to satisfy the hypothetical MPDCCH block error rate of 1% with the parameters specified in Table 4.7.3-2 if the repetition level in DL quality report is 1 and UE is in normal coverage.</w:t>
      </w:r>
    </w:p>
    <w:p w14:paraId="12EFF66B" w14:textId="77777777" w:rsidR="009C377F" w:rsidRPr="00445E8A" w:rsidRDefault="009C377F" w:rsidP="009C377F">
      <w:pPr>
        <w:rPr>
          <w:noProof/>
        </w:rPr>
      </w:pPr>
    </w:p>
    <w:p w14:paraId="1ACD30D4" w14:textId="77777777" w:rsidR="009C377F" w:rsidRPr="00445E8A" w:rsidRDefault="009C377F" w:rsidP="009C377F">
      <w:pPr>
        <w:pStyle w:val="TH"/>
      </w:pPr>
      <w:r w:rsidRPr="00445E8A">
        <w:t xml:space="preserve">Table </w:t>
      </w:r>
      <w:r w:rsidRPr="00445E8A">
        <w:rPr>
          <w:noProof/>
        </w:rPr>
        <w:t>4.7.3-</w:t>
      </w:r>
      <w:r w:rsidRPr="00445E8A">
        <w:t xml:space="preserve">1: MPDCCH transmission parameters for downlink quality reporting, </w:t>
      </w:r>
      <w:r w:rsidRPr="00445E8A">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9C377F" w:rsidRPr="00445E8A" w14:paraId="1B7D030F"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CD6F335" w14:textId="77777777" w:rsidR="009C377F" w:rsidRPr="00445E8A" w:rsidRDefault="009C377F" w:rsidP="001F0D66">
            <w:pPr>
              <w:pStyle w:val="TAH"/>
              <w:rPr>
                <w:lang w:eastAsia="ja-JP"/>
              </w:rPr>
            </w:pPr>
            <w:r w:rsidRPr="00445E8A">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D3D08F3" w14:textId="77777777" w:rsidR="009C377F" w:rsidRPr="00445E8A" w:rsidRDefault="009C377F" w:rsidP="001F0D66">
            <w:pPr>
              <w:pStyle w:val="TAH"/>
              <w:rPr>
                <w:lang w:eastAsia="ja-JP"/>
              </w:rPr>
            </w:pPr>
            <w:r w:rsidRPr="00445E8A">
              <w:rPr>
                <w:lang w:eastAsia="ja-JP"/>
              </w:rPr>
              <w:t>Normal coverage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98D442B" w14:textId="77777777" w:rsidR="009C377F" w:rsidRPr="00445E8A" w:rsidRDefault="009C377F" w:rsidP="001F0D66">
            <w:pPr>
              <w:pStyle w:val="TAH"/>
              <w:rPr>
                <w:lang w:eastAsia="ja-JP"/>
              </w:rPr>
            </w:pPr>
            <w:r w:rsidRPr="00445E8A">
              <w:rPr>
                <w:lang w:eastAsia="ja-JP"/>
              </w:rPr>
              <w:t>Enhanced coverage</w:t>
            </w:r>
          </w:p>
        </w:tc>
      </w:tr>
      <w:tr w:rsidR="009C377F" w:rsidRPr="00445E8A" w14:paraId="5411B9BF"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25EB1D55" w14:textId="77777777" w:rsidR="009C377F" w:rsidRPr="00445E8A" w:rsidRDefault="009C377F" w:rsidP="001F0D66">
            <w:pPr>
              <w:pStyle w:val="TAL"/>
              <w:rPr>
                <w:lang w:eastAsia="ja-JP"/>
              </w:rPr>
            </w:pPr>
            <w:r w:rsidRPr="00445E8A">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47D11946" w14:textId="77777777" w:rsidR="009C377F" w:rsidRPr="00445E8A" w:rsidRDefault="009C377F" w:rsidP="001F0D66">
            <w:pPr>
              <w:pStyle w:val="TAC"/>
              <w:rPr>
                <w:lang w:eastAsia="ja-JP"/>
              </w:rPr>
            </w:pPr>
            <w:r w:rsidRPr="00445E8A">
              <w:rPr>
                <w:lang w:eastAsia="ja-JP"/>
              </w:rPr>
              <w:t>6-1A</w:t>
            </w:r>
          </w:p>
        </w:tc>
        <w:tc>
          <w:tcPr>
            <w:tcW w:w="0" w:type="auto"/>
            <w:tcBorders>
              <w:top w:val="single" w:sz="4" w:space="0" w:color="auto"/>
              <w:left w:val="single" w:sz="4" w:space="0" w:color="auto"/>
              <w:bottom w:val="single" w:sz="4" w:space="0" w:color="auto"/>
              <w:right w:val="single" w:sz="4" w:space="0" w:color="auto"/>
            </w:tcBorders>
            <w:hideMark/>
          </w:tcPr>
          <w:p w14:paraId="3BC372A3" w14:textId="77777777" w:rsidR="009C377F" w:rsidRPr="00445E8A" w:rsidRDefault="009C377F" w:rsidP="001F0D66">
            <w:pPr>
              <w:pStyle w:val="TAC"/>
              <w:rPr>
                <w:lang w:eastAsia="ja-JP"/>
              </w:rPr>
            </w:pPr>
            <w:r w:rsidRPr="00445E8A">
              <w:rPr>
                <w:lang w:eastAsia="ja-JP"/>
              </w:rPr>
              <w:t>6-1B</w:t>
            </w:r>
          </w:p>
        </w:tc>
      </w:tr>
      <w:tr w:rsidR="009C377F" w:rsidRPr="00445E8A" w14:paraId="61F6F865"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470FA8C2" w14:textId="77777777" w:rsidR="009C377F" w:rsidRPr="00445E8A" w:rsidRDefault="009C377F" w:rsidP="001F0D66">
            <w:pPr>
              <w:pStyle w:val="TAL"/>
              <w:rPr>
                <w:lang w:eastAsia="ja-JP"/>
              </w:rPr>
            </w:pPr>
            <w:r w:rsidRPr="00445E8A">
              <w:rPr>
                <w:lang w:eastAsia="ja-JP"/>
              </w:rPr>
              <w:t>Starting OFDM symbols</w:t>
            </w:r>
          </w:p>
        </w:tc>
        <w:tc>
          <w:tcPr>
            <w:tcW w:w="0" w:type="auto"/>
            <w:gridSpan w:val="2"/>
            <w:tcBorders>
              <w:top w:val="single" w:sz="4" w:space="0" w:color="auto"/>
              <w:left w:val="single" w:sz="4" w:space="0" w:color="auto"/>
              <w:bottom w:val="single" w:sz="4" w:space="0" w:color="auto"/>
              <w:right w:val="single" w:sz="4" w:space="0" w:color="auto"/>
            </w:tcBorders>
            <w:hideMark/>
          </w:tcPr>
          <w:p w14:paraId="3EC9E22F" w14:textId="77777777" w:rsidR="009C377F" w:rsidRPr="00445E8A" w:rsidRDefault="009C377F" w:rsidP="001F0D66">
            <w:pPr>
              <w:pStyle w:val="TAC"/>
              <w:rPr>
                <w:lang w:eastAsia="ja-JP"/>
              </w:rPr>
            </w:pPr>
            <w:r w:rsidRPr="00445E8A">
              <w:rPr>
                <w:lang w:eastAsia="ja-JP"/>
              </w:rPr>
              <w:t>4; Bandwidth = 1.4MHz</w:t>
            </w:r>
          </w:p>
        </w:tc>
      </w:tr>
      <w:tr w:rsidR="009C377F" w:rsidRPr="00445E8A" w14:paraId="2B15C488"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5AA413EE" w14:textId="77777777" w:rsidR="009C377F" w:rsidRPr="00445E8A" w:rsidRDefault="009C377F" w:rsidP="001F0D66">
            <w:pPr>
              <w:pStyle w:val="TAL"/>
              <w:rPr>
                <w:lang w:eastAsia="ja-JP"/>
              </w:rPr>
            </w:pPr>
            <w:r w:rsidRPr="00445E8A">
              <w:rPr>
                <w:lang w:eastAsia="ja-JP"/>
              </w:rPr>
              <w:t>MPDCCH Aggregation level (ECCE)</w:t>
            </w:r>
            <w:r w:rsidRPr="00445E8A">
              <w:rPr>
                <w:vertAlign w:val="superscript"/>
                <w:lang w:eastAsia="ja-JP"/>
              </w:rPr>
              <w:t xml:space="preserve"> Note2</w:t>
            </w:r>
          </w:p>
        </w:tc>
        <w:tc>
          <w:tcPr>
            <w:tcW w:w="0" w:type="auto"/>
            <w:gridSpan w:val="2"/>
            <w:tcBorders>
              <w:top w:val="single" w:sz="4" w:space="0" w:color="auto"/>
              <w:left w:val="single" w:sz="4" w:space="0" w:color="auto"/>
              <w:bottom w:val="single" w:sz="4" w:space="0" w:color="auto"/>
              <w:right w:val="single" w:sz="4" w:space="0" w:color="auto"/>
            </w:tcBorders>
            <w:hideMark/>
          </w:tcPr>
          <w:p w14:paraId="639D781C" w14:textId="77777777" w:rsidR="009C377F" w:rsidRPr="00445E8A" w:rsidRDefault="009C377F" w:rsidP="001F0D66">
            <w:pPr>
              <w:pStyle w:val="TAC"/>
              <w:rPr>
                <w:lang w:eastAsia="ja-JP"/>
              </w:rPr>
            </w:pPr>
            <w:r w:rsidRPr="00445E8A">
              <w:rPr>
                <w:rFonts w:eastAsia="?? ??" w:cs="v5.0.0"/>
              </w:rPr>
              <w:t>24</w:t>
            </w:r>
          </w:p>
        </w:tc>
      </w:tr>
      <w:tr w:rsidR="009C377F" w:rsidRPr="00445E8A" w14:paraId="7F94BFBB"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7D2160A1" w14:textId="77777777" w:rsidR="009C377F" w:rsidRPr="00445E8A" w:rsidRDefault="009C377F" w:rsidP="001F0D66">
            <w:pPr>
              <w:pStyle w:val="TAL"/>
              <w:rPr>
                <w:lang w:eastAsia="ja-JP"/>
              </w:rPr>
            </w:pPr>
            <w:r w:rsidRPr="00445E8A">
              <w:rPr>
                <w:lang w:eastAsia="ja-JP"/>
              </w:rPr>
              <w:t>M-PDCCH Transmission type</w:t>
            </w:r>
          </w:p>
        </w:tc>
        <w:tc>
          <w:tcPr>
            <w:tcW w:w="0" w:type="auto"/>
            <w:gridSpan w:val="2"/>
            <w:tcBorders>
              <w:top w:val="single" w:sz="4" w:space="0" w:color="auto"/>
              <w:left w:val="single" w:sz="4" w:space="0" w:color="auto"/>
              <w:bottom w:val="single" w:sz="4" w:space="0" w:color="auto"/>
              <w:right w:val="single" w:sz="4" w:space="0" w:color="auto"/>
            </w:tcBorders>
            <w:hideMark/>
          </w:tcPr>
          <w:p w14:paraId="04850EC8" w14:textId="77777777" w:rsidR="009C377F" w:rsidRPr="00445E8A" w:rsidRDefault="009C377F" w:rsidP="001F0D66">
            <w:pPr>
              <w:pStyle w:val="TAC"/>
              <w:rPr>
                <w:lang w:eastAsia="ja-JP"/>
              </w:rPr>
            </w:pPr>
            <w:r w:rsidRPr="00445E8A">
              <w:rPr>
                <w:lang w:eastAsia="ja-JP"/>
              </w:rPr>
              <w:t>Distributed</w:t>
            </w:r>
          </w:p>
        </w:tc>
      </w:tr>
    </w:tbl>
    <w:p w14:paraId="088C682A" w14:textId="77777777" w:rsidR="009C377F" w:rsidRPr="00445E8A" w:rsidRDefault="009C377F" w:rsidP="009C377F"/>
    <w:p w14:paraId="0D84D739" w14:textId="77777777" w:rsidR="009C377F" w:rsidRPr="00445E8A" w:rsidRDefault="009C377F" w:rsidP="009C377F">
      <w:pPr>
        <w:pStyle w:val="TH"/>
      </w:pPr>
      <w:r w:rsidRPr="00445E8A">
        <w:t xml:space="preserve">Table </w:t>
      </w:r>
      <w:r w:rsidRPr="00445E8A">
        <w:rPr>
          <w:noProof/>
        </w:rPr>
        <w:t>4.7.3-</w:t>
      </w:r>
      <w:r w:rsidRPr="00445E8A">
        <w:t xml:space="preserve">2: MPDCCH transmission parameters for downlink quality reporting, </w:t>
      </w:r>
      <w:r w:rsidRPr="00445E8A">
        <w:rPr>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9C377F" w:rsidRPr="00445E8A" w14:paraId="4790E9E1"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C414F84" w14:textId="77777777" w:rsidR="009C377F" w:rsidRPr="00445E8A" w:rsidRDefault="009C377F" w:rsidP="001F0D66">
            <w:pPr>
              <w:pStyle w:val="TAH"/>
              <w:rPr>
                <w:lang w:eastAsia="ja-JP"/>
              </w:rPr>
            </w:pPr>
            <w:r w:rsidRPr="00445E8A">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094626E" w14:textId="77777777" w:rsidR="009C377F" w:rsidRPr="00445E8A" w:rsidRDefault="009C377F" w:rsidP="001F0D66">
            <w:pPr>
              <w:pStyle w:val="TAH"/>
              <w:rPr>
                <w:lang w:eastAsia="ja-JP"/>
              </w:rPr>
            </w:pPr>
            <w:r w:rsidRPr="00445E8A">
              <w:rPr>
                <w:lang w:eastAsia="ja-JP"/>
              </w:rPr>
              <w:t>Normal coverage</w:t>
            </w:r>
          </w:p>
        </w:tc>
      </w:tr>
      <w:tr w:rsidR="009C377F" w:rsidRPr="00445E8A" w14:paraId="34C45296"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1D69475D" w14:textId="77777777" w:rsidR="009C377F" w:rsidRPr="00445E8A" w:rsidRDefault="009C377F" w:rsidP="001F0D66">
            <w:pPr>
              <w:pStyle w:val="TAL"/>
              <w:rPr>
                <w:lang w:eastAsia="ja-JP"/>
              </w:rPr>
            </w:pPr>
            <w:r w:rsidRPr="00445E8A">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AE38077" w14:textId="77777777" w:rsidR="009C377F" w:rsidRPr="00445E8A" w:rsidRDefault="009C377F" w:rsidP="001F0D66">
            <w:pPr>
              <w:pStyle w:val="TAL"/>
              <w:rPr>
                <w:lang w:eastAsia="ja-JP"/>
              </w:rPr>
            </w:pPr>
            <w:r w:rsidRPr="00445E8A">
              <w:rPr>
                <w:lang w:eastAsia="ja-JP"/>
              </w:rPr>
              <w:t>6-1A</w:t>
            </w:r>
          </w:p>
        </w:tc>
      </w:tr>
      <w:tr w:rsidR="009C377F" w:rsidRPr="00445E8A" w14:paraId="503120F4"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6AA119FC" w14:textId="77777777" w:rsidR="009C377F" w:rsidRPr="00445E8A" w:rsidRDefault="009C377F" w:rsidP="001F0D66">
            <w:pPr>
              <w:pStyle w:val="TAL"/>
              <w:rPr>
                <w:lang w:eastAsia="ja-JP"/>
              </w:rPr>
            </w:pPr>
            <w:r w:rsidRPr="00445E8A">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416EBC0D" w14:textId="77777777" w:rsidR="009C377F" w:rsidRPr="00445E8A" w:rsidRDefault="009C377F" w:rsidP="001F0D66">
            <w:pPr>
              <w:pStyle w:val="TAL"/>
              <w:rPr>
                <w:lang w:eastAsia="ja-JP"/>
              </w:rPr>
            </w:pPr>
            <w:r w:rsidRPr="00445E8A">
              <w:rPr>
                <w:lang w:eastAsia="ja-JP"/>
              </w:rPr>
              <w:t>4; Bandwidth = 1.4MHz</w:t>
            </w:r>
          </w:p>
        </w:tc>
      </w:tr>
      <w:tr w:rsidR="009C377F" w:rsidRPr="00445E8A" w14:paraId="32664D20"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07CA0F81" w14:textId="77777777" w:rsidR="009C377F" w:rsidRPr="00445E8A" w:rsidRDefault="009C377F" w:rsidP="001F0D66">
            <w:pPr>
              <w:pStyle w:val="TAL"/>
              <w:rPr>
                <w:lang w:eastAsia="ja-JP"/>
              </w:rPr>
            </w:pPr>
            <w:r w:rsidRPr="00445E8A">
              <w:rPr>
                <w:lang w:eastAsia="ja-JP"/>
              </w:rPr>
              <w:t xml:space="preserve">MPDCCH repetition level </w:t>
            </w:r>
            <w:r w:rsidRPr="00445E8A">
              <w:rPr>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6DC179B0" w14:textId="77777777" w:rsidR="009C377F" w:rsidRPr="00445E8A" w:rsidRDefault="009C377F" w:rsidP="001F0D66">
            <w:pPr>
              <w:pStyle w:val="TAL"/>
              <w:rPr>
                <w:lang w:eastAsia="ja-JP"/>
              </w:rPr>
            </w:pPr>
            <w:r w:rsidRPr="00445E8A">
              <w:rPr>
                <w:lang w:eastAsia="ja-JP"/>
              </w:rPr>
              <w:t>1</w:t>
            </w:r>
          </w:p>
        </w:tc>
      </w:tr>
      <w:tr w:rsidR="009C377F" w:rsidRPr="00445E8A" w14:paraId="40777F9C" w14:textId="77777777" w:rsidTr="001F0D66">
        <w:trPr>
          <w:jc w:val="center"/>
        </w:trPr>
        <w:tc>
          <w:tcPr>
            <w:tcW w:w="0" w:type="auto"/>
            <w:tcBorders>
              <w:top w:val="single" w:sz="4" w:space="0" w:color="auto"/>
              <w:left w:val="single" w:sz="4" w:space="0" w:color="auto"/>
              <w:bottom w:val="single" w:sz="4" w:space="0" w:color="auto"/>
              <w:right w:val="single" w:sz="4" w:space="0" w:color="auto"/>
            </w:tcBorders>
            <w:hideMark/>
          </w:tcPr>
          <w:p w14:paraId="19A98597" w14:textId="77777777" w:rsidR="009C377F" w:rsidRPr="00445E8A" w:rsidRDefault="009C377F" w:rsidP="001F0D66">
            <w:pPr>
              <w:pStyle w:val="TAL"/>
              <w:rPr>
                <w:lang w:eastAsia="ja-JP"/>
              </w:rPr>
            </w:pPr>
            <w:r w:rsidRPr="00445E8A">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776B7D7" w14:textId="77777777" w:rsidR="009C377F" w:rsidRPr="00445E8A" w:rsidRDefault="009C377F" w:rsidP="001F0D66">
            <w:pPr>
              <w:pStyle w:val="TAL"/>
              <w:rPr>
                <w:lang w:eastAsia="ja-JP"/>
              </w:rPr>
            </w:pPr>
            <w:r w:rsidRPr="00445E8A">
              <w:rPr>
                <w:lang w:eastAsia="ja-JP"/>
              </w:rPr>
              <w:t>Distributed</w:t>
            </w:r>
          </w:p>
        </w:tc>
      </w:tr>
    </w:tbl>
    <w:p w14:paraId="4367489B" w14:textId="77777777" w:rsidR="009C377F" w:rsidRPr="00445E8A" w:rsidRDefault="009C377F" w:rsidP="009C377F"/>
    <w:p w14:paraId="6C594057" w14:textId="77777777" w:rsidR="009C377F" w:rsidRPr="00445E8A" w:rsidRDefault="009C377F" w:rsidP="009C377F">
      <w:pPr>
        <w:rPr>
          <w:rFonts w:cs="v4.2.0"/>
          <w:szCs w:val="24"/>
        </w:rPr>
      </w:pPr>
      <w:r w:rsidRPr="00445E8A">
        <w:rPr>
          <w:rFonts w:cs="v4.2.0"/>
          <w:szCs w:val="24"/>
        </w:rPr>
        <w:t xml:space="preserve">When UE is in idle mode, the reported </w:t>
      </w:r>
      <w:r w:rsidRPr="00445E8A">
        <w:t xml:space="preserve">MPDCCH repetition level or aggregation level </w:t>
      </w:r>
      <w:r w:rsidRPr="00445E8A">
        <w:rPr>
          <w:rFonts w:cs="v4.2.0"/>
          <w:szCs w:val="24"/>
        </w:rPr>
        <w:t>shall be derived from the channel quality measured in the period T in the narrowband where the random access response is transmitted, where</w:t>
      </w:r>
    </w:p>
    <w:p w14:paraId="3706483C" w14:textId="77777777" w:rsidR="009C377F" w:rsidRPr="00445E8A" w:rsidRDefault="009C377F" w:rsidP="009C377F">
      <w:pPr>
        <w:pStyle w:val="B10"/>
      </w:pPr>
      <w:r w:rsidRPr="00445E8A">
        <w:t>-</w:t>
      </w:r>
      <w:r w:rsidRPr="00445E8A">
        <w:tab/>
        <w:t>T is the period from the beginning of the random access response to the beginning of PUSCH for DL channel quality reporting.</w:t>
      </w:r>
    </w:p>
    <w:p w14:paraId="070DFEBE" w14:textId="77777777" w:rsidR="009C377F" w:rsidRPr="00445E8A" w:rsidRDefault="009C377F" w:rsidP="009C377F">
      <w:r w:rsidRPr="00445E8A">
        <w:t>The MPDCCH repetition level or aggregation level is chosen from the supported MPDCCH repetition levels and aggregation levels [3]. The report mapping is defined in section 9.1.21.22.</w:t>
      </w:r>
    </w:p>
    <w:p w14:paraId="3EF26370" w14:textId="77777777" w:rsidR="009C377F" w:rsidRPr="00445E8A" w:rsidRDefault="009C377F" w:rsidP="009C377F">
      <w:pPr>
        <w:rPr>
          <w:rFonts w:eastAsia="SimSun"/>
          <w:noProof/>
          <w:lang w:eastAsia="zh-CN"/>
        </w:rPr>
      </w:pPr>
      <w:r w:rsidRPr="00445E8A">
        <w:rPr>
          <w:rFonts w:cs="v4.2.0"/>
          <w:szCs w:val="24"/>
        </w:rPr>
        <w:t xml:space="preserve">The UE shall satisfy the downlink channel quality measurement accuracy requirements as specified in section </w:t>
      </w:r>
      <w:r w:rsidRPr="00445E8A">
        <w:t xml:space="preserve">9.1.21.23 </w:t>
      </w:r>
      <w:r w:rsidRPr="00445E8A">
        <w:rPr>
          <w:rFonts w:hint="eastAsia"/>
          <w:lang w:eastAsia="zh-CN"/>
        </w:rPr>
        <w:t>if</w:t>
      </w:r>
      <w:r w:rsidRPr="00445E8A">
        <w:rPr>
          <w:lang w:eastAsia="zh-CN"/>
        </w:rPr>
        <w:t xml:space="preserve"> UE is in normal coverage or in </w:t>
      </w:r>
      <w:r w:rsidRPr="00445E8A">
        <w:rPr>
          <w:rFonts w:cs="v4.2.0"/>
          <w:szCs w:val="24"/>
        </w:rPr>
        <w:t xml:space="preserve">section </w:t>
      </w:r>
      <w:r w:rsidRPr="00445E8A">
        <w:t xml:space="preserve">9.1.21.24 </w:t>
      </w:r>
      <w:r w:rsidRPr="00445E8A">
        <w:rPr>
          <w:rFonts w:hint="eastAsia"/>
          <w:lang w:eastAsia="zh-CN"/>
        </w:rPr>
        <w:t>if</w:t>
      </w:r>
      <w:r w:rsidRPr="00445E8A">
        <w:rPr>
          <w:lang w:eastAsia="zh-CN"/>
        </w:rPr>
        <w:t xml:space="preserve"> UE is in enhanced coverage</w:t>
      </w:r>
      <w:r w:rsidRPr="00445E8A">
        <w:rPr>
          <w:rFonts w:cs="v4.2.0"/>
          <w:szCs w:val="24"/>
        </w:rPr>
        <w:t>.</w:t>
      </w:r>
    </w:p>
    <w:p w14:paraId="73DDA42A" w14:textId="77777777" w:rsidR="009C377F" w:rsidRPr="00445E8A" w:rsidRDefault="009C377F" w:rsidP="009C377F">
      <w:pPr>
        <w:pStyle w:val="Heading3"/>
      </w:pPr>
      <w:r w:rsidRPr="00445E8A">
        <w:t>4.7A.4</w:t>
      </w:r>
      <w:r w:rsidRPr="00445E8A">
        <w:tab/>
        <w:t>Requirements for transmission using preconfigured uplink resources for UE category M1 for Satellite Access</w:t>
      </w:r>
    </w:p>
    <w:p w14:paraId="18EFCF5A" w14:textId="77777777" w:rsidR="009C377F" w:rsidRPr="00445E8A" w:rsidRDefault="009C377F" w:rsidP="009C377F">
      <w:pPr>
        <w:pStyle w:val="Heading4"/>
      </w:pPr>
      <w:r w:rsidRPr="00445E8A">
        <w:t>4.7A.4.1</w:t>
      </w:r>
      <w:r w:rsidRPr="00445E8A">
        <w:tab/>
        <w:t>Introduction</w:t>
      </w:r>
    </w:p>
    <w:p w14:paraId="42F27F58" w14:textId="77777777" w:rsidR="009C377F" w:rsidRPr="00445E8A" w:rsidRDefault="009C377F" w:rsidP="009C377F">
      <w:r w:rsidRPr="00445E8A">
        <w:t>The requirements in this clause are applicable when the UE is configured with timing alignment (TA) validation for transmitting in uplink using preconfigured uplink resources (PUR) as specified in [TS 36.331].</w:t>
      </w:r>
    </w:p>
    <w:p w14:paraId="6C0C3007" w14:textId="77777777" w:rsidR="009C377F" w:rsidRPr="00445E8A" w:rsidRDefault="009C377F" w:rsidP="009C377F">
      <w:pPr>
        <w:pStyle w:val="Heading4"/>
      </w:pPr>
      <w:r w:rsidRPr="00445E8A">
        <w:t>4.7A.4.2</w:t>
      </w:r>
      <w:r w:rsidRPr="00445E8A">
        <w:tab/>
        <w:t xml:space="preserve">Requirements on UE synchronization for transmission using PUR </w:t>
      </w:r>
    </w:p>
    <w:p w14:paraId="2A9B6D50" w14:textId="77777777" w:rsidR="009C377F" w:rsidRPr="00445E8A" w:rsidRDefault="009C377F" w:rsidP="009C377F">
      <w:r w:rsidRPr="00445E8A">
        <w:t>The requirements in this clause are applicable for the UE in normal coverage or in enhanced coverage area of the serving cell served by a satellite access node.</w:t>
      </w:r>
    </w:p>
    <w:p w14:paraId="27BD57C7" w14:textId="77777777" w:rsidR="009C377F" w:rsidRPr="00445E8A" w:rsidRDefault="009C377F" w:rsidP="009C377F">
      <w:r w:rsidRPr="00445E8A">
        <w:t xml:space="preserve">The UE is allowed to transmit using the preconfigured uplink resources provided that the UE is synchronized towards the serving cell prior to transmission. If the UE is not able to obtain the synchronization towards the serving cell then </w:t>
      </w:r>
      <w:r w:rsidRPr="00445E8A">
        <w:lastRenderedPageBreak/>
        <w:t xml:space="preserve">the UE shall drop the PUR transmission. The UE determines the PUR transmission occasion according to the received PUR configuration [TS 36.331]. </w:t>
      </w:r>
    </w:p>
    <w:p w14:paraId="25DD2C3C" w14:textId="77777777" w:rsidR="009C377F" w:rsidRPr="00445E8A" w:rsidRDefault="009C377F" w:rsidP="009C377F">
      <w:pPr>
        <w:pStyle w:val="Heading4"/>
      </w:pPr>
      <w:r w:rsidRPr="00445E8A">
        <w:t>4.7A.4.3</w:t>
      </w:r>
      <w:r w:rsidRPr="00445E8A">
        <w:tab/>
        <w:t>Requirements on TA validation for transmission using PUR</w:t>
      </w:r>
    </w:p>
    <w:p w14:paraId="30F6C374" w14:textId="77777777" w:rsidR="009C377F" w:rsidRPr="00445E8A" w:rsidRDefault="009C377F" w:rsidP="009C377F">
      <w:r w:rsidRPr="00445E8A">
        <w:rPr>
          <w:lang w:val="en-US"/>
        </w:rPr>
        <w:t xml:space="preserve">The UE is allowed to transmit using PUR </w:t>
      </w:r>
      <w:r w:rsidRPr="00445E8A">
        <w:t>provided that TA is valid.  [ FFS for the validation conditions]</w:t>
      </w:r>
    </w:p>
    <w:p w14:paraId="05B501D3" w14:textId="77777777" w:rsidR="009C377F" w:rsidRPr="00445E8A" w:rsidRDefault="009C377F" w:rsidP="009C377F">
      <w:r w:rsidRPr="00445E8A">
        <w:t xml:space="preserve">The UE shall </w:t>
      </w:r>
      <w:r w:rsidRPr="00445E8A">
        <w:rPr>
          <w:rFonts w:eastAsia="Yu Mincho"/>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sidRPr="00445E8A">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sidRPr="00445E8A">
        <w:rPr>
          <w:rFonts w:eastAsia="Yu Mincho"/>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is defined in [16] which are the </w:t>
      </w:r>
      <w:r w:rsidRPr="00445E8A">
        <w:t>latest acquired values before PUR transmission.</w:t>
      </w:r>
    </w:p>
    <w:p w14:paraId="0C13B679" w14:textId="77777777" w:rsidR="009C377F" w:rsidRPr="00691C10" w:rsidRDefault="009C377F" w:rsidP="009C377F"/>
    <w:p w14:paraId="558B5676" w14:textId="77777777" w:rsidR="00F00A69" w:rsidRDefault="00F00A69" w:rsidP="003933E7">
      <w:pPr>
        <w:pStyle w:val="NormalWeb"/>
        <w:spacing w:before="0" w:beforeAutospacing="0" w:after="180" w:afterAutospacing="0"/>
        <w:rPr>
          <w:sz w:val="20"/>
          <w:szCs w:val="20"/>
          <w:highlight w:val="yellow"/>
        </w:rPr>
      </w:pPr>
    </w:p>
    <w:p w14:paraId="5697A662" w14:textId="77777777" w:rsidR="00F00A69" w:rsidRDefault="00F00A69" w:rsidP="003933E7">
      <w:pPr>
        <w:pStyle w:val="NormalWeb"/>
        <w:spacing w:before="0" w:beforeAutospacing="0" w:after="180" w:afterAutospacing="0"/>
        <w:rPr>
          <w:sz w:val="20"/>
          <w:szCs w:val="20"/>
          <w:highlight w:val="yellow"/>
        </w:rPr>
      </w:pPr>
    </w:p>
    <w:p w14:paraId="511219EB" w14:textId="5CB1DA8D" w:rsidR="00F00A69" w:rsidRPr="00E077E0" w:rsidRDefault="00F00A69" w:rsidP="00F00A69">
      <w:pPr>
        <w:pStyle w:val="NormalWeb"/>
        <w:spacing w:before="0" w:beforeAutospacing="0" w:after="180" w:afterAutospacing="0"/>
        <w:rPr>
          <w:iCs/>
          <w:sz w:val="20"/>
          <w:szCs w:val="20"/>
          <w:lang w:eastAsia="en-US"/>
        </w:rPr>
      </w:pPr>
      <w:r>
        <w:rPr>
          <w:sz w:val="20"/>
          <w:szCs w:val="20"/>
          <w:highlight w:val="yellow"/>
        </w:rPr>
        <w:t>----------------------------------------------------- End of Change ------------------------------------------------------------</w:t>
      </w:r>
    </w:p>
    <w:p w14:paraId="55D7C0F3" w14:textId="77777777" w:rsidR="00F00A69" w:rsidRDefault="00F00A69" w:rsidP="003933E7">
      <w:pPr>
        <w:pStyle w:val="NormalWeb"/>
        <w:spacing w:before="0" w:beforeAutospacing="0" w:after="180" w:afterAutospacing="0"/>
        <w:rPr>
          <w:sz w:val="20"/>
          <w:szCs w:val="20"/>
          <w:highlight w:val="yellow"/>
        </w:rPr>
      </w:pPr>
    </w:p>
    <w:p w14:paraId="315523E4" w14:textId="77777777" w:rsidR="00F00A69" w:rsidRDefault="00F00A69" w:rsidP="003933E7">
      <w:pPr>
        <w:pStyle w:val="NormalWeb"/>
        <w:spacing w:before="0" w:beforeAutospacing="0" w:after="180" w:afterAutospacing="0"/>
        <w:rPr>
          <w:sz w:val="20"/>
          <w:szCs w:val="20"/>
          <w:highlight w:val="yellow"/>
        </w:rPr>
      </w:pPr>
    </w:p>
    <w:p w14:paraId="5E53C813" w14:textId="77777777" w:rsidR="006158B5" w:rsidRDefault="006158B5">
      <w:pPr>
        <w:rPr>
          <w:noProof/>
        </w:rPr>
      </w:pPr>
    </w:p>
    <w:sectPr w:rsidR="006158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27129261">
    <w:abstractNumId w:val="30"/>
  </w:num>
  <w:num w:numId="2" w16cid:durableId="1438791930">
    <w:abstractNumId w:val="38"/>
  </w:num>
  <w:num w:numId="3" w16cid:durableId="1193224763">
    <w:abstractNumId w:val="11"/>
  </w:num>
  <w:num w:numId="4" w16cid:durableId="690688066">
    <w:abstractNumId w:val="13"/>
  </w:num>
  <w:num w:numId="5" w16cid:durableId="600264077">
    <w:abstractNumId w:val="0"/>
  </w:num>
  <w:num w:numId="6" w16cid:durableId="2033995988">
    <w:abstractNumId w:val="14"/>
  </w:num>
  <w:num w:numId="7" w16cid:durableId="1359427328">
    <w:abstractNumId w:val="4"/>
  </w:num>
  <w:num w:numId="8" w16cid:durableId="9010665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951277">
    <w:abstractNumId w:val="36"/>
  </w:num>
  <w:num w:numId="10" w16cid:durableId="827403965">
    <w:abstractNumId w:val="3"/>
  </w:num>
  <w:num w:numId="11" w16cid:durableId="184709740">
    <w:abstractNumId w:val="15"/>
  </w:num>
  <w:num w:numId="12" w16cid:durableId="859129744">
    <w:abstractNumId w:val="32"/>
  </w:num>
  <w:num w:numId="13" w16cid:durableId="2059551335">
    <w:abstractNumId w:val="37"/>
  </w:num>
  <w:num w:numId="14" w16cid:durableId="1743673761">
    <w:abstractNumId w:val="33"/>
  </w:num>
  <w:num w:numId="15" w16cid:durableId="828137335">
    <w:abstractNumId w:val="10"/>
  </w:num>
  <w:num w:numId="16" w16cid:durableId="1246913360">
    <w:abstractNumId w:val="17"/>
  </w:num>
  <w:num w:numId="17" w16cid:durableId="143203457">
    <w:abstractNumId w:val="31"/>
  </w:num>
  <w:num w:numId="18" w16cid:durableId="236668392">
    <w:abstractNumId w:val="5"/>
  </w:num>
  <w:num w:numId="19" w16cid:durableId="2015374846">
    <w:abstractNumId w:val="40"/>
  </w:num>
  <w:num w:numId="20" w16cid:durableId="948588291">
    <w:abstractNumId w:val="23"/>
  </w:num>
  <w:num w:numId="21" w16cid:durableId="13028806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2466763">
    <w:abstractNumId w:val="0"/>
  </w:num>
  <w:num w:numId="23" w16cid:durableId="355742363">
    <w:abstractNumId w:val="21"/>
  </w:num>
  <w:num w:numId="24" w16cid:durableId="1491019348">
    <w:abstractNumId w:val="6"/>
  </w:num>
  <w:num w:numId="25" w16cid:durableId="1653756910">
    <w:abstractNumId w:val="34"/>
  </w:num>
  <w:num w:numId="26" w16cid:durableId="2107310126">
    <w:abstractNumId w:val="7"/>
  </w:num>
  <w:num w:numId="27" w16cid:durableId="1373968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5350517">
    <w:abstractNumId w:val="39"/>
  </w:num>
  <w:num w:numId="29" w16cid:durableId="843202001">
    <w:abstractNumId w:val="2"/>
  </w:num>
  <w:num w:numId="30" w16cid:durableId="1748530652">
    <w:abstractNumId w:val="8"/>
  </w:num>
  <w:num w:numId="31" w16cid:durableId="1639795505">
    <w:abstractNumId w:val="35"/>
  </w:num>
  <w:num w:numId="32" w16cid:durableId="1981570640">
    <w:abstractNumId w:val="26"/>
  </w:num>
  <w:num w:numId="33" w16cid:durableId="663968814">
    <w:abstractNumId w:val="19"/>
  </w:num>
  <w:num w:numId="34" w16cid:durableId="1268387008">
    <w:abstractNumId w:val="20"/>
  </w:num>
  <w:num w:numId="35" w16cid:durableId="2117208022">
    <w:abstractNumId w:val="1"/>
  </w:num>
  <w:num w:numId="36" w16cid:durableId="1218978909">
    <w:abstractNumId w:val="18"/>
  </w:num>
  <w:num w:numId="37" w16cid:durableId="172958527">
    <w:abstractNumId w:val="24"/>
  </w:num>
  <w:num w:numId="38" w16cid:durableId="1261259879">
    <w:abstractNumId w:val="29"/>
  </w:num>
  <w:num w:numId="39" w16cid:durableId="1661959594">
    <w:abstractNumId w:val="28"/>
  </w:num>
  <w:num w:numId="40" w16cid:durableId="1841461171">
    <w:abstractNumId w:val="9"/>
  </w:num>
  <w:num w:numId="41" w16cid:durableId="1579513001">
    <w:abstractNumId w:val="27"/>
  </w:num>
  <w:num w:numId="42" w16cid:durableId="244648416">
    <w:abstractNumId w:val="12"/>
  </w:num>
  <w:num w:numId="43" w16cid:durableId="1359504217">
    <w:abstractNumId w:val="25"/>
  </w:num>
  <w:num w:numId="44" w16cid:durableId="105319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22E4A"/>
    <w:rsid w:val="00027ABF"/>
    <w:rsid w:val="00033D0E"/>
    <w:rsid w:val="000352DB"/>
    <w:rsid w:val="00042C2D"/>
    <w:rsid w:val="00052AE0"/>
    <w:rsid w:val="00057248"/>
    <w:rsid w:val="00071B67"/>
    <w:rsid w:val="00073422"/>
    <w:rsid w:val="00073DA8"/>
    <w:rsid w:val="0008307C"/>
    <w:rsid w:val="00083FF0"/>
    <w:rsid w:val="000914E4"/>
    <w:rsid w:val="0009268E"/>
    <w:rsid w:val="00093836"/>
    <w:rsid w:val="00095FCA"/>
    <w:rsid w:val="000A6394"/>
    <w:rsid w:val="000A6590"/>
    <w:rsid w:val="000B007F"/>
    <w:rsid w:val="000B0EEC"/>
    <w:rsid w:val="000B13B3"/>
    <w:rsid w:val="000B40DE"/>
    <w:rsid w:val="000B7FED"/>
    <w:rsid w:val="000C038A"/>
    <w:rsid w:val="000C07D5"/>
    <w:rsid w:val="000C320E"/>
    <w:rsid w:val="000C6598"/>
    <w:rsid w:val="000C677E"/>
    <w:rsid w:val="000C7A98"/>
    <w:rsid w:val="000D44B3"/>
    <w:rsid w:val="000D62F4"/>
    <w:rsid w:val="000E0341"/>
    <w:rsid w:val="000E3A04"/>
    <w:rsid w:val="000F02F5"/>
    <w:rsid w:val="00100207"/>
    <w:rsid w:val="00103131"/>
    <w:rsid w:val="0010314D"/>
    <w:rsid w:val="00104BEE"/>
    <w:rsid w:val="00105C54"/>
    <w:rsid w:val="0011679F"/>
    <w:rsid w:val="00117457"/>
    <w:rsid w:val="00121EE8"/>
    <w:rsid w:val="00123D8E"/>
    <w:rsid w:val="0012517B"/>
    <w:rsid w:val="00130ED2"/>
    <w:rsid w:val="00131A7E"/>
    <w:rsid w:val="0013740C"/>
    <w:rsid w:val="0014214E"/>
    <w:rsid w:val="00142468"/>
    <w:rsid w:val="00143E44"/>
    <w:rsid w:val="00145D43"/>
    <w:rsid w:val="00146333"/>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9785C"/>
    <w:rsid w:val="001A08B3"/>
    <w:rsid w:val="001A0961"/>
    <w:rsid w:val="001A2524"/>
    <w:rsid w:val="001A6976"/>
    <w:rsid w:val="001A7B60"/>
    <w:rsid w:val="001B0988"/>
    <w:rsid w:val="001B2C33"/>
    <w:rsid w:val="001B3637"/>
    <w:rsid w:val="001B52F0"/>
    <w:rsid w:val="001B7A65"/>
    <w:rsid w:val="001C148D"/>
    <w:rsid w:val="001C1BF5"/>
    <w:rsid w:val="001C47ED"/>
    <w:rsid w:val="001D04E2"/>
    <w:rsid w:val="001D0B04"/>
    <w:rsid w:val="001D12CB"/>
    <w:rsid w:val="001D1B36"/>
    <w:rsid w:val="001D29E5"/>
    <w:rsid w:val="001D2BE1"/>
    <w:rsid w:val="001D2F67"/>
    <w:rsid w:val="001E33DA"/>
    <w:rsid w:val="001E41F3"/>
    <w:rsid w:val="001F085B"/>
    <w:rsid w:val="002045CA"/>
    <w:rsid w:val="002073FC"/>
    <w:rsid w:val="00211528"/>
    <w:rsid w:val="00212E36"/>
    <w:rsid w:val="002170C1"/>
    <w:rsid w:val="002318D2"/>
    <w:rsid w:val="00231F19"/>
    <w:rsid w:val="00231F20"/>
    <w:rsid w:val="002350A0"/>
    <w:rsid w:val="00244454"/>
    <w:rsid w:val="00250318"/>
    <w:rsid w:val="00252AA3"/>
    <w:rsid w:val="00254DDB"/>
    <w:rsid w:val="0026004D"/>
    <w:rsid w:val="0026318A"/>
    <w:rsid w:val="002640DD"/>
    <w:rsid w:val="002712EE"/>
    <w:rsid w:val="00275029"/>
    <w:rsid w:val="002758C1"/>
    <w:rsid w:val="00275D12"/>
    <w:rsid w:val="00276F22"/>
    <w:rsid w:val="00277F1B"/>
    <w:rsid w:val="002833DD"/>
    <w:rsid w:val="00284FEB"/>
    <w:rsid w:val="002860C4"/>
    <w:rsid w:val="00287BD9"/>
    <w:rsid w:val="00294BC8"/>
    <w:rsid w:val="002A4166"/>
    <w:rsid w:val="002A5D96"/>
    <w:rsid w:val="002A73F2"/>
    <w:rsid w:val="002B5741"/>
    <w:rsid w:val="002C042E"/>
    <w:rsid w:val="002C75D1"/>
    <w:rsid w:val="002C7B87"/>
    <w:rsid w:val="002D15BD"/>
    <w:rsid w:val="002D3747"/>
    <w:rsid w:val="002E45C9"/>
    <w:rsid w:val="002E472E"/>
    <w:rsid w:val="002F0369"/>
    <w:rsid w:val="00305409"/>
    <w:rsid w:val="00313957"/>
    <w:rsid w:val="00320FEB"/>
    <w:rsid w:val="003322E1"/>
    <w:rsid w:val="0033464B"/>
    <w:rsid w:val="00336180"/>
    <w:rsid w:val="00340E87"/>
    <w:rsid w:val="00342364"/>
    <w:rsid w:val="00343EA5"/>
    <w:rsid w:val="00344DC1"/>
    <w:rsid w:val="0035215E"/>
    <w:rsid w:val="00354ECE"/>
    <w:rsid w:val="00357B57"/>
    <w:rsid w:val="003609EF"/>
    <w:rsid w:val="0036231A"/>
    <w:rsid w:val="00363511"/>
    <w:rsid w:val="00374DD4"/>
    <w:rsid w:val="00374ECB"/>
    <w:rsid w:val="0038048A"/>
    <w:rsid w:val="003924C6"/>
    <w:rsid w:val="003933E7"/>
    <w:rsid w:val="003964D2"/>
    <w:rsid w:val="003C4742"/>
    <w:rsid w:val="003D5034"/>
    <w:rsid w:val="003E1A36"/>
    <w:rsid w:val="003E4F18"/>
    <w:rsid w:val="003E7CEC"/>
    <w:rsid w:val="003F4E4C"/>
    <w:rsid w:val="003F6522"/>
    <w:rsid w:val="003F7532"/>
    <w:rsid w:val="00400853"/>
    <w:rsid w:val="00402339"/>
    <w:rsid w:val="00402E91"/>
    <w:rsid w:val="004052FD"/>
    <w:rsid w:val="004077C1"/>
    <w:rsid w:val="00410371"/>
    <w:rsid w:val="00413847"/>
    <w:rsid w:val="00415AD7"/>
    <w:rsid w:val="004242F1"/>
    <w:rsid w:val="00430254"/>
    <w:rsid w:val="0043267C"/>
    <w:rsid w:val="004340D6"/>
    <w:rsid w:val="00446E34"/>
    <w:rsid w:val="00450C17"/>
    <w:rsid w:val="0045146F"/>
    <w:rsid w:val="004516DD"/>
    <w:rsid w:val="00460D5F"/>
    <w:rsid w:val="004629CA"/>
    <w:rsid w:val="00463970"/>
    <w:rsid w:val="00470F6E"/>
    <w:rsid w:val="0047255A"/>
    <w:rsid w:val="0047563A"/>
    <w:rsid w:val="00481BEA"/>
    <w:rsid w:val="00484BA3"/>
    <w:rsid w:val="00484D24"/>
    <w:rsid w:val="004920C0"/>
    <w:rsid w:val="00492E58"/>
    <w:rsid w:val="00497C85"/>
    <w:rsid w:val="00497FE7"/>
    <w:rsid w:val="004B0239"/>
    <w:rsid w:val="004B03EC"/>
    <w:rsid w:val="004B071E"/>
    <w:rsid w:val="004B252B"/>
    <w:rsid w:val="004B2D51"/>
    <w:rsid w:val="004B75B7"/>
    <w:rsid w:val="004C521C"/>
    <w:rsid w:val="004C5BA8"/>
    <w:rsid w:val="004D16E4"/>
    <w:rsid w:val="004D30A3"/>
    <w:rsid w:val="004D4DF7"/>
    <w:rsid w:val="004D5994"/>
    <w:rsid w:val="004E3663"/>
    <w:rsid w:val="004E741C"/>
    <w:rsid w:val="004E7E9E"/>
    <w:rsid w:val="004F49B9"/>
    <w:rsid w:val="0050159B"/>
    <w:rsid w:val="0051367C"/>
    <w:rsid w:val="005141D9"/>
    <w:rsid w:val="005143B5"/>
    <w:rsid w:val="0051580D"/>
    <w:rsid w:val="00516256"/>
    <w:rsid w:val="00522CA6"/>
    <w:rsid w:val="005257E9"/>
    <w:rsid w:val="00526B23"/>
    <w:rsid w:val="00547111"/>
    <w:rsid w:val="0055476E"/>
    <w:rsid w:val="00555D50"/>
    <w:rsid w:val="005615C2"/>
    <w:rsid w:val="00566095"/>
    <w:rsid w:val="0057025F"/>
    <w:rsid w:val="00576AF6"/>
    <w:rsid w:val="00580C2D"/>
    <w:rsid w:val="00581BE2"/>
    <w:rsid w:val="005846DE"/>
    <w:rsid w:val="0058535E"/>
    <w:rsid w:val="0059184B"/>
    <w:rsid w:val="005924A3"/>
    <w:rsid w:val="00592D74"/>
    <w:rsid w:val="005933FB"/>
    <w:rsid w:val="00594286"/>
    <w:rsid w:val="0059540D"/>
    <w:rsid w:val="005A7555"/>
    <w:rsid w:val="005B5207"/>
    <w:rsid w:val="005B71A3"/>
    <w:rsid w:val="005C1629"/>
    <w:rsid w:val="005C179A"/>
    <w:rsid w:val="005C2569"/>
    <w:rsid w:val="005C325A"/>
    <w:rsid w:val="005C3263"/>
    <w:rsid w:val="005C38FA"/>
    <w:rsid w:val="005D3BA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5808"/>
    <w:rsid w:val="006A7FC9"/>
    <w:rsid w:val="006B17AE"/>
    <w:rsid w:val="006B18AB"/>
    <w:rsid w:val="006B46FB"/>
    <w:rsid w:val="006B6558"/>
    <w:rsid w:val="006C6655"/>
    <w:rsid w:val="006D15DE"/>
    <w:rsid w:val="006D45A1"/>
    <w:rsid w:val="006E21FB"/>
    <w:rsid w:val="006E442B"/>
    <w:rsid w:val="006E4BE4"/>
    <w:rsid w:val="006E72BB"/>
    <w:rsid w:val="006F3505"/>
    <w:rsid w:val="006F491E"/>
    <w:rsid w:val="006F5682"/>
    <w:rsid w:val="006F7BC8"/>
    <w:rsid w:val="007002EC"/>
    <w:rsid w:val="007074FF"/>
    <w:rsid w:val="007147E7"/>
    <w:rsid w:val="00723D9A"/>
    <w:rsid w:val="0073021C"/>
    <w:rsid w:val="007309D1"/>
    <w:rsid w:val="007355CC"/>
    <w:rsid w:val="00737E9C"/>
    <w:rsid w:val="00740D27"/>
    <w:rsid w:val="00747F15"/>
    <w:rsid w:val="00751123"/>
    <w:rsid w:val="007540DE"/>
    <w:rsid w:val="007612A7"/>
    <w:rsid w:val="00762B05"/>
    <w:rsid w:val="007677A7"/>
    <w:rsid w:val="007720DD"/>
    <w:rsid w:val="0077703E"/>
    <w:rsid w:val="0078037F"/>
    <w:rsid w:val="00792342"/>
    <w:rsid w:val="00792A6C"/>
    <w:rsid w:val="00794D82"/>
    <w:rsid w:val="007977A8"/>
    <w:rsid w:val="007A2F69"/>
    <w:rsid w:val="007A65B2"/>
    <w:rsid w:val="007A7480"/>
    <w:rsid w:val="007A7677"/>
    <w:rsid w:val="007B28C3"/>
    <w:rsid w:val="007B423E"/>
    <w:rsid w:val="007B512A"/>
    <w:rsid w:val="007B5B84"/>
    <w:rsid w:val="007B7702"/>
    <w:rsid w:val="007C2097"/>
    <w:rsid w:val="007C287C"/>
    <w:rsid w:val="007D10C8"/>
    <w:rsid w:val="007D6A07"/>
    <w:rsid w:val="007E496D"/>
    <w:rsid w:val="007E5C96"/>
    <w:rsid w:val="007F2F55"/>
    <w:rsid w:val="007F4718"/>
    <w:rsid w:val="007F53E0"/>
    <w:rsid w:val="007F615B"/>
    <w:rsid w:val="007F7259"/>
    <w:rsid w:val="0080380A"/>
    <w:rsid w:val="008040A8"/>
    <w:rsid w:val="00806668"/>
    <w:rsid w:val="00813B02"/>
    <w:rsid w:val="00817FB7"/>
    <w:rsid w:val="00822610"/>
    <w:rsid w:val="00826089"/>
    <w:rsid w:val="008279FA"/>
    <w:rsid w:val="00833C0D"/>
    <w:rsid w:val="00835C27"/>
    <w:rsid w:val="008372B1"/>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CD0"/>
    <w:rsid w:val="00881794"/>
    <w:rsid w:val="00885084"/>
    <w:rsid w:val="008863B9"/>
    <w:rsid w:val="00892E8B"/>
    <w:rsid w:val="00895894"/>
    <w:rsid w:val="008A45A6"/>
    <w:rsid w:val="008A5FE7"/>
    <w:rsid w:val="008A7A6F"/>
    <w:rsid w:val="008B08B3"/>
    <w:rsid w:val="008B17F6"/>
    <w:rsid w:val="008B3497"/>
    <w:rsid w:val="008B5B24"/>
    <w:rsid w:val="008C2119"/>
    <w:rsid w:val="008D02BA"/>
    <w:rsid w:val="008D3CCC"/>
    <w:rsid w:val="008D4A60"/>
    <w:rsid w:val="008D6FC3"/>
    <w:rsid w:val="008E7690"/>
    <w:rsid w:val="008E7758"/>
    <w:rsid w:val="008F1B98"/>
    <w:rsid w:val="008F3789"/>
    <w:rsid w:val="008F686C"/>
    <w:rsid w:val="008F7DFA"/>
    <w:rsid w:val="0090382B"/>
    <w:rsid w:val="00906DF5"/>
    <w:rsid w:val="00910FA9"/>
    <w:rsid w:val="0091403C"/>
    <w:rsid w:val="009148DE"/>
    <w:rsid w:val="00914CDB"/>
    <w:rsid w:val="009165FC"/>
    <w:rsid w:val="00925F7C"/>
    <w:rsid w:val="00931BE4"/>
    <w:rsid w:val="00933468"/>
    <w:rsid w:val="00934022"/>
    <w:rsid w:val="00941E30"/>
    <w:rsid w:val="0094547E"/>
    <w:rsid w:val="00945C17"/>
    <w:rsid w:val="009511D1"/>
    <w:rsid w:val="00953C25"/>
    <w:rsid w:val="00955358"/>
    <w:rsid w:val="00955E32"/>
    <w:rsid w:val="00957CBC"/>
    <w:rsid w:val="0096171F"/>
    <w:rsid w:val="0096673F"/>
    <w:rsid w:val="00967432"/>
    <w:rsid w:val="009726B2"/>
    <w:rsid w:val="0097420F"/>
    <w:rsid w:val="00974785"/>
    <w:rsid w:val="009777D9"/>
    <w:rsid w:val="00991B88"/>
    <w:rsid w:val="009958EE"/>
    <w:rsid w:val="009A5753"/>
    <w:rsid w:val="009A579D"/>
    <w:rsid w:val="009A6287"/>
    <w:rsid w:val="009B05FC"/>
    <w:rsid w:val="009B2543"/>
    <w:rsid w:val="009B6385"/>
    <w:rsid w:val="009C377F"/>
    <w:rsid w:val="009E10C4"/>
    <w:rsid w:val="009E148C"/>
    <w:rsid w:val="009E263D"/>
    <w:rsid w:val="009E3297"/>
    <w:rsid w:val="009E66BF"/>
    <w:rsid w:val="009E7408"/>
    <w:rsid w:val="009F734F"/>
    <w:rsid w:val="00A04E05"/>
    <w:rsid w:val="00A059C6"/>
    <w:rsid w:val="00A11CAD"/>
    <w:rsid w:val="00A162A7"/>
    <w:rsid w:val="00A21FCB"/>
    <w:rsid w:val="00A23078"/>
    <w:rsid w:val="00A23E1A"/>
    <w:rsid w:val="00A246B6"/>
    <w:rsid w:val="00A24D1C"/>
    <w:rsid w:val="00A250EE"/>
    <w:rsid w:val="00A3000D"/>
    <w:rsid w:val="00A3021E"/>
    <w:rsid w:val="00A34DDB"/>
    <w:rsid w:val="00A4123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90D09"/>
    <w:rsid w:val="00A93D1D"/>
    <w:rsid w:val="00AA2CBC"/>
    <w:rsid w:val="00AA3BC8"/>
    <w:rsid w:val="00AA4050"/>
    <w:rsid w:val="00AB0487"/>
    <w:rsid w:val="00AB6750"/>
    <w:rsid w:val="00AC1F7F"/>
    <w:rsid w:val="00AC2AE9"/>
    <w:rsid w:val="00AC5820"/>
    <w:rsid w:val="00AD1CD8"/>
    <w:rsid w:val="00AD1ED0"/>
    <w:rsid w:val="00AE242C"/>
    <w:rsid w:val="00AE3522"/>
    <w:rsid w:val="00AE748E"/>
    <w:rsid w:val="00AE79CC"/>
    <w:rsid w:val="00B05B66"/>
    <w:rsid w:val="00B05FDA"/>
    <w:rsid w:val="00B10F69"/>
    <w:rsid w:val="00B13E53"/>
    <w:rsid w:val="00B20CB7"/>
    <w:rsid w:val="00B23B39"/>
    <w:rsid w:val="00B258BB"/>
    <w:rsid w:val="00B25CA2"/>
    <w:rsid w:val="00B31256"/>
    <w:rsid w:val="00B40B14"/>
    <w:rsid w:val="00B42E85"/>
    <w:rsid w:val="00B459D7"/>
    <w:rsid w:val="00B51A7B"/>
    <w:rsid w:val="00B546D5"/>
    <w:rsid w:val="00B55B68"/>
    <w:rsid w:val="00B571EF"/>
    <w:rsid w:val="00B67B97"/>
    <w:rsid w:val="00B7176A"/>
    <w:rsid w:val="00B767B1"/>
    <w:rsid w:val="00B80A6F"/>
    <w:rsid w:val="00B95273"/>
    <w:rsid w:val="00B95A3B"/>
    <w:rsid w:val="00B968C8"/>
    <w:rsid w:val="00BA3EC5"/>
    <w:rsid w:val="00BA51D9"/>
    <w:rsid w:val="00BA52E6"/>
    <w:rsid w:val="00BB046E"/>
    <w:rsid w:val="00BB0FFD"/>
    <w:rsid w:val="00BB26F4"/>
    <w:rsid w:val="00BB2F52"/>
    <w:rsid w:val="00BB560F"/>
    <w:rsid w:val="00BB5DFC"/>
    <w:rsid w:val="00BB6B38"/>
    <w:rsid w:val="00BC29AA"/>
    <w:rsid w:val="00BC4CCE"/>
    <w:rsid w:val="00BC7036"/>
    <w:rsid w:val="00BD14B1"/>
    <w:rsid w:val="00BD279D"/>
    <w:rsid w:val="00BD2F40"/>
    <w:rsid w:val="00BD46A5"/>
    <w:rsid w:val="00BD5DC0"/>
    <w:rsid w:val="00BD6B93"/>
    <w:rsid w:val="00BD6BB8"/>
    <w:rsid w:val="00BE3083"/>
    <w:rsid w:val="00BE3F3B"/>
    <w:rsid w:val="00BE4857"/>
    <w:rsid w:val="00BE7334"/>
    <w:rsid w:val="00BF2DF8"/>
    <w:rsid w:val="00BF56C4"/>
    <w:rsid w:val="00C00A06"/>
    <w:rsid w:val="00C01103"/>
    <w:rsid w:val="00C0212B"/>
    <w:rsid w:val="00C03E67"/>
    <w:rsid w:val="00C0674D"/>
    <w:rsid w:val="00C074DF"/>
    <w:rsid w:val="00C112CF"/>
    <w:rsid w:val="00C125E9"/>
    <w:rsid w:val="00C15CCB"/>
    <w:rsid w:val="00C163D6"/>
    <w:rsid w:val="00C17692"/>
    <w:rsid w:val="00C20A11"/>
    <w:rsid w:val="00C22914"/>
    <w:rsid w:val="00C251C2"/>
    <w:rsid w:val="00C25538"/>
    <w:rsid w:val="00C31BB9"/>
    <w:rsid w:val="00C37074"/>
    <w:rsid w:val="00C4098C"/>
    <w:rsid w:val="00C543F1"/>
    <w:rsid w:val="00C554A3"/>
    <w:rsid w:val="00C604DF"/>
    <w:rsid w:val="00C66506"/>
    <w:rsid w:val="00C66BA2"/>
    <w:rsid w:val="00C73B5F"/>
    <w:rsid w:val="00C763BB"/>
    <w:rsid w:val="00C76DAC"/>
    <w:rsid w:val="00C77548"/>
    <w:rsid w:val="00C870F6"/>
    <w:rsid w:val="00C94FF0"/>
    <w:rsid w:val="00C95985"/>
    <w:rsid w:val="00CA011C"/>
    <w:rsid w:val="00CA01CB"/>
    <w:rsid w:val="00CA0A9C"/>
    <w:rsid w:val="00CA2CE5"/>
    <w:rsid w:val="00CB2C24"/>
    <w:rsid w:val="00CB2D1D"/>
    <w:rsid w:val="00CC0ECC"/>
    <w:rsid w:val="00CC5026"/>
    <w:rsid w:val="00CC68D0"/>
    <w:rsid w:val="00CD1A61"/>
    <w:rsid w:val="00CD1AC8"/>
    <w:rsid w:val="00CD6C4E"/>
    <w:rsid w:val="00CE41B2"/>
    <w:rsid w:val="00CF55D7"/>
    <w:rsid w:val="00D03F9A"/>
    <w:rsid w:val="00D06D51"/>
    <w:rsid w:val="00D07454"/>
    <w:rsid w:val="00D13605"/>
    <w:rsid w:val="00D21CA2"/>
    <w:rsid w:val="00D24991"/>
    <w:rsid w:val="00D32C45"/>
    <w:rsid w:val="00D429BA"/>
    <w:rsid w:val="00D50255"/>
    <w:rsid w:val="00D504F9"/>
    <w:rsid w:val="00D51CC0"/>
    <w:rsid w:val="00D52B6C"/>
    <w:rsid w:val="00D53410"/>
    <w:rsid w:val="00D535E4"/>
    <w:rsid w:val="00D5458B"/>
    <w:rsid w:val="00D55C1A"/>
    <w:rsid w:val="00D56A85"/>
    <w:rsid w:val="00D57C7E"/>
    <w:rsid w:val="00D629F4"/>
    <w:rsid w:val="00D636F1"/>
    <w:rsid w:val="00D64F4E"/>
    <w:rsid w:val="00D65820"/>
    <w:rsid w:val="00D66520"/>
    <w:rsid w:val="00D73999"/>
    <w:rsid w:val="00D73B8A"/>
    <w:rsid w:val="00D827D3"/>
    <w:rsid w:val="00D84AE9"/>
    <w:rsid w:val="00D879E4"/>
    <w:rsid w:val="00D9209F"/>
    <w:rsid w:val="00D97141"/>
    <w:rsid w:val="00DA0944"/>
    <w:rsid w:val="00DA3083"/>
    <w:rsid w:val="00DA4C19"/>
    <w:rsid w:val="00DB2885"/>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133D"/>
    <w:rsid w:val="00E34898"/>
    <w:rsid w:val="00E36207"/>
    <w:rsid w:val="00E41420"/>
    <w:rsid w:val="00E4355D"/>
    <w:rsid w:val="00E47B12"/>
    <w:rsid w:val="00E50D13"/>
    <w:rsid w:val="00E562D2"/>
    <w:rsid w:val="00E56CCF"/>
    <w:rsid w:val="00E6134B"/>
    <w:rsid w:val="00E632B9"/>
    <w:rsid w:val="00E64EEB"/>
    <w:rsid w:val="00E651F9"/>
    <w:rsid w:val="00E65963"/>
    <w:rsid w:val="00E65B24"/>
    <w:rsid w:val="00E677BE"/>
    <w:rsid w:val="00E735F4"/>
    <w:rsid w:val="00E75C72"/>
    <w:rsid w:val="00E764EB"/>
    <w:rsid w:val="00E8282F"/>
    <w:rsid w:val="00E851A1"/>
    <w:rsid w:val="00E9066A"/>
    <w:rsid w:val="00E935C2"/>
    <w:rsid w:val="00E955A8"/>
    <w:rsid w:val="00E95B26"/>
    <w:rsid w:val="00EA270A"/>
    <w:rsid w:val="00EB09B7"/>
    <w:rsid w:val="00EB1109"/>
    <w:rsid w:val="00EB2B79"/>
    <w:rsid w:val="00EC0337"/>
    <w:rsid w:val="00EC14A3"/>
    <w:rsid w:val="00EC5C78"/>
    <w:rsid w:val="00ED3F72"/>
    <w:rsid w:val="00ED5446"/>
    <w:rsid w:val="00EE3CD1"/>
    <w:rsid w:val="00EE5C93"/>
    <w:rsid w:val="00EE5FF9"/>
    <w:rsid w:val="00EE7D7C"/>
    <w:rsid w:val="00EF6822"/>
    <w:rsid w:val="00F00A69"/>
    <w:rsid w:val="00F013D1"/>
    <w:rsid w:val="00F01EFD"/>
    <w:rsid w:val="00F02254"/>
    <w:rsid w:val="00F13B37"/>
    <w:rsid w:val="00F14E00"/>
    <w:rsid w:val="00F1559F"/>
    <w:rsid w:val="00F25809"/>
    <w:rsid w:val="00F25D98"/>
    <w:rsid w:val="00F27680"/>
    <w:rsid w:val="00F300FB"/>
    <w:rsid w:val="00F37D8C"/>
    <w:rsid w:val="00F44C01"/>
    <w:rsid w:val="00F46211"/>
    <w:rsid w:val="00F5006A"/>
    <w:rsid w:val="00F50DB7"/>
    <w:rsid w:val="00F529D4"/>
    <w:rsid w:val="00F537A8"/>
    <w:rsid w:val="00F54D9E"/>
    <w:rsid w:val="00F61232"/>
    <w:rsid w:val="00F63399"/>
    <w:rsid w:val="00F63A46"/>
    <w:rsid w:val="00F66881"/>
    <w:rsid w:val="00F83174"/>
    <w:rsid w:val="00F86723"/>
    <w:rsid w:val="00F90E61"/>
    <w:rsid w:val="00F93EA7"/>
    <w:rsid w:val="00F9522C"/>
    <w:rsid w:val="00F96C57"/>
    <w:rsid w:val="00FA108C"/>
    <w:rsid w:val="00FA29B8"/>
    <w:rsid w:val="00FA318A"/>
    <w:rsid w:val="00FA3692"/>
    <w:rsid w:val="00FA4B07"/>
    <w:rsid w:val="00FA642F"/>
    <w:rsid w:val="00FA6A94"/>
    <w:rsid w:val="00FA728A"/>
    <w:rsid w:val="00FA7C24"/>
    <w:rsid w:val="00FB1E65"/>
    <w:rsid w:val="00FB2868"/>
    <w:rsid w:val="00FB3F05"/>
    <w:rsid w:val="00FB6386"/>
    <w:rsid w:val="00FB6D66"/>
    <w:rsid w:val="00FC1D6E"/>
    <w:rsid w:val="00FC36C2"/>
    <w:rsid w:val="00FC4EC9"/>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qFormat/>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0F6DB4-7558-48F7-84B8-D5CEC2E4E922}">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10294</Words>
  <Characters>58677</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2023-05-15T20:42:00Z</dcterms:created>
  <dcterms:modified xsi:type="dcterms:W3CDTF">2023-05-15T20:42:00Z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