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7B7DF" w14:textId="55A958DB" w:rsidR="00491A87" w:rsidRPr="008B794A" w:rsidRDefault="00491A87" w:rsidP="00491A87">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8B794A">
        <w:rPr>
          <w:rFonts w:ascii="Arial" w:eastAsia="MS Mincho" w:hAnsi="Arial" w:cs="Arial"/>
          <w:b/>
          <w:sz w:val="24"/>
          <w:szCs w:val="24"/>
          <w:lang w:val="en-US"/>
        </w:rPr>
        <w:t>3GPP TSG-RAN WG4 Meeting #</w:t>
      </w:r>
      <w:r w:rsidRPr="008B794A">
        <w:rPr>
          <w:rFonts w:eastAsia="MS Mincho"/>
          <w:lang w:val="en-US"/>
        </w:rPr>
        <w:t xml:space="preserve"> </w:t>
      </w:r>
      <w:r>
        <w:rPr>
          <w:rFonts w:ascii="Arial" w:eastAsia="MS Mincho" w:hAnsi="Arial" w:cs="Arial"/>
          <w:b/>
          <w:sz w:val="24"/>
          <w:szCs w:val="24"/>
          <w:lang w:val="en-US"/>
        </w:rPr>
        <w:t>105</w:t>
      </w:r>
      <w:r w:rsidRPr="008B794A" w:rsidDel="00277FAB">
        <w:rPr>
          <w:rFonts w:ascii="Arial" w:eastAsia="MS Mincho" w:hAnsi="Arial" w:cs="Arial"/>
          <w:b/>
          <w:sz w:val="24"/>
          <w:szCs w:val="24"/>
          <w:lang w:val="en-US"/>
        </w:rPr>
        <w:t xml:space="preserve"> </w:t>
      </w:r>
      <w:r w:rsidRPr="008B794A">
        <w:rPr>
          <w:rFonts w:ascii="Arial" w:eastAsia="MS Mincho" w:hAnsi="Arial" w:cs="Arial"/>
          <w:b/>
          <w:sz w:val="24"/>
          <w:szCs w:val="24"/>
          <w:lang w:val="en-US"/>
        </w:rPr>
        <w:tab/>
        <w:t>R4-2</w:t>
      </w:r>
      <w:r w:rsidR="00DC4CF1">
        <w:rPr>
          <w:rFonts w:ascii="Arial" w:eastAsia="MS Mincho" w:hAnsi="Arial" w:cs="Arial"/>
          <w:b/>
          <w:sz w:val="24"/>
          <w:szCs w:val="24"/>
          <w:lang w:val="en-US"/>
        </w:rPr>
        <w:t>2</w:t>
      </w:r>
      <w:r w:rsidR="00E464FD" w:rsidRPr="00E464FD">
        <w:rPr>
          <w:rFonts w:ascii="Arial" w:eastAsia="MS Mincho" w:hAnsi="Arial" w:cs="Arial"/>
          <w:b/>
          <w:color w:val="FF0000"/>
          <w:sz w:val="24"/>
          <w:szCs w:val="24"/>
          <w:lang w:val="en-US"/>
        </w:rPr>
        <w:t>xxxxx</w:t>
      </w:r>
    </w:p>
    <w:p w14:paraId="42F5CCBD" w14:textId="56347CC7" w:rsidR="00491A87" w:rsidRDefault="00491A87" w:rsidP="00491A87">
      <w:pPr>
        <w:tabs>
          <w:tab w:val="left" w:pos="1985"/>
        </w:tabs>
        <w:spacing w:after="0"/>
        <w:rPr>
          <w:rFonts w:ascii="Arial" w:eastAsia="SimSun" w:hAnsi="Arial"/>
          <w:b/>
          <w:sz w:val="24"/>
          <w:szCs w:val="24"/>
          <w:lang w:val="en-US" w:eastAsia="zh-CN"/>
        </w:rPr>
      </w:pPr>
      <w:r w:rsidRPr="00F66D07">
        <w:rPr>
          <w:rFonts w:ascii="Arial" w:eastAsia="SimSun" w:hAnsi="Arial"/>
          <w:b/>
          <w:sz w:val="24"/>
          <w:szCs w:val="24"/>
          <w:lang w:val="en-US" w:eastAsia="zh-CN"/>
        </w:rPr>
        <w:t xml:space="preserve">Toulouse, France, November 14 – November 18, </w:t>
      </w:r>
      <w:proofErr w:type="gramStart"/>
      <w:r w:rsidRPr="00F66D07">
        <w:rPr>
          <w:rFonts w:ascii="Arial" w:eastAsia="SimSun" w:hAnsi="Arial"/>
          <w:b/>
          <w:sz w:val="24"/>
          <w:szCs w:val="24"/>
          <w:lang w:val="en-US" w:eastAsia="zh-CN"/>
        </w:rPr>
        <w:t>2022</w:t>
      </w:r>
      <w:proofErr w:type="gramEnd"/>
      <w:r w:rsidR="00E464FD">
        <w:rPr>
          <w:rFonts w:ascii="Arial" w:eastAsia="SimSun" w:hAnsi="Arial"/>
          <w:b/>
          <w:sz w:val="24"/>
          <w:szCs w:val="24"/>
          <w:lang w:val="en-US" w:eastAsia="zh-CN"/>
        </w:rPr>
        <w:tab/>
      </w:r>
      <w:r w:rsidR="00E464FD">
        <w:rPr>
          <w:rFonts w:ascii="Arial" w:eastAsia="SimSun" w:hAnsi="Arial"/>
          <w:b/>
          <w:sz w:val="24"/>
          <w:szCs w:val="24"/>
          <w:lang w:val="en-US" w:eastAsia="zh-CN"/>
        </w:rPr>
        <w:tab/>
      </w:r>
      <w:r w:rsidR="00E464FD">
        <w:rPr>
          <w:rFonts w:ascii="Arial" w:eastAsia="SimSun" w:hAnsi="Arial"/>
          <w:b/>
          <w:sz w:val="24"/>
          <w:szCs w:val="24"/>
          <w:lang w:val="en-US" w:eastAsia="zh-CN"/>
        </w:rPr>
        <w:tab/>
      </w:r>
      <w:r w:rsidR="00E464FD" w:rsidRPr="006365B5">
        <w:rPr>
          <w:rFonts w:ascii="Arial" w:eastAsia="SimSun" w:hAnsi="Arial"/>
          <w:b/>
          <w:lang w:val="en-US" w:eastAsia="zh-CN"/>
        </w:rPr>
        <w:t xml:space="preserve">Revision of </w:t>
      </w:r>
      <w:r w:rsidR="00E464FD" w:rsidRPr="006365B5">
        <w:rPr>
          <w:rFonts w:ascii="Arial" w:eastAsia="MS Mincho" w:hAnsi="Arial" w:cs="Arial"/>
          <w:b/>
          <w:lang w:val="en-US"/>
        </w:rPr>
        <w:t>R4-22200</w:t>
      </w:r>
      <w:r w:rsidR="00E464FD">
        <w:rPr>
          <w:rFonts w:ascii="Arial" w:eastAsia="MS Mincho" w:hAnsi="Arial" w:cs="Arial"/>
          <w:b/>
          <w:lang w:val="en-US"/>
        </w:rPr>
        <w:t>10</w:t>
      </w:r>
    </w:p>
    <w:p w14:paraId="6ABC499F" w14:textId="77777777" w:rsidR="00491A87" w:rsidRDefault="00491A87" w:rsidP="00491A87">
      <w:pPr>
        <w:tabs>
          <w:tab w:val="left" w:pos="1985"/>
        </w:tabs>
        <w:spacing w:after="0"/>
        <w:rPr>
          <w:rFonts w:ascii="Arial" w:eastAsia="SimSun" w:hAnsi="Arial"/>
          <w:b/>
          <w:sz w:val="24"/>
          <w:szCs w:val="24"/>
          <w:lang w:val="en-US" w:eastAsia="zh-CN"/>
        </w:rPr>
      </w:pPr>
    </w:p>
    <w:p w14:paraId="5461463B" w14:textId="77777777" w:rsidR="00491A87" w:rsidRPr="00655AB7" w:rsidRDefault="00491A87" w:rsidP="00491A87">
      <w:pPr>
        <w:spacing w:after="120"/>
        <w:ind w:left="1985" w:hanging="1985"/>
        <w:rPr>
          <w:rFonts w:ascii="Arial" w:eastAsia="MS Mincho" w:hAnsi="Arial" w:cs="Arial"/>
          <w:bCs/>
          <w:lang w:val="en-US" w:eastAsia="ja-JP"/>
        </w:rPr>
      </w:pPr>
      <w:r w:rsidRPr="00655AB7">
        <w:rPr>
          <w:rFonts w:ascii="Arial" w:eastAsia="MS Mincho" w:hAnsi="Arial" w:cs="Arial"/>
          <w:b/>
          <w:lang w:val="en-US"/>
        </w:rPr>
        <w:t>Source:</w:t>
      </w:r>
      <w:r w:rsidRPr="00655AB7">
        <w:rPr>
          <w:rFonts w:ascii="Arial" w:eastAsia="MS Mincho" w:hAnsi="Arial" w:cs="Arial"/>
          <w:b/>
          <w:lang w:val="en-US"/>
        </w:rPr>
        <w:tab/>
      </w:r>
      <w:r w:rsidRPr="00655AB7">
        <w:rPr>
          <w:rFonts w:ascii="Arial" w:eastAsia="MS Mincho" w:hAnsi="Arial" w:cs="Arial"/>
          <w:bCs/>
          <w:lang w:val="en-US" w:eastAsia="ja-JP"/>
        </w:rPr>
        <w:t>T-Mobile USA</w:t>
      </w:r>
    </w:p>
    <w:p w14:paraId="32D02DBC" w14:textId="2F0D79E3" w:rsidR="00491A87" w:rsidRDefault="00491A87" w:rsidP="00491A87">
      <w:pPr>
        <w:spacing w:after="120"/>
        <w:ind w:left="1985" w:hanging="1985"/>
        <w:rPr>
          <w:rFonts w:ascii="Arial" w:eastAsia="MS Mincho" w:hAnsi="Arial" w:cs="Arial"/>
          <w:lang w:val="en-US" w:eastAsia="ja-JP"/>
        </w:rPr>
      </w:pPr>
      <w:r w:rsidRPr="00655AB7">
        <w:rPr>
          <w:rFonts w:ascii="Arial" w:eastAsia="MS Mincho" w:hAnsi="Arial" w:cs="Arial"/>
          <w:b/>
          <w:lang w:val="en-US"/>
        </w:rPr>
        <w:t>Title:</w:t>
      </w:r>
      <w:r w:rsidRPr="00655AB7">
        <w:rPr>
          <w:rFonts w:ascii="Arial" w:eastAsia="MS Mincho" w:hAnsi="Arial" w:cs="Arial"/>
          <w:b/>
          <w:lang w:val="en-US"/>
        </w:rPr>
        <w:tab/>
      </w:r>
      <w:r w:rsidRPr="00655AB7">
        <w:rPr>
          <w:rFonts w:ascii="Arial" w:eastAsia="MS Mincho" w:hAnsi="Arial" w:cs="Arial"/>
          <w:lang w:val="en-US" w:eastAsia="ja-JP"/>
        </w:rPr>
        <w:t>TP for TR38.</w:t>
      </w:r>
      <w:r>
        <w:rPr>
          <w:rFonts w:ascii="Arial" w:eastAsia="MS Mincho" w:hAnsi="Arial" w:cs="Arial"/>
          <w:lang w:val="en-US" w:eastAsia="ja-JP"/>
        </w:rPr>
        <w:t>899</w:t>
      </w:r>
      <w:r w:rsidRPr="00655AB7">
        <w:rPr>
          <w:rFonts w:ascii="Arial" w:eastAsia="MS Mincho" w:hAnsi="Arial" w:cs="Arial"/>
          <w:lang w:val="en-US" w:eastAsia="ja-JP"/>
        </w:rPr>
        <w:t xml:space="preserve"> for </w:t>
      </w:r>
      <w:r>
        <w:rPr>
          <w:rFonts w:ascii="Arial" w:eastAsia="MS Mincho" w:hAnsi="Arial" w:cs="Arial"/>
          <w:lang w:val="en-US" w:eastAsia="ja-JP"/>
        </w:rPr>
        <w:t>DL</w:t>
      </w:r>
      <w:r w:rsidRPr="00655AB7">
        <w:rPr>
          <w:rFonts w:ascii="Arial" w:eastAsia="MS Mincho" w:hAnsi="Arial" w:cs="Arial"/>
          <w:lang w:val="en-US" w:eastAsia="ja-JP"/>
        </w:rPr>
        <w:t xml:space="preserve"> </w:t>
      </w:r>
      <w:r w:rsidRPr="00586840">
        <w:rPr>
          <w:rFonts w:ascii="Arial" w:eastAsia="MS Mincho" w:hAnsi="Arial" w:cs="Arial"/>
          <w:lang w:val="en-US" w:eastAsia="ja-JP"/>
        </w:rPr>
        <w:t>CA_n</w:t>
      </w:r>
      <w:r>
        <w:rPr>
          <w:rFonts w:ascii="Arial" w:eastAsia="MS Mincho" w:hAnsi="Arial" w:cs="Arial"/>
          <w:lang w:val="en-US" w:eastAsia="ja-JP"/>
        </w:rPr>
        <w:t>41</w:t>
      </w:r>
      <w:r w:rsidRPr="00586840">
        <w:rPr>
          <w:rFonts w:ascii="Arial" w:eastAsia="MS Mincho" w:hAnsi="Arial" w:cs="Arial"/>
          <w:lang w:val="en-US" w:eastAsia="ja-JP"/>
        </w:rPr>
        <w:t>-n</w:t>
      </w:r>
      <w:r>
        <w:rPr>
          <w:rFonts w:ascii="Arial" w:eastAsia="MS Mincho" w:hAnsi="Arial" w:cs="Arial"/>
          <w:lang w:val="en-US" w:eastAsia="ja-JP"/>
        </w:rPr>
        <w:t>71</w:t>
      </w:r>
      <w:r w:rsidRPr="00586840">
        <w:rPr>
          <w:rFonts w:ascii="Arial" w:eastAsia="MS Mincho" w:hAnsi="Arial" w:cs="Arial"/>
          <w:lang w:val="en-US" w:eastAsia="ja-JP"/>
        </w:rPr>
        <w:t>-n</w:t>
      </w:r>
      <w:r>
        <w:rPr>
          <w:rFonts w:ascii="Arial" w:eastAsia="MS Mincho" w:hAnsi="Arial" w:cs="Arial"/>
          <w:lang w:val="en-US" w:eastAsia="ja-JP"/>
        </w:rPr>
        <w:t xml:space="preserve">77 </w:t>
      </w:r>
      <w:r w:rsidR="00BB4F06" w:rsidRPr="00BB4F06">
        <w:rPr>
          <w:rFonts w:ascii="Arial" w:eastAsia="MS Mincho" w:hAnsi="Arial" w:cs="Arial"/>
          <w:lang w:val="en-US" w:eastAsia="ja-JP"/>
        </w:rPr>
        <w:t>with PC2 2BUL</w:t>
      </w:r>
    </w:p>
    <w:p w14:paraId="77775923" w14:textId="77777777" w:rsidR="00491A87" w:rsidRPr="007249ED" w:rsidRDefault="00491A87" w:rsidP="00491A87">
      <w:pPr>
        <w:spacing w:after="120"/>
        <w:ind w:left="1985" w:hanging="1985"/>
        <w:rPr>
          <w:rFonts w:ascii="Arial" w:eastAsia="MS Mincho" w:hAnsi="Arial" w:cs="Arial"/>
          <w:bCs/>
          <w:lang w:val="pt-BR" w:eastAsia="ja-JP"/>
        </w:rPr>
      </w:pPr>
      <w:r w:rsidRPr="00655AB7">
        <w:rPr>
          <w:rFonts w:ascii="Arial" w:eastAsia="MS Mincho" w:hAnsi="Arial" w:cs="Arial"/>
          <w:b/>
          <w:lang w:val="pt-BR"/>
        </w:rPr>
        <w:t>Agenda item:</w:t>
      </w:r>
      <w:r w:rsidRPr="00655AB7">
        <w:rPr>
          <w:rFonts w:ascii="Arial" w:eastAsia="MS Mincho" w:hAnsi="Arial" w:cs="Arial"/>
          <w:b/>
          <w:lang w:val="pt-BR"/>
        </w:rPr>
        <w:tab/>
      </w:r>
      <w:r w:rsidRPr="007249ED">
        <w:rPr>
          <w:rFonts w:ascii="Arial" w:eastAsia="MS Mincho" w:hAnsi="Arial" w:cs="Arial"/>
          <w:bCs/>
          <w:lang w:val="pt-BR"/>
        </w:rPr>
        <w:t>7.19.2</w:t>
      </w:r>
    </w:p>
    <w:p w14:paraId="38A39DBC" w14:textId="77777777" w:rsidR="00491A87" w:rsidRPr="00655AB7" w:rsidRDefault="00491A87" w:rsidP="00491A87">
      <w:pPr>
        <w:spacing w:after="120"/>
        <w:ind w:left="1985" w:hanging="1985"/>
        <w:rPr>
          <w:rFonts w:ascii="Arial" w:eastAsia="MS Mincho" w:hAnsi="Arial" w:cs="Arial"/>
          <w:bCs/>
          <w:lang w:val="en-US" w:eastAsia="ja-JP"/>
        </w:rPr>
      </w:pPr>
      <w:r w:rsidRPr="00655AB7">
        <w:rPr>
          <w:rFonts w:ascii="Arial" w:eastAsia="MS Mincho" w:hAnsi="Arial" w:cs="Arial"/>
          <w:b/>
          <w:lang w:val="en-US"/>
        </w:rPr>
        <w:t>Document for:</w:t>
      </w:r>
      <w:r w:rsidRPr="00655AB7">
        <w:rPr>
          <w:rFonts w:ascii="Arial" w:eastAsia="MS Mincho" w:hAnsi="Arial" w:cs="Arial"/>
          <w:b/>
          <w:lang w:val="en-US"/>
        </w:rPr>
        <w:tab/>
      </w:r>
      <w:r w:rsidRPr="00655AB7">
        <w:rPr>
          <w:rFonts w:ascii="Arial" w:eastAsia="MS Mincho" w:hAnsi="Arial" w:cs="Arial" w:hint="eastAsia"/>
          <w:bCs/>
          <w:lang w:val="en-US" w:eastAsia="ja-JP"/>
        </w:rPr>
        <w:t>Approval</w:t>
      </w:r>
    </w:p>
    <w:p w14:paraId="77E6FF3F" w14:textId="77777777" w:rsidR="00491A87" w:rsidRPr="0030239D" w:rsidRDefault="00491A87" w:rsidP="00491A87">
      <w:pPr>
        <w:pBdr>
          <w:bottom w:val="single" w:sz="4" w:space="1" w:color="auto"/>
        </w:pBdr>
        <w:spacing w:after="160" w:line="259" w:lineRule="auto"/>
        <w:rPr>
          <w:rFonts w:ascii="Arial" w:eastAsia="SimSun" w:hAnsi="Arial" w:cs="Arial"/>
          <w:sz w:val="22"/>
          <w:szCs w:val="22"/>
          <w:lang w:val="en-US" w:eastAsia="ja-JP"/>
        </w:rPr>
      </w:pPr>
    </w:p>
    <w:p w14:paraId="73DB1ECD" w14:textId="77777777" w:rsidR="00491A87" w:rsidRPr="0030239D" w:rsidRDefault="00491A87" w:rsidP="00491A87">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Introduction</w:t>
      </w:r>
    </w:p>
    <w:p w14:paraId="383995AF" w14:textId="64BE7AE7" w:rsidR="00491A87" w:rsidRDefault="00491A87" w:rsidP="00491A87">
      <w:pPr>
        <w:spacing w:after="160" w:line="259" w:lineRule="auto"/>
        <w:rPr>
          <w:rFonts w:ascii="Arial" w:eastAsia="MS Mincho" w:hAnsi="Arial" w:cs="Arial"/>
          <w:lang w:val="en-US"/>
        </w:rPr>
      </w:pPr>
      <w:r w:rsidRPr="0030239D">
        <w:rPr>
          <w:rFonts w:ascii="Arial" w:eastAsia="MS Mincho" w:hAnsi="Arial" w:cs="Arial"/>
          <w:lang w:val="en-US"/>
        </w:rPr>
        <w:t xml:space="preserve">This contribution is a text proposal to introduce PC2 </w:t>
      </w:r>
      <w:r>
        <w:rPr>
          <w:rFonts w:ascii="Arial" w:eastAsia="MS Mincho" w:hAnsi="Arial" w:cs="Arial"/>
          <w:lang w:val="en-US"/>
        </w:rPr>
        <w:t>3B</w:t>
      </w:r>
      <w:r w:rsidRPr="0030239D">
        <w:rPr>
          <w:rFonts w:ascii="Arial" w:eastAsia="MS Mincho" w:hAnsi="Arial" w:cs="Arial"/>
          <w:lang w:val="en-US"/>
        </w:rPr>
        <w:t>DL/2</w:t>
      </w:r>
      <w:r>
        <w:rPr>
          <w:rFonts w:ascii="Arial" w:eastAsia="MS Mincho" w:hAnsi="Arial" w:cs="Arial"/>
          <w:lang w:val="en-US"/>
        </w:rPr>
        <w:t>B</w:t>
      </w:r>
      <w:r w:rsidRPr="0030239D">
        <w:rPr>
          <w:rFonts w:ascii="Arial" w:eastAsia="MS Mincho" w:hAnsi="Arial" w:cs="Arial"/>
          <w:lang w:val="en-US"/>
        </w:rPr>
        <w:t xml:space="preserve">UL </w:t>
      </w:r>
      <w:r>
        <w:rPr>
          <w:rFonts w:ascii="Arial" w:eastAsia="MS Mincho" w:hAnsi="Arial" w:cs="Arial"/>
          <w:lang w:val="en-US"/>
        </w:rPr>
        <w:t xml:space="preserve">for c combinations with </w:t>
      </w:r>
      <w:r w:rsidRPr="00586840">
        <w:rPr>
          <w:rFonts w:ascii="Arial" w:eastAsia="MS Mincho" w:hAnsi="Arial" w:cs="Arial"/>
          <w:lang w:val="en-US"/>
        </w:rPr>
        <w:t>CA_n</w:t>
      </w:r>
      <w:r>
        <w:rPr>
          <w:rFonts w:ascii="Arial" w:eastAsia="MS Mincho" w:hAnsi="Arial" w:cs="Arial"/>
          <w:lang w:val="en-US"/>
        </w:rPr>
        <w:t>41</w:t>
      </w:r>
      <w:r w:rsidRPr="00586840">
        <w:rPr>
          <w:rFonts w:ascii="Arial" w:eastAsia="MS Mincho" w:hAnsi="Arial" w:cs="Arial"/>
          <w:lang w:val="en-US"/>
        </w:rPr>
        <w:t>-n</w:t>
      </w:r>
      <w:r>
        <w:rPr>
          <w:rFonts w:ascii="Arial" w:eastAsia="MS Mincho" w:hAnsi="Arial" w:cs="Arial"/>
          <w:lang w:val="en-US"/>
        </w:rPr>
        <w:t>71</w:t>
      </w:r>
      <w:r w:rsidRPr="00586840">
        <w:rPr>
          <w:rFonts w:ascii="Arial" w:eastAsia="MS Mincho" w:hAnsi="Arial" w:cs="Arial"/>
          <w:lang w:val="en-US"/>
        </w:rPr>
        <w:t>-n</w:t>
      </w:r>
      <w:r>
        <w:rPr>
          <w:rFonts w:ascii="Arial" w:eastAsia="MS Mincho" w:hAnsi="Arial" w:cs="Arial"/>
          <w:lang w:val="en-US"/>
        </w:rPr>
        <w:t>77</w:t>
      </w:r>
      <w:r w:rsidRPr="0030239D">
        <w:rPr>
          <w:rFonts w:ascii="Arial" w:eastAsia="MS Mincho" w:hAnsi="Arial" w:cs="Arial"/>
          <w:lang w:val="en-US"/>
        </w:rPr>
        <w:t xml:space="preserve"> according to the request in [1].</w:t>
      </w:r>
    </w:p>
    <w:p w14:paraId="1430341E" w14:textId="323A6671" w:rsidR="00491A87" w:rsidRDefault="00491A87" w:rsidP="00491A87">
      <w:pPr>
        <w:spacing w:after="160" w:line="259" w:lineRule="auto"/>
        <w:rPr>
          <w:rFonts w:ascii="Arial" w:eastAsia="MS Mincho" w:hAnsi="Arial" w:cs="Arial"/>
          <w:lang w:val="en-US"/>
        </w:rPr>
      </w:pPr>
      <w:r w:rsidRPr="005D53EE">
        <w:rPr>
          <w:rFonts w:ascii="Arial" w:eastAsia="MS Mincho" w:hAnsi="Arial" w:cs="Arial"/>
          <w:lang w:val="en-US"/>
        </w:rPr>
        <w:t xml:space="preserve">The power class 2 MSD is calculated by calculating the interference power for </w:t>
      </w:r>
      <w:r>
        <w:rPr>
          <w:rFonts w:ascii="Arial" w:eastAsia="MS Mincho" w:hAnsi="Arial" w:cs="Arial"/>
          <w:lang w:val="en-US"/>
        </w:rPr>
        <w:t>PC3</w:t>
      </w:r>
      <w:r w:rsidRPr="005D53EE">
        <w:rPr>
          <w:rFonts w:ascii="Arial" w:eastAsia="MS Mincho" w:hAnsi="Arial" w:cs="Arial"/>
          <w:lang w:val="en-US"/>
        </w:rPr>
        <w:t xml:space="preserve"> MSD, increasing the interference by 3 dB, and then calculating the resulting MSD</w:t>
      </w:r>
      <w:r>
        <w:rPr>
          <w:rFonts w:ascii="Arial" w:eastAsia="MS Mincho" w:hAnsi="Arial" w:cs="Arial"/>
          <w:lang w:val="en-US"/>
        </w:rPr>
        <w:t xml:space="preserve"> for PC2</w:t>
      </w:r>
      <w:r w:rsidRPr="009E0F00">
        <w:rPr>
          <w:rFonts w:ascii="Arial" w:eastAsia="MS Mincho" w:hAnsi="Arial" w:cs="Arial"/>
          <w:lang w:val="en-US"/>
        </w:rPr>
        <w:t>.</w:t>
      </w:r>
      <w:r>
        <w:rPr>
          <w:rFonts w:ascii="Arial" w:eastAsia="MS Mincho" w:hAnsi="Arial" w:cs="Arial"/>
          <w:lang w:val="en-US"/>
        </w:rPr>
        <w:t xml:space="preserve"> The equations are included. </w:t>
      </w:r>
    </w:p>
    <w:p w14:paraId="0578BD6B" w14:textId="438DFE3E" w:rsidR="00F92A8B" w:rsidRDefault="00F92A8B" w:rsidP="00491A87">
      <w:pPr>
        <w:spacing w:after="160" w:line="259" w:lineRule="auto"/>
        <w:rPr>
          <w:rFonts w:ascii="Arial" w:eastAsia="MS Mincho" w:hAnsi="Arial" w:cs="Arial"/>
          <w:lang w:val="en-US"/>
        </w:rPr>
      </w:pPr>
      <w:r>
        <w:rPr>
          <w:rFonts w:ascii="Arial" w:eastAsia="MS Mincho" w:hAnsi="Arial" w:cs="Arial"/>
          <w:lang w:val="en-US"/>
        </w:rPr>
        <w:t xml:space="preserve">This revision corrects the calculation for MSD. Instead of increasing the interference power by the same number of dB as the transmit power, the interference power is increased by the number of dB of the input power increase times the order of the IMD. </w:t>
      </w:r>
    </w:p>
    <w:p w14:paraId="184C18B3" w14:textId="77777777" w:rsidR="00491A87" w:rsidRPr="0030239D" w:rsidRDefault="00491A87" w:rsidP="00491A87">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Reference</w:t>
      </w:r>
    </w:p>
    <w:p w14:paraId="3A5C4E8A" w14:textId="77777777" w:rsidR="00491A87" w:rsidRPr="0030239D" w:rsidRDefault="00491A87" w:rsidP="00491A87">
      <w:pPr>
        <w:spacing w:after="0"/>
        <w:rPr>
          <w:rFonts w:ascii="Arial" w:eastAsia="SimSun" w:hAnsi="Arial" w:cs="Arial"/>
          <w:bCs/>
          <w:shd w:val="clear" w:color="auto" w:fill="FFFFFF"/>
          <w:lang w:val="en-US"/>
        </w:rPr>
      </w:pPr>
      <w:r w:rsidRPr="0030239D">
        <w:rPr>
          <w:rFonts w:ascii="Arial" w:eastAsia="SimSun" w:hAnsi="Arial" w:cs="Arial"/>
          <w:lang w:val="en-US"/>
        </w:rPr>
        <w:t xml:space="preserve">[1] </w:t>
      </w:r>
      <w:r w:rsidRPr="008C7D42">
        <w:rPr>
          <w:rFonts w:ascii="Arial" w:eastAsia="SimSun" w:hAnsi="Arial" w:cs="Arial"/>
          <w:lang w:val="en-US"/>
        </w:rPr>
        <w:t>RP-222623</w:t>
      </w:r>
      <w:r>
        <w:rPr>
          <w:rFonts w:ascii="Arial" w:eastAsia="SimSun" w:hAnsi="Arial" w:cs="Arial"/>
          <w:lang w:val="en-US"/>
        </w:rPr>
        <w:t xml:space="preserve">, </w:t>
      </w:r>
      <w:r w:rsidRPr="00F26811">
        <w:rPr>
          <w:rFonts w:ascii="Arial" w:eastAsia="SimSun" w:hAnsi="Arial" w:cs="Arial"/>
          <w:bCs/>
          <w:shd w:val="clear" w:color="auto" w:fill="FFFFFF"/>
          <w:lang w:val="en-US"/>
        </w:rPr>
        <w:t xml:space="preserve">New WID: New WID: High power UE for FR1 NR inter-band CA/DC </w:t>
      </w:r>
      <w:r>
        <w:rPr>
          <w:rFonts w:ascii="Arial" w:eastAsia="SimSun" w:hAnsi="Arial" w:cs="Arial"/>
          <w:bCs/>
          <w:shd w:val="clear" w:color="auto" w:fill="FFFFFF"/>
          <w:lang w:val="en-US"/>
        </w:rPr>
        <w:t>o</w:t>
      </w:r>
      <w:r w:rsidRPr="00F26811">
        <w:rPr>
          <w:rFonts w:ascii="Arial" w:eastAsia="SimSun" w:hAnsi="Arial" w:cs="Arial"/>
          <w:bCs/>
          <w:shd w:val="clear" w:color="auto" w:fill="FFFFFF"/>
          <w:lang w:val="en-US"/>
        </w:rPr>
        <w:t xml:space="preserve">r NR SUL (supplementary uplink) band combination with y bands downlink (1&lt;y&lt;=6) and x bands uplink (x=1,2) and power class m </w:t>
      </w:r>
      <w:r w:rsidRPr="00F26811">
        <w:rPr>
          <w:rFonts w:ascii="Arial" w:eastAsia="SimSun" w:hAnsi="Arial" w:cs="Arial"/>
          <w:bCs/>
          <w:shd w:val="clear" w:color="auto" w:fill="FFFFFF"/>
          <w:lang w:val="en-US"/>
        </w:rPr>
        <w:tab/>
        <w:t>(m&lt;3) and high power on TDD band(s)</w:t>
      </w:r>
      <w:r>
        <w:rPr>
          <w:rFonts w:ascii="Arial" w:eastAsia="SimSun" w:hAnsi="Arial" w:cs="Arial"/>
          <w:bCs/>
          <w:shd w:val="clear" w:color="auto" w:fill="FFFFFF"/>
          <w:lang w:val="en-US"/>
        </w:rPr>
        <w:t xml:space="preserve"> </w:t>
      </w:r>
    </w:p>
    <w:p w14:paraId="023DD0DD" w14:textId="77777777" w:rsidR="00491A87" w:rsidRPr="0030239D" w:rsidRDefault="00491A87" w:rsidP="00491A87">
      <w:pPr>
        <w:spacing w:after="0"/>
        <w:rPr>
          <w:rFonts w:ascii="Arial" w:eastAsia="SimSun" w:hAnsi="Arial" w:cs="Arial"/>
          <w:bCs/>
          <w:sz w:val="22"/>
          <w:szCs w:val="22"/>
          <w:shd w:val="clear" w:color="auto" w:fill="FFFFFF"/>
          <w:lang w:val="en-US"/>
        </w:rPr>
      </w:pPr>
    </w:p>
    <w:p w14:paraId="188261C3" w14:textId="77777777" w:rsidR="00491A87" w:rsidRPr="0030239D" w:rsidRDefault="00491A87" w:rsidP="00491A87">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Text Proposal</w:t>
      </w:r>
    </w:p>
    <w:p w14:paraId="5CED4783" w14:textId="77777777" w:rsidR="00491A87" w:rsidRDefault="00491A87" w:rsidP="00491A87">
      <w:pPr>
        <w:pStyle w:val="NoSpacing"/>
        <w:rPr>
          <w:rFonts w:ascii="Arial" w:hAnsi="Arial" w:cs="Arial"/>
          <w:bCs/>
          <w:shd w:val="clear" w:color="auto" w:fill="FFFFFF"/>
        </w:rPr>
      </w:pPr>
    </w:p>
    <w:p w14:paraId="15DD5CFC" w14:textId="77777777" w:rsidR="00491A87" w:rsidRDefault="00491A87" w:rsidP="00491A87">
      <w:pPr>
        <w:pStyle w:val="NoSpacing"/>
        <w:rPr>
          <w:rFonts w:ascii="Arial" w:hAnsi="Arial" w:cs="Arial"/>
          <w:bCs/>
          <w:shd w:val="clear" w:color="auto" w:fill="FFFFFF"/>
        </w:rPr>
      </w:pPr>
    </w:p>
    <w:p w14:paraId="6844F4B4" w14:textId="77777777" w:rsidR="00491A87" w:rsidRPr="003D0F39" w:rsidRDefault="00491A87" w:rsidP="00491A87">
      <w:pPr>
        <w:jc w:val="center"/>
        <w:rPr>
          <w:color w:val="FF0000"/>
          <w:sz w:val="48"/>
          <w:szCs w:val="48"/>
          <w:lang w:eastAsia="zh-CN"/>
        </w:rPr>
      </w:pPr>
      <w:r w:rsidRPr="003D0F39">
        <w:rPr>
          <w:color w:val="FF0000"/>
          <w:sz w:val="48"/>
          <w:szCs w:val="48"/>
          <w:lang w:eastAsia="zh-CN"/>
        </w:rPr>
        <w:t>&lt;</w:t>
      </w:r>
      <w:r>
        <w:rPr>
          <w:color w:val="FF0000"/>
          <w:sz w:val="48"/>
          <w:szCs w:val="48"/>
          <w:lang w:eastAsia="zh-CN"/>
        </w:rPr>
        <w:t>Beginning</w:t>
      </w:r>
      <w:r w:rsidRPr="003D0F39">
        <w:rPr>
          <w:color w:val="FF0000"/>
          <w:sz w:val="48"/>
          <w:szCs w:val="48"/>
          <w:lang w:eastAsia="zh-CN"/>
        </w:rPr>
        <w:t xml:space="preserve"> of changes&gt;</w:t>
      </w:r>
    </w:p>
    <w:p w14:paraId="0828B6F8" w14:textId="77777777" w:rsidR="00741888" w:rsidRDefault="00741888" w:rsidP="00741888">
      <w:pPr>
        <w:pStyle w:val="Heading1"/>
        <w:rPr>
          <w:lang w:eastAsia="zh-CN"/>
        </w:rPr>
      </w:pPr>
      <w:bookmarkStart w:id="2" w:name="_Toc115167923"/>
      <w:r>
        <w:rPr>
          <w:lang w:eastAsia="zh-CN"/>
        </w:rPr>
        <w:t>6</w:t>
      </w:r>
      <w:r>
        <w:rPr>
          <w:lang w:eastAsia="zh-CN"/>
        </w:rPr>
        <w:tab/>
        <w:t xml:space="preserve">High </w:t>
      </w:r>
      <w:r w:rsidRPr="00A047D8">
        <w:rPr>
          <w:rFonts w:hint="eastAsia"/>
          <w:lang w:eastAsia="zh-CN"/>
        </w:rPr>
        <w:t xml:space="preserve">Power </w:t>
      </w:r>
      <w:r>
        <w:rPr>
          <w:lang w:eastAsia="zh-CN"/>
        </w:rPr>
        <w:t>UE</w:t>
      </w:r>
      <w:r w:rsidRPr="00A047D8">
        <w:rPr>
          <w:rFonts w:hint="eastAsia"/>
          <w:lang w:eastAsia="zh-CN"/>
        </w:rPr>
        <w:t xml:space="preserve"> CA </w:t>
      </w:r>
      <w:r>
        <w:rPr>
          <w:lang w:eastAsia="zh-CN"/>
        </w:rPr>
        <w:t>of 3 bands DL and 1 or 2 bands</w:t>
      </w:r>
      <w:r w:rsidRPr="00A047D8">
        <w:rPr>
          <w:lang w:eastAsia="zh-CN"/>
        </w:rPr>
        <w:t xml:space="preserve"> UL</w:t>
      </w:r>
      <w:bookmarkEnd w:id="2"/>
    </w:p>
    <w:p w14:paraId="1D000B9B" w14:textId="73B6D6AF" w:rsidR="00741888" w:rsidRPr="004D3578" w:rsidRDefault="00741888" w:rsidP="00741888">
      <w:pPr>
        <w:pStyle w:val="Heading2"/>
        <w:rPr>
          <w:lang w:eastAsia="zh-CN"/>
        </w:rPr>
      </w:pPr>
      <w:bookmarkStart w:id="3" w:name="_Toc115167924"/>
      <w:r>
        <w:t>6</w:t>
      </w:r>
      <w:r w:rsidRPr="004D3578">
        <w:t>.</w:t>
      </w:r>
      <w:r>
        <w:rPr>
          <w:rFonts w:hint="eastAsia"/>
          <w:lang w:eastAsia="zh-CN"/>
        </w:rPr>
        <w:t>x</w:t>
      </w:r>
      <w:r w:rsidRPr="004D3578">
        <w:tab/>
      </w:r>
      <w:r>
        <w:t xml:space="preserve">DL </w:t>
      </w:r>
      <w:r>
        <w:rPr>
          <w:lang w:eastAsia="zh-CN"/>
        </w:rPr>
        <w:t>CA_n</w:t>
      </w:r>
      <w:r w:rsidR="00C06B18">
        <w:rPr>
          <w:lang w:eastAsia="zh-CN"/>
        </w:rPr>
        <w:t>41</w:t>
      </w:r>
      <w:r>
        <w:rPr>
          <w:lang w:eastAsia="zh-CN"/>
        </w:rPr>
        <w:t>-n</w:t>
      </w:r>
      <w:r w:rsidR="00FE2895">
        <w:rPr>
          <w:lang w:eastAsia="zh-CN"/>
        </w:rPr>
        <w:t>71</w:t>
      </w:r>
      <w:r>
        <w:rPr>
          <w:lang w:eastAsia="zh-CN"/>
        </w:rPr>
        <w:t>-n</w:t>
      </w:r>
      <w:bookmarkEnd w:id="3"/>
      <w:r w:rsidR="00977315">
        <w:rPr>
          <w:lang w:eastAsia="zh-CN"/>
        </w:rPr>
        <w:t>7</w:t>
      </w:r>
      <w:r w:rsidR="00041296">
        <w:rPr>
          <w:lang w:eastAsia="zh-CN"/>
        </w:rPr>
        <w:t>7</w:t>
      </w:r>
      <w:r>
        <w:rPr>
          <w:lang w:eastAsia="zh-CN"/>
        </w:rPr>
        <w:t xml:space="preserve">, UL </w:t>
      </w:r>
      <w:r w:rsidRPr="000C46C1">
        <w:rPr>
          <w:lang w:eastAsia="zh-CN"/>
        </w:rPr>
        <w:t>CA_n</w:t>
      </w:r>
      <w:r w:rsidR="00E12614">
        <w:rPr>
          <w:lang w:eastAsia="zh-CN"/>
        </w:rPr>
        <w:t>41</w:t>
      </w:r>
      <w:r>
        <w:rPr>
          <w:lang w:eastAsia="zh-CN"/>
        </w:rPr>
        <w:t>A</w:t>
      </w:r>
      <w:r w:rsidRPr="000C46C1">
        <w:rPr>
          <w:lang w:eastAsia="zh-CN"/>
        </w:rPr>
        <w:t>-n</w:t>
      </w:r>
      <w:r w:rsidR="00FE2895">
        <w:rPr>
          <w:lang w:eastAsia="zh-CN"/>
        </w:rPr>
        <w:t>71</w:t>
      </w:r>
      <w:r>
        <w:rPr>
          <w:lang w:eastAsia="zh-CN"/>
        </w:rPr>
        <w:t>A</w:t>
      </w:r>
    </w:p>
    <w:p w14:paraId="25CA0609" w14:textId="77777777" w:rsidR="00741888" w:rsidRPr="001043CD" w:rsidRDefault="00741888" w:rsidP="00741888">
      <w:pPr>
        <w:pStyle w:val="Heading3"/>
        <w:rPr>
          <w:rFonts w:cs="Arial"/>
          <w:szCs w:val="28"/>
          <w:lang w:eastAsia="zh-CN"/>
        </w:rPr>
      </w:pPr>
      <w:bookmarkStart w:id="4" w:name="_Toc3303723"/>
      <w:bookmarkStart w:id="5" w:name="_Toc3364427"/>
      <w:bookmarkStart w:id="6" w:name="_Toc46412257"/>
      <w:bookmarkStart w:id="7" w:name="_Toc115167925"/>
      <w:r>
        <w:rPr>
          <w:rFonts w:cs="Arial"/>
          <w:szCs w:val="28"/>
          <w:lang w:eastAsia="zh-CN"/>
        </w:rPr>
        <w:t>6</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4"/>
      <w:bookmarkEnd w:id="5"/>
      <w:bookmarkEnd w:id="6"/>
      <w:r w:rsidRPr="001043CD">
        <w:rPr>
          <w:rFonts w:cs="Arial" w:hint="eastAsia"/>
          <w:szCs w:val="28"/>
          <w:lang w:eastAsia="zh-CN"/>
        </w:rPr>
        <w:t>s</w:t>
      </w:r>
      <w:bookmarkEnd w:id="7"/>
    </w:p>
    <w:p w14:paraId="5256611C" w14:textId="77777777" w:rsidR="00741888" w:rsidRDefault="00741888" w:rsidP="0074188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D840D8" w14:textId="77777777" w:rsidR="00741888" w:rsidRDefault="00741888" w:rsidP="00741888">
      <w:pPr>
        <w:pStyle w:val="TH"/>
        <w:rPr>
          <w:lang w:val="en-US"/>
        </w:rPr>
      </w:pPr>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A4C50" w:rsidRPr="00AD0178" w14:paraId="1B964AD1" w14:textId="77777777" w:rsidTr="00787F5E">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3C77DC" w14:textId="77777777" w:rsidR="00741888" w:rsidRPr="00AD0178" w:rsidRDefault="00741888" w:rsidP="006A5AF1">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F0126" w14:textId="77777777" w:rsidR="00741888" w:rsidRDefault="00741888" w:rsidP="006A5AF1">
            <w:pPr>
              <w:pStyle w:val="TAH"/>
              <w:keepNext w:val="0"/>
              <w:rPr>
                <w:sz w:val="16"/>
              </w:rPr>
            </w:pPr>
            <w:r w:rsidRPr="00AD0178">
              <w:rPr>
                <w:sz w:val="16"/>
              </w:rPr>
              <w:t>Uplink CA configuration</w:t>
            </w:r>
            <w:r>
              <w:rPr>
                <w:sz w:val="16"/>
              </w:rPr>
              <w:t xml:space="preserve"> or </w:t>
            </w:r>
          </w:p>
          <w:p w14:paraId="6B6BDA8E" w14:textId="77777777" w:rsidR="00741888" w:rsidRPr="00AD0178" w:rsidRDefault="00741888" w:rsidP="006A5AF1">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C6BEE" w14:textId="77777777" w:rsidR="00741888" w:rsidRPr="00AD0178" w:rsidRDefault="00741888" w:rsidP="006A5AF1">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B54422" w14:textId="77777777" w:rsidR="00741888" w:rsidRPr="00AD0178" w:rsidRDefault="00741888" w:rsidP="006A5AF1">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38872" w14:textId="77777777" w:rsidR="00741888" w:rsidRPr="00AD0178" w:rsidRDefault="00741888" w:rsidP="006A5AF1">
            <w:pPr>
              <w:pStyle w:val="TAH"/>
              <w:keepNext w:val="0"/>
              <w:rPr>
                <w:sz w:val="16"/>
              </w:rPr>
            </w:pPr>
            <w:r w:rsidRPr="00AD0178">
              <w:rPr>
                <w:sz w:val="16"/>
              </w:rPr>
              <w:t>Bandwidth combination set</w:t>
            </w:r>
          </w:p>
        </w:tc>
      </w:tr>
      <w:tr w:rsidR="004A4C50" w:rsidRPr="00AD0178" w14:paraId="403F26A9" w14:textId="77777777" w:rsidTr="00787F5E">
        <w:trPr>
          <w:trHeight w:val="275"/>
          <w:jc w:val="center"/>
        </w:trPr>
        <w:tc>
          <w:tcPr>
            <w:tcW w:w="0" w:type="auto"/>
            <w:tcBorders>
              <w:top w:val="single" w:sz="4" w:space="0" w:color="auto"/>
              <w:left w:val="single" w:sz="4" w:space="0" w:color="auto"/>
              <w:bottom w:val="nil"/>
              <w:right w:val="single" w:sz="4" w:space="0" w:color="auto"/>
            </w:tcBorders>
            <w:vAlign w:val="center"/>
          </w:tcPr>
          <w:p w14:paraId="6FC0FFC0" w14:textId="002189D7" w:rsidR="00921EB2" w:rsidRPr="00AD0178" w:rsidRDefault="00921EB2" w:rsidP="00921EB2">
            <w:pPr>
              <w:pStyle w:val="TAC"/>
              <w:rPr>
                <w:sz w:val="16"/>
                <w:lang w:val="en-US" w:eastAsia="zh-CN"/>
              </w:rPr>
            </w:pPr>
            <w:r w:rsidRPr="001E32DC">
              <w:rPr>
                <w:rFonts w:eastAsia="SimSun"/>
                <w:lang w:val="en-US"/>
              </w:rPr>
              <w:lastRenderedPageBreak/>
              <w:t>CA_n41A-n71A-n77A</w:t>
            </w:r>
          </w:p>
        </w:tc>
        <w:tc>
          <w:tcPr>
            <w:tcW w:w="0" w:type="auto"/>
            <w:tcBorders>
              <w:top w:val="single" w:sz="4" w:space="0" w:color="auto"/>
              <w:left w:val="single" w:sz="4" w:space="0" w:color="auto"/>
              <w:bottom w:val="nil"/>
              <w:right w:val="single" w:sz="4" w:space="0" w:color="auto"/>
            </w:tcBorders>
            <w:vAlign w:val="center"/>
          </w:tcPr>
          <w:p w14:paraId="21B1A9EA" w14:textId="07D8685F" w:rsidR="00921EB2" w:rsidRPr="00E72072" w:rsidRDefault="00921EB2" w:rsidP="00921EB2">
            <w:pPr>
              <w:pStyle w:val="TAC"/>
              <w:rPr>
                <w:rFonts w:eastAsia="SimSun"/>
                <w:b/>
                <w:bCs/>
                <w:color w:val="FF0000"/>
                <w:vertAlign w:val="superscript"/>
                <w:lang w:val="en-US"/>
              </w:rPr>
            </w:pPr>
            <w:r w:rsidRPr="005F4168">
              <w:rPr>
                <w:rFonts w:eastAsia="SimSun"/>
                <w:b/>
                <w:bCs/>
                <w:lang w:val="en-US"/>
              </w:rPr>
              <w:t>CA_n41A-n71A</w:t>
            </w:r>
            <w:r w:rsidR="00E72072">
              <w:rPr>
                <w:rFonts w:eastAsia="SimSun"/>
                <w:b/>
                <w:bCs/>
                <w:color w:val="FF0000"/>
                <w:vertAlign w:val="superscript"/>
                <w:lang w:val="en-US"/>
              </w:rPr>
              <w:t>7</w:t>
            </w:r>
          </w:p>
          <w:p w14:paraId="37D04150" w14:textId="77777777" w:rsidR="00921EB2" w:rsidRPr="001E32DC" w:rsidRDefault="00921EB2" w:rsidP="00921EB2">
            <w:pPr>
              <w:pStyle w:val="TAC"/>
              <w:rPr>
                <w:rFonts w:eastAsia="SimSun"/>
                <w:lang w:val="en-US"/>
              </w:rPr>
            </w:pPr>
            <w:r w:rsidRPr="001E32DC">
              <w:rPr>
                <w:rFonts w:eastAsia="SimSun"/>
                <w:lang w:val="en-US"/>
              </w:rPr>
              <w:t>CA_n41A-n77A</w:t>
            </w:r>
          </w:p>
          <w:p w14:paraId="7783EA61" w14:textId="4B6670FB" w:rsidR="00921EB2" w:rsidRPr="00504CB6" w:rsidRDefault="00921EB2" w:rsidP="00921EB2">
            <w:pPr>
              <w:pStyle w:val="TAC"/>
              <w:rPr>
                <w:color w:val="FF0000"/>
                <w:sz w:val="16"/>
                <w:vertAlign w:val="superscript"/>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1AC37F9B" w14:textId="5A8C4855" w:rsidR="00921EB2" w:rsidRDefault="00921EB2" w:rsidP="00921EB2">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03143B" w14:textId="52BFC34A" w:rsidR="00921EB2" w:rsidRPr="00F10A93" w:rsidRDefault="00921EB2" w:rsidP="00921EB2">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62BFABE" w14:textId="21B3C2A1" w:rsidR="00921EB2" w:rsidRPr="00AD0178" w:rsidRDefault="00921EB2" w:rsidP="00921EB2">
            <w:pPr>
              <w:pStyle w:val="TAC"/>
              <w:rPr>
                <w:sz w:val="16"/>
                <w:lang w:val="en-US" w:eastAsia="zh-CN"/>
              </w:rPr>
            </w:pPr>
            <w:r>
              <w:rPr>
                <w:szCs w:val="22"/>
                <w:lang w:val="en-US" w:eastAsia="zh-CN"/>
              </w:rPr>
              <w:t>4 and 5</w:t>
            </w:r>
          </w:p>
        </w:tc>
      </w:tr>
      <w:tr w:rsidR="004A4C50" w:rsidRPr="00AD0178" w14:paraId="0CB71569" w14:textId="77777777" w:rsidTr="00787F5E">
        <w:trPr>
          <w:trHeight w:val="275"/>
          <w:jc w:val="center"/>
        </w:trPr>
        <w:tc>
          <w:tcPr>
            <w:tcW w:w="0" w:type="auto"/>
            <w:tcBorders>
              <w:top w:val="nil"/>
              <w:left w:val="single" w:sz="4" w:space="0" w:color="auto"/>
              <w:bottom w:val="nil"/>
              <w:right w:val="single" w:sz="4" w:space="0" w:color="auto"/>
            </w:tcBorders>
            <w:vAlign w:val="center"/>
          </w:tcPr>
          <w:p w14:paraId="51BB00DA" w14:textId="77777777" w:rsidR="00921EB2" w:rsidRPr="00AD0178" w:rsidRDefault="00921EB2" w:rsidP="00921EB2">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E1C94C6" w14:textId="77777777" w:rsidR="00921EB2" w:rsidRPr="00AD0178" w:rsidRDefault="00921EB2" w:rsidP="00921EB2">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8420C8" w14:textId="083E5EAD" w:rsidR="00921EB2" w:rsidRDefault="00921EB2" w:rsidP="00921EB2">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EA82FA" w14:textId="5BC2D190" w:rsidR="00921EB2" w:rsidRPr="00F10A93" w:rsidRDefault="00921EB2" w:rsidP="00921EB2">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2BAFA76F" w14:textId="77777777" w:rsidR="00921EB2" w:rsidRPr="00AD0178" w:rsidRDefault="00921EB2" w:rsidP="00921EB2">
            <w:pPr>
              <w:pStyle w:val="TAC"/>
              <w:rPr>
                <w:sz w:val="16"/>
                <w:lang w:val="en-US" w:eastAsia="zh-CN"/>
              </w:rPr>
            </w:pPr>
          </w:p>
        </w:tc>
      </w:tr>
      <w:tr w:rsidR="004A4C50" w:rsidRPr="00AD0178" w14:paraId="066A80C9" w14:textId="77777777" w:rsidTr="00787F5E">
        <w:trPr>
          <w:trHeight w:val="275"/>
          <w:jc w:val="center"/>
        </w:trPr>
        <w:tc>
          <w:tcPr>
            <w:tcW w:w="0" w:type="auto"/>
            <w:tcBorders>
              <w:top w:val="nil"/>
              <w:left w:val="single" w:sz="4" w:space="0" w:color="auto"/>
              <w:bottom w:val="single" w:sz="4" w:space="0" w:color="auto"/>
              <w:right w:val="single" w:sz="4" w:space="0" w:color="auto"/>
            </w:tcBorders>
            <w:vAlign w:val="center"/>
          </w:tcPr>
          <w:p w14:paraId="66BD0694" w14:textId="77777777" w:rsidR="00921EB2" w:rsidRPr="00AD0178" w:rsidRDefault="00921EB2" w:rsidP="00921EB2">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CB246C3" w14:textId="77777777" w:rsidR="00921EB2" w:rsidRPr="00AD0178" w:rsidRDefault="00921EB2" w:rsidP="00921EB2">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518F5D" w14:textId="5BEE5C6D" w:rsidR="00921EB2" w:rsidRDefault="00921EB2" w:rsidP="00921EB2">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9F5CB9B" w14:textId="625C96A4" w:rsidR="00921EB2" w:rsidRPr="00F10A93" w:rsidRDefault="00921EB2" w:rsidP="00921EB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590FDEE" w14:textId="77777777" w:rsidR="00921EB2" w:rsidRPr="00AD0178" w:rsidRDefault="00921EB2" w:rsidP="00921EB2">
            <w:pPr>
              <w:pStyle w:val="TAC"/>
              <w:rPr>
                <w:sz w:val="16"/>
                <w:lang w:val="en-US" w:eastAsia="zh-CN"/>
              </w:rPr>
            </w:pPr>
          </w:p>
        </w:tc>
      </w:tr>
      <w:tr w:rsidR="004A4C50" w:rsidRPr="00AD0178" w14:paraId="30DDB138" w14:textId="77777777" w:rsidTr="00787F5E">
        <w:trPr>
          <w:trHeight w:val="275"/>
          <w:jc w:val="center"/>
        </w:trPr>
        <w:tc>
          <w:tcPr>
            <w:tcW w:w="0" w:type="auto"/>
            <w:tcBorders>
              <w:top w:val="single" w:sz="4" w:space="0" w:color="auto"/>
              <w:left w:val="single" w:sz="4" w:space="0" w:color="auto"/>
              <w:bottom w:val="nil"/>
              <w:right w:val="single" w:sz="4" w:space="0" w:color="auto"/>
            </w:tcBorders>
            <w:vAlign w:val="center"/>
          </w:tcPr>
          <w:p w14:paraId="3EDB5305" w14:textId="79CF482F" w:rsidR="00D106A1" w:rsidRPr="00AD0178" w:rsidRDefault="00515CB2" w:rsidP="00D106A1">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005E8153" w14:textId="761BEFCA" w:rsidR="00D106A1" w:rsidRPr="00E72072" w:rsidRDefault="00D106A1" w:rsidP="00D106A1">
            <w:pPr>
              <w:pStyle w:val="TAC"/>
              <w:rPr>
                <w:rFonts w:eastAsia="SimSun"/>
                <w:b/>
                <w:bCs/>
                <w:color w:val="FF0000"/>
                <w:vertAlign w:val="superscript"/>
                <w:lang w:val="en-US"/>
              </w:rPr>
            </w:pPr>
            <w:r w:rsidRPr="005F4168">
              <w:rPr>
                <w:rFonts w:eastAsia="SimSun"/>
                <w:b/>
                <w:bCs/>
                <w:lang w:val="en-US"/>
              </w:rPr>
              <w:t>CA_n41A-n71A</w:t>
            </w:r>
            <w:r w:rsidR="00E72072">
              <w:rPr>
                <w:rFonts w:eastAsia="SimSun"/>
                <w:b/>
                <w:bCs/>
                <w:color w:val="FF0000"/>
                <w:vertAlign w:val="superscript"/>
                <w:lang w:val="en-US"/>
              </w:rPr>
              <w:t>7</w:t>
            </w:r>
          </w:p>
          <w:p w14:paraId="4493EB33" w14:textId="77777777" w:rsidR="00D106A1" w:rsidRPr="001E32DC" w:rsidRDefault="00D106A1" w:rsidP="00D106A1">
            <w:pPr>
              <w:pStyle w:val="TAC"/>
              <w:rPr>
                <w:rFonts w:eastAsia="SimSun"/>
                <w:lang w:val="en-US"/>
              </w:rPr>
            </w:pPr>
            <w:r w:rsidRPr="001E32DC">
              <w:rPr>
                <w:rFonts w:eastAsia="SimSun"/>
                <w:lang w:val="en-US"/>
              </w:rPr>
              <w:t>CA_n41A-n77A</w:t>
            </w:r>
          </w:p>
          <w:p w14:paraId="72AC417F" w14:textId="79B2D725" w:rsidR="00D106A1" w:rsidRPr="00AD0178" w:rsidRDefault="00D106A1" w:rsidP="00D106A1">
            <w:pPr>
              <w:pStyle w:val="TAC"/>
              <w:rPr>
                <w:sz w:val="16"/>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559A4F7" w14:textId="5CF4A9F0" w:rsidR="00D106A1" w:rsidRDefault="00D106A1" w:rsidP="00D106A1">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B1A6D12" w14:textId="31285400" w:rsidR="00D106A1" w:rsidRPr="00F10A93" w:rsidRDefault="00D106A1" w:rsidP="00D106A1">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FD74778" w14:textId="732B487B" w:rsidR="00D106A1" w:rsidRPr="00AD0178" w:rsidRDefault="00D106A1" w:rsidP="00D106A1">
            <w:pPr>
              <w:pStyle w:val="TAC"/>
              <w:rPr>
                <w:sz w:val="16"/>
                <w:lang w:val="en-US" w:eastAsia="zh-CN"/>
              </w:rPr>
            </w:pPr>
            <w:r>
              <w:rPr>
                <w:rFonts w:eastAsia="SimSun"/>
                <w:kern w:val="2"/>
                <w:szCs w:val="22"/>
                <w:lang w:val="en-US" w:eastAsia="zh-CN"/>
              </w:rPr>
              <w:t>4 and 5</w:t>
            </w:r>
          </w:p>
        </w:tc>
      </w:tr>
      <w:tr w:rsidR="004A4C50" w:rsidRPr="00AD0178" w14:paraId="4C0B4897" w14:textId="77777777" w:rsidTr="00787F5E">
        <w:trPr>
          <w:trHeight w:val="275"/>
          <w:jc w:val="center"/>
        </w:trPr>
        <w:tc>
          <w:tcPr>
            <w:tcW w:w="0" w:type="auto"/>
            <w:tcBorders>
              <w:top w:val="nil"/>
              <w:left w:val="single" w:sz="4" w:space="0" w:color="auto"/>
              <w:bottom w:val="nil"/>
              <w:right w:val="single" w:sz="4" w:space="0" w:color="auto"/>
            </w:tcBorders>
            <w:vAlign w:val="center"/>
          </w:tcPr>
          <w:p w14:paraId="43E4771A" w14:textId="65C88D3A" w:rsidR="00D106A1" w:rsidRPr="00AD0178" w:rsidRDefault="00D106A1" w:rsidP="00D106A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EB9FE68" w14:textId="77777777" w:rsidR="00D106A1" w:rsidRPr="00AD0178" w:rsidRDefault="00D106A1" w:rsidP="00D106A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1AD14" w14:textId="5E8897A2" w:rsidR="00D106A1" w:rsidRDefault="00D106A1" w:rsidP="00D106A1">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E39B52E" w14:textId="392E12EB" w:rsidR="00D106A1" w:rsidRPr="00F10A93" w:rsidRDefault="00D106A1" w:rsidP="00D106A1">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6E8622D" w14:textId="77777777" w:rsidR="00D106A1" w:rsidRPr="00AD0178" w:rsidRDefault="00D106A1" w:rsidP="00D106A1">
            <w:pPr>
              <w:pStyle w:val="TAC"/>
              <w:rPr>
                <w:sz w:val="16"/>
                <w:lang w:val="en-US" w:eastAsia="zh-CN"/>
              </w:rPr>
            </w:pPr>
          </w:p>
        </w:tc>
      </w:tr>
      <w:tr w:rsidR="00515CB2" w:rsidRPr="00AD0178" w14:paraId="44F14CD2" w14:textId="77777777" w:rsidTr="00787F5E">
        <w:trPr>
          <w:trHeight w:val="275"/>
          <w:jc w:val="center"/>
        </w:trPr>
        <w:tc>
          <w:tcPr>
            <w:tcW w:w="0" w:type="auto"/>
            <w:tcBorders>
              <w:top w:val="nil"/>
              <w:left w:val="single" w:sz="4" w:space="0" w:color="auto"/>
              <w:bottom w:val="single" w:sz="4" w:space="0" w:color="auto"/>
              <w:right w:val="single" w:sz="4" w:space="0" w:color="auto"/>
            </w:tcBorders>
            <w:vAlign w:val="center"/>
          </w:tcPr>
          <w:p w14:paraId="67ECA697" w14:textId="77777777" w:rsidR="00D106A1" w:rsidRPr="00AD0178" w:rsidRDefault="00D106A1" w:rsidP="00D106A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CBFD19C" w14:textId="77777777" w:rsidR="00D106A1" w:rsidRPr="00AD0178" w:rsidRDefault="00D106A1" w:rsidP="00D106A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D936F2" w14:textId="37989EE2" w:rsidR="00D106A1" w:rsidRDefault="00D106A1" w:rsidP="00D106A1">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1DC3B2" w14:textId="751411F3" w:rsidR="00D106A1" w:rsidRPr="00F10A93" w:rsidRDefault="00D106A1" w:rsidP="00D106A1">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5E95F13" w14:textId="77777777" w:rsidR="00D106A1" w:rsidRPr="00AD0178" w:rsidRDefault="00D106A1" w:rsidP="00D106A1">
            <w:pPr>
              <w:pStyle w:val="TAC"/>
              <w:rPr>
                <w:sz w:val="16"/>
                <w:lang w:val="en-US" w:eastAsia="zh-CN"/>
              </w:rPr>
            </w:pPr>
          </w:p>
        </w:tc>
      </w:tr>
      <w:tr w:rsidR="00BF79AF" w:rsidRPr="00AD0178" w14:paraId="4A4830C9" w14:textId="77777777" w:rsidTr="00787F5E">
        <w:trPr>
          <w:trHeight w:val="275"/>
          <w:jc w:val="center"/>
        </w:trPr>
        <w:tc>
          <w:tcPr>
            <w:tcW w:w="0" w:type="auto"/>
            <w:tcBorders>
              <w:top w:val="single" w:sz="4" w:space="0" w:color="auto"/>
              <w:left w:val="single" w:sz="4" w:space="0" w:color="auto"/>
              <w:bottom w:val="nil"/>
              <w:right w:val="single" w:sz="4" w:space="0" w:color="auto"/>
            </w:tcBorders>
            <w:vAlign w:val="center"/>
          </w:tcPr>
          <w:p w14:paraId="127919CA" w14:textId="349761EC" w:rsidR="00BF79AF" w:rsidRPr="00AD0178" w:rsidRDefault="004A4C50" w:rsidP="00BF79AF">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04CCC7AC" w14:textId="0CB91CC9" w:rsidR="00BF79AF" w:rsidRPr="00E72072" w:rsidRDefault="00BF79AF" w:rsidP="00BF79AF">
            <w:pPr>
              <w:pStyle w:val="TAC"/>
              <w:rPr>
                <w:b/>
                <w:bCs/>
                <w:color w:val="FF0000"/>
                <w:vertAlign w:val="superscript"/>
                <w:lang w:val="en-US"/>
              </w:rPr>
            </w:pPr>
            <w:r w:rsidRPr="005F4168">
              <w:rPr>
                <w:b/>
                <w:bCs/>
                <w:lang w:val="en-US"/>
              </w:rPr>
              <w:t>CA_n41A-n71A</w:t>
            </w:r>
            <w:r w:rsidR="00E72072">
              <w:rPr>
                <w:b/>
                <w:bCs/>
                <w:color w:val="FF0000"/>
                <w:vertAlign w:val="superscript"/>
                <w:lang w:val="en-US"/>
              </w:rPr>
              <w:t>7</w:t>
            </w:r>
          </w:p>
          <w:p w14:paraId="3F14C975" w14:textId="77777777" w:rsidR="00BF79AF" w:rsidRPr="001E32DC" w:rsidRDefault="00BF79AF" w:rsidP="00BF79AF">
            <w:pPr>
              <w:pStyle w:val="TAC"/>
              <w:rPr>
                <w:lang w:val="en-US"/>
              </w:rPr>
            </w:pPr>
            <w:r w:rsidRPr="001E32DC">
              <w:rPr>
                <w:lang w:val="en-US"/>
              </w:rPr>
              <w:t>CA_n41A-n77A</w:t>
            </w:r>
          </w:p>
          <w:p w14:paraId="4ADF1F3E" w14:textId="1B815B48" w:rsidR="00BF79AF" w:rsidRPr="00AD0178" w:rsidRDefault="00BF79AF" w:rsidP="00BF79AF">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CBE6496" w14:textId="4C97A176" w:rsidR="00BF79AF" w:rsidRDefault="00BF79AF" w:rsidP="00BF79AF">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25D13E" w14:textId="701A1091" w:rsidR="00BF79AF" w:rsidRPr="00F10A93" w:rsidRDefault="00BF79AF" w:rsidP="00BF79A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8D91003" w14:textId="32FA8FAD" w:rsidR="00BF79AF" w:rsidRPr="00AD0178" w:rsidRDefault="00BF79AF" w:rsidP="00BF79AF">
            <w:pPr>
              <w:pStyle w:val="TAC"/>
              <w:rPr>
                <w:sz w:val="16"/>
                <w:lang w:val="en-US" w:eastAsia="zh-CN"/>
              </w:rPr>
            </w:pPr>
            <w:r>
              <w:rPr>
                <w:szCs w:val="22"/>
                <w:lang w:val="en-US" w:eastAsia="zh-CN"/>
              </w:rPr>
              <w:t>4 and 5</w:t>
            </w:r>
          </w:p>
        </w:tc>
      </w:tr>
      <w:tr w:rsidR="00BF79AF" w:rsidRPr="00AD0178" w14:paraId="1C80246C" w14:textId="77777777" w:rsidTr="00787F5E">
        <w:trPr>
          <w:trHeight w:val="275"/>
          <w:jc w:val="center"/>
        </w:trPr>
        <w:tc>
          <w:tcPr>
            <w:tcW w:w="0" w:type="auto"/>
            <w:tcBorders>
              <w:top w:val="nil"/>
              <w:left w:val="single" w:sz="4" w:space="0" w:color="auto"/>
              <w:bottom w:val="nil"/>
              <w:right w:val="single" w:sz="4" w:space="0" w:color="auto"/>
            </w:tcBorders>
            <w:vAlign w:val="center"/>
          </w:tcPr>
          <w:p w14:paraId="4E8465DC" w14:textId="77777777" w:rsidR="00BF79AF" w:rsidRPr="00AD0178" w:rsidRDefault="00BF79AF" w:rsidP="00BF79AF">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84496C4" w14:textId="77777777" w:rsidR="00BF79AF" w:rsidRPr="00AD0178" w:rsidRDefault="00BF79AF" w:rsidP="00BF79AF">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58C1FC" w14:textId="5166A335" w:rsidR="00BF79AF" w:rsidRDefault="00BF79AF" w:rsidP="00BF79AF">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0A169FCA" w14:textId="69900D68" w:rsidR="00BF79AF" w:rsidRPr="00F10A93" w:rsidRDefault="00BF79AF" w:rsidP="00BF79AF">
            <w:pPr>
              <w:pStyle w:val="TAC"/>
              <w:rPr>
                <w:lang w:val="en-US" w:eastAsia="zh-CN" w:bidi="ar"/>
              </w:rPr>
            </w:pPr>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0FCC78D" w14:textId="77777777" w:rsidR="00BF79AF" w:rsidRPr="00AD0178" w:rsidRDefault="00BF79AF" w:rsidP="00BF79AF">
            <w:pPr>
              <w:pStyle w:val="TAC"/>
              <w:rPr>
                <w:sz w:val="16"/>
                <w:lang w:val="en-US" w:eastAsia="zh-CN"/>
              </w:rPr>
            </w:pPr>
          </w:p>
        </w:tc>
      </w:tr>
      <w:tr w:rsidR="00BF79AF" w:rsidRPr="00AD0178" w14:paraId="7431DA74" w14:textId="77777777" w:rsidTr="00787F5E">
        <w:trPr>
          <w:trHeight w:val="275"/>
          <w:jc w:val="center"/>
        </w:trPr>
        <w:tc>
          <w:tcPr>
            <w:tcW w:w="0" w:type="auto"/>
            <w:tcBorders>
              <w:top w:val="nil"/>
              <w:left w:val="single" w:sz="4" w:space="0" w:color="auto"/>
              <w:bottom w:val="single" w:sz="4" w:space="0" w:color="auto"/>
              <w:right w:val="single" w:sz="4" w:space="0" w:color="auto"/>
            </w:tcBorders>
            <w:vAlign w:val="center"/>
          </w:tcPr>
          <w:p w14:paraId="7B01FF8C" w14:textId="77777777" w:rsidR="00BF79AF" w:rsidRPr="00AD0178" w:rsidRDefault="00BF79AF" w:rsidP="00BF79AF">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6B5A688" w14:textId="77777777" w:rsidR="00BF79AF" w:rsidRPr="00AD0178" w:rsidRDefault="00BF79AF" w:rsidP="00BF79AF">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26EDF" w14:textId="565F30DD" w:rsidR="00BF79AF" w:rsidRDefault="00BF79AF" w:rsidP="00BF79AF">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B243515" w14:textId="1CE25F36" w:rsidR="00BF79AF" w:rsidRPr="00F10A93" w:rsidRDefault="00BF79AF" w:rsidP="00BF79A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71538D4" w14:textId="77777777" w:rsidR="00BF79AF" w:rsidRPr="00AD0178" w:rsidRDefault="00BF79AF" w:rsidP="00BF79AF">
            <w:pPr>
              <w:pStyle w:val="TAC"/>
              <w:rPr>
                <w:sz w:val="16"/>
                <w:lang w:val="en-US" w:eastAsia="zh-CN"/>
              </w:rPr>
            </w:pPr>
          </w:p>
        </w:tc>
      </w:tr>
      <w:tr w:rsidR="00BF79AF" w:rsidRPr="00AD0178" w14:paraId="5D62AA8D" w14:textId="77777777" w:rsidTr="006A5AF1">
        <w:trPr>
          <w:trHeight w:val="572"/>
          <w:jc w:val="center"/>
        </w:trPr>
        <w:tc>
          <w:tcPr>
            <w:tcW w:w="0" w:type="auto"/>
            <w:gridSpan w:val="5"/>
            <w:tcBorders>
              <w:left w:val="single" w:sz="4" w:space="0" w:color="auto"/>
              <w:right w:val="single" w:sz="4" w:space="0" w:color="auto"/>
            </w:tcBorders>
            <w:vAlign w:val="center"/>
          </w:tcPr>
          <w:p w14:paraId="468AA8AF" w14:textId="77777777" w:rsidR="00BF79AF" w:rsidRPr="00DF66D8" w:rsidRDefault="00BF79AF" w:rsidP="00BF79AF">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50761724" w14:textId="77777777" w:rsidR="00BF79AF" w:rsidRPr="00AD0178" w:rsidRDefault="00BF79AF" w:rsidP="00BF79AF">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2D35C156" w14:textId="77777777" w:rsidR="00741888" w:rsidRPr="00BB7C76" w:rsidRDefault="00741888" w:rsidP="00741888">
      <w:pPr>
        <w:rPr>
          <w:sz w:val="18"/>
          <w:lang w:val="x-none" w:eastAsia="zh-CN"/>
        </w:rPr>
      </w:pPr>
    </w:p>
    <w:p w14:paraId="0246B91E" w14:textId="77777777" w:rsidR="00741888" w:rsidRPr="001043CD" w:rsidRDefault="00741888" w:rsidP="00741888">
      <w:pPr>
        <w:pStyle w:val="Heading3"/>
        <w:rPr>
          <w:rFonts w:cs="Arial"/>
          <w:szCs w:val="28"/>
          <w:lang w:val="en-US" w:eastAsia="zh-CN"/>
        </w:rPr>
      </w:pPr>
      <w:bookmarkStart w:id="8" w:name="_Toc3303724"/>
      <w:bookmarkStart w:id="9" w:name="_Toc3364428"/>
      <w:bookmarkStart w:id="10" w:name="_Toc46412258"/>
      <w:bookmarkStart w:id="11" w:name="_Toc115167926"/>
      <w:r>
        <w:rPr>
          <w:rFonts w:cs="Arial"/>
          <w:lang w:eastAsia="zh-CN"/>
        </w:rPr>
        <w:t>6</w:t>
      </w:r>
      <w:r w:rsidRPr="001043CD">
        <w:rPr>
          <w:rFonts w:cs="Arial"/>
          <w:lang w:eastAsia="zh-CN"/>
        </w:rPr>
        <w:t>.</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8"/>
      <w:bookmarkEnd w:id="9"/>
      <w:bookmarkEnd w:id="10"/>
      <w:bookmarkEnd w:id="11"/>
    </w:p>
    <w:p w14:paraId="041C487A" w14:textId="77777777" w:rsidR="00741888" w:rsidRDefault="00741888" w:rsidP="00741888">
      <w:pPr>
        <w:pStyle w:val="TH"/>
        <w:rPr>
          <w:lang w:eastAsia="zh-CN"/>
        </w:rPr>
      </w:pPr>
      <w:r>
        <w:t>Table 6.</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41888" w:rsidRPr="00530DFD" w14:paraId="73DFE8DC" w14:textId="77777777" w:rsidTr="006A5AF1">
        <w:trPr>
          <w:trHeight w:val="383"/>
          <w:jc w:val="center"/>
        </w:trPr>
        <w:tc>
          <w:tcPr>
            <w:tcW w:w="1679" w:type="dxa"/>
          </w:tcPr>
          <w:p w14:paraId="4C1523CC" w14:textId="77777777" w:rsidR="00741888" w:rsidRPr="00EC6D89" w:rsidRDefault="00741888" w:rsidP="006A5AF1">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20B1AC8"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5F0F440B"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7B24E95"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E7D9C3F"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741888" w:rsidRPr="00530DFD" w14:paraId="73B98B67" w14:textId="77777777" w:rsidTr="006A5AF1">
        <w:trPr>
          <w:trHeight w:val="192"/>
          <w:jc w:val="center"/>
        </w:trPr>
        <w:tc>
          <w:tcPr>
            <w:tcW w:w="1679" w:type="dxa"/>
            <w:vMerge w:val="restart"/>
            <w:vAlign w:val="center"/>
          </w:tcPr>
          <w:p w14:paraId="6FF5472A" w14:textId="368F6218" w:rsidR="00741888" w:rsidRPr="00B0188E" w:rsidRDefault="00236EE0" w:rsidP="006A5AF1">
            <w:pPr>
              <w:pStyle w:val="TAC"/>
              <w:rPr>
                <w:lang w:eastAsia="zh-CN"/>
              </w:rPr>
            </w:pPr>
            <w:r w:rsidRPr="00236EE0">
              <w:t>CA_n41A-n</w:t>
            </w:r>
            <w:r w:rsidR="00E72072">
              <w:t>71</w:t>
            </w:r>
            <w:r w:rsidRPr="00236EE0">
              <w:t>A</w:t>
            </w:r>
          </w:p>
        </w:tc>
        <w:tc>
          <w:tcPr>
            <w:tcW w:w="2045" w:type="dxa"/>
            <w:shd w:val="clear" w:color="auto" w:fill="auto"/>
          </w:tcPr>
          <w:p w14:paraId="2FB81137" w14:textId="77777777" w:rsidR="00741888" w:rsidRPr="005B1369" w:rsidRDefault="00741888" w:rsidP="006A5AF1">
            <w:pPr>
              <w:pStyle w:val="TAC"/>
            </w:pPr>
            <w:r w:rsidRPr="005B1369">
              <w:t>Case a</w:t>
            </w:r>
          </w:p>
        </w:tc>
        <w:tc>
          <w:tcPr>
            <w:tcW w:w="1641" w:type="dxa"/>
            <w:shd w:val="clear" w:color="auto" w:fill="auto"/>
          </w:tcPr>
          <w:p w14:paraId="437947AB" w14:textId="77777777" w:rsidR="00741888" w:rsidRPr="005B1369" w:rsidRDefault="00741888" w:rsidP="006A5AF1">
            <w:pPr>
              <w:pStyle w:val="TAC"/>
            </w:pPr>
            <w:r w:rsidRPr="005B1369">
              <w:t>26dBm</w:t>
            </w:r>
          </w:p>
        </w:tc>
        <w:tc>
          <w:tcPr>
            <w:tcW w:w="1681" w:type="dxa"/>
            <w:shd w:val="clear" w:color="auto" w:fill="auto"/>
          </w:tcPr>
          <w:p w14:paraId="1EBF390D" w14:textId="77777777" w:rsidR="00741888" w:rsidRPr="005B1369" w:rsidRDefault="00741888" w:rsidP="006A5AF1">
            <w:pPr>
              <w:pStyle w:val="TAC"/>
            </w:pPr>
            <w:r w:rsidRPr="005B1369">
              <w:t>23dBm</w:t>
            </w:r>
          </w:p>
        </w:tc>
        <w:tc>
          <w:tcPr>
            <w:tcW w:w="1660" w:type="dxa"/>
            <w:shd w:val="clear" w:color="auto" w:fill="auto"/>
          </w:tcPr>
          <w:p w14:paraId="28FC579B" w14:textId="77777777" w:rsidR="00741888" w:rsidRPr="005B1369" w:rsidRDefault="00741888" w:rsidP="006A5AF1">
            <w:pPr>
              <w:pStyle w:val="TAC"/>
            </w:pPr>
            <w:r w:rsidRPr="005B1369">
              <w:t>23dBm</w:t>
            </w:r>
          </w:p>
        </w:tc>
      </w:tr>
      <w:tr w:rsidR="00741888" w:rsidRPr="00530DFD" w14:paraId="4EF8D0CC" w14:textId="77777777" w:rsidTr="006A5AF1">
        <w:trPr>
          <w:trHeight w:val="192"/>
          <w:jc w:val="center"/>
        </w:trPr>
        <w:tc>
          <w:tcPr>
            <w:tcW w:w="1679" w:type="dxa"/>
            <w:vMerge/>
          </w:tcPr>
          <w:p w14:paraId="3025F42B" w14:textId="77777777" w:rsidR="00741888" w:rsidRPr="00530DFD" w:rsidRDefault="00741888" w:rsidP="006A5AF1">
            <w:pPr>
              <w:pStyle w:val="TAL"/>
              <w:keepNext w:val="0"/>
              <w:widowControl w:val="0"/>
              <w:jc w:val="both"/>
              <w:rPr>
                <w:rFonts w:cs="Arial"/>
                <w:kern w:val="2"/>
                <w:szCs w:val="18"/>
                <w:lang w:val="en-US" w:eastAsia="zh-CN"/>
              </w:rPr>
            </w:pPr>
          </w:p>
        </w:tc>
        <w:tc>
          <w:tcPr>
            <w:tcW w:w="2045" w:type="dxa"/>
            <w:shd w:val="clear" w:color="auto" w:fill="auto"/>
          </w:tcPr>
          <w:p w14:paraId="3B14D1F0" w14:textId="1888BAF0" w:rsidR="00741888" w:rsidRPr="005B1369" w:rsidRDefault="00741888" w:rsidP="006A5AF1">
            <w:pPr>
              <w:pStyle w:val="TAC"/>
            </w:pPr>
            <w:r w:rsidRPr="005B1369">
              <w:t xml:space="preserve">Case </w:t>
            </w:r>
            <w:r w:rsidR="0042674E">
              <w:t>c</w:t>
            </w:r>
          </w:p>
        </w:tc>
        <w:tc>
          <w:tcPr>
            <w:tcW w:w="1641" w:type="dxa"/>
            <w:shd w:val="clear" w:color="auto" w:fill="auto"/>
          </w:tcPr>
          <w:p w14:paraId="28C6C67F" w14:textId="77777777" w:rsidR="00741888" w:rsidRPr="005B1369" w:rsidRDefault="00741888" w:rsidP="006A5AF1">
            <w:pPr>
              <w:pStyle w:val="TAC"/>
            </w:pPr>
            <w:r w:rsidRPr="005B1369">
              <w:t>26dBm</w:t>
            </w:r>
          </w:p>
        </w:tc>
        <w:tc>
          <w:tcPr>
            <w:tcW w:w="1681" w:type="dxa"/>
            <w:shd w:val="clear" w:color="auto" w:fill="auto"/>
          </w:tcPr>
          <w:p w14:paraId="6CB9B599" w14:textId="300C93CF" w:rsidR="00741888" w:rsidRPr="005B1369" w:rsidRDefault="00741888" w:rsidP="006A5AF1">
            <w:pPr>
              <w:pStyle w:val="TAC"/>
            </w:pPr>
            <w:r w:rsidRPr="005B1369">
              <w:t>2</w:t>
            </w:r>
            <w:r w:rsidR="0042674E">
              <w:t>6</w:t>
            </w:r>
            <w:r w:rsidRPr="005B1369">
              <w:t>dBm</w:t>
            </w:r>
          </w:p>
        </w:tc>
        <w:tc>
          <w:tcPr>
            <w:tcW w:w="1660" w:type="dxa"/>
            <w:shd w:val="clear" w:color="auto" w:fill="auto"/>
          </w:tcPr>
          <w:p w14:paraId="2B78A904" w14:textId="2C620099" w:rsidR="00741888" w:rsidRPr="005B1369" w:rsidRDefault="00741888" w:rsidP="006A5AF1">
            <w:pPr>
              <w:pStyle w:val="TAC"/>
            </w:pPr>
            <w:r w:rsidRPr="005B1369">
              <w:t>2</w:t>
            </w:r>
            <w:r w:rsidR="0042674E">
              <w:t>3</w:t>
            </w:r>
            <w:r w:rsidRPr="005B1369">
              <w:t>dBm</w:t>
            </w:r>
          </w:p>
        </w:tc>
      </w:tr>
    </w:tbl>
    <w:p w14:paraId="3A6F13DA" w14:textId="77777777" w:rsidR="00741888" w:rsidRPr="00B0188E" w:rsidRDefault="00741888" w:rsidP="00741888">
      <w:pPr>
        <w:pStyle w:val="TH"/>
        <w:jc w:val="left"/>
        <w:rPr>
          <w:lang w:eastAsia="zh-CN"/>
        </w:rPr>
      </w:pPr>
    </w:p>
    <w:p w14:paraId="525961B2" w14:textId="77777777" w:rsidR="00741888" w:rsidRPr="00FD4F24" w:rsidRDefault="00741888" w:rsidP="00741888">
      <w:pPr>
        <w:pStyle w:val="Heading3"/>
        <w:rPr>
          <w:lang w:eastAsia="zh-CN"/>
        </w:rPr>
      </w:pPr>
      <w:bookmarkStart w:id="12" w:name="_Toc3303726"/>
      <w:bookmarkStart w:id="13" w:name="_Toc3364430"/>
      <w:bookmarkStart w:id="14" w:name="_Toc46412260"/>
      <w:bookmarkStart w:id="15" w:name="_Toc115167927"/>
      <w:r>
        <w:t>6</w:t>
      </w:r>
      <w:r w:rsidRPr="001043CD">
        <w:t>.</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12"/>
      <w:bookmarkEnd w:id="13"/>
      <w:r w:rsidRPr="001043CD">
        <w:rPr>
          <w:rFonts w:eastAsia="MS Mincho"/>
          <w:lang w:eastAsia="ja-JP"/>
        </w:rPr>
        <w:t>REFSENS requirements</w:t>
      </w:r>
      <w:bookmarkEnd w:id="14"/>
      <w:bookmarkEnd w:id="15"/>
    </w:p>
    <w:p w14:paraId="588EF007" w14:textId="0B79D0B8" w:rsidR="00741888" w:rsidRDefault="00741888" w:rsidP="00741888">
      <w:pPr>
        <w:pStyle w:val="Heading4"/>
        <w:rPr>
          <w:lang w:eastAsia="zh-CN"/>
        </w:rPr>
      </w:pPr>
      <w:bookmarkStart w:id="16" w:name="_Toc30066232"/>
      <w:bookmarkStart w:id="17" w:name="_Toc115167928"/>
      <w:r>
        <w:t>6</w:t>
      </w:r>
      <w:r w:rsidRPr="001043CD">
        <w:t>.x.3</w:t>
      </w:r>
      <w:r>
        <w:rPr>
          <w:rFonts w:hint="eastAsia"/>
          <w:lang w:eastAsia="zh-CN"/>
        </w:rPr>
        <w:t>.1</w:t>
      </w:r>
      <w:r>
        <w:rPr>
          <w:rFonts w:hint="eastAsia"/>
          <w:lang w:eastAsia="zh-CN"/>
        </w:rPr>
        <w:tab/>
      </w:r>
      <w:bookmarkEnd w:id="16"/>
      <w:r>
        <w:rPr>
          <w:rFonts w:hint="eastAsia"/>
          <w:lang w:eastAsia="zh-CN"/>
        </w:rPr>
        <w:t>Power class 2 case</w:t>
      </w:r>
      <w:r>
        <w:rPr>
          <w:lang w:eastAsia="zh-CN"/>
        </w:rPr>
        <w:t xml:space="preserve"> a</w:t>
      </w:r>
      <w:bookmarkEnd w:id="17"/>
    </w:p>
    <w:p w14:paraId="5B48D20C" w14:textId="3DAB64E1" w:rsidR="006E68CB" w:rsidRPr="006E68CB" w:rsidRDefault="006E68CB" w:rsidP="006E68CB">
      <w:pPr>
        <w:rPr>
          <w:lang w:eastAsia="zh-CN"/>
        </w:rPr>
      </w:pPr>
      <w:r>
        <w:rPr>
          <w:lang w:eastAsia="zh-CN"/>
        </w:rPr>
        <w:t>Power class 3 CA for UL CA_n</w:t>
      </w:r>
      <w:r w:rsidR="00917AE4">
        <w:rPr>
          <w:lang w:eastAsia="zh-CN"/>
        </w:rPr>
        <w:t>41</w:t>
      </w:r>
      <w:r>
        <w:rPr>
          <w:lang w:eastAsia="zh-CN"/>
        </w:rPr>
        <w:t>A-n</w:t>
      </w:r>
      <w:r w:rsidR="00917AE4">
        <w:rPr>
          <w:lang w:eastAsia="zh-CN"/>
        </w:rPr>
        <w:t>7</w:t>
      </w:r>
      <w:r>
        <w:rPr>
          <w:lang w:eastAsia="zh-CN"/>
        </w:rPr>
        <w:t>1A:</w:t>
      </w:r>
    </w:p>
    <w:p w14:paraId="681D7AC8" w14:textId="34148B52" w:rsidR="00B7764E" w:rsidRDefault="00B7764E" w:rsidP="00B7764E">
      <w:pPr>
        <w:pStyle w:val="TH"/>
      </w:pPr>
      <w:r>
        <w:t>Table 6.</w:t>
      </w:r>
      <w:r>
        <w:rPr>
          <w:rFonts w:hint="eastAsia"/>
          <w:lang w:eastAsia="zh-CN"/>
        </w:rPr>
        <w:t>x</w:t>
      </w:r>
      <w:r>
        <w:t>.3</w:t>
      </w:r>
      <w:r w:rsidR="005B47C2">
        <w:t>.1</w:t>
      </w:r>
      <w:r>
        <w:t>-1 Power class 3 MSD for 2 bands UL</w:t>
      </w:r>
      <w:r w:rsidR="006F2B3F" w:rsidRPr="006F2B3F">
        <w:t xml:space="preserve"> CA_n</w:t>
      </w:r>
      <w:r w:rsidR="00474147">
        <w:t>41</w:t>
      </w:r>
      <w:r w:rsidR="006F2B3F" w:rsidRPr="006F2B3F">
        <w:t>A-n</w:t>
      </w:r>
      <w:r w:rsidR="00C53DA0">
        <w:t>71</w:t>
      </w:r>
      <w:r w:rsidR="006F2B3F"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17AE4" w:rsidRPr="00917AE4" w14:paraId="7B205194" w14:textId="77777777" w:rsidTr="00917AE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7E457F84" w14:textId="77777777" w:rsidR="00917AE4" w:rsidRPr="00917AE4" w:rsidRDefault="00917AE4" w:rsidP="00917AE4">
            <w:pPr>
              <w:keepNext/>
              <w:keepLines/>
              <w:spacing w:after="0"/>
              <w:jc w:val="center"/>
              <w:rPr>
                <w:rFonts w:ascii="Arial" w:eastAsia="Times New Roman" w:hAnsi="Arial"/>
                <w:sz w:val="18"/>
                <w:lang w:val="en-US" w:eastAsia="zh-CN"/>
              </w:rPr>
            </w:pPr>
            <w:r w:rsidRPr="00917AE4">
              <w:rPr>
                <w:rFonts w:ascii="Arial" w:eastAsia="Times New Roman"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B39F558"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9861DB1"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792DD847"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ECF18D9"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9F91CD1"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4D34BA1"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0920D4"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E3D277A"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N/A</w:t>
            </w:r>
          </w:p>
        </w:tc>
      </w:tr>
      <w:tr w:rsidR="00917AE4" w:rsidRPr="00917AE4" w14:paraId="46AB44D0" w14:textId="77777777" w:rsidTr="00917A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E687F0" w14:textId="77777777" w:rsidR="00917AE4" w:rsidRPr="00917AE4" w:rsidRDefault="00917AE4" w:rsidP="00917AE4">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F9CEB1"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17B213C"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BB6D8D5"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0A93BA6"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6201BC"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5E94624"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349971"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EF26AB"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N/A</w:t>
            </w:r>
          </w:p>
        </w:tc>
      </w:tr>
      <w:tr w:rsidR="00917AE4" w:rsidRPr="00917AE4" w14:paraId="0232EB3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7BCAF0" w14:textId="77777777" w:rsidR="00917AE4" w:rsidRPr="00917AE4" w:rsidRDefault="00917AE4" w:rsidP="00917AE4">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2517D4"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D0FF429"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816A210"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753F923"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3B896578"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3</w:t>
            </w:r>
            <w:r w:rsidRPr="00917AE4">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1067773"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10213BDD"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252E4"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IMD2</w:t>
            </w:r>
            <w:r w:rsidRPr="00917AE4">
              <w:rPr>
                <w:rFonts w:ascii="Arial" w:eastAsia="Times New Roman" w:hAnsi="Arial"/>
                <w:sz w:val="18"/>
                <w:vertAlign w:val="superscript"/>
              </w:rPr>
              <w:t>1,5</w:t>
            </w:r>
          </w:p>
        </w:tc>
      </w:tr>
      <w:tr w:rsidR="00917AE4" w:rsidRPr="00917AE4" w14:paraId="79A38EC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6767684" w14:textId="77777777" w:rsidR="00917AE4" w:rsidRPr="00917AE4" w:rsidRDefault="00917AE4" w:rsidP="00917AE4">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ADA87B"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6255145"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70ABB50E"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4DD6FF"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3DA051"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1E3C3FA9"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62F02B"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6A456D2"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N/A</w:t>
            </w:r>
          </w:p>
        </w:tc>
      </w:tr>
      <w:tr w:rsidR="00917AE4" w:rsidRPr="00917AE4" w14:paraId="48114D0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2A955FE" w14:textId="77777777" w:rsidR="00917AE4" w:rsidRPr="00917AE4" w:rsidRDefault="00917AE4" w:rsidP="00917AE4">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54A1C2"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ACE3099"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32B1BFF"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7DDEB3D"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9668AF"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03B067F"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518F7"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E4BABF9"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N/A</w:t>
            </w:r>
          </w:p>
        </w:tc>
      </w:tr>
      <w:tr w:rsidR="00917AE4" w:rsidRPr="00917AE4" w14:paraId="3201B51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C573D0" w14:textId="77777777" w:rsidR="00917AE4" w:rsidRPr="00917AE4" w:rsidRDefault="00917AE4" w:rsidP="00917AE4">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F8E414"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E52B439"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25D8CA32"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8D1B1B1"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F9A7863"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14096ACC"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852DF43"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E4BEE4C"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IMD3</w:t>
            </w:r>
            <w:r w:rsidRPr="00917AE4">
              <w:rPr>
                <w:rFonts w:ascii="Arial" w:eastAsia="Times New Roman" w:hAnsi="Arial"/>
                <w:sz w:val="18"/>
                <w:vertAlign w:val="superscript"/>
              </w:rPr>
              <w:t>1</w:t>
            </w:r>
          </w:p>
        </w:tc>
      </w:tr>
      <w:tr w:rsidR="00917AE4" w:rsidRPr="00917AE4" w14:paraId="1287347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68D519C" w14:textId="77777777" w:rsidR="00917AE4" w:rsidRPr="00917AE4" w:rsidRDefault="00917AE4" w:rsidP="00917AE4">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8072C2"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BF794F"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249D96DB"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B10A27"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EDF55A8"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18E5DF8E"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BE160A"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60541A"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N/A</w:t>
            </w:r>
          </w:p>
        </w:tc>
      </w:tr>
      <w:tr w:rsidR="00917AE4" w:rsidRPr="00917AE4" w14:paraId="2B9D579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F3F2CC" w14:textId="77777777" w:rsidR="00917AE4" w:rsidRPr="00917AE4" w:rsidRDefault="00917AE4" w:rsidP="00917AE4">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65FD8"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33878BE1"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20E093B"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851C1D"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944BCB"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42C7A9E"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68F15E"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A006130"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N/A</w:t>
            </w:r>
          </w:p>
        </w:tc>
      </w:tr>
      <w:tr w:rsidR="00917AE4" w:rsidRPr="00917AE4" w14:paraId="73D44235" w14:textId="77777777" w:rsidTr="00917A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350315" w14:textId="77777777" w:rsidR="00917AE4" w:rsidRPr="00917AE4" w:rsidRDefault="00917AE4" w:rsidP="00917AE4">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41950"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80C065B"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205C80F1"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7CB53A7"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E54E6B0"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3</w:t>
            </w:r>
            <w:r w:rsidRPr="00917AE4">
              <w:rPr>
                <w:rFonts w:ascii="Arial" w:eastAsia="Times New Roman"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4A22D08B"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4A73FD6"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F48B855" w14:textId="77777777" w:rsidR="00917AE4" w:rsidRPr="00917AE4" w:rsidRDefault="00917AE4" w:rsidP="00917AE4">
            <w:pPr>
              <w:keepNext/>
              <w:keepLines/>
              <w:spacing w:after="0"/>
              <w:jc w:val="center"/>
              <w:rPr>
                <w:rFonts w:ascii="Arial" w:eastAsia="Times New Roman" w:hAnsi="Arial"/>
                <w:sz w:val="18"/>
              </w:rPr>
            </w:pPr>
            <w:r w:rsidRPr="00917AE4">
              <w:rPr>
                <w:rFonts w:ascii="Arial" w:eastAsia="Times New Roman" w:hAnsi="Arial"/>
                <w:sz w:val="18"/>
              </w:rPr>
              <w:t>IMD4</w:t>
            </w:r>
            <w:r w:rsidRPr="00917AE4">
              <w:rPr>
                <w:rFonts w:ascii="Arial" w:eastAsia="Times New Roman" w:hAnsi="Arial"/>
                <w:sz w:val="18"/>
                <w:vertAlign w:val="superscript"/>
              </w:rPr>
              <w:t>1</w:t>
            </w:r>
          </w:p>
        </w:tc>
      </w:tr>
    </w:tbl>
    <w:p w14:paraId="573E1085" w14:textId="030CB0E3" w:rsidR="00474147" w:rsidRDefault="00474147" w:rsidP="00B7764E">
      <w:pPr>
        <w:pStyle w:val="TH"/>
      </w:pPr>
    </w:p>
    <w:p w14:paraId="66D51E33" w14:textId="0FA0D378" w:rsidR="00B7764E" w:rsidRDefault="00B7764E" w:rsidP="00B7764E">
      <w:pPr>
        <w:rPr>
          <w:lang w:eastAsia="zh-CN"/>
        </w:rPr>
      </w:pPr>
      <w:r>
        <w:rPr>
          <w:lang w:eastAsia="zh-CN"/>
        </w:rPr>
        <w:t>MSD for PC2 UL CA is calculated from MSD for PC2 as follows:</w:t>
      </w:r>
    </w:p>
    <w:p w14:paraId="123BB50E" w14:textId="315EA3E3" w:rsidR="00531795" w:rsidRDefault="00531795" w:rsidP="00531795">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IMD2 increases by 3*2=</w:t>
      </w:r>
      <w:r w:rsidR="00C202E8">
        <w:rPr>
          <w:rFonts w:ascii="Calibri" w:eastAsia="Calibri" w:hAnsi="Calibri" w:cs="Calibri"/>
          <w:sz w:val="22"/>
          <w:szCs w:val="22"/>
          <w:lang w:val="en-US"/>
        </w:rPr>
        <w:t>6</w:t>
      </w:r>
      <w:r>
        <w:rPr>
          <w:rFonts w:ascii="Calibri" w:eastAsia="Calibri" w:hAnsi="Calibri" w:cs="Calibri"/>
          <w:sz w:val="22"/>
          <w:szCs w:val="22"/>
          <w:lang w:val="en-US"/>
        </w:rPr>
        <w:t xml:space="preserve"> </w:t>
      </w:r>
      <w:proofErr w:type="spellStart"/>
      <w:r>
        <w:rPr>
          <w:rFonts w:ascii="Calibri" w:eastAsia="Calibri" w:hAnsi="Calibri" w:cs="Calibri"/>
          <w:sz w:val="22"/>
          <w:szCs w:val="22"/>
          <w:lang w:val="en-US"/>
        </w:rPr>
        <w:t>dB.</w:t>
      </w:r>
      <w:proofErr w:type="spellEnd"/>
    </w:p>
    <w:p w14:paraId="4FD07D5F" w14:textId="77777777" w:rsidR="00531795" w:rsidRDefault="00531795" w:rsidP="00531795">
      <w:pPr>
        <w:rPr>
          <w:rFonts w:ascii="Calibri" w:eastAsia="Calibri" w:hAnsi="Calibri" w:cs="Calibri"/>
          <w:sz w:val="22"/>
          <w:szCs w:val="22"/>
          <w:lang w:val="en-US"/>
        </w:rPr>
      </w:pPr>
      <w:r>
        <w:rPr>
          <w:rFonts w:ascii="Calibri" w:eastAsia="Calibri" w:hAnsi="Calibri" w:cs="Calibri"/>
          <w:sz w:val="22"/>
          <w:szCs w:val="22"/>
          <w:lang w:val="en-US"/>
        </w:rPr>
        <w:t xml:space="preserve">If the input signal increases by 3 dB, the IMD3 increases by 3*3=9 </w:t>
      </w:r>
      <w:proofErr w:type="spellStart"/>
      <w:r>
        <w:rPr>
          <w:rFonts w:ascii="Calibri" w:eastAsia="Calibri" w:hAnsi="Calibri" w:cs="Calibri"/>
          <w:sz w:val="22"/>
          <w:szCs w:val="22"/>
          <w:lang w:val="en-US"/>
        </w:rPr>
        <w:t>dB.</w:t>
      </w:r>
      <w:proofErr w:type="spellEnd"/>
    </w:p>
    <w:p w14:paraId="2B42560B" w14:textId="36799063" w:rsidR="00F76642" w:rsidRDefault="00531795" w:rsidP="00C202E8">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IMD4 increases by 3*</w:t>
      </w:r>
      <w:r w:rsidR="00C202E8">
        <w:rPr>
          <w:rFonts w:ascii="Calibri" w:eastAsia="Calibri" w:hAnsi="Calibri" w:cs="Calibri"/>
          <w:sz w:val="22"/>
          <w:szCs w:val="22"/>
          <w:lang w:val="en-US"/>
        </w:rPr>
        <w:t>4</w:t>
      </w:r>
      <w:r>
        <w:rPr>
          <w:rFonts w:ascii="Calibri" w:eastAsia="Calibri" w:hAnsi="Calibri" w:cs="Calibri"/>
          <w:sz w:val="22"/>
          <w:szCs w:val="22"/>
          <w:lang w:val="en-US"/>
        </w:rPr>
        <w:t>=</w:t>
      </w:r>
      <w:r w:rsidR="00C202E8">
        <w:rPr>
          <w:rFonts w:ascii="Calibri" w:eastAsia="Calibri" w:hAnsi="Calibri" w:cs="Calibri"/>
          <w:sz w:val="22"/>
          <w:szCs w:val="22"/>
          <w:lang w:val="en-US"/>
        </w:rPr>
        <w:t>12</w:t>
      </w:r>
      <w:r>
        <w:rPr>
          <w:rFonts w:ascii="Calibri" w:eastAsia="Calibri" w:hAnsi="Calibri" w:cs="Calibri"/>
          <w:sz w:val="22"/>
          <w:szCs w:val="22"/>
          <w:lang w:val="en-US"/>
        </w:rPr>
        <w:t xml:space="preserve"> </w:t>
      </w:r>
      <w:proofErr w:type="spellStart"/>
      <w:r>
        <w:rPr>
          <w:rFonts w:ascii="Calibri" w:eastAsia="Calibri" w:hAnsi="Calibri" w:cs="Calibri"/>
          <w:sz w:val="22"/>
          <w:szCs w:val="22"/>
          <w:lang w:val="en-US"/>
        </w:rPr>
        <w:t>dB.</w:t>
      </w:r>
      <w:proofErr w:type="spellEnd"/>
    </w:p>
    <w:p w14:paraId="302F344E" w14:textId="77777777" w:rsidR="00F76642" w:rsidRDefault="00F76642" w:rsidP="00B7764E">
      <w:pPr>
        <w:spacing w:after="0"/>
        <w:rPr>
          <w:rFonts w:ascii="Calibri" w:eastAsia="Calibri" w:hAnsi="Calibri" w:cs="Calibri"/>
          <w:sz w:val="22"/>
          <w:szCs w:val="22"/>
          <w:lang w:val="en-US"/>
        </w:rPr>
      </w:pPr>
    </w:p>
    <w:p w14:paraId="18F474A1" w14:textId="2AEBB944"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52C4C93E" wp14:editId="626932BA">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752AFFC1"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lastRenderedPageBreak/>
        <w:drawing>
          <wp:inline distT="0" distB="0" distL="0" distR="0" wp14:anchorId="78CBF64A" wp14:editId="43B4643A">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0DA282F5"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2E869D96"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sz w:val="22"/>
          <w:szCs w:val="22"/>
          <w:lang w:val="en-US"/>
        </w:rPr>
        <w:t>where N is the noise spectral density and BW is the bandwidth of the carrier. If the initial MSD is known,</w:t>
      </w:r>
    </w:p>
    <w:p w14:paraId="7D586040"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then we have </w:t>
      </w:r>
    </w:p>
    <w:p w14:paraId="42717282"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A75DBE9" wp14:editId="1682677E">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542B76D"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23C90B57" wp14:editId="72C4D5C7">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044A36F2" wp14:editId="2E2A9AF0">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3386A56E" wp14:editId="4F85484C">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3B838E0A"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4733758F" wp14:editId="1C31C2A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ECED60"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3C0509A9" wp14:editId="28506A71">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C5B4A40"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301046EB" wp14:editId="7B7D855A">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353C52F1" w14:textId="77777777" w:rsidR="00B7764E" w:rsidRDefault="00B7764E" w:rsidP="00B7764E">
      <w:pPr>
        <w:rPr>
          <w:lang w:eastAsia="zh-CN"/>
        </w:rPr>
      </w:pPr>
    </w:p>
    <w:p w14:paraId="6646AB49" w14:textId="18C33AD6" w:rsidR="00B7764E" w:rsidRDefault="00B7764E" w:rsidP="00B7764E">
      <w:pPr>
        <w:rPr>
          <w:lang w:eastAsia="zh-CN"/>
        </w:rPr>
      </w:pPr>
      <w:r>
        <w:rPr>
          <w:lang w:eastAsia="zh-CN"/>
        </w:rPr>
        <w:t xml:space="preserve">The proposed value for PC2 UL CA MSD can be found in </w:t>
      </w:r>
      <w:r w:rsidRPr="0033251E">
        <w:rPr>
          <w:lang w:eastAsia="zh-CN"/>
        </w:rPr>
        <w:t>Table 6.x.3</w:t>
      </w:r>
      <w:r w:rsidR="00DB3EB7">
        <w:rPr>
          <w:lang w:eastAsia="zh-CN"/>
        </w:rPr>
        <w:t>.1-1</w:t>
      </w:r>
      <w:r>
        <w:rPr>
          <w:lang w:eastAsia="zh-CN"/>
        </w:rPr>
        <w:t>.</w:t>
      </w:r>
    </w:p>
    <w:p w14:paraId="7E9B23CA" w14:textId="4754C40B" w:rsidR="00741888" w:rsidRDefault="00741888" w:rsidP="00741888">
      <w:pPr>
        <w:rPr>
          <w:lang w:eastAsia="zh-CN"/>
        </w:rPr>
      </w:pPr>
      <w:r>
        <w:rPr>
          <w:lang w:eastAsia="zh-CN"/>
        </w:rPr>
        <w:t xml:space="preserve"> </w:t>
      </w:r>
    </w:p>
    <w:p w14:paraId="69400790" w14:textId="017E15A9" w:rsidR="009A1A70" w:rsidRDefault="009A1A70" w:rsidP="009A1A70">
      <w:pPr>
        <w:pStyle w:val="TH"/>
      </w:pPr>
      <w:r>
        <w:t>Table 6.</w:t>
      </w:r>
      <w:r>
        <w:rPr>
          <w:rFonts w:hint="eastAsia"/>
          <w:lang w:eastAsia="zh-CN"/>
        </w:rPr>
        <w:t>x</w:t>
      </w:r>
      <w:r>
        <w:t>.3.1-</w:t>
      </w:r>
      <w:r w:rsidR="00654E2C">
        <w:t>2</w:t>
      </w:r>
      <w:r>
        <w:t xml:space="preserve"> Proposed Power class 2 MSD for UL</w:t>
      </w:r>
      <w:r w:rsidRPr="009A1A70">
        <w:t xml:space="preserve"> CA_</w:t>
      </w:r>
      <w:r w:rsidR="00474147">
        <w:t>n41-n</w:t>
      </w:r>
      <w:r w:rsidR="00551257">
        <w:t>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3DA0" w:rsidRPr="00917AE4" w14:paraId="18EF8C1D" w14:textId="77777777" w:rsidTr="006A5AF1">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050BC2FE" w14:textId="77777777" w:rsidR="00C53DA0" w:rsidRPr="00917AE4" w:rsidRDefault="00C53DA0" w:rsidP="006A5AF1">
            <w:pPr>
              <w:keepNext/>
              <w:keepLines/>
              <w:spacing w:after="0"/>
              <w:jc w:val="center"/>
              <w:rPr>
                <w:rFonts w:ascii="Arial" w:eastAsia="Times New Roman" w:hAnsi="Arial"/>
                <w:sz w:val="18"/>
                <w:lang w:val="en-US" w:eastAsia="zh-CN"/>
              </w:rPr>
            </w:pPr>
            <w:r w:rsidRPr="00917AE4">
              <w:rPr>
                <w:rFonts w:ascii="Arial" w:eastAsia="Times New Roman"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2F443B81"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7AB844D"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39FF5FE8"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0F0A45"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09BB60"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7966488F"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FA8B5C"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C13A8A"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N/A</w:t>
            </w:r>
          </w:p>
        </w:tc>
      </w:tr>
      <w:tr w:rsidR="00C53DA0" w:rsidRPr="00917AE4" w14:paraId="1CD33A9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DEEF0E" w14:textId="77777777" w:rsidR="00C53DA0" w:rsidRPr="00917AE4" w:rsidRDefault="00C53DA0"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85C09B"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353ACFF4"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C488EB8"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69802D4"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0B184FD"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547AF0E"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13A16C"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249775"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N/A</w:t>
            </w:r>
          </w:p>
        </w:tc>
      </w:tr>
      <w:tr w:rsidR="00C53DA0" w:rsidRPr="00917AE4" w14:paraId="576ADED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E7ACF6C" w14:textId="77777777" w:rsidR="00C53DA0" w:rsidRPr="00917AE4" w:rsidRDefault="00C53DA0"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46103"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3BA96D2"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4838AAF7"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10393CE"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414A2A04"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3</w:t>
            </w:r>
            <w:r w:rsidRPr="00917AE4">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53AAFAC" w14:textId="145F4F16" w:rsidR="00C53DA0" w:rsidRPr="00CC1CDE" w:rsidRDefault="00C53DA0" w:rsidP="006A5AF1">
            <w:pPr>
              <w:keepNext/>
              <w:keepLines/>
              <w:spacing w:after="0"/>
              <w:jc w:val="center"/>
              <w:rPr>
                <w:rFonts w:ascii="Arial" w:eastAsia="Times New Roman" w:hAnsi="Arial"/>
                <w:color w:val="FF0000"/>
                <w:sz w:val="18"/>
              </w:rPr>
            </w:pPr>
            <w:r w:rsidRPr="00CC1CDE">
              <w:rPr>
                <w:rFonts w:ascii="Arial" w:eastAsia="Times New Roman" w:hAnsi="Arial"/>
                <w:color w:val="FF0000"/>
                <w:sz w:val="18"/>
              </w:rPr>
              <w:t>3</w:t>
            </w:r>
            <w:r w:rsidR="00F7150D">
              <w:rPr>
                <w:rFonts w:ascii="Arial" w:eastAsia="Times New Roman" w:hAnsi="Arial"/>
                <w:color w:val="FF0000"/>
                <w:sz w:val="18"/>
              </w:rPr>
              <w:t>5</w:t>
            </w:r>
            <w:r w:rsidRPr="00CC1CDE">
              <w:rPr>
                <w:rFonts w:ascii="Arial" w:eastAsia="Times New Roman" w:hAnsi="Arial" w:hint="eastAsia"/>
                <w:color w:val="FF0000"/>
                <w:sz w:val="18"/>
              </w:rPr>
              <w:t>.1</w:t>
            </w:r>
          </w:p>
        </w:tc>
        <w:tc>
          <w:tcPr>
            <w:tcW w:w="828" w:type="dxa"/>
            <w:tcBorders>
              <w:top w:val="single" w:sz="4" w:space="0" w:color="auto"/>
              <w:left w:val="single" w:sz="4" w:space="0" w:color="auto"/>
              <w:bottom w:val="single" w:sz="4" w:space="0" w:color="auto"/>
              <w:right w:val="single" w:sz="4" w:space="0" w:color="auto"/>
            </w:tcBorders>
          </w:tcPr>
          <w:p w14:paraId="4772399E"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193DF7"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IMD2</w:t>
            </w:r>
            <w:r w:rsidRPr="00917AE4">
              <w:rPr>
                <w:rFonts w:ascii="Arial" w:eastAsia="Times New Roman" w:hAnsi="Arial"/>
                <w:sz w:val="18"/>
                <w:vertAlign w:val="superscript"/>
              </w:rPr>
              <w:t>1,5</w:t>
            </w:r>
          </w:p>
        </w:tc>
      </w:tr>
      <w:tr w:rsidR="00C53DA0" w:rsidRPr="00917AE4" w14:paraId="6150CDC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9F46541" w14:textId="77777777" w:rsidR="00C53DA0" w:rsidRPr="00917AE4" w:rsidRDefault="00C53DA0"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DD4574"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6BE60FD"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209B887A"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9CF7D80"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80E4E6B"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7E3648B"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950422"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CC6BCF"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N/A</w:t>
            </w:r>
          </w:p>
        </w:tc>
      </w:tr>
      <w:tr w:rsidR="00C53DA0" w:rsidRPr="00917AE4" w14:paraId="33154A7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3F2FC38" w14:textId="77777777" w:rsidR="00C53DA0" w:rsidRPr="00917AE4" w:rsidRDefault="00C53DA0"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C2E1A3"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E56F645"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932768E"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FFAF5FB"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BB9A91"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D25743B"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E8E72E"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F9B158"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N/A</w:t>
            </w:r>
          </w:p>
        </w:tc>
      </w:tr>
      <w:tr w:rsidR="00C53DA0" w:rsidRPr="00917AE4" w14:paraId="4CAEC4E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2D5CA36" w14:textId="77777777" w:rsidR="00C53DA0" w:rsidRPr="00917AE4" w:rsidRDefault="00C53DA0"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BB4870"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D6F430"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4E62A6E2"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9A916F3"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6E242DE"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12C0947" w14:textId="2A906E65" w:rsidR="00C53DA0" w:rsidRPr="00917AE4" w:rsidRDefault="00D60BDF" w:rsidP="006A5AF1">
            <w:pPr>
              <w:keepNext/>
              <w:keepLines/>
              <w:spacing w:after="0"/>
              <w:jc w:val="center"/>
              <w:rPr>
                <w:rFonts w:ascii="Arial" w:eastAsia="Times New Roman" w:hAnsi="Arial"/>
                <w:sz w:val="18"/>
              </w:rPr>
            </w:pPr>
            <w:r w:rsidRPr="00D60BDF">
              <w:rPr>
                <w:rFonts w:ascii="Arial" w:eastAsia="Malgun Gothic" w:hAnsi="Arial"/>
                <w:color w:val="FF0000"/>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216CBF56"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F51836"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IMD3</w:t>
            </w:r>
            <w:r w:rsidRPr="00917AE4">
              <w:rPr>
                <w:rFonts w:ascii="Arial" w:eastAsia="Times New Roman" w:hAnsi="Arial"/>
                <w:sz w:val="18"/>
                <w:vertAlign w:val="superscript"/>
              </w:rPr>
              <w:t>1</w:t>
            </w:r>
          </w:p>
        </w:tc>
      </w:tr>
      <w:tr w:rsidR="00C53DA0" w:rsidRPr="00917AE4" w14:paraId="67021B1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C3CFD7" w14:textId="77777777" w:rsidR="00C53DA0" w:rsidRPr="00917AE4" w:rsidRDefault="00C53DA0"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095EB8"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8839D19"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C2EA345"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3A6A15"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045D34"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27868DC"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5B9902"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509E0CF"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N/A</w:t>
            </w:r>
          </w:p>
        </w:tc>
      </w:tr>
      <w:tr w:rsidR="00C53DA0" w:rsidRPr="00917AE4" w14:paraId="520EC0F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6D57261" w14:textId="77777777" w:rsidR="00C53DA0" w:rsidRPr="00917AE4" w:rsidRDefault="00C53DA0"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91E235"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589FE577"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0932FABF"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3CA362D"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8D0614"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02F3423"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EFFAC2"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A73A85C"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N/A</w:t>
            </w:r>
          </w:p>
        </w:tc>
      </w:tr>
      <w:tr w:rsidR="00C53DA0" w:rsidRPr="00917AE4" w14:paraId="3696F8B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0E9582" w14:textId="77777777" w:rsidR="00C53DA0" w:rsidRPr="00917AE4" w:rsidRDefault="00C53DA0"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8A6FC6"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EEEC6B5"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594A0E68"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91780FA"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5BBBE73"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3</w:t>
            </w:r>
            <w:r w:rsidRPr="00917AE4">
              <w:rPr>
                <w:rFonts w:ascii="Arial" w:eastAsia="Times New Roman"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6E86347D" w14:textId="7B26BF6F" w:rsidR="00C53DA0" w:rsidRPr="00917AE4" w:rsidRDefault="0069262B" w:rsidP="006A5AF1">
            <w:pPr>
              <w:keepNext/>
              <w:keepLines/>
              <w:spacing w:after="0"/>
              <w:jc w:val="center"/>
              <w:rPr>
                <w:rFonts w:ascii="Arial" w:eastAsia="Times New Roman" w:hAnsi="Arial"/>
                <w:sz w:val="18"/>
              </w:rPr>
            </w:pPr>
            <w:r w:rsidRPr="0069262B">
              <w:rPr>
                <w:rFonts w:ascii="Arial" w:eastAsia="Times New Roman" w:hAnsi="Arial"/>
                <w:color w:val="FF0000"/>
                <w:sz w:val="18"/>
              </w:rPr>
              <w:t>21.9</w:t>
            </w:r>
          </w:p>
        </w:tc>
        <w:tc>
          <w:tcPr>
            <w:tcW w:w="828" w:type="dxa"/>
            <w:tcBorders>
              <w:top w:val="single" w:sz="4" w:space="0" w:color="auto"/>
              <w:left w:val="single" w:sz="4" w:space="0" w:color="auto"/>
              <w:bottom w:val="single" w:sz="4" w:space="0" w:color="auto"/>
              <w:right w:val="single" w:sz="4" w:space="0" w:color="auto"/>
            </w:tcBorders>
          </w:tcPr>
          <w:p w14:paraId="2D98A323"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3B735C7" w14:textId="77777777" w:rsidR="00C53DA0" w:rsidRPr="00917AE4" w:rsidRDefault="00C53DA0" w:rsidP="006A5AF1">
            <w:pPr>
              <w:keepNext/>
              <w:keepLines/>
              <w:spacing w:after="0"/>
              <w:jc w:val="center"/>
              <w:rPr>
                <w:rFonts w:ascii="Arial" w:eastAsia="Times New Roman" w:hAnsi="Arial"/>
                <w:sz w:val="18"/>
              </w:rPr>
            </w:pPr>
            <w:r w:rsidRPr="00917AE4">
              <w:rPr>
                <w:rFonts w:ascii="Arial" w:eastAsia="Times New Roman" w:hAnsi="Arial"/>
                <w:sz w:val="18"/>
              </w:rPr>
              <w:t>IMD4</w:t>
            </w:r>
            <w:r w:rsidRPr="00917AE4">
              <w:rPr>
                <w:rFonts w:ascii="Arial" w:eastAsia="Times New Roman" w:hAnsi="Arial"/>
                <w:sz w:val="18"/>
                <w:vertAlign w:val="superscript"/>
              </w:rPr>
              <w:t>1</w:t>
            </w:r>
          </w:p>
        </w:tc>
      </w:tr>
    </w:tbl>
    <w:p w14:paraId="5A10CB65" w14:textId="5157D993" w:rsidR="00474147" w:rsidRDefault="00474147" w:rsidP="009A1A70">
      <w:pPr>
        <w:pStyle w:val="TH"/>
      </w:pPr>
    </w:p>
    <w:p w14:paraId="75798452" w14:textId="0BE4C13B" w:rsidR="00741888" w:rsidRDefault="00741888" w:rsidP="00741888">
      <w:pPr>
        <w:pStyle w:val="Heading4"/>
        <w:rPr>
          <w:lang w:eastAsia="zh-CN"/>
        </w:rPr>
      </w:pPr>
      <w:r>
        <w:t>6</w:t>
      </w:r>
      <w:r w:rsidRPr="001043CD">
        <w:t>.x.3</w:t>
      </w:r>
      <w:r>
        <w:rPr>
          <w:rFonts w:hint="eastAsia"/>
          <w:lang w:eastAsia="zh-CN"/>
        </w:rPr>
        <w:t>.</w:t>
      </w:r>
      <w:r>
        <w:rPr>
          <w:lang w:eastAsia="zh-CN"/>
        </w:rPr>
        <w:t>2</w:t>
      </w:r>
      <w:r>
        <w:rPr>
          <w:rFonts w:hint="eastAsia"/>
          <w:lang w:eastAsia="zh-CN"/>
        </w:rPr>
        <w:tab/>
        <w:t>Power class 2 case</w:t>
      </w:r>
      <w:r>
        <w:rPr>
          <w:lang w:eastAsia="zh-CN"/>
        </w:rPr>
        <w:t xml:space="preserve"> </w:t>
      </w:r>
      <w:r w:rsidR="00787F5E">
        <w:rPr>
          <w:lang w:eastAsia="zh-CN"/>
        </w:rPr>
        <w:t>c</w:t>
      </w:r>
    </w:p>
    <w:p w14:paraId="51D62FAE" w14:textId="090127BB" w:rsidR="00741888" w:rsidRPr="001043CD" w:rsidRDefault="007116B2" w:rsidP="00741888">
      <w:pPr>
        <w:rPr>
          <w:i/>
          <w:color w:val="0000FF"/>
          <w:lang w:eastAsia="zh-CN"/>
        </w:rPr>
      </w:pPr>
      <w:r>
        <w:rPr>
          <w:lang w:eastAsia="zh-CN"/>
        </w:rPr>
        <w:t>The same MSD for case a applies to case</w:t>
      </w:r>
      <w:r w:rsidR="00787F5E">
        <w:rPr>
          <w:lang w:eastAsia="zh-CN"/>
        </w:rPr>
        <w:t xml:space="preserve"> </w:t>
      </w:r>
      <w:r w:rsidR="00504CB6">
        <w:rPr>
          <w:lang w:eastAsia="zh-CN"/>
        </w:rPr>
        <w:t>c</w:t>
      </w:r>
      <w:r>
        <w:rPr>
          <w:lang w:eastAsia="zh-CN"/>
        </w:rPr>
        <w:t xml:space="preserve">. </w:t>
      </w:r>
    </w:p>
    <w:p w14:paraId="20F003A6" w14:textId="6F991848" w:rsidR="00741888" w:rsidRPr="004721EE" w:rsidRDefault="00741888" w:rsidP="00741888">
      <w:pPr>
        <w:pStyle w:val="Heading3"/>
        <w:rPr>
          <w:lang w:eastAsia="zh-CN"/>
        </w:rPr>
      </w:pPr>
      <w:bookmarkStart w:id="18" w:name="_Toc3303727"/>
      <w:bookmarkStart w:id="19" w:name="_Toc3364431"/>
      <w:bookmarkStart w:id="20" w:name="_Toc46412261"/>
      <w:bookmarkStart w:id="21" w:name="_Toc115167929"/>
      <w:r w:rsidRPr="00EA2075">
        <w:rPr>
          <w:rFonts w:eastAsia="MS Mincho"/>
          <w:lang w:eastAsia="ja-JP"/>
        </w:rPr>
        <w:t>6.</w:t>
      </w:r>
      <w:r w:rsidRPr="00EA2075">
        <w:rPr>
          <w:rFonts w:eastAsia="MS Mincho" w:hint="eastAsia"/>
          <w:lang w:eastAsia="ja-JP"/>
        </w:rPr>
        <w:t>x</w:t>
      </w:r>
      <w:r w:rsidRPr="00EA2075">
        <w:rPr>
          <w:rFonts w:eastAsia="MS Mincho"/>
          <w:lang w:eastAsia="ja-JP"/>
        </w:rPr>
        <w:t>.</w:t>
      </w:r>
      <w:r w:rsidRPr="00EA2075">
        <w:rPr>
          <w:rFonts w:eastAsia="MS Mincho" w:hint="eastAsia"/>
          <w:lang w:eastAsia="ja-JP"/>
        </w:rPr>
        <w:t>4</w:t>
      </w:r>
      <w:r w:rsidRPr="00EA2075">
        <w:rPr>
          <w:rFonts w:eastAsia="MS Mincho"/>
          <w:lang w:eastAsia="ja-JP"/>
        </w:rPr>
        <w:tab/>
      </w:r>
      <w:bookmarkEnd w:id="18"/>
      <w:bookmarkEnd w:id="19"/>
      <w:bookmarkEnd w:id="20"/>
      <w:bookmarkEnd w:id="21"/>
      <w:r w:rsidR="00966E17" w:rsidRPr="00966E17">
        <w:rPr>
          <w:rFonts w:eastAsia="MS Mincho"/>
          <w:lang w:eastAsia="ja-JP"/>
        </w:rPr>
        <w:t>∆TIB and ∆RIB values</w:t>
      </w:r>
    </w:p>
    <w:p w14:paraId="32C8BE30" w14:textId="1AE05F7A" w:rsidR="00741888" w:rsidRPr="00641BEB" w:rsidRDefault="00966E17" w:rsidP="00741888">
      <w:pPr>
        <w:rPr>
          <w:b/>
          <w:bCs/>
        </w:rPr>
      </w:pPr>
      <w:r>
        <w:t>Void.</w:t>
      </w:r>
    </w:p>
    <w:p w14:paraId="5A350AD5" w14:textId="774208D0" w:rsidR="00741888" w:rsidRPr="004D3578" w:rsidRDefault="00741888" w:rsidP="00741888">
      <w:pPr>
        <w:pStyle w:val="Heading2"/>
        <w:rPr>
          <w:lang w:eastAsia="zh-CN"/>
        </w:rPr>
      </w:pPr>
      <w:r>
        <w:t>6.y</w:t>
      </w:r>
      <w:r w:rsidRPr="004D3578">
        <w:tab/>
      </w:r>
      <w:r>
        <w:t xml:space="preserve">DL </w:t>
      </w:r>
      <w:r>
        <w:rPr>
          <w:lang w:eastAsia="zh-CN"/>
        </w:rPr>
        <w:t>CA_n</w:t>
      </w:r>
      <w:r w:rsidR="00DB1577">
        <w:rPr>
          <w:lang w:eastAsia="zh-CN"/>
        </w:rPr>
        <w:t>41</w:t>
      </w:r>
      <w:r>
        <w:rPr>
          <w:lang w:eastAsia="zh-CN"/>
        </w:rPr>
        <w:t>-n</w:t>
      </w:r>
      <w:r w:rsidR="00446FAE">
        <w:rPr>
          <w:lang w:eastAsia="zh-CN"/>
        </w:rPr>
        <w:t>71</w:t>
      </w:r>
      <w:r>
        <w:rPr>
          <w:lang w:eastAsia="zh-CN"/>
        </w:rPr>
        <w:t>-n</w:t>
      </w:r>
      <w:r w:rsidR="006E713E">
        <w:rPr>
          <w:lang w:eastAsia="zh-CN"/>
        </w:rPr>
        <w:t>7</w:t>
      </w:r>
      <w:r w:rsidR="00E73143">
        <w:rPr>
          <w:lang w:eastAsia="zh-CN"/>
        </w:rPr>
        <w:t>7</w:t>
      </w:r>
      <w:r>
        <w:rPr>
          <w:lang w:eastAsia="zh-CN"/>
        </w:rPr>
        <w:t xml:space="preserve">, UL </w:t>
      </w:r>
      <w:r w:rsidRPr="000C46C1">
        <w:rPr>
          <w:lang w:eastAsia="zh-CN"/>
        </w:rPr>
        <w:t>CA_n</w:t>
      </w:r>
      <w:r w:rsidR="002664DF">
        <w:rPr>
          <w:lang w:eastAsia="zh-CN"/>
        </w:rPr>
        <w:t>41</w:t>
      </w:r>
      <w:r>
        <w:rPr>
          <w:lang w:eastAsia="zh-CN"/>
        </w:rPr>
        <w:t>A</w:t>
      </w:r>
      <w:r w:rsidRPr="000C46C1">
        <w:rPr>
          <w:lang w:eastAsia="zh-CN"/>
        </w:rPr>
        <w:t>-n</w:t>
      </w:r>
      <w:r w:rsidR="006E713E">
        <w:rPr>
          <w:lang w:eastAsia="zh-CN"/>
        </w:rPr>
        <w:t>7</w:t>
      </w:r>
      <w:r w:rsidR="00E73143">
        <w:rPr>
          <w:lang w:eastAsia="zh-CN"/>
        </w:rPr>
        <w:t>7</w:t>
      </w:r>
      <w:r>
        <w:rPr>
          <w:lang w:eastAsia="zh-CN"/>
        </w:rPr>
        <w:t>A</w:t>
      </w:r>
    </w:p>
    <w:p w14:paraId="3FED6D96" w14:textId="77777777" w:rsidR="00741888" w:rsidRPr="001043CD" w:rsidRDefault="00741888" w:rsidP="00741888">
      <w:pPr>
        <w:pStyle w:val="Heading3"/>
        <w:rPr>
          <w:rFonts w:cs="Arial"/>
          <w:szCs w:val="28"/>
          <w:lang w:eastAsia="zh-CN"/>
        </w:rPr>
      </w:pPr>
      <w:r>
        <w:rPr>
          <w:rFonts w:cs="Arial"/>
          <w:szCs w:val="28"/>
          <w:lang w:eastAsia="zh-CN"/>
        </w:rPr>
        <w:t>6</w:t>
      </w:r>
      <w:r>
        <w:rPr>
          <w:rFonts w:cs="Arial" w:hint="eastAsia"/>
          <w:szCs w:val="28"/>
          <w:lang w:eastAsia="zh-CN"/>
        </w:rPr>
        <w:t>.y</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498188E" w14:textId="44115762" w:rsidR="00741888" w:rsidRDefault="00741888" w:rsidP="00741888">
      <w:pPr>
        <w:keepNext/>
        <w:keepLines/>
        <w:spacing w:before="60"/>
        <w:jc w:val="center"/>
        <w:rPr>
          <w:rFonts w:ascii="Arial" w:hAnsi="Arial" w:cs="Arial"/>
          <w:b/>
          <w:bCs/>
          <w:lang w:val="en-US"/>
        </w:rPr>
      </w:pPr>
      <w:r>
        <w:rPr>
          <w:rFonts w:ascii="Arial" w:hAnsi="Arial" w:cs="Arial"/>
          <w:b/>
          <w:bCs/>
          <w:lang w:val="en-US"/>
        </w:rPr>
        <w:t>Table 6.y</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641BEB" w:rsidRPr="00AD0178" w14:paraId="782BA26E" w14:textId="77777777" w:rsidTr="00446FAE">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184A05" w14:textId="77777777" w:rsidR="00641BEB" w:rsidRPr="00AD0178" w:rsidRDefault="00641BEB" w:rsidP="006A5AF1">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C52E6" w14:textId="77777777" w:rsidR="00641BEB" w:rsidRDefault="00641BEB" w:rsidP="006A5AF1">
            <w:pPr>
              <w:pStyle w:val="TAH"/>
              <w:keepNext w:val="0"/>
              <w:rPr>
                <w:sz w:val="16"/>
              </w:rPr>
            </w:pPr>
            <w:r w:rsidRPr="00AD0178">
              <w:rPr>
                <w:sz w:val="16"/>
              </w:rPr>
              <w:t>Uplink CA configuration</w:t>
            </w:r>
            <w:r>
              <w:rPr>
                <w:sz w:val="16"/>
              </w:rPr>
              <w:t xml:space="preserve"> or </w:t>
            </w:r>
          </w:p>
          <w:p w14:paraId="5864F40E" w14:textId="77777777" w:rsidR="00641BEB" w:rsidRPr="00AD0178" w:rsidRDefault="00641BEB" w:rsidP="006A5AF1">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3A743" w14:textId="77777777" w:rsidR="00641BEB" w:rsidRPr="00AD0178" w:rsidRDefault="00641BEB" w:rsidP="006A5AF1">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5647794" w14:textId="77777777" w:rsidR="00641BEB" w:rsidRPr="00AD0178" w:rsidRDefault="00641BEB" w:rsidP="006A5AF1">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C3220" w14:textId="77777777" w:rsidR="00641BEB" w:rsidRPr="00AD0178" w:rsidRDefault="00641BEB" w:rsidP="006A5AF1">
            <w:pPr>
              <w:pStyle w:val="TAH"/>
              <w:keepNext w:val="0"/>
              <w:rPr>
                <w:sz w:val="16"/>
              </w:rPr>
            </w:pPr>
            <w:r w:rsidRPr="00AD0178">
              <w:rPr>
                <w:sz w:val="16"/>
              </w:rPr>
              <w:t>Bandwidth combination set</w:t>
            </w:r>
          </w:p>
        </w:tc>
      </w:tr>
      <w:tr w:rsidR="00641BEB" w:rsidRPr="00AD0178" w14:paraId="4B00E9EC" w14:textId="77777777" w:rsidTr="00446FAE">
        <w:trPr>
          <w:trHeight w:val="275"/>
          <w:jc w:val="center"/>
        </w:trPr>
        <w:tc>
          <w:tcPr>
            <w:tcW w:w="0" w:type="auto"/>
            <w:tcBorders>
              <w:top w:val="single" w:sz="4" w:space="0" w:color="auto"/>
              <w:left w:val="single" w:sz="4" w:space="0" w:color="auto"/>
              <w:bottom w:val="nil"/>
              <w:right w:val="single" w:sz="4" w:space="0" w:color="auto"/>
            </w:tcBorders>
            <w:vAlign w:val="center"/>
          </w:tcPr>
          <w:p w14:paraId="3D0347A1" w14:textId="77777777" w:rsidR="00641BEB" w:rsidRPr="00AD0178" w:rsidRDefault="00641BEB" w:rsidP="006A5AF1">
            <w:pPr>
              <w:pStyle w:val="TAC"/>
              <w:rPr>
                <w:sz w:val="16"/>
                <w:lang w:val="en-US" w:eastAsia="zh-CN"/>
              </w:rPr>
            </w:pPr>
            <w:r w:rsidRPr="001E32DC">
              <w:rPr>
                <w:rFonts w:eastAsia="SimSun"/>
                <w:lang w:val="en-US"/>
              </w:rPr>
              <w:lastRenderedPageBreak/>
              <w:t>CA_n41A-n71A-n77A</w:t>
            </w:r>
          </w:p>
        </w:tc>
        <w:tc>
          <w:tcPr>
            <w:tcW w:w="0" w:type="auto"/>
            <w:tcBorders>
              <w:top w:val="single" w:sz="4" w:space="0" w:color="auto"/>
              <w:left w:val="single" w:sz="4" w:space="0" w:color="auto"/>
              <w:bottom w:val="nil"/>
              <w:right w:val="single" w:sz="4" w:space="0" w:color="auto"/>
            </w:tcBorders>
            <w:vAlign w:val="center"/>
          </w:tcPr>
          <w:p w14:paraId="41DFB418" w14:textId="206FEF8B" w:rsidR="00641BEB" w:rsidRPr="00641BEB" w:rsidRDefault="00641BEB" w:rsidP="006A5AF1">
            <w:pPr>
              <w:pStyle w:val="TAC"/>
              <w:rPr>
                <w:rFonts w:eastAsia="SimSun"/>
                <w:color w:val="FF0000"/>
                <w:vertAlign w:val="superscript"/>
                <w:lang w:val="en-US"/>
              </w:rPr>
            </w:pPr>
            <w:r w:rsidRPr="00641BEB">
              <w:rPr>
                <w:rFonts w:eastAsia="SimSun"/>
                <w:lang w:val="en-US"/>
              </w:rPr>
              <w:t>CA_n41A-n71A</w:t>
            </w:r>
          </w:p>
          <w:p w14:paraId="3E0CD6EF" w14:textId="51E309C0" w:rsidR="00641BEB" w:rsidRPr="00641BEB" w:rsidRDefault="00641BEB" w:rsidP="006A5AF1">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0D9E5CFA" w14:textId="77777777" w:rsidR="00641BEB" w:rsidRPr="00641BEB" w:rsidRDefault="00641BEB" w:rsidP="006A5AF1">
            <w:pPr>
              <w:pStyle w:val="TAC"/>
              <w:rPr>
                <w:color w:val="FF0000"/>
                <w:sz w:val="16"/>
                <w:vertAlign w:val="superscript"/>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0F61A79C" w14:textId="77777777" w:rsidR="00641BEB" w:rsidRDefault="00641BEB" w:rsidP="006A5AF1">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067B569" w14:textId="77777777" w:rsidR="00641BEB" w:rsidRPr="00F10A93" w:rsidRDefault="00641BEB" w:rsidP="006A5AF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15A7374B" w14:textId="77777777" w:rsidR="00641BEB" w:rsidRPr="00AD0178" w:rsidRDefault="00641BEB" w:rsidP="006A5AF1">
            <w:pPr>
              <w:pStyle w:val="TAC"/>
              <w:rPr>
                <w:sz w:val="16"/>
                <w:lang w:val="en-US" w:eastAsia="zh-CN"/>
              </w:rPr>
            </w:pPr>
            <w:r>
              <w:rPr>
                <w:szCs w:val="22"/>
                <w:lang w:val="en-US" w:eastAsia="zh-CN"/>
              </w:rPr>
              <w:t>4 and 5</w:t>
            </w:r>
          </w:p>
        </w:tc>
      </w:tr>
      <w:tr w:rsidR="00641BEB" w:rsidRPr="00AD0178" w14:paraId="1AE7A9CF" w14:textId="77777777" w:rsidTr="00446FAE">
        <w:trPr>
          <w:trHeight w:val="275"/>
          <w:jc w:val="center"/>
        </w:trPr>
        <w:tc>
          <w:tcPr>
            <w:tcW w:w="0" w:type="auto"/>
            <w:tcBorders>
              <w:top w:val="nil"/>
              <w:left w:val="single" w:sz="4" w:space="0" w:color="auto"/>
              <w:bottom w:val="nil"/>
              <w:right w:val="single" w:sz="4" w:space="0" w:color="auto"/>
            </w:tcBorders>
            <w:vAlign w:val="center"/>
          </w:tcPr>
          <w:p w14:paraId="7D1AECFB" w14:textId="77777777" w:rsidR="00641BEB" w:rsidRPr="00AD0178" w:rsidRDefault="00641BEB"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D0248C1" w14:textId="77777777" w:rsidR="00641BEB" w:rsidRPr="00641BEB" w:rsidRDefault="00641BEB"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DD96C" w14:textId="77777777" w:rsidR="00641BEB" w:rsidRDefault="00641BEB" w:rsidP="006A5AF1">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7ADEBF" w14:textId="77777777" w:rsidR="00641BEB" w:rsidRPr="00F10A93" w:rsidRDefault="00641BEB" w:rsidP="006A5AF1">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4FC02F69" w14:textId="77777777" w:rsidR="00641BEB" w:rsidRPr="00AD0178" w:rsidRDefault="00641BEB" w:rsidP="006A5AF1">
            <w:pPr>
              <w:pStyle w:val="TAC"/>
              <w:rPr>
                <w:sz w:val="16"/>
                <w:lang w:val="en-US" w:eastAsia="zh-CN"/>
              </w:rPr>
            </w:pPr>
          </w:p>
        </w:tc>
      </w:tr>
      <w:tr w:rsidR="00641BEB" w:rsidRPr="00AD0178" w14:paraId="6A8F8A8D" w14:textId="77777777" w:rsidTr="00446FAE">
        <w:trPr>
          <w:trHeight w:val="275"/>
          <w:jc w:val="center"/>
        </w:trPr>
        <w:tc>
          <w:tcPr>
            <w:tcW w:w="0" w:type="auto"/>
            <w:tcBorders>
              <w:top w:val="nil"/>
              <w:left w:val="single" w:sz="4" w:space="0" w:color="auto"/>
              <w:bottom w:val="single" w:sz="4" w:space="0" w:color="auto"/>
              <w:right w:val="single" w:sz="4" w:space="0" w:color="auto"/>
            </w:tcBorders>
            <w:vAlign w:val="center"/>
          </w:tcPr>
          <w:p w14:paraId="446A3BCC" w14:textId="77777777" w:rsidR="00641BEB" w:rsidRPr="00AD0178" w:rsidRDefault="00641BEB"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84D388" w14:textId="77777777" w:rsidR="00641BEB" w:rsidRPr="00641BEB" w:rsidRDefault="00641BEB"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B3DAC1" w14:textId="77777777" w:rsidR="00641BEB" w:rsidRDefault="00641BEB" w:rsidP="006A5AF1">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DBE97E" w14:textId="77777777" w:rsidR="00641BEB" w:rsidRPr="00F10A93" w:rsidRDefault="00641BEB" w:rsidP="006A5AF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9995645" w14:textId="77777777" w:rsidR="00641BEB" w:rsidRPr="00AD0178" w:rsidRDefault="00641BEB" w:rsidP="006A5AF1">
            <w:pPr>
              <w:pStyle w:val="TAC"/>
              <w:rPr>
                <w:sz w:val="16"/>
                <w:lang w:val="en-US" w:eastAsia="zh-CN"/>
              </w:rPr>
            </w:pPr>
          </w:p>
        </w:tc>
      </w:tr>
      <w:tr w:rsidR="00641BEB" w:rsidRPr="00AD0178" w14:paraId="2AABC97E" w14:textId="77777777" w:rsidTr="00446FAE">
        <w:trPr>
          <w:trHeight w:val="275"/>
          <w:jc w:val="center"/>
        </w:trPr>
        <w:tc>
          <w:tcPr>
            <w:tcW w:w="0" w:type="auto"/>
            <w:tcBorders>
              <w:top w:val="single" w:sz="4" w:space="0" w:color="auto"/>
              <w:left w:val="single" w:sz="4" w:space="0" w:color="auto"/>
              <w:bottom w:val="nil"/>
              <w:right w:val="single" w:sz="4" w:space="0" w:color="auto"/>
            </w:tcBorders>
            <w:vAlign w:val="center"/>
          </w:tcPr>
          <w:p w14:paraId="1FC33C3C" w14:textId="77777777" w:rsidR="00641BEB" w:rsidRPr="00AD0178" w:rsidRDefault="00641BEB" w:rsidP="006A5AF1">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1FEA8AB0" w14:textId="57D1A33B" w:rsidR="00641BEB" w:rsidRPr="00641BEB" w:rsidRDefault="00641BEB" w:rsidP="006A5AF1">
            <w:pPr>
              <w:pStyle w:val="TAC"/>
              <w:rPr>
                <w:rFonts w:eastAsia="SimSun"/>
                <w:color w:val="FF0000"/>
                <w:vertAlign w:val="superscript"/>
                <w:lang w:val="en-US"/>
              </w:rPr>
            </w:pPr>
            <w:r w:rsidRPr="00641BEB">
              <w:rPr>
                <w:rFonts w:eastAsia="SimSun"/>
                <w:lang w:val="en-US"/>
              </w:rPr>
              <w:t>CA_n41A-n71A</w:t>
            </w:r>
          </w:p>
          <w:p w14:paraId="03D740F5" w14:textId="0DF9DBFA" w:rsidR="00641BEB" w:rsidRPr="00641BEB" w:rsidRDefault="00641BEB" w:rsidP="006A5AF1">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73E3A143" w14:textId="77777777" w:rsidR="00641BEB" w:rsidRPr="00641BEB" w:rsidRDefault="00641BEB" w:rsidP="006A5AF1">
            <w:pPr>
              <w:pStyle w:val="TAC"/>
              <w:rPr>
                <w:sz w:val="16"/>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7EAE7242" w14:textId="77777777" w:rsidR="00641BEB" w:rsidRDefault="00641BEB" w:rsidP="006A5AF1">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6255FA" w14:textId="77777777" w:rsidR="00641BEB" w:rsidRPr="00F10A93" w:rsidRDefault="00641BEB" w:rsidP="006A5AF1">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888FF02" w14:textId="77777777" w:rsidR="00641BEB" w:rsidRPr="00AD0178" w:rsidRDefault="00641BEB" w:rsidP="006A5AF1">
            <w:pPr>
              <w:pStyle w:val="TAC"/>
              <w:rPr>
                <w:sz w:val="16"/>
                <w:lang w:val="en-US" w:eastAsia="zh-CN"/>
              </w:rPr>
            </w:pPr>
            <w:r>
              <w:rPr>
                <w:rFonts w:eastAsia="SimSun"/>
                <w:kern w:val="2"/>
                <w:szCs w:val="22"/>
                <w:lang w:val="en-US" w:eastAsia="zh-CN"/>
              </w:rPr>
              <w:t>4 and 5</w:t>
            </w:r>
          </w:p>
        </w:tc>
      </w:tr>
      <w:tr w:rsidR="00641BEB" w:rsidRPr="00AD0178" w14:paraId="21E63125" w14:textId="77777777" w:rsidTr="00446FAE">
        <w:trPr>
          <w:trHeight w:val="275"/>
          <w:jc w:val="center"/>
        </w:trPr>
        <w:tc>
          <w:tcPr>
            <w:tcW w:w="0" w:type="auto"/>
            <w:tcBorders>
              <w:top w:val="nil"/>
              <w:left w:val="single" w:sz="4" w:space="0" w:color="auto"/>
              <w:bottom w:val="nil"/>
              <w:right w:val="single" w:sz="4" w:space="0" w:color="auto"/>
            </w:tcBorders>
            <w:vAlign w:val="center"/>
          </w:tcPr>
          <w:p w14:paraId="1B5DB17B" w14:textId="77777777" w:rsidR="00641BEB" w:rsidRPr="00AD0178" w:rsidRDefault="00641BEB"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46E72D4" w14:textId="77777777" w:rsidR="00641BEB" w:rsidRPr="00641BEB" w:rsidRDefault="00641BEB"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38233B" w14:textId="77777777" w:rsidR="00641BEB" w:rsidRDefault="00641BEB" w:rsidP="006A5AF1">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0AC5DC9" w14:textId="77777777" w:rsidR="00641BEB" w:rsidRPr="00F10A93" w:rsidRDefault="00641BEB" w:rsidP="006A5AF1">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0F96A936" w14:textId="77777777" w:rsidR="00641BEB" w:rsidRPr="00AD0178" w:rsidRDefault="00641BEB" w:rsidP="006A5AF1">
            <w:pPr>
              <w:pStyle w:val="TAC"/>
              <w:rPr>
                <w:sz w:val="16"/>
                <w:lang w:val="en-US" w:eastAsia="zh-CN"/>
              </w:rPr>
            </w:pPr>
          </w:p>
        </w:tc>
      </w:tr>
      <w:tr w:rsidR="00641BEB" w:rsidRPr="00AD0178" w14:paraId="59FBBCC0" w14:textId="77777777" w:rsidTr="00446FAE">
        <w:trPr>
          <w:trHeight w:val="275"/>
          <w:jc w:val="center"/>
        </w:trPr>
        <w:tc>
          <w:tcPr>
            <w:tcW w:w="0" w:type="auto"/>
            <w:tcBorders>
              <w:top w:val="nil"/>
              <w:left w:val="single" w:sz="4" w:space="0" w:color="auto"/>
              <w:bottom w:val="single" w:sz="4" w:space="0" w:color="auto"/>
              <w:right w:val="single" w:sz="4" w:space="0" w:color="auto"/>
            </w:tcBorders>
            <w:vAlign w:val="center"/>
          </w:tcPr>
          <w:p w14:paraId="16F81895" w14:textId="77777777" w:rsidR="00641BEB" w:rsidRPr="00AD0178" w:rsidRDefault="00641BEB"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6D3D230" w14:textId="77777777" w:rsidR="00641BEB" w:rsidRPr="00641BEB" w:rsidRDefault="00641BEB"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334EE8" w14:textId="77777777" w:rsidR="00641BEB" w:rsidRDefault="00641BEB" w:rsidP="006A5AF1">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670176" w14:textId="77777777" w:rsidR="00641BEB" w:rsidRPr="00F10A93" w:rsidRDefault="00641BEB" w:rsidP="006A5AF1">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8AFC3EB" w14:textId="77777777" w:rsidR="00641BEB" w:rsidRPr="00AD0178" w:rsidRDefault="00641BEB" w:rsidP="006A5AF1">
            <w:pPr>
              <w:pStyle w:val="TAC"/>
              <w:rPr>
                <w:sz w:val="16"/>
                <w:lang w:val="en-US" w:eastAsia="zh-CN"/>
              </w:rPr>
            </w:pPr>
          </w:p>
        </w:tc>
      </w:tr>
      <w:tr w:rsidR="00641BEB" w:rsidRPr="00AD0178" w14:paraId="23B2BBA6" w14:textId="77777777" w:rsidTr="00446FAE">
        <w:trPr>
          <w:trHeight w:val="275"/>
          <w:jc w:val="center"/>
        </w:trPr>
        <w:tc>
          <w:tcPr>
            <w:tcW w:w="0" w:type="auto"/>
            <w:tcBorders>
              <w:top w:val="single" w:sz="4" w:space="0" w:color="auto"/>
              <w:left w:val="single" w:sz="4" w:space="0" w:color="auto"/>
              <w:bottom w:val="nil"/>
              <w:right w:val="single" w:sz="4" w:space="0" w:color="auto"/>
            </w:tcBorders>
            <w:vAlign w:val="center"/>
          </w:tcPr>
          <w:p w14:paraId="2984FC4D" w14:textId="77777777" w:rsidR="00641BEB" w:rsidRPr="00AD0178" w:rsidRDefault="00641BEB" w:rsidP="006A5AF1">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6DCFD4AF" w14:textId="42D3F102" w:rsidR="00641BEB" w:rsidRPr="00641BEB" w:rsidRDefault="00641BEB" w:rsidP="006A5AF1">
            <w:pPr>
              <w:pStyle w:val="TAC"/>
              <w:rPr>
                <w:color w:val="FF0000"/>
                <w:vertAlign w:val="superscript"/>
                <w:lang w:val="en-US"/>
              </w:rPr>
            </w:pPr>
            <w:r w:rsidRPr="00641BEB">
              <w:rPr>
                <w:lang w:val="en-US"/>
              </w:rPr>
              <w:t>CA_n41A-n71A</w:t>
            </w:r>
          </w:p>
          <w:p w14:paraId="591F3F0D" w14:textId="4578B566" w:rsidR="00641BEB" w:rsidRPr="00641BEB" w:rsidRDefault="00641BEB" w:rsidP="006A5AF1">
            <w:pPr>
              <w:pStyle w:val="TAC"/>
              <w:rPr>
                <w:b/>
                <w:bCs/>
                <w:lang w:val="en-US"/>
              </w:rPr>
            </w:pPr>
            <w:r w:rsidRPr="00641BEB">
              <w:rPr>
                <w:b/>
                <w:bCs/>
                <w:lang w:val="en-US"/>
              </w:rPr>
              <w:t>CA_n41A-n77A</w:t>
            </w:r>
            <w:r w:rsidRPr="00641BEB">
              <w:rPr>
                <w:rFonts w:eastAsia="SimSun"/>
                <w:b/>
                <w:bCs/>
                <w:color w:val="FF0000"/>
                <w:vertAlign w:val="superscript"/>
                <w:lang w:val="en-US"/>
              </w:rPr>
              <w:t>7</w:t>
            </w:r>
          </w:p>
          <w:p w14:paraId="1EC2AAC5" w14:textId="77777777" w:rsidR="00641BEB" w:rsidRPr="00641BEB" w:rsidRDefault="00641BEB" w:rsidP="006A5AF1">
            <w:pPr>
              <w:pStyle w:val="TAC"/>
              <w:rPr>
                <w:sz w:val="16"/>
                <w:lang w:val="en-US" w:eastAsia="zh-CN"/>
              </w:rPr>
            </w:pPr>
            <w:r w:rsidRPr="00641BEB">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D1E0143" w14:textId="77777777" w:rsidR="00641BEB" w:rsidRDefault="00641BEB" w:rsidP="006A5AF1">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233BEE" w14:textId="77777777" w:rsidR="00641BEB" w:rsidRPr="00F10A93" w:rsidRDefault="00641BEB" w:rsidP="006A5AF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9BF1C70" w14:textId="77777777" w:rsidR="00641BEB" w:rsidRPr="00AD0178" w:rsidRDefault="00641BEB" w:rsidP="006A5AF1">
            <w:pPr>
              <w:pStyle w:val="TAC"/>
              <w:rPr>
                <w:sz w:val="16"/>
                <w:lang w:val="en-US" w:eastAsia="zh-CN"/>
              </w:rPr>
            </w:pPr>
            <w:r>
              <w:rPr>
                <w:szCs w:val="22"/>
                <w:lang w:val="en-US" w:eastAsia="zh-CN"/>
              </w:rPr>
              <w:t>4 and 5</w:t>
            </w:r>
          </w:p>
        </w:tc>
      </w:tr>
      <w:tr w:rsidR="00641BEB" w:rsidRPr="00AD0178" w14:paraId="27CCBCA8" w14:textId="77777777" w:rsidTr="00446FAE">
        <w:trPr>
          <w:trHeight w:val="275"/>
          <w:jc w:val="center"/>
        </w:trPr>
        <w:tc>
          <w:tcPr>
            <w:tcW w:w="0" w:type="auto"/>
            <w:tcBorders>
              <w:top w:val="nil"/>
              <w:left w:val="single" w:sz="4" w:space="0" w:color="auto"/>
              <w:bottom w:val="nil"/>
              <w:right w:val="single" w:sz="4" w:space="0" w:color="auto"/>
            </w:tcBorders>
            <w:vAlign w:val="center"/>
          </w:tcPr>
          <w:p w14:paraId="1AD5834F" w14:textId="77777777" w:rsidR="00641BEB" w:rsidRPr="00AD0178" w:rsidRDefault="00641BEB"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C1B236D" w14:textId="77777777" w:rsidR="00641BEB" w:rsidRPr="00AD0178" w:rsidRDefault="00641BEB"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AC925" w14:textId="77777777" w:rsidR="00641BEB" w:rsidRDefault="00641BEB" w:rsidP="006A5AF1">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C733AEC" w14:textId="77777777" w:rsidR="00641BEB" w:rsidRPr="00F10A93" w:rsidRDefault="00641BEB" w:rsidP="006A5AF1">
            <w:pPr>
              <w:pStyle w:val="TAC"/>
              <w:rPr>
                <w:lang w:val="en-US" w:eastAsia="zh-CN" w:bidi="ar"/>
              </w:rPr>
            </w:pPr>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BA86F91" w14:textId="77777777" w:rsidR="00641BEB" w:rsidRPr="00AD0178" w:rsidRDefault="00641BEB" w:rsidP="006A5AF1">
            <w:pPr>
              <w:pStyle w:val="TAC"/>
              <w:rPr>
                <w:sz w:val="16"/>
                <w:lang w:val="en-US" w:eastAsia="zh-CN"/>
              </w:rPr>
            </w:pPr>
          </w:p>
        </w:tc>
      </w:tr>
      <w:tr w:rsidR="00641BEB" w:rsidRPr="00AD0178" w14:paraId="0373DBFE" w14:textId="77777777" w:rsidTr="00446FAE">
        <w:trPr>
          <w:trHeight w:val="275"/>
          <w:jc w:val="center"/>
        </w:trPr>
        <w:tc>
          <w:tcPr>
            <w:tcW w:w="0" w:type="auto"/>
            <w:tcBorders>
              <w:top w:val="nil"/>
              <w:left w:val="single" w:sz="4" w:space="0" w:color="auto"/>
              <w:bottom w:val="single" w:sz="4" w:space="0" w:color="auto"/>
              <w:right w:val="single" w:sz="4" w:space="0" w:color="auto"/>
            </w:tcBorders>
            <w:vAlign w:val="center"/>
          </w:tcPr>
          <w:p w14:paraId="746E4E99" w14:textId="77777777" w:rsidR="00641BEB" w:rsidRPr="00AD0178" w:rsidRDefault="00641BEB"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6CA2E0E" w14:textId="77777777" w:rsidR="00641BEB" w:rsidRPr="00AD0178" w:rsidRDefault="00641BEB"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55AD45" w14:textId="77777777" w:rsidR="00641BEB" w:rsidRDefault="00641BEB" w:rsidP="006A5AF1">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E51645" w14:textId="77777777" w:rsidR="00641BEB" w:rsidRPr="00F10A93" w:rsidRDefault="00641BEB" w:rsidP="006A5AF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994259D" w14:textId="77777777" w:rsidR="00641BEB" w:rsidRPr="00AD0178" w:rsidRDefault="00641BEB" w:rsidP="006A5AF1">
            <w:pPr>
              <w:pStyle w:val="TAC"/>
              <w:rPr>
                <w:sz w:val="16"/>
                <w:lang w:val="en-US" w:eastAsia="zh-CN"/>
              </w:rPr>
            </w:pPr>
          </w:p>
        </w:tc>
      </w:tr>
      <w:tr w:rsidR="00641BEB" w:rsidRPr="00AD0178" w14:paraId="1C45A05A" w14:textId="77777777" w:rsidTr="006A5AF1">
        <w:trPr>
          <w:trHeight w:val="572"/>
          <w:jc w:val="center"/>
        </w:trPr>
        <w:tc>
          <w:tcPr>
            <w:tcW w:w="0" w:type="auto"/>
            <w:gridSpan w:val="5"/>
            <w:tcBorders>
              <w:left w:val="single" w:sz="4" w:space="0" w:color="auto"/>
              <w:right w:val="single" w:sz="4" w:space="0" w:color="auto"/>
            </w:tcBorders>
            <w:vAlign w:val="center"/>
          </w:tcPr>
          <w:p w14:paraId="0ECB5E97" w14:textId="77777777" w:rsidR="00641BEB" w:rsidRPr="00DF66D8" w:rsidRDefault="00641BEB" w:rsidP="006A5AF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2AF88CFD" w14:textId="77777777" w:rsidR="00641BEB" w:rsidRPr="00AD0178" w:rsidRDefault="00641BEB" w:rsidP="006A5AF1">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344B1986" w14:textId="77777777" w:rsidR="00741888" w:rsidRPr="00BB7C76" w:rsidRDefault="00741888" w:rsidP="00741888">
      <w:pPr>
        <w:rPr>
          <w:sz w:val="18"/>
          <w:lang w:val="x-none" w:eastAsia="zh-CN"/>
        </w:rPr>
      </w:pPr>
    </w:p>
    <w:p w14:paraId="401EECE4" w14:textId="77777777" w:rsidR="00741888" w:rsidRPr="001043CD" w:rsidRDefault="00741888" w:rsidP="00741888">
      <w:pPr>
        <w:pStyle w:val="Heading3"/>
        <w:rPr>
          <w:rFonts w:cs="Arial"/>
          <w:szCs w:val="28"/>
          <w:lang w:val="en-US" w:eastAsia="zh-CN"/>
        </w:rPr>
      </w:pPr>
      <w:r>
        <w:rPr>
          <w:rFonts w:cs="Arial"/>
          <w:lang w:eastAsia="zh-CN"/>
        </w:rPr>
        <w:t>6.y</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35F19652" w14:textId="77777777" w:rsidR="00741888" w:rsidRDefault="00741888" w:rsidP="00741888">
      <w:pPr>
        <w:pStyle w:val="TH"/>
        <w:rPr>
          <w:lang w:eastAsia="zh-CN"/>
        </w:rPr>
      </w:pPr>
      <w:r>
        <w:t>Table 6.y.</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41888" w:rsidRPr="00530DFD" w14:paraId="4B905F08" w14:textId="77777777" w:rsidTr="006A5AF1">
        <w:trPr>
          <w:trHeight w:val="383"/>
          <w:jc w:val="center"/>
        </w:trPr>
        <w:tc>
          <w:tcPr>
            <w:tcW w:w="1679" w:type="dxa"/>
          </w:tcPr>
          <w:p w14:paraId="1020980A" w14:textId="77777777" w:rsidR="00741888" w:rsidRPr="00EC6D89" w:rsidRDefault="00741888" w:rsidP="006A5AF1">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D757FB7"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2FB15F48"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2A111CA"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8345AE9"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2664DF" w:rsidRPr="00530DFD" w14:paraId="4F406A02" w14:textId="77777777" w:rsidTr="006A5AF1">
        <w:trPr>
          <w:trHeight w:val="192"/>
          <w:jc w:val="center"/>
        </w:trPr>
        <w:tc>
          <w:tcPr>
            <w:tcW w:w="1679" w:type="dxa"/>
            <w:vMerge w:val="restart"/>
            <w:vAlign w:val="center"/>
          </w:tcPr>
          <w:p w14:paraId="7C9A8D32" w14:textId="63BE1C3A" w:rsidR="002664DF" w:rsidRPr="00B0188E" w:rsidRDefault="002664DF" w:rsidP="00A04702">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5027A874" w14:textId="52D51FE9" w:rsidR="002664DF" w:rsidRPr="005B1369" w:rsidRDefault="002664DF" w:rsidP="00A04702">
            <w:pPr>
              <w:pStyle w:val="TAC"/>
            </w:pPr>
            <w:r w:rsidRPr="005B1369">
              <w:t>Case a</w:t>
            </w:r>
          </w:p>
        </w:tc>
        <w:tc>
          <w:tcPr>
            <w:tcW w:w="1641" w:type="dxa"/>
            <w:shd w:val="clear" w:color="auto" w:fill="auto"/>
          </w:tcPr>
          <w:p w14:paraId="1C765C8F" w14:textId="13A79EC9" w:rsidR="002664DF" w:rsidRPr="005B1369" w:rsidRDefault="002664DF" w:rsidP="00A04702">
            <w:pPr>
              <w:pStyle w:val="TAC"/>
            </w:pPr>
            <w:r w:rsidRPr="005B1369">
              <w:t>26dBm</w:t>
            </w:r>
          </w:p>
        </w:tc>
        <w:tc>
          <w:tcPr>
            <w:tcW w:w="1681" w:type="dxa"/>
            <w:shd w:val="clear" w:color="auto" w:fill="auto"/>
          </w:tcPr>
          <w:p w14:paraId="03C99B71" w14:textId="642C9C8A" w:rsidR="002664DF" w:rsidRPr="005B1369" w:rsidRDefault="002664DF" w:rsidP="00A04702">
            <w:pPr>
              <w:pStyle w:val="TAC"/>
            </w:pPr>
            <w:r w:rsidRPr="005B1369">
              <w:t>23dBm</w:t>
            </w:r>
          </w:p>
        </w:tc>
        <w:tc>
          <w:tcPr>
            <w:tcW w:w="1660" w:type="dxa"/>
            <w:shd w:val="clear" w:color="auto" w:fill="auto"/>
          </w:tcPr>
          <w:p w14:paraId="685CE815" w14:textId="6FCF8D40" w:rsidR="002664DF" w:rsidRPr="005B1369" w:rsidRDefault="002664DF" w:rsidP="00A04702">
            <w:pPr>
              <w:pStyle w:val="TAC"/>
            </w:pPr>
            <w:r w:rsidRPr="005B1369">
              <w:t>23dBm</w:t>
            </w:r>
          </w:p>
        </w:tc>
      </w:tr>
      <w:tr w:rsidR="002664DF" w:rsidRPr="00530DFD" w14:paraId="0F7A2A94" w14:textId="77777777" w:rsidTr="006A5AF1">
        <w:trPr>
          <w:trHeight w:val="192"/>
          <w:jc w:val="center"/>
        </w:trPr>
        <w:tc>
          <w:tcPr>
            <w:tcW w:w="1679" w:type="dxa"/>
            <w:vMerge/>
          </w:tcPr>
          <w:p w14:paraId="752FBCA5" w14:textId="77777777" w:rsidR="002664DF" w:rsidRPr="00530DFD" w:rsidRDefault="002664DF" w:rsidP="00A04702">
            <w:pPr>
              <w:pStyle w:val="TAL"/>
              <w:keepNext w:val="0"/>
              <w:widowControl w:val="0"/>
              <w:jc w:val="both"/>
              <w:rPr>
                <w:rFonts w:cs="Arial"/>
                <w:kern w:val="2"/>
                <w:szCs w:val="18"/>
                <w:lang w:val="en-US" w:eastAsia="zh-CN"/>
              </w:rPr>
            </w:pPr>
          </w:p>
        </w:tc>
        <w:tc>
          <w:tcPr>
            <w:tcW w:w="2045" w:type="dxa"/>
            <w:shd w:val="clear" w:color="auto" w:fill="auto"/>
          </w:tcPr>
          <w:p w14:paraId="4364F1B0" w14:textId="007ED559" w:rsidR="002664DF" w:rsidRPr="005B1369" w:rsidRDefault="002664DF" w:rsidP="00A04702">
            <w:pPr>
              <w:pStyle w:val="TAC"/>
            </w:pPr>
            <w:r w:rsidRPr="005B1369">
              <w:t>Case b</w:t>
            </w:r>
          </w:p>
        </w:tc>
        <w:tc>
          <w:tcPr>
            <w:tcW w:w="1641" w:type="dxa"/>
            <w:shd w:val="clear" w:color="auto" w:fill="auto"/>
          </w:tcPr>
          <w:p w14:paraId="1298CE92" w14:textId="438DF035" w:rsidR="002664DF" w:rsidRPr="005B1369" w:rsidRDefault="002664DF" w:rsidP="00A04702">
            <w:pPr>
              <w:pStyle w:val="TAC"/>
            </w:pPr>
            <w:r w:rsidRPr="005B1369">
              <w:t>26dBm</w:t>
            </w:r>
          </w:p>
        </w:tc>
        <w:tc>
          <w:tcPr>
            <w:tcW w:w="1681" w:type="dxa"/>
            <w:shd w:val="clear" w:color="auto" w:fill="auto"/>
          </w:tcPr>
          <w:p w14:paraId="0B398485" w14:textId="6CE74356" w:rsidR="002664DF" w:rsidRPr="005B1369" w:rsidRDefault="002664DF" w:rsidP="00A04702">
            <w:pPr>
              <w:pStyle w:val="TAC"/>
            </w:pPr>
            <w:r w:rsidRPr="005B1369">
              <w:t>23dBm</w:t>
            </w:r>
          </w:p>
        </w:tc>
        <w:tc>
          <w:tcPr>
            <w:tcW w:w="1660" w:type="dxa"/>
            <w:shd w:val="clear" w:color="auto" w:fill="auto"/>
          </w:tcPr>
          <w:p w14:paraId="389D8EC0" w14:textId="05B23FA2" w:rsidR="002664DF" w:rsidRPr="005B1369" w:rsidRDefault="002664DF" w:rsidP="00A04702">
            <w:pPr>
              <w:pStyle w:val="TAC"/>
            </w:pPr>
            <w:r w:rsidRPr="005B1369">
              <w:t>26dBm</w:t>
            </w:r>
          </w:p>
        </w:tc>
      </w:tr>
      <w:tr w:rsidR="002664DF" w:rsidRPr="00530DFD" w14:paraId="217D6F87" w14:textId="77777777" w:rsidTr="006A5AF1">
        <w:trPr>
          <w:trHeight w:val="192"/>
          <w:jc w:val="center"/>
        </w:trPr>
        <w:tc>
          <w:tcPr>
            <w:tcW w:w="1679" w:type="dxa"/>
            <w:vMerge/>
          </w:tcPr>
          <w:p w14:paraId="3DFCA0D7" w14:textId="77777777" w:rsidR="002664DF" w:rsidRPr="00530DFD" w:rsidRDefault="002664DF" w:rsidP="002664DF">
            <w:pPr>
              <w:pStyle w:val="TAL"/>
              <w:keepNext w:val="0"/>
              <w:widowControl w:val="0"/>
              <w:jc w:val="both"/>
              <w:rPr>
                <w:rFonts w:cs="Arial"/>
                <w:kern w:val="2"/>
                <w:szCs w:val="18"/>
                <w:lang w:val="en-US" w:eastAsia="zh-CN"/>
              </w:rPr>
            </w:pPr>
          </w:p>
        </w:tc>
        <w:tc>
          <w:tcPr>
            <w:tcW w:w="2045" w:type="dxa"/>
            <w:shd w:val="clear" w:color="auto" w:fill="auto"/>
          </w:tcPr>
          <w:p w14:paraId="1FB33817" w14:textId="33C541C5" w:rsidR="002664DF" w:rsidRPr="005B1369" w:rsidRDefault="002664DF" w:rsidP="002664DF">
            <w:pPr>
              <w:pStyle w:val="TAC"/>
            </w:pPr>
            <w:r w:rsidRPr="005B1369">
              <w:t xml:space="preserve">Case </w:t>
            </w:r>
            <w:r w:rsidR="00E66932">
              <w:t>c</w:t>
            </w:r>
          </w:p>
        </w:tc>
        <w:tc>
          <w:tcPr>
            <w:tcW w:w="1641" w:type="dxa"/>
            <w:shd w:val="clear" w:color="auto" w:fill="auto"/>
          </w:tcPr>
          <w:p w14:paraId="397B97FB" w14:textId="61A1D9CD" w:rsidR="002664DF" w:rsidRPr="005B1369" w:rsidRDefault="002664DF" w:rsidP="002664DF">
            <w:pPr>
              <w:pStyle w:val="TAC"/>
            </w:pPr>
            <w:r w:rsidRPr="005B1369">
              <w:t>26dBm</w:t>
            </w:r>
          </w:p>
        </w:tc>
        <w:tc>
          <w:tcPr>
            <w:tcW w:w="1681" w:type="dxa"/>
            <w:shd w:val="clear" w:color="auto" w:fill="auto"/>
          </w:tcPr>
          <w:p w14:paraId="558258EA" w14:textId="34702B24" w:rsidR="002664DF" w:rsidRPr="005B1369" w:rsidRDefault="002664DF" w:rsidP="002664DF">
            <w:pPr>
              <w:pStyle w:val="TAC"/>
            </w:pPr>
            <w:r w:rsidRPr="005B1369">
              <w:t>2</w:t>
            </w:r>
            <w:r w:rsidR="000F4CF8">
              <w:t>6</w:t>
            </w:r>
            <w:r w:rsidRPr="005B1369">
              <w:t>dBm</w:t>
            </w:r>
          </w:p>
        </w:tc>
        <w:tc>
          <w:tcPr>
            <w:tcW w:w="1660" w:type="dxa"/>
            <w:shd w:val="clear" w:color="auto" w:fill="auto"/>
          </w:tcPr>
          <w:p w14:paraId="0499F5F5" w14:textId="34E1288C" w:rsidR="002664DF" w:rsidRPr="005B1369" w:rsidRDefault="002664DF" w:rsidP="002664DF">
            <w:pPr>
              <w:pStyle w:val="TAC"/>
            </w:pPr>
            <w:r w:rsidRPr="005B1369">
              <w:t>2</w:t>
            </w:r>
            <w:r w:rsidR="000F4CF8">
              <w:t>3</w:t>
            </w:r>
            <w:r w:rsidRPr="005B1369">
              <w:t>dBm</w:t>
            </w:r>
          </w:p>
        </w:tc>
      </w:tr>
      <w:tr w:rsidR="00E66932" w:rsidRPr="00530DFD" w14:paraId="29ADFF9A" w14:textId="77777777" w:rsidTr="006A5AF1">
        <w:trPr>
          <w:trHeight w:val="192"/>
          <w:jc w:val="center"/>
        </w:trPr>
        <w:tc>
          <w:tcPr>
            <w:tcW w:w="1679" w:type="dxa"/>
            <w:vMerge/>
          </w:tcPr>
          <w:p w14:paraId="642C585F" w14:textId="77777777" w:rsidR="00E66932" w:rsidRPr="00530DFD" w:rsidRDefault="00E66932" w:rsidP="00E66932">
            <w:pPr>
              <w:pStyle w:val="TAL"/>
              <w:keepNext w:val="0"/>
              <w:widowControl w:val="0"/>
              <w:jc w:val="both"/>
              <w:rPr>
                <w:rFonts w:cs="Arial"/>
                <w:kern w:val="2"/>
                <w:szCs w:val="18"/>
                <w:lang w:val="en-US" w:eastAsia="zh-CN"/>
              </w:rPr>
            </w:pPr>
          </w:p>
        </w:tc>
        <w:tc>
          <w:tcPr>
            <w:tcW w:w="2045" w:type="dxa"/>
            <w:shd w:val="clear" w:color="auto" w:fill="auto"/>
          </w:tcPr>
          <w:p w14:paraId="1447158C" w14:textId="06337917" w:rsidR="00E66932" w:rsidRPr="005B1369" w:rsidRDefault="00E66932" w:rsidP="00E66932">
            <w:pPr>
              <w:pStyle w:val="TAC"/>
            </w:pPr>
            <w:r w:rsidRPr="005B1369">
              <w:t xml:space="preserve">Case </w:t>
            </w:r>
            <w:r>
              <w:t>d</w:t>
            </w:r>
          </w:p>
        </w:tc>
        <w:tc>
          <w:tcPr>
            <w:tcW w:w="1641" w:type="dxa"/>
            <w:shd w:val="clear" w:color="auto" w:fill="auto"/>
          </w:tcPr>
          <w:p w14:paraId="061257F5" w14:textId="3B708526" w:rsidR="00E66932" w:rsidRPr="005B1369" w:rsidRDefault="00E66932" w:rsidP="00E66932">
            <w:pPr>
              <w:pStyle w:val="TAC"/>
            </w:pPr>
            <w:r w:rsidRPr="005B1369">
              <w:t>26dBm</w:t>
            </w:r>
          </w:p>
        </w:tc>
        <w:tc>
          <w:tcPr>
            <w:tcW w:w="1681" w:type="dxa"/>
            <w:shd w:val="clear" w:color="auto" w:fill="auto"/>
          </w:tcPr>
          <w:p w14:paraId="08C4F90C" w14:textId="1162A5E9" w:rsidR="00E66932" w:rsidRPr="005B1369" w:rsidRDefault="00E66932" w:rsidP="00E66932">
            <w:pPr>
              <w:pStyle w:val="TAC"/>
            </w:pPr>
            <w:r w:rsidRPr="005B1369">
              <w:t>2</w:t>
            </w:r>
            <w:r w:rsidR="000F4CF8">
              <w:t>6</w:t>
            </w:r>
            <w:r w:rsidRPr="005B1369">
              <w:t>dBm</w:t>
            </w:r>
          </w:p>
        </w:tc>
        <w:tc>
          <w:tcPr>
            <w:tcW w:w="1660" w:type="dxa"/>
            <w:shd w:val="clear" w:color="auto" w:fill="auto"/>
          </w:tcPr>
          <w:p w14:paraId="0792E6D4" w14:textId="27CE917B" w:rsidR="00E66932" w:rsidRPr="005B1369" w:rsidRDefault="00E66932" w:rsidP="00E66932">
            <w:pPr>
              <w:pStyle w:val="TAC"/>
            </w:pPr>
            <w:r w:rsidRPr="005B1369">
              <w:t>26dBm</w:t>
            </w:r>
          </w:p>
        </w:tc>
      </w:tr>
    </w:tbl>
    <w:p w14:paraId="5CC02689" w14:textId="77777777" w:rsidR="00741888" w:rsidRPr="00B0188E" w:rsidRDefault="00741888" w:rsidP="00741888">
      <w:pPr>
        <w:pStyle w:val="TH"/>
        <w:jc w:val="left"/>
        <w:rPr>
          <w:lang w:eastAsia="zh-CN"/>
        </w:rPr>
      </w:pPr>
    </w:p>
    <w:p w14:paraId="52934D81" w14:textId="77777777" w:rsidR="00741888" w:rsidRPr="00FD4F24" w:rsidRDefault="00741888" w:rsidP="00741888">
      <w:pPr>
        <w:pStyle w:val="Heading3"/>
        <w:rPr>
          <w:lang w:eastAsia="zh-CN"/>
        </w:rPr>
      </w:pPr>
      <w:r>
        <w:t>6.y</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p>
    <w:p w14:paraId="46AE24BC" w14:textId="45B4897A" w:rsidR="00741888" w:rsidRDefault="00741888" w:rsidP="00741888">
      <w:pPr>
        <w:pStyle w:val="Heading4"/>
        <w:rPr>
          <w:lang w:eastAsia="zh-CN"/>
        </w:rPr>
      </w:pPr>
      <w:r>
        <w:t>6.y</w:t>
      </w:r>
      <w:r w:rsidRPr="001043CD">
        <w:t>.3</w:t>
      </w:r>
      <w:r>
        <w:rPr>
          <w:rFonts w:hint="eastAsia"/>
          <w:lang w:eastAsia="zh-CN"/>
        </w:rPr>
        <w:t>.1</w:t>
      </w:r>
      <w:r>
        <w:rPr>
          <w:rFonts w:hint="eastAsia"/>
          <w:lang w:eastAsia="zh-CN"/>
        </w:rPr>
        <w:tab/>
        <w:t>Power class 2 case</w:t>
      </w:r>
      <w:r>
        <w:rPr>
          <w:lang w:eastAsia="zh-CN"/>
        </w:rPr>
        <w:t xml:space="preserve"> a</w:t>
      </w:r>
      <w:r w:rsidR="000D3C7D">
        <w:rPr>
          <w:lang w:eastAsia="zh-CN"/>
        </w:rPr>
        <w:t>, case b, case c, case d</w:t>
      </w:r>
    </w:p>
    <w:p w14:paraId="2A325677" w14:textId="18251C31" w:rsidR="00741888" w:rsidRDefault="004E0D33" w:rsidP="00434038">
      <w:pPr>
        <w:rPr>
          <w:lang w:eastAsia="zh-CN"/>
        </w:rPr>
      </w:pPr>
      <w:r>
        <w:rPr>
          <w:lang w:eastAsia="zh-CN"/>
        </w:rPr>
        <w:t>Power class 3 MSD for UL CA_n</w:t>
      </w:r>
      <w:r w:rsidR="004B1A15">
        <w:rPr>
          <w:lang w:eastAsia="zh-CN"/>
        </w:rPr>
        <w:t>41</w:t>
      </w:r>
      <w:r>
        <w:rPr>
          <w:lang w:eastAsia="zh-CN"/>
        </w:rPr>
        <w:t>A-n</w:t>
      </w:r>
      <w:r w:rsidR="00A04702">
        <w:rPr>
          <w:lang w:eastAsia="zh-CN"/>
        </w:rPr>
        <w:t>77</w:t>
      </w:r>
      <w:r>
        <w:rPr>
          <w:lang w:eastAsia="zh-CN"/>
        </w:rPr>
        <w:t>A:</w:t>
      </w:r>
    </w:p>
    <w:p w14:paraId="06F42167" w14:textId="12B151B8" w:rsidR="00064992" w:rsidRDefault="000F4137" w:rsidP="000F4137">
      <w:pPr>
        <w:pStyle w:val="TH"/>
      </w:pPr>
      <w:r>
        <w:t>Table 6.</w:t>
      </w:r>
      <w:r w:rsidR="004E0D33">
        <w:t>y</w:t>
      </w:r>
      <w:r>
        <w:t>.3</w:t>
      </w:r>
      <w:r w:rsidR="00654E2C">
        <w:t>.1</w:t>
      </w:r>
      <w:r>
        <w:t>-1 Power class 3 MSD for 2 bands UL</w:t>
      </w:r>
      <w:r w:rsidRPr="006F2B3F">
        <w:t xml:space="preserve"> CA_n</w:t>
      </w:r>
      <w:r w:rsidR="004B1A15">
        <w:t>41</w:t>
      </w:r>
      <w:r w:rsidRPr="006F2B3F">
        <w:t>A-n</w:t>
      </w:r>
      <w:r w:rsidR="003D547B">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52DDA" w:rsidRPr="00652DDA" w14:paraId="374C850E" w14:textId="77777777" w:rsidTr="00652DD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D2F868" w14:textId="56FF8FA0" w:rsidR="00652DDA" w:rsidRPr="00652DDA" w:rsidRDefault="00652DDA" w:rsidP="00652DDA">
            <w:pPr>
              <w:keepNext/>
              <w:keepLines/>
              <w:spacing w:after="0"/>
              <w:jc w:val="center"/>
              <w:rPr>
                <w:rFonts w:ascii="Arial" w:eastAsia="Times New Roman" w:hAnsi="Arial"/>
                <w:sz w:val="18"/>
                <w:lang w:val="en-US" w:eastAsia="zh-CN"/>
              </w:rPr>
            </w:pPr>
            <w:bookmarkStart w:id="22" w:name="_Hlk118233771"/>
            <w:r w:rsidRPr="00652DDA">
              <w:rPr>
                <w:rFonts w:ascii="Arial" w:eastAsia="Times New Roman"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20906ADA"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5FE218"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C7195B2"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C88CBD8"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00F2D1"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A6FEB22"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9C3B76"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A1FBFA"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N/A</w:t>
            </w:r>
          </w:p>
        </w:tc>
      </w:tr>
      <w:tr w:rsidR="00652DDA" w:rsidRPr="00652DDA" w14:paraId="49FA262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993EC2" w14:textId="77777777" w:rsidR="00652DDA" w:rsidRPr="00652DDA" w:rsidRDefault="00652DDA" w:rsidP="00652DDA">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955B1"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40295080"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0C02193E"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78F11BA"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A7DADF"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00846FBD"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3BF4726"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19846E"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IMD2</w:t>
            </w:r>
            <w:r w:rsidRPr="00652DDA">
              <w:rPr>
                <w:rFonts w:ascii="Arial" w:eastAsia="Times New Roman" w:hAnsi="Arial"/>
                <w:sz w:val="18"/>
                <w:vertAlign w:val="superscript"/>
              </w:rPr>
              <w:t>5</w:t>
            </w:r>
          </w:p>
        </w:tc>
      </w:tr>
      <w:tr w:rsidR="00652DDA" w:rsidRPr="00652DDA" w14:paraId="4197A7F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95CCB5" w14:textId="77777777" w:rsidR="00652DDA" w:rsidRPr="00652DDA" w:rsidRDefault="00652DDA" w:rsidP="00652DDA">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AF3E0"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n7</w:t>
            </w:r>
            <w:r w:rsidRPr="00652DDA">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FCAB417"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3E6B966B"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0766C53"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2683BF"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5298F6D3"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41DE95"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04E37A" w14:textId="77777777" w:rsidR="00652DDA" w:rsidRPr="00652DDA" w:rsidRDefault="00652DDA" w:rsidP="00652DDA">
            <w:pPr>
              <w:keepNext/>
              <w:keepLines/>
              <w:spacing w:after="0"/>
              <w:jc w:val="center"/>
              <w:rPr>
                <w:rFonts w:ascii="Arial" w:eastAsia="Times New Roman" w:hAnsi="Arial"/>
                <w:sz w:val="18"/>
              </w:rPr>
            </w:pPr>
            <w:r w:rsidRPr="00652DDA">
              <w:rPr>
                <w:rFonts w:ascii="Arial" w:eastAsia="Times New Roman" w:hAnsi="Arial"/>
                <w:sz w:val="18"/>
              </w:rPr>
              <w:t>N/A</w:t>
            </w:r>
          </w:p>
        </w:tc>
      </w:tr>
      <w:bookmarkEnd w:id="22"/>
    </w:tbl>
    <w:p w14:paraId="70C97985" w14:textId="7C47C94A" w:rsidR="00064992" w:rsidRDefault="00064992" w:rsidP="00434038">
      <w:pPr>
        <w:rPr>
          <w:lang w:eastAsia="zh-CN"/>
        </w:rPr>
      </w:pPr>
    </w:p>
    <w:p w14:paraId="3E76C13D" w14:textId="77777777" w:rsidR="00D66485" w:rsidRDefault="00D66485" w:rsidP="00D66485">
      <w:pPr>
        <w:rPr>
          <w:lang w:eastAsia="zh-CN"/>
        </w:rPr>
      </w:pPr>
      <w:r>
        <w:rPr>
          <w:lang w:eastAsia="zh-CN"/>
        </w:rPr>
        <w:t>MSD for PC2 UL CA is calculated from MSD for PC2 as follows:</w:t>
      </w:r>
    </w:p>
    <w:p w14:paraId="714A4966" w14:textId="407F2C51" w:rsidR="0052396F" w:rsidRDefault="0052396F" w:rsidP="0052396F">
      <w:pPr>
        <w:rPr>
          <w:rFonts w:ascii="Calibri" w:eastAsia="Calibri" w:hAnsi="Calibri" w:cs="Calibri"/>
          <w:sz w:val="22"/>
          <w:szCs w:val="22"/>
          <w:lang w:val="en-US"/>
        </w:rPr>
      </w:pPr>
      <w:r>
        <w:rPr>
          <w:rFonts w:ascii="Calibri" w:eastAsia="Calibri" w:hAnsi="Calibri" w:cs="Calibri"/>
          <w:sz w:val="22"/>
          <w:szCs w:val="22"/>
          <w:lang w:val="en-US"/>
        </w:rPr>
        <w:t xml:space="preserve">If the input signal increases by 3 dB, the IMD2 increases by 3*2=6 </w:t>
      </w:r>
      <w:proofErr w:type="spellStart"/>
      <w:r>
        <w:rPr>
          <w:rFonts w:ascii="Calibri" w:eastAsia="Calibri" w:hAnsi="Calibri" w:cs="Calibri"/>
          <w:sz w:val="22"/>
          <w:szCs w:val="22"/>
          <w:lang w:val="en-US"/>
        </w:rPr>
        <w:t>dB.</w:t>
      </w:r>
      <w:proofErr w:type="spellEnd"/>
    </w:p>
    <w:p w14:paraId="69D3F3CB" w14:textId="77777777" w:rsidR="0052396F" w:rsidRDefault="0052396F" w:rsidP="0052396F">
      <w:pPr>
        <w:rPr>
          <w:rFonts w:ascii="Calibri" w:eastAsia="Calibri" w:hAnsi="Calibri" w:cs="Calibri"/>
          <w:sz w:val="22"/>
          <w:szCs w:val="22"/>
          <w:lang w:val="en-US"/>
        </w:rPr>
      </w:pPr>
    </w:p>
    <w:p w14:paraId="6CE012C1" w14:textId="0F094289"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79197A1F" wp14:editId="616EE93A">
            <wp:extent cx="57150" cy="1619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6B3C6EE5"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6F63A8C" wp14:editId="5F30FCF3">
            <wp:extent cx="3552825" cy="3810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08773FE8"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61DB4C5E"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where N is the noise spectral density and BW is the bandwidth of the carrier. If the initial MSD is known,</w:t>
      </w:r>
    </w:p>
    <w:p w14:paraId="350DAEFB"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then we have </w:t>
      </w:r>
    </w:p>
    <w:p w14:paraId="68FE9E2F"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564EC49" wp14:editId="3BC9AFF2">
            <wp:extent cx="1343025" cy="323850"/>
            <wp:effectExtent l="0" t="0" r="9525" b="0"/>
            <wp:docPr id="31" name="Picture 3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B076A76"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lastRenderedPageBreak/>
        <w:t xml:space="preserve">If </w:t>
      </w:r>
      <w:r w:rsidRPr="00AD5223">
        <w:rPr>
          <w:rFonts w:ascii="Calibri" w:eastAsia="Calibri" w:hAnsi="Calibri" w:cs="Calibri"/>
          <w:noProof/>
          <w:sz w:val="22"/>
          <w:szCs w:val="22"/>
          <w:lang w:val="en-US"/>
        </w:rPr>
        <w:drawing>
          <wp:inline distT="0" distB="0" distL="0" distR="0" wp14:anchorId="436FA178" wp14:editId="2C92482B">
            <wp:extent cx="571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02E76FB8" wp14:editId="03B58E02">
            <wp:extent cx="95250" cy="1619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6715A3FD" wp14:editId="444119C3">
            <wp:extent cx="504825" cy="1619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368BEE3C"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108617DF" wp14:editId="034E8B2D">
            <wp:extent cx="2686050" cy="390525"/>
            <wp:effectExtent l="0" t="0" r="0" b="9525"/>
            <wp:docPr id="35" name="Picture 3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13F4492"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73DE38F" wp14:editId="1C4FD738">
            <wp:extent cx="2038350"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3366789"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3E0049E6" wp14:editId="2C1FCC21">
            <wp:extent cx="2524125" cy="247650"/>
            <wp:effectExtent l="0" t="0" r="9525" b="0"/>
            <wp:docPr id="3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392ECC16" w14:textId="77777777" w:rsidR="00D66485" w:rsidRDefault="00D66485" w:rsidP="00D66485">
      <w:pPr>
        <w:rPr>
          <w:lang w:eastAsia="zh-CN"/>
        </w:rPr>
      </w:pPr>
    </w:p>
    <w:p w14:paraId="53582F40" w14:textId="5CBEF088" w:rsidR="00D66485" w:rsidRDefault="00D66485" w:rsidP="00D66485">
      <w:pPr>
        <w:rPr>
          <w:lang w:eastAsia="zh-CN"/>
        </w:rPr>
      </w:pPr>
      <w:r>
        <w:rPr>
          <w:lang w:eastAsia="zh-CN"/>
        </w:rPr>
        <w:t xml:space="preserve">The proposed value for PC2 UL CA MSD can be found in </w:t>
      </w:r>
      <w:r w:rsidRPr="0033251E">
        <w:rPr>
          <w:lang w:eastAsia="zh-CN"/>
        </w:rPr>
        <w:t>Table 6.</w:t>
      </w:r>
      <w:r w:rsidR="005B47C2">
        <w:rPr>
          <w:lang w:eastAsia="zh-CN"/>
        </w:rPr>
        <w:t>y</w:t>
      </w:r>
      <w:r w:rsidRPr="0033251E">
        <w:rPr>
          <w:lang w:eastAsia="zh-CN"/>
        </w:rPr>
        <w:t>.3</w:t>
      </w:r>
      <w:r>
        <w:rPr>
          <w:lang w:eastAsia="zh-CN"/>
        </w:rPr>
        <w:t>.1-</w:t>
      </w:r>
      <w:r w:rsidR="005B47C2">
        <w:rPr>
          <w:lang w:eastAsia="zh-CN"/>
        </w:rPr>
        <w:t>2</w:t>
      </w:r>
      <w:r>
        <w:rPr>
          <w:lang w:eastAsia="zh-CN"/>
        </w:rPr>
        <w:t>.</w:t>
      </w:r>
    </w:p>
    <w:p w14:paraId="53E7BDB2" w14:textId="01DAAAF2" w:rsidR="00654E2C" w:rsidRDefault="00654E2C" w:rsidP="00654E2C">
      <w:pPr>
        <w:pStyle w:val="TH"/>
      </w:pPr>
      <w:r>
        <w:t xml:space="preserve">Table 6.y.3.1-2 </w:t>
      </w:r>
      <w:r w:rsidR="008E6377">
        <w:t>Proposed p</w:t>
      </w:r>
      <w:r>
        <w:t xml:space="preserve">ower class </w:t>
      </w:r>
      <w:r w:rsidR="008E6377">
        <w:t>2</w:t>
      </w:r>
      <w:r>
        <w:t xml:space="preserve"> MSD for 2 bands UL</w:t>
      </w:r>
      <w:r w:rsidRPr="006F2B3F">
        <w:t xml:space="preserve"> CA_</w:t>
      </w:r>
      <w:r w:rsidR="00081FB9">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C4F" w:rsidRPr="00652DDA" w14:paraId="6ECF859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C49F9D" w14:textId="77777777" w:rsidR="00EF4C4F" w:rsidRPr="00652DDA" w:rsidRDefault="00EF4C4F" w:rsidP="006A5AF1">
            <w:pPr>
              <w:keepNext/>
              <w:keepLines/>
              <w:spacing w:after="0"/>
              <w:jc w:val="center"/>
              <w:rPr>
                <w:rFonts w:ascii="Arial" w:eastAsia="Times New Roman" w:hAnsi="Arial"/>
                <w:sz w:val="18"/>
                <w:lang w:val="en-US" w:eastAsia="zh-CN"/>
              </w:rPr>
            </w:pPr>
            <w:r w:rsidRPr="00652DDA">
              <w:rPr>
                <w:rFonts w:ascii="Arial" w:eastAsia="Times New Roman"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572C0441"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EAC109F"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3A0689E4"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E4B969"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A9B2DC"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653F60DC"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73C7F0"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CA313B"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N/A</w:t>
            </w:r>
          </w:p>
        </w:tc>
      </w:tr>
      <w:tr w:rsidR="00EF4C4F" w:rsidRPr="00652DDA" w14:paraId="49D29A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A45C86E" w14:textId="77777777" w:rsidR="00EF4C4F" w:rsidRPr="00652DDA" w:rsidRDefault="00EF4C4F"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6E91E"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39CA16D7"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18DB0203"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E8E0A4"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FECC39"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0DED559E" w14:textId="47F2453F" w:rsidR="00EF4C4F" w:rsidRPr="00652DDA" w:rsidRDefault="00EF4C4F" w:rsidP="006A5AF1">
            <w:pPr>
              <w:keepNext/>
              <w:keepLines/>
              <w:spacing w:after="0"/>
              <w:jc w:val="center"/>
              <w:rPr>
                <w:rFonts w:ascii="Arial" w:eastAsia="Times New Roman" w:hAnsi="Arial"/>
                <w:sz w:val="18"/>
              </w:rPr>
            </w:pPr>
            <w:r w:rsidRPr="0050718E">
              <w:rPr>
                <w:rFonts w:ascii="Arial" w:eastAsia="Malgun Gothic" w:hAnsi="Arial"/>
                <w:color w:val="FF0000"/>
                <w:sz w:val="18"/>
                <w:szCs w:val="18"/>
                <w:lang w:eastAsia="ko-KR"/>
              </w:rPr>
              <w:t>3</w:t>
            </w:r>
            <w:r w:rsidR="0052396F" w:rsidRPr="0050718E">
              <w:rPr>
                <w:rFonts w:ascii="Arial" w:eastAsia="Malgun Gothic" w:hAnsi="Arial"/>
                <w:color w:val="FF0000"/>
                <w:sz w:val="18"/>
                <w:szCs w:val="18"/>
                <w:lang w:eastAsia="ko-KR"/>
              </w:rPr>
              <w:t>6</w:t>
            </w:r>
            <w:r w:rsidRPr="0050718E">
              <w:rPr>
                <w:rFonts w:ascii="Arial" w:eastAsia="Malgun Gothic" w:hAnsi="Arial"/>
                <w:color w:val="FF0000"/>
                <w:sz w:val="18"/>
                <w:szCs w:val="18"/>
                <w:lang w:eastAsia="ko-KR"/>
              </w:rPr>
              <w:t>.8</w:t>
            </w:r>
          </w:p>
        </w:tc>
        <w:tc>
          <w:tcPr>
            <w:tcW w:w="828" w:type="dxa"/>
            <w:tcBorders>
              <w:top w:val="single" w:sz="4" w:space="0" w:color="auto"/>
              <w:left w:val="single" w:sz="4" w:space="0" w:color="auto"/>
              <w:bottom w:val="single" w:sz="4" w:space="0" w:color="auto"/>
              <w:right w:val="single" w:sz="4" w:space="0" w:color="auto"/>
            </w:tcBorders>
          </w:tcPr>
          <w:p w14:paraId="64FA36A2"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0ED371"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IMD2</w:t>
            </w:r>
            <w:r w:rsidRPr="00652DDA">
              <w:rPr>
                <w:rFonts w:ascii="Arial" w:eastAsia="Times New Roman" w:hAnsi="Arial"/>
                <w:sz w:val="18"/>
                <w:vertAlign w:val="superscript"/>
              </w:rPr>
              <w:t>5</w:t>
            </w:r>
          </w:p>
        </w:tc>
      </w:tr>
      <w:tr w:rsidR="00EF4C4F" w:rsidRPr="00652DDA" w14:paraId="572556A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7086A3" w14:textId="77777777" w:rsidR="00EF4C4F" w:rsidRPr="00652DDA" w:rsidRDefault="00EF4C4F"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9E519"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n7</w:t>
            </w:r>
            <w:r w:rsidRPr="00652DDA">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4A06A74E"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7C4D3027"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83D39AF"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DACF9C"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285B4FC4"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0FDF9A"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020923" w14:textId="77777777" w:rsidR="00EF4C4F" w:rsidRPr="00652DDA" w:rsidRDefault="00EF4C4F" w:rsidP="006A5AF1">
            <w:pPr>
              <w:keepNext/>
              <w:keepLines/>
              <w:spacing w:after="0"/>
              <w:jc w:val="center"/>
              <w:rPr>
                <w:rFonts w:ascii="Arial" w:eastAsia="Times New Roman" w:hAnsi="Arial"/>
                <w:sz w:val="18"/>
              </w:rPr>
            </w:pPr>
            <w:r w:rsidRPr="00652DDA">
              <w:rPr>
                <w:rFonts w:ascii="Arial" w:eastAsia="Times New Roman" w:hAnsi="Arial"/>
                <w:sz w:val="18"/>
              </w:rPr>
              <w:t>N/A</w:t>
            </w:r>
          </w:p>
        </w:tc>
      </w:tr>
    </w:tbl>
    <w:p w14:paraId="1BE737FE" w14:textId="77777777" w:rsidR="00064992" w:rsidRDefault="00064992" w:rsidP="00434038">
      <w:pPr>
        <w:rPr>
          <w:lang w:eastAsia="zh-CN"/>
        </w:rPr>
      </w:pPr>
    </w:p>
    <w:p w14:paraId="1FB8D8CF" w14:textId="2793DEA1" w:rsidR="00741888" w:rsidRDefault="00741888" w:rsidP="00741888">
      <w:pPr>
        <w:pStyle w:val="Heading3"/>
        <w:rPr>
          <w:rFonts w:eastAsia="MS Mincho"/>
          <w:lang w:eastAsia="ja-JP"/>
        </w:rPr>
      </w:pPr>
      <w:r w:rsidRPr="00EA2075">
        <w:rPr>
          <w:rFonts w:eastAsia="MS Mincho"/>
          <w:lang w:eastAsia="ja-JP"/>
        </w:rPr>
        <w:t>6</w:t>
      </w:r>
      <w:r>
        <w:rPr>
          <w:rFonts w:eastAsia="MS Mincho"/>
          <w:lang w:eastAsia="ja-JP"/>
        </w:rPr>
        <w:t>.y</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00966E17" w:rsidRPr="00966E17">
        <w:rPr>
          <w:rFonts w:eastAsia="MS Mincho"/>
          <w:lang w:eastAsia="ja-JP"/>
        </w:rPr>
        <w:t>∆TIB and ∆RIB values</w:t>
      </w:r>
    </w:p>
    <w:p w14:paraId="6ED08BA5" w14:textId="54CDA137" w:rsidR="00966E17" w:rsidRPr="00966E17" w:rsidRDefault="00966E17" w:rsidP="00966E17">
      <w:pPr>
        <w:rPr>
          <w:lang w:eastAsia="ja-JP"/>
        </w:rPr>
      </w:pPr>
      <w:r>
        <w:rPr>
          <w:lang w:eastAsia="ja-JP"/>
        </w:rPr>
        <w:t>Void</w:t>
      </w:r>
    </w:p>
    <w:p w14:paraId="32C0599D" w14:textId="368E7E05" w:rsidR="00B5274E" w:rsidRPr="004D3578" w:rsidRDefault="00B5274E" w:rsidP="00B5274E">
      <w:pPr>
        <w:pStyle w:val="Heading2"/>
        <w:rPr>
          <w:lang w:eastAsia="zh-CN"/>
        </w:rPr>
      </w:pPr>
      <w:r>
        <w:t>6.z</w:t>
      </w:r>
      <w:r w:rsidRPr="004D3578">
        <w:tab/>
      </w:r>
      <w:r w:rsidR="00A335F5" w:rsidRPr="00A335F5">
        <w:t>DL CA_n41-n</w:t>
      </w:r>
      <w:r w:rsidR="00446FAE">
        <w:t>71</w:t>
      </w:r>
      <w:r w:rsidR="00A335F5" w:rsidRPr="00A335F5">
        <w:t>-n77, UL CA_n</w:t>
      </w:r>
      <w:r w:rsidR="00446FAE">
        <w:t>71</w:t>
      </w:r>
      <w:r w:rsidR="00A335F5" w:rsidRPr="00A335F5">
        <w:t>A-n77A</w:t>
      </w:r>
    </w:p>
    <w:p w14:paraId="183A9C8D" w14:textId="47DA49F1" w:rsidR="00B5274E" w:rsidRPr="001043CD" w:rsidRDefault="00B5274E" w:rsidP="00B5274E">
      <w:pPr>
        <w:pStyle w:val="Heading3"/>
        <w:rPr>
          <w:rFonts w:cs="Arial"/>
          <w:szCs w:val="28"/>
          <w:lang w:eastAsia="zh-CN"/>
        </w:rPr>
      </w:pPr>
      <w:r>
        <w:rPr>
          <w:rFonts w:cs="Arial"/>
          <w:szCs w:val="28"/>
          <w:lang w:eastAsia="zh-CN"/>
        </w:rPr>
        <w:t>6</w:t>
      </w:r>
      <w:r>
        <w:rPr>
          <w:rFonts w:cs="Arial" w:hint="eastAsia"/>
          <w:szCs w:val="28"/>
          <w:lang w:eastAsia="zh-CN"/>
        </w:rPr>
        <w:t>.z</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2D5BEAB5" w14:textId="1385491B" w:rsidR="00B5274E" w:rsidRDefault="00B5274E" w:rsidP="00B5274E">
      <w:pPr>
        <w:keepNext/>
        <w:keepLines/>
        <w:spacing w:before="60"/>
        <w:jc w:val="center"/>
        <w:rPr>
          <w:rFonts w:ascii="Arial" w:hAnsi="Arial" w:cs="Arial"/>
          <w:b/>
          <w:bCs/>
          <w:lang w:val="en-US"/>
        </w:rPr>
      </w:pPr>
      <w:r>
        <w:rPr>
          <w:rFonts w:ascii="Arial" w:hAnsi="Arial" w:cs="Arial"/>
          <w:b/>
          <w:bCs/>
          <w:lang w:val="en-US"/>
        </w:rPr>
        <w:t>Table 6.z</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46FAE" w:rsidRPr="00AD0178" w14:paraId="640977CE" w14:textId="77777777" w:rsidTr="00446FAE">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28800B" w14:textId="77777777" w:rsidR="00446FAE" w:rsidRPr="00AD0178" w:rsidRDefault="00446FAE" w:rsidP="006A5AF1">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527EC" w14:textId="77777777" w:rsidR="00446FAE" w:rsidRDefault="00446FAE" w:rsidP="006A5AF1">
            <w:pPr>
              <w:pStyle w:val="TAH"/>
              <w:keepNext w:val="0"/>
              <w:rPr>
                <w:sz w:val="16"/>
              </w:rPr>
            </w:pPr>
            <w:r w:rsidRPr="00AD0178">
              <w:rPr>
                <w:sz w:val="16"/>
              </w:rPr>
              <w:t>Uplink CA configuration</w:t>
            </w:r>
            <w:r>
              <w:rPr>
                <w:sz w:val="16"/>
              </w:rPr>
              <w:t xml:space="preserve"> or </w:t>
            </w:r>
          </w:p>
          <w:p w14:paraId="36996160" w14:textId="77777777" w:rsidR="00446FAE" w:rsidRPr="00AD0178" w:rsidRDefault="00446FAE" w:rsidP="006A5AF1">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97525" w14:textId="77777777" w:rsidR="00446FAE" w:rsidRPr="00AD0178" w:rsidRDefault="00446FAE" w:rsidP="006A5AF1">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84FDB0A" w14:textId="77777777" w:rsidR="00446FAE" w:rsidRPr="00AD0178" w:rsidRDefault="00446FAE" w:rsidP="006A5AF1">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2FD3B" w14:textId="77777777" w:rsidR="00446FAE" w:rsidRPr="00AD0178" w:rsidRDefault="00446FAE" w:rsidP="006A5AF1">
            <w:pPr>
              <w:pStyle w:val="TAH"/>
              <w:keepNext w:val="0"/>
              <w:rPr>
                <w:sz w:val="16"/>
              </w:rPr>
            </w:pPr>
            <w:r w:rsidRPr="00AD0178">
              <w:rPr>
                <w:sz w:val="16"/>
              </w:rPr>
              <w:t>Bandwidth combination set</w:t>
            </w:r>
          </w:p>
        </w:tc>
      </w:tr>
      <w:tr w:rsidR="00446FAE" w:rsidRPr="00AD0178" w14:paraId="47A8EF73" w14:textId="77777777" w:rsidTr="00446FAE">
        <w:trPr>
          <w:trHeight w:val="275"/>
          <w:jc w:val="center"/>
        </w:trPr>
        <w:tc>
          <w:tcPr>
            <w:tcW w:w="0" w:type="auto"/>
            <w:tcBorders>
              <w:top w:val="single" w:sz="4" w:space="0" w:color="auto"/>
              <w:left w:val="single" w:sz="4" w:space="0" w:color="auto"/>
              <w:bottom w:val="nil"/>
              <w:right w:val="single" w:sz="4" w:space="0" w:color="auto"/>
            </w:tcBorders>
            <w:vAlign w:val="center"/>
          </w:tcPr>
          <w:p w14:paraId="5A45FC97" w14:textId="77777777" w:rsidR="00446FAE" w:rsidRPr="00AD0178" w:rsidRDefault="00446FAE" w:rsidP="006A5AF1">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49F81621" w14:textId="77777777" w:rsidR="00446FAE" w:rsidRPr="00446FAE" w:rsidRDefault="00446FAE" w:rsidP="006A5AF1">
            <w:pPr>
              <w:pStyle w:val="TAC"/>
              <w:rPr>
                <w:rFonts w:eastAsia="SimSun"/>
                <w:color w:val="FF0000"/>
                <w:vertAlign w:val="superscript"/>
                <w:lang w:val="en-US"/>
              </w:rPr>
            </w:pPr>
            <w:r w:rsidRPr="00446FAE">
              <w:rPr>
                <w:rFonts w:eastAsia="SimSun"/>
                <w:lang w:val="en-US"/>
              </w:rPr>
              <w:t>CA_n41A-n71A</w:t>
            </w:r>
          </w:p>
          <w:p w14:paraId="4D75D1B2" w14:textId="3DDA2E17" w:rsidR="00446FAE" w:rsidRPr="00446FAE" w:rsidRDefault="00446FAE" w:rsidP="006A5AF1">
            <w:pPr>
              <w:pStyle w:val="TAC"/>
              <w:rPr>
                <w:rFonts w:eastAsia="SimSun"/>
                <w:lang w:val="en-US"/>
              </w:rPr>
            </w:pPr>
            <w:r w:rsidRPr="00446FAE">
              <w:rPr>
                <w:rFonts w:eastAsia="SimSun"/>
                <w:lang w:val="en-US"/>
              </w:rPr>
              <w:t>CA_n41A-n77A</w:t>
            </w:r>
          </w:p>
          <w:p w14:paraId="3BFA6E1C" w14:textId="3EF2301C" w:rsidR="00446FAE" w:rsidRPr="00446FAE" w:rsidRDefault="00446FAE" w:rsidP="006A5AF1">
            <w:pPr>
              <w:pStyle w:val="TAC"/>
              <w:rPr>
                <w:b/>
                <w:bCs/>
                <w:color w:val="FF0000"/>
                <w:sz w:val="16"/>
                <w:vertAlign w:val="superscript"/>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115EF6DA" w14:textId="77777777" w:rsidR="00446FAE" w:rsidRDefault="00446FAE" w:rsidP="006A5AF1">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330B209" w14:textId="77777777" w:rsidR="00446FAE" w:rsidRPr="00F10A93" w:rsidRDefault="00446FAE" w:rsidP="006A5AF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7E2AB684" w14:textId="77777777" w:rsidR="00446FAE" w:rsidRPr="00AD0178" w:rsidRDefault="00446FAE" w:rsidP="006A5AF1">
            <w:pPr>
              <w:pStyle w:val="TAC"/>
              <w:rPr>
                <w:sz w:val="16"/>
                <w:lang w:val="en-US" w:eastAsia="zh-CN"/>
              </w:rPr>
            </w:pPr>
            <w:r>
              <w:rPr>
                <w:szCs w:val="22"/>
                <w:lang w:val="en-US" w:eastAsia="zh-CN"/>
              </w:rPr>
              <w:t>4 and 5</w:t>
            </w:r>
          </w:p>
        </w:tc>
      </w:tr>
      <w:tr w:rsidR="00446FAE" w:rsidRPr="00AD0178" w14:paraId="49C95195" w14:textId="77777777" w:rsidTr="00446FAE">
        <w:trPr>
          <w:trHeight w:val="275"/>
          <w:jc w:val="center"/>
        </w:trPr>
        <w:tc>
          <w:tcPr>
            <w:tcW w:w="0" w:type="auto"/>
            <w:tcBorders>
              <w:top w:val="nil"/>
              <w:left w:val="single" w:sz="4" w:space="0" w:color="auto"/>
              <w:bottom w:val="nil"/>
              <w:right w:val="single" w:sz="4" w:space="0" w:color="auto"/>
            </w:tcBorders>
            <w:vAlign w:val="center"/>
          </w:tcPr>
          <w:p w14:paraId="36F6E52C" w14:textId="77777777" w:rsidR="00446FAE" w:rsidRPr="00AD0178" w:rsidRDefault="00446FAE"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8C28D05" w14:textId="77777777" w:rsidR="00446FAE" w:rsidRPr="00446FAE" w:rsidRDefault="00446FAE"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A8CFF6" w14:textId="77777777" w:rsidR="00446FAE" w:rsidRDefault="00446FAE" w:rsidP="006A5AF1">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3ECD5C" w14:textId="77777777" w:rsidR="00446FAE" w:rsidRPr="00F10A93" w:rsidRDefault="00446FAE" w:rsidP="006A5AF1">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595916B7" w14:textId="77777777" w:rsidR="00446FAE" w:rsidRPr="00AD0178" w:rsidRDefault="00446FAE" w:rsidP="006A5AF1">
            <w:pPr>
              <w:pStyle w:val="TAC"/>
              <w:rPr>
                <w:sz w:val="16"/>
                <w:lang w:val="en-US" w:eastAsia="zh-CN"/>
              </w:rPr>
            </w:pPr>
          </w:p>
        </w:tc>
      </w:tr>
      <w:tr w:rsidR="00446FAE" w:rsidRPr="00AD0178" w14:paraId="57F02F97" w14:textId="77777777" w:rsidTr="00446FAE">
        <w:trPr>
          <w:trHeight w:val="275"/>
          <w:jc w:val="center"/>
        </w:trPr>
        <w:tc>
          <w:tcPr>
            <w:tcW w:w="0" w:type="auto"/>
            <w:tcBorders>
              <w:top w:val="nil"/>
              <w:left w:val="single" w:sz="4" w:space="0" w:color="auto"/>
              <w:bottom w:val="single" w:sz="4" w:space="0" w:color="auto"/>
              <w:right w:val="single" w:sz="4" w:space="0" w:color="auto"/>
            </w:tcBorders>
            <w:vAlign w:val="center"/>
          </w:tcPr>
          <w:p w14:paraId="4B4B9892" w14:textId="77777777" w:rsidR="00446FAE" w:rsidRPr="00AD0178" w:rsidRDefault="00446FAE"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E28F1E8" w14:textId="77777777" w:rsidR="00446FAE" w:rsidRPr="00446FAE" w:rsidRDefault="00446FAE"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D51517" w14:textId="77777777" w:rsidR="00446FAE" w:rsidRDefault="00446FAE" w:rsidP="006A5AF1">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96FBF4" w14:textId="77777777" w:rsidR="00446FAE" w:rsidRPr="00F10A93" w:rsidRDefault="00446FAE" w:rsidP="006A5AF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B4CAF5C" w14:textId="77777777" w:rsidR="00446FAE" w:rsidRPr="00AD0178" w:rsidRDefault="00446FAE" w:rsidP="006A5AF1">
            <w:pPr>
              <w:pStyle w:val="TAC"/>
              <w:rPr>
                <w:sz w:val="16"/>
                <w:lang w:val="en-US" w:eastAsia="zh-CN"/>
              </w:rPr>
            </w:pPr>
          </w:p>
        </w:tc>
      </w:tr>
      <w:tr w:rsidR="00446FAE" w:rsidRPr="00AD0178" w14:paraId="60C392D9" w14:textId="77777777" w:rsidTr="00446FAE">
        <w:trPr>
          <w:trHeight w:val="275"/>
          <w:jc w:val="center"/>
        </w:trPr>
        <w:tc>
          <w:tcPr>
            <w:tcW w:w="0" w:type="auto"/>
            <w:tcBorders>
              <w:top w:val="single" w:sz="4" w:space="0" w:color="auto"/>
              <w:left w:val="single" w:sz="4" w:space="0" w:color="auto"/>
              <w:bottom w:val="nil"/>
              <w:right w:val="single" w:sz="4" w:space="0" w:color="auto"/>
            </w:tcBorders>
            <w:vAlign w:val="center"/>
          </w:tcPr>
          <w:p w14:paraId="345EA586" w14:textId="77777777" w:rsidR="00446FAE" w:rsidRPr="00AD0178" w:rsidRDefault="00446FAE" w:rsidP="006A5AF1">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2E00CE36" w14:textId="77777777" w:rsidR="00446FAE" w:rsidRPr="00446FAE" w:rsidRDefault="00446FAE" w:rsidP="006A5AF1">
            <w:pPr>
              <w:pStyle w:val="TAC"/>
              <w:rPr>
                <w:rFonts w:eastAsia="SimSun"/>
                <w:color w:val="FF0000"/>
                <w:vertAlign w:val="superscript"/>
                <w:lang w:val="en-US"/>
              </w:rPr>
            </w:pPr>
            <w:r w:rsidRPr="00446FAE">
              <w:rPr>
                <w:rFonts w:eastAsia="SimSun"/>
                <w:lang w:val="en-US"/>
              </w:rPr>
              <w:t>CA_n41A-n71A</w:t>
            </w:r>
          </w:p>
          <w:p w14:paraId="6FF3C0DC" w14:textId="4A5BC67B" w:rsidR="00446FAE" w:rsidRPr="00446FAE" w:rsidRDefault="00446FAE" w:rsidP="006A5AF1">
            <w:pPr>
              <w:pStyle w:val="TAC"/>
              <w:rPr>
                <w:rFonts w:eastAsia="SimSun"/>
                <w:lang w:val="en-US"/>
              </w:rPr>
            </w:pPr>
            <w:r w:rsidRPr="00446FAE">
              <w:rPr>
                <w:rFonts w:eastAsia="SimSun"/>
                <w:lang w:val="en-US"/>
              </w:rPr>
              <w:t>CA_n41A-n77A</w:t>
            </w:r>
          </w:p>
          <w:p w14:paraId="753AB08E" w14:textId="6C2C7531" w:rsidR="00446FAE" w:rsidRPr="00446FAE" w:rsidRDefault="00446FAE" w:rsidP="006A5AF1">
            <w:pPr>
              <w:pStyle w:val="TAC"/>
              <w:rPr>
                <w:b/>
                <w:bCs/>
                <w:sz w:val="16"/>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7942282" w14:textId="77777777" w:rsidR="00446FAE" w:rsidRDefault="00446FAE" w:rsidP="006A5AF1">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8FCB6DC" w14:textId="77777777" w:rsidR="00446FAE" w:rsidRPr="00F10A93" w:rsidRDefault="00446FAE" w:rsidP="006A5AF1">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51FFE366" w14:textId="77777777" w:rsidR="00446FAE" w:rsidRPr="00AD0178" w:rsidRDefault="00446FAE" w:rsidP="006A5AF1">
            <w:pPr>
              <w:pStyle w:val="TAC"/>
              <w:rPr>
                <w:sz w:val="16"/>
                <w:lang w:val="en-US" w:eastAsia="zh-CN"/>
              </w:rPr>
            </w:pPr>
            <w:r>
              <w:rPr>
                <w:rFonts w:eastAsia="SimSun"/>
                <w:kern w:val="2"/>
                <w:szCs w:val="22"/>
                <w:lang w:val="en-US" w:eastAsia="zh-CN"/>
              </w:rPr>
              <w:t>4 and 5</w:t>
            </w:r>
          </w:p>
        </w:tc>
      </w:tr>
      <w:tr w:rsidR="00446FAE" w:rsidRPr="00AD0178" w14:paraId="4A519117" w14:textId="77777777" w:rsidTr="00446FAE">
        <w:trPr>
          <w:trHeight w:val="275"/>
          <w:jc w:val="center"/>
        </w:trPr>
        <w:tc>
          <w:tcPr>
            <w:tcW w:w="0" w:type="auto"/>
            <w:tcBorders>
              <w:top w:val="nil"/>
              <w:left w:val="single" w:sz="4" w:space="0" w:color="auto"/>
              <w:bottom w:val="nil"/>
              <w:right w:val="single" w:sz="4" w:space="0" w:color="auto"/>
            </w:tcBorders>
            <w:vAlign w:val="center"/>
          </w:tcPr>
          <w:p w14:paraId="49E58405" w14:textId="77777777" w:rsidR="00446FAE" w:rsidRPr="00AD0178" w:rsidRDefault="00446FAE"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50690F5" w14:textId="77777777" w:rsidR="00446FAE" w:rsidRPr="00446FAE" w:rsidRDefault="00446FAE"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F3B203" w14:textId="77777777" w:rsidR="00446FAE" w:rsidRDefault="00446FAE" w:rsidP="006A5AF1">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0B0100F9" w14:textId="77777777" w:rsidR="00446FAE" w:rsidRPr="00F10A93" w:rsidRDefault="00446FAE" w:rsidP="006A5AF1">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408F08CE" w14:textId="77777777" w:rsidR="00446FAE" w:rsidRPr="00AD0178" w:rsidRDefault="00446FAE" w:rsidP="006A5AF1">
            <w:pPr>
              <w:pStyle w:val="TAC"/>
              <w:rPr>
                <w:sz w:val="16"/>
                <w:lang w:val="en-US" w:eastAsia="zh-CN"/>
              </w:rPr>
            </w:pPr>
          </w:p>
        </w:tc>
      </w:tr>
      <w:tr w:rsidR="00446FAE" w:rsidRPr="00AD0178" w14:paraId="156008E3" w14:textId="77777777" w:rsidTr="00446FAE">
        <w:trPr>
          <w:trHeight w:val="275"/>
          <w:jc w:val="center"/>
        </w:trPr>
        <w:tc>
          <w:tcPr>
            <w:tcW w:w="0" w:type="auto"/>
            <w:tcBorders>
              <w:top w:val="nil"/>
              <w:left w:val="single" w:sz="4" w:space="0" w:color="auto"/>
              <w:bottom w:val="single" w:sz="4" w:space="0" w:color="auto"/>
              <w:right w:val="single" w:sz="4" w:space="0" w:color="auto"/>
            </w:tcBorders>
            <w:vAlign w:val="center"/>
          </w:tcPr>
          <w:p w14:paraId="3637F96C" w14:textId="77777777" w:rsidR="00446FAE" w:rsidRPr="00AD0178" w:rsidRDefault="00446FAE"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C686473" w14:textId="77777777" w:rsidR="00446FAE" w:rsidRPr="00446FAE" w:rsidRDefault="00446FAE"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E25CCD" w14:textId="77777777" w:rsidR="00446FAE" w:rsidRDefault="00446FAE" w:rsidP="006A5AF1">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0F1A2F" w14:textId="77777777" w:rsidR="00446FAE" w:rsidRPr="00F10A93" w:rsidRDefault="00446FAE" w:rsidP="006A5AF1">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C6C64B3" w14:textId="77777777" w:rsidR="00446FAE" w:rsidRPr="00AD0178" w:rsidRDefault="00446FAE" w:rsidP="006A5AF1">
            <w:pPr>
              <w:pStyle w:val="TAC"/>
              <w:rPr>
                <w:sz w:val="16"/>
                <w:lang w:val="en-US" w:eastAsia="zh-CN"/>
              </w:rPr>
            </w:pPr>
          </w:p>
        </w:tc>
      </w:tr>
      <w:tr w:rsidR="00446FAE" w:rsidRPr="00AD0178" w14:paraId="544DC5FF" w14:textId="77777777" w:rsidTr="00446FAE">
        <w:trPr>
          <w:trHeight w:val="275"/>
          <w:jc w:val="center"/>
        </w:trPr>
        <w:tc>
          <w:tcPr>
            <w:tcW w:w="0" w:type="auto"/>
            <w:tcBorders>
              <w:top w:val="single" w:sz="4" w:space="0" w:color="auto"/>
              <w:left w:val="single" w:sz="4" w:space="0" w:color="auto"/>
              <w:bottom w:val="nil"/>
              <w:right w:val="single" w:sz="4" w:space="0" w:color="auto"/>
            </w:tcBorders>
            <w:vAlign w:val="center"/>
          </w:tcPr>
          <w:p w14:paraId="2041A8A2" w14:textId="77777777" w:rsidR="00446FAE" w:rsidRPr="00AD0178" w:rsidRDefault="00446FAE" w:rsidP="006A5AF1">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11EF2339" w14:textId="77777777" w:rsidR="00446FAE" w:rsidRPr="00446FAE" w:rsidRDefault="00446FAE" w:rsidP="006A5AF1">
            <w:pPr>
              <w:pStyle w:val="TAC"/>
              <w:rPr>
                <w:color w:val="FF0000"/>
                <w:vertAlign w:val="superscript"/>
                <w:lang w:val="en-US"/>
              </w:rPr>
            </w:pPr>
            <w:r w:rsidRPr="00446FAE">
              <w:rPr>
                <w:lang w:val="en-US"/>
              </w:rPr>
              <w:t>CA_n41A-n71A</w:t>
            </w:r>
          </w:p>
          <w:p w14:paraId="1E27096A" w14:textId="003D4A65" w:rsidR="00446FAE" w:rsidRPr="00446FAE" w:rsidRDefault="00446FAE" w:rsidP="006A5AF1">
            <w:pPr>
              <w:pStyle w:val="TAC"/>
              <w:rPr>
                <w:lang w:val="en-US"/>
              </w:rPr>
            </w:pPr>
            <w:r w:rsidRPr="00446FAE">
              <w:rPr>
                <w:lang w:val="en-US"/>
              </w:rPr>
              <w:t>CA_n41A-n77A</w:t>
            </w:r>
          </w:p>
          <w:p w14:paraId="5AA0FAD4" w14:textId="0098C800" w:rsidR="00446FAE" w:rsidRPr="00446FAE" w:rsidRDefault="00446FAE" w:rsidP="006A5AF1">
            <w:pPr>
              <w:pStyle w:val="TAC"/>
              <w:rPr>
                <w:b/>
                <w:bCs/>
                <w:sz w:val="16"/>
                <w:lang w:val="en-US" w:eastAsia="zh-CN"/>
              </w:rPr>
            </w:pPr>
            <w:r w:rsidRPr="00446FAE">
              <w:rPr>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CC37041" w14:textId="77777777" w:rsidR="00446FAE" w:rsidRDefault="00446FAE" w:rsidP="006A5AF1">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0B65444" w14:textId="77777777" w:rsidR="00446FAE" w:rsidRPr="00F10A93" w:rsidRDefault="00446FAE" w:rsidP="006A5AF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DCB88DA" w14:textId="77777777" w:rsidR="00446FAE" w:rsidRPr="00AD0178" w:rsidRDefault="00446FAE" w:rsidP="006A5AF1">
            <w:pPr>
              <w:pStyle w:val="TAC"/>
              <w:rPr>
                <w:sz w:val="16"/>
                <w:lang w:val="en-US" w:eastAsia="zh-CN"/>
              </w:rPr>
            </w:pPr>
            <w:r>
              <w:rPr>
                <w:szCs w:val="22"/>
                <w:lang w:val="en-US" w:eastAsia="zh-CN"/>
              </w:rPr>
              <w:t>4 and 5</w:t>
            </w:r>
          </w:p>
        </w:tc>
      </w:tr>
      <w:tr w:rsidR="00446FAE" w:rsidRPr="00AD0178" w14:paraId="0C7E2D66" w14:textId="77777777" w:rsidTr="00446FAE">
        <w:trPr>
          <w:trHeight w:val="275"/>
          <w:jc w:val="center"/>
        </w:trPr>
        <w:tc>
          <w:tcPr>
            <w:tcW w:w="0" w:type="auto"/>
            <w:tcBorders>
              <w:top w:val="nil"/>
              <w:left w:val="single" w:sz="4" w:space="0" w:color="auto"/>
              <w:bottom w:val="nil"/>
              <w:right w:val="single" w:sz="4" w:space="0" w:color="auto"/>
            </w:tcBorders>
            <w:vAlign w:val="center"/>
          </w:tcPr>
          <w:p w14:paraId="46B1A752" w14:textId="77777777" w:rsidR="00446FAE" w:rsidRPr="00AD0178" w:rsidRDefault="00446FAE"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86CCCE8" w14:textId="77777777" w:rsidR="00446FAE" w:rsidRPr="00AD0178" w:rsidRDefault="00446FAE"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FDAB22" w14:textId="77777777" w:rsidR="00446FAE" w:rsidRDefault="00446FAE" w:rsidP="006A5AF1">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E9B22CC" w14:textId="77777777" w:rsidR="00446FAE" w:rsidRPr="00F10A93" w:rsidRDefault="00446FAE" w:rsidP="006A5AF1">
            <w:pPr>
              <w:pStyle w:val="TAC"/>
              <w:rPr>
                <w:lang w:val="en-US" w:eastAsia="zh-CN" w:bidi="ar"/>
              </w:rPr>
            </w:pPr>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092D83B" w14:textId="77777777" w:rsidR="00446FAE" w:rsidRPr="00AD0178" w:rsidRDefault="00446FAE" w:rsidP="006A5AF1">
            <w:pPr>
              <w:pStyle w:val="TAC"/>
              <w:rPr>
                <w:sz w:val="16"/>
                <w:lang w:val="en-US" w:eastAsia="zh-CN"/>
              </w:rPr>
            </w:pPr>
          </w:p>
        </w:tc>
      </w:tr>
      <w:tr w:rsidR="00446FAE" w:rsidRPr="00AD0178" w14:paraId="10813894" w14:textId="77777777" w:rsidTr="00446FAE">
        <w:trPr>
          <w:trHeight w:val="275"/>
          <w:jc w:val="center"/>
        </w:trPr>
        <w:tc>
          <w:tcPr>
            <w:tcW w:w="0" w:type="auto"/>
            <w:tcBorders>
              <w:top w:val="nil"/>
              <w:left w:val="single" w:sz="4" w:space="0" w:color="auto"/>
              <w:bottom w:val="single" w:sz="4" w:space="0" w:color="auto"/>
              <w:right w:val="single" w:sz="4" w:space="0" w:color="auto"/>
            </w:tcBorders>
            <w:vAlign w:val="center"/>
          </w:tcPr>
          <w:p w14:paraId="5FA04CFD" w14:textId="77777777" w:rsidR="00446FAE" w:rsidRPr="00AD0178" w:rsidRDefault="00446FAE"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3B662D3" w14:textId="77777777" w:rsidR="00446FAE" w:rsidRPr="00AD0178" w:rsidRDefault="00446FAE"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F9F51F" w14:textId="77777777" w:rsidR="00446FAE" w:rsidRDefault="00446FAE" w:rsidP="006A5AF1">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E3D7024" w14:textId="77777777" w:rsidR="00446FAE" w:rsidRPr="00F10A93" w:rsidRDefault="00446FAE" w:rsidP="006A5AF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603F2A9" w14:textId="77777777" w:rsidR="00446FAE" w:rsidRPr="00AD0178" w:rsidRDefault="00446FAE" w:rsidP="006A5AF1">
            <w:pPr>
              <w:pStyle w:val="TAC"/>
              <w:rPr>
                <w:sz w:val="16"/>
                <w:lang w:val="en-US" w:eastAsia="zh-CN"/>
              </w:rPr>
            </w:pPr>
          </w:p>
        </w:tc>
      </w:tr>
      <w:tr w:rsidR="00446FAE" w:rsidRPr="00AD0178" w14:paraId="34F4FA01" w14:textId="77777777" w:rsidTr="006A5AF1">
        <w:trPr>
          <w:trHeight w:val="572"/>
          <w:jc w:val="center"/>
        </w:trPr>
        <w:tc>
          <w:tcPr>
            <w:tcW w:w="0" w:type="auto"/>
            <w:gridSpan w:val="5"/>
            <w:tcBorders>
              <w:left w:val="single" w:sz="4" w:space="0" w:color="auto"/>
              <w:right w:val="single" w:sz="4" w:space="0" w:color="auto"/>
            </w:tcBorders>
            <w:vAlign w:val="center"/>
          </w:tcPr>
          <w:p w14:paraId="486450EB" w14:textId="77777777" w:rsidR="00446FAE" w:rsidRPr="00DF66D8" w:rsidRDefault="00446FAE" w:rsidP="006A5AF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4B812854" w14:textId="77777777" w:rsidR="00446FAE" w:rsidRPr="00AD0178" w:rsidRDefault="00446FAE" w:rsidP="006A5AF1">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36F7733E" w14:textId="77777777" w:rsidR="00B5274E" w:rsidRPr="00BB7C76" w:rsidRDefault="00B5274E" w:rsidP="00B5274E">
      <w:pPr>
        <w:rPr>
          <w:sz w:val="18"/>
          <w:lang w:val="x-none" w:eastAsia="zh-CN"/>
        </w:rPr>
      </w:pPr>
    </w:p>
    <w:p w14:paraId="4E0CEFDC" w14:textId="1533D4F3" w:rsidR="00B5274E" w:rsidRPr="001043CD" w:rsidRDefault="00B5274E" w:rsidP="00B5274E">
      <w:pPr>
        <w:pStyle w:val="Heading3"/>
        <w:rPr>
          <w:rFonts w:cs="Arial"/>
          <w:szCs w:val="28"/>
          <w:lang w:val="en-US" w:eastAsia="zh-CN"/>
        </w:rPr>
      </w:pPr>
      <w:r>
        <w:rPr>
          <w:rFonts w:cs="Arial"/>
          <w:lang w:eastAsia="zh-CN"/>
        </w:rPr>
        <w:t>6.z</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6BA0D355" w14:textId="6546D69D" w:rsidR="00B5274E" w:rsidRDefault="00B5274E" w:rsidP="00B5274E">
      <w:pPr>
        <w:pStyle w:val="TH"/>
        <w:rPr>
          <w:lang w:eastAsia="zh-CN"/>
        </w:rPr>
      </w:pPr>
      <w:r>
        <w:t>Table 6.z.</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5274E" w:rsidRPr="00530DFD" w14:paraId="1368F191" w14:textId="77777777" w:rsidTr="004219AE">
        <w:trPr>
          <w:trHeight w:val="383"/>
          <w:jc w:val="center"/>
        </w:trPr>
        <w:tc>
          <w:tcPr>
            <w:tcW w:w="1679" w:type="dxa"/>
          </w:tcPr>
          <w:p w14:paraId="13D84896" w14:textId="77777777" w:rsidR="00B5274E" w:rsidRPr="00EC6D89" w:rsidRDefault="00B5274E" w:rsidP="006A5AF1">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B655AC3" w14:textId="77777777" w:rsidR="00B5274E" w:rsidRPr="00530DFD" w:rsidRDefault="00B5274E" w:rsidP="006A5AF1">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2A57D47E" w14:textId="77777777" w:rsidR="00B5274E" w:rsidRPr="00530DFD" w:rsidRDefault="00B5274E" w:rsidP="006A5AF1">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67F9DC0" w14:textId="77777777" w:rsidR="00B5274E" w:rsidRPr="00530DFD" w:rsidRDefault="00B5274E"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8D37629" w14:textId="77777777" w:rsidR="00B5274E" w:rsidRPr="00530DFD" w:rsidRDefault="00B5274E"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7848A3" w:rsidRPr="00530DFD" w14:paraId="6AA0E17D" w14:textId="77777777" w:rsidTr="004219AE">
        <w:trPr>
          <w:trHeight w:val="192"/>
          <w:jc w:val="center"/>
        </w:trPr>
        <w:tc>
          <w:tcPr>
            <w:tcW w:w="1679" w:type="dxa"/>
            <w:vMerge w:val="restart"/>
            <w:vAlign w:val="center"/>
          </w:tcPr>
          <w:p w14:paraId="3C080604" w14:textId="4F8403BB" w:rsidR="007848A3" w:rsidRPr="00B0188E" w:rsidRDefault="00761428" w:rsidP="006A5AF1">
            <w:pPr>
              <w:pStyle w:val="TAC"/>
              <w:rPr>
                <w:lang w:eastAsia="zh-CN"/>
              </w:rPr>
            </w:pPr>
            <w:r w:rsidRPr="00761428">
              <w:lastRenderedPageBreak/>
              <w:t>CA_n</w:t>
            </w:r>
            <w:r w:rsidR="008232A5">
              <w:t>7</w:t>
            </w:r>
            <w:r w:rsidRPr="00761428">
              <w:t>1A-n77A</w:t>
            </w:r>
          </w:p>
        </w:tc>
        <w:tc>
          <w:tcPr>
            <w:tcW w:w="2045" w:type="dxa"/>
            <w:shd w:val="clear" w:color="auto" w:fill="auto"/>
          </w:tcPr>
          <w:p w14:paraId="1ADBA617" w14:textId="77777777" w:rsidR="007848A3" w:rsidRPr="005B1369" w:rsidRDefault="007848A3" w:rsidP="006A5AF1">
            <w:pPr>
              <w:pStyle w:val="TAC"/>
            </w:pPr>
            <w:r w:rsidRPr="005B1369">
              <w:t>Case a</w:t>
            </w:r>
          </w:p>
        </w:tc>
        <w:tc>
          <w:tcPr>
            <w:tcW w:w="1641" w:type="dxa"/>
            <w:shd w:val="clear" w:color="auto" w:fill="auto"/>
          </w:tcPr>
          <w:p w14:paraId="777F83A3" w14:textId="77777777" w:rsidR="007848A3" w:rsidRPr="005B1369" w:rsidRDefault="007848A3" w:rsidP="006A5AF1">
            <w:pPr>
              <w:pStyle w:val="TAC"/>
            </w:pPr>
            <w:r w:rsidRPr="005B1369">
              <w:t>26dBm</w:t>
            </w:r>
          </w:p>
        </w:tc>
        <w:tc>
          <w:tcPr>
            <w:tcW w:w="1681" w:type="dxa"/>
            <w:shd w:val="clear" w:color="auto" w:fill="auto"/>
          </w:tcPr>
          <w:p w14:paraId="71EA08C3" w14:textId="77777777" w:rsidR="007848A3" w:rsidRPr="005B1369" w:rsidRDefault="007848A3" w:rsidP="006A5AF1">
            <w:pPr>
              <w:pStyle w:val="TAC"/>
            </w:pPr>
            <w:r w:rsidRPr="005B1369">
              <w:t>23dBm</w:t>
            </w:r>
          </w:p>
        </w:tc>
        <w:tc>
          <w:tcPr>
            <w:tcW w:w="1660" w:type="dxa"/>
            <w:shd w:val="clear" w:color="auto" w:fill="auto"/>
          </w:tcPr>
          <w:p w14:paraId="3A5F071E" w14:textId="77777777" w:rsidR="007848A3" w:rsidRPr="005B1369" w:rsidRDefault="007848A3" w:rsidP="006A5AF1">
            <w:pPr>
              <w:pStyle w:val="TAC"/>
            </w:pPr>
            <w:r w:rsidRPr="005B1369">
              <w:t>23dBm</w:t>
            </w:r>
          </w:p>
        </w:tc>
      </w:tr>
      <w:tr w:rsidR="007848A3" w:rsidRPr="00530DFD" w14:paraId="4F555111" w14:textId="77777777" w:rsidTr="004219AE">
        <w:trPr>
          <w:trHeight w:val="192"/>
          <w:jc w:val="center"/>
        </w:trPr>
        <w:tc>
          <w:tcPr>
            <w:tcW w:w="1679" w:type="dxa"/>
            <w:vMerge/>
          </w:tcPr>
          <w:p w14:paraId="38F75F36" w14:textId="77777777" w:rsidR="007848A3" w:rsidRPr="00530DFD" w:rsidRDefault="007848A3" w:rsidP="007848A3">
            <w:pPr>
              <w:pStyle w:val="TAL"/>
              <w:keepNext w:val="0"/>
              <w:widowControl w:val="0"/>
              <w:jc w:val="both"/>
              <w:rPr>
                <w:rFonts w:cs="Arial"/>
                <w:kern w:val="2"/>
                <w:szCs w:val="18"/>
                <w:lang w:val="en-US" w:eastAsia="zh-CN"/>
              </w:rPr>
            </w:pPr>
          </w:p>
        </w:tc>
        <w:tc>
          <w:tcPr>
            <w:tcW w:w="2045" w:type="dxa"/>
            <w:shd w:val="clear" w:color="auto" w:fill="auto"/>
          </w:tcPr>
          <w:p w14:paraId="050C7C8D" w14:textId="31534A74" w:rsidR="007848A3" w:rsidRPr="005B1369" w:rsidRDefault="007848A3" w:rsidP="007848A3">
            <w:pPr>
              <w:pStyle w:val="TAC"/>
            </w:pPr>
            <w:r>
              <w:t xml:space="preserve">Case </w:t>
            </w:r>
            <w:r w:rsidR="004219AE">
              <w:t>b</w:t>
            </w:r>
          </w:p>
        </w:tc>
        <w:tc>
          <w:tcPr>
            <w:tcW w:w="1641" w:type="dxa"/>
            <w:shd w:val="clear" w:color="auto" w:fill="auto"/>
          </w:tcPr>
          <w:p w14:paraId="4B12F035" w14:textId="601C2596" w:rsidR="007848A3" w:rsidRPr="005B1369" w:rsidRDefault="007848A3" w:rsidP="007848A3">
            <w:pPr>
              <w:pStyle w:val="TAC"/>
            </w:pPr>
            <w:r w:rsidRPr="005B1369">
              <w:t>26dBm</w:t>
            </w:r>
          </w:p>
        </w:tc>
        <w:tc>
          <w:tcPr>
            <w:tcW w:w="1681" w:type="dxa"/>
            <w:shd w:val="clear" w:color="auto" w:fill="auto"/>
          </w:tcPr>
          <w:p w14:paraId="309609EE" w14:textId="1E6143F8" w:rsidR="007848A3" w:rsidRPr="005B1369" w:rsidRDefault="007848A3" w:rsidP="007848A3">
            <w:pPr>
              <w:pStyle w:val="TAC"/>
            </w:pPr>
            <w:r w:rsidRPr="005B1369">
              <w:t>2</w:t>
            </w:r>
            <w:r w:rsidR="004219AE">
              <w:t>3</w:t>
            </w:r>
            <w:r w:rsidRPr="005B1369">
              <w:t>dBm</w:t>
            </w:r>
          </w:p>
        </w:tc>
        <w:tc>
          <w:tcPr>
            <w:tcW w:w="1660" w:type="dxa"/>
            <w:shd w:val="clear" w:color="auto" w:fill="auto"/>
          </w:tcPr>
          <w:p w14:paraId="0707BFCA" w14:textId="0DC21E96" w:rsidR="007848A3" w:rsidRPr="005B1369" w:rsidRDefault="007848A3" w:rsidP="007848A3">
            <w:pPr>
              <w:pStyle w:val="TAC"/>
            </w:pPr>
            <w:r w:rsidRPr="005B1369">
              <w:t>2</w:t>
            </w:r>
            <w:r w:rsidR="004219AE">
              <w:t>6</w:t>
            </w:r>
            <w:r w:rsidRPr="005B1369">
              <w:t>dBm</w:t>
            </w:r>
          </w:p>
        </w:tc>
      </w:tr>
    </w:tbl>
    <w:p w14:paraId="1713EB38" w14:textId="77777777" w:rsidR="00B5274E" w:rsidRPr="00B0188E" w:rsidRDefault="00B5274E" w:rsidP="00B5274E">
      <w:pPr>
        <w:pStyle w:val="TH"/>
        <w:jc w:val="left"/>
        <w:rPr>
          <w:lang w:eastAsia="zh-CN"/>
        </w:rPr>
      </w:pPr>
    </w:p>
    <w:p w14:paraId="7233885A" w14:textId="5DDE8862" w:rsidR="00B5274E" w:rsidRPr="00FD4F24" w:rsidRDefault="00B5274E" w:rsidP="00B5274E">
      <w:pPr>
        <w:pStyle w:val="Heading3"/>
        <w:rPr>
          <w:lang w:eastAsia="zh-CN"/>
        </w:rPr>
      </w:pPr>
      <w:r>
        <w:t>6.z</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p>
    <w:p w14:paraId="0C00AC2D" w14:textId="7D8A4F30" w:rsidR="00B5274E" w:rsidRDefault="00B5274E" w:rsidP="00B5274E">
      <w:pPr>
        <w:pStyle w:val="Heading4"/>
        <w:rPr>
          <w:lang w:eastAsia="zh-CN"/>
        </w:rPr>
      </w:pPr>
      <w:r>
        <w:t>6.z</w:t>
      </w:r>
      <w:r w:rsidRPr="001043CD">
        <w:t>.3</w:t>
      </w:r>
      <w:r>
        <w:rPr>
          <w:rFonts w:hint="eastAsia"/>
          <w:lang w:eastAsia="zh-CN"/>
        </w:rPr>
        <w:t>.1</w:t>
      </w:r>
      <w:r>
        <w:rPr>
          <w:rFonts w:hint="eastAsia"/>
          <w:lang w:eastAsia="zh-CN"/>
        </w:rPr>
        <w:tab/>
        <w:t xml:space="preserve">Power class 2 </w:t>
      </w:r>
      <w:r w:rsidR="00896B16">
        <w:rPr>
          <w:lang w:eastAsia="zh-CN"/>
        </w:rPr>
        <w:t>c</w:t>
      </w:r>
      <w:r>
        <w:rPr>
          <w:rFonts w:hint="eastAsia"/>
          <w:lang w:eastAsia="zh-CN"/>
        </w:rPr>
        <w:t>ase</w:t>
      </w:r>
      <w:r>
        <w:rPr>
          <w:lang w:eastAsia="zh-CN"/>
        </w:rPr>
        <w:t xml:space="preserve"> a</w:t>
      </w:r>
      <w:r w:rsidR="00896B16">
        <w:rPr>
          <w:lang w:eastAsia="zh-CN"/>
        </w:rPr>
        <w:t>, case b, case c, case c</w:t>
      </w:r>
    </w:p>
    <w:p w14:paraId="439BA8AF" w14:textId="3D328306" w:rsidR="00304099" w:rsidRDefault="00702B87" w:rsidP="0071645A">
      <w:pPr>
        <w:rPr>
          <w:lang w:eastAsia="zh-CN"/>
        </w:rPr>
      </w:pPr>
      <w:r>
        <w:rPr>
          <w:lang w:eastAsia="zh-CN"/>
        </w:rPr>
        <w:t xml:space="preserve">The MSD is the same for </w:t>
      </w:r>
      <w:r w:rsidR="005179B6">
        <w:rPr>
          <w:lang w:eastAsia="zh-CN"/>
        </w:rPr>
        <w:t>case a, case b, case c and case d.</w:t>
      </w:r>
    </w:p>
    <w:p w14:paraId="3E0CD069" w14:textId="7DA21609" w:rsidR="0071645A" w:rsidRPr="0071645A" w:rsidRDefault="0071645A" w:rsidP="0071645A">
      <w:pPr>
        <w:rPr>
          <w:lang w:eastAsia="zh-CN"/>
        </w:rPr>
      </w:pPr>
      <w:r w:rsidRPr="0071645A">
        <w:rPr>
          <w:lang w:eastAsia="zh-CN"/>
        </w:rPr>
        <w:t>Power class 3 MSD for UL CA_n</w:t>
      </w:r>
      <w:r w:rsidR="00551257">
        <w:rPr>
          <w:lang w:eastAsia="zh-CN"/>
        </w:rPr>
        <w:t>71</w:t>
      </w:r>
      <w:r w:rsidRPr="0071645A">
        <w:rPr>
          <w:lang w:eastAsia="zh-CN"/>
        </w:rPr>
        <w:t>A-n77A:</w:t>
      </w:r>
    </w:p>
    <w:p w14:paraId="6A0D54E5" w14:textId="2C2BA1C7" w:rsidR="0046041B" w:rsidRDefault="0040769F" w:rsidP="0040769F">
      <w:pPr>
        <w:pStyle w:val="TH"/>
      </w:pPr>
      <w:r>
        <w:t>Table 6.z.3.1-1 Power class 3 MSD for 2 bands UL</w:t>
      </w:r>
      <w:r w:rsidRPr="006F2B3F">
        <w:t xml:space="preserve"> CA_n</w:t>
      </w:r>
      <w:r w:rsidR="00551257">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D5627" w:rsidRPr="00FD5627" w14:paraId="5DE90268" w14:textId="77777777" w:rsidTr="00FD56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4F4E08" w14:textId="198C4CF8" w:rsidR="00FD5627" w:rsidRPr="00FD5627" w:rsidRDefault="00FD5627" w:rsidP="00FD5627">
            <w:pPr>
              <w:keepNext/>
              <w:keepLines/>
              <w:spacing w:after="0"/>
              <w:jc w:val="center"/>
              <w:rPr>
                <w:rFonts w:ascii="Arial" w:eastAsia="Times New Roman" w:hAnsi="Arial"/>
                <w:sz w:val="18"/>
                <w:lang w:val="en-US" w:eastAsia="zh-CN"/>
              </w:rPr>
            </w:pPr>
            <w:r w:rsidRPr="00FD5627">
              <w:rPr>
                <w:rFonts w:ascii="Arial" w:eastAsia="Times New Roman"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6071521C"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667E7C4"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0B33441D"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C8D464"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B88E195"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D43087E"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7FA98ACF"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63F1A84"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IMD2</w:t>
            </w:r>
            <w:r w:rsidRPr="00FD5627">
              <w:rPr>
                <w:rFonts w:ascii="Arial" w:eastAsia="Times New Roman" w:hAnsi="Arial"/>
                <w:sz w:val="18"/>
                <w:vertAlign w:val="superscript"/>
              </w:rPr>
              <w:t>5</w:t>
            </w:r>
          </w:p>
        </w:tc>
      </w:tr>
      <w:tr w:rsidR="00FD5627" w:rsidRPr="00FD5627" w14:paraId="03471F6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F0E426C" w14:textId="77777777" w:rsidR="00FD5627" w:rsidRPr="00FD5627" w:rsidRDefault="00FD5627" w:rsidP="00FD5627">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6FFA0"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A598787"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7B0F6D1"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F9B9A5"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53C363"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D7B7BA3"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4311C6"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0DD8E8"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N/A</w:t>
            </w:r>
          </w:p>
        </w:tc>
      </w:tr>
      <w:tr w:rsidR="00FD5627" w:rsidRPr="00FD5627" w14:paraId="7ADE46B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8CE4E5" w14:textId="77777777" w:rsidR="00FD5627" w:rsidRPr="00FD5627" w:rsidRDefault="00FD5627" w:rsidP="00FD5627">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618A8"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85CD25A"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5BFEA10F"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2759889"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469A2AE"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3</w:t>
            </w:r>
            <w:r w:rsidRPr="00FD5627">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639297B2"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D26122"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E5042E"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N/A</w:t>
            </w:r>
          </w:p>
        </w:tc>
      </w:tr>
      <w:tr w:rsidR="00FD5627" w:rsidRPr="00FD5627" w14:paraId="43CB611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C4B5A1B" w14:textId="77777777" w:rsidR="00FD5627" w:rsidRPr="00FD5627" w:rsidRDefault="00FD5627" w:rsidP="00FD5627">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CC9B3F"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16C86C6"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0B7B06F7"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9C6EB94"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4848EF"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0322CD33"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926BEDE"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754456"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IMD3</w:t>
            </w:r>
          </w:p>
        </w:tc>
      </w:tr>
      <w:tr w:rsidR="00FD5627" w:rsidRPr="00FD5627" w14:paraId="5B17B4B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59BFD8" w14:textId="77777777" w:rsidR="00FD5627" w:rsidRPr="00FD5627" w:rsidRDefault="00FD5627" w:rsidP="00FD5627">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1BCA7"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B4F1DD3"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537E23E"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BEF665F"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374279"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4FDEE74"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B1B175"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F19CC4"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N/A</w:t>
            </w:r>
          </w:p>
        </w:tc>
      </w:tr>
      <w:tr w:rsidR="00FD5627" w:rsidRPr="00FD5627" w14:paraId="7F026C75" w14:textId="77777777" w:rsidTr="00FD56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7C9C15" w14:textId="77777777" w:rsidR="00FD5627" w:rsidRPr="00FD5627" w:rsidRDefault="00FD5627" w:rsidP="00FD5627">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7CB608"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5603A08"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179F18AE"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D828189"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2B032B2"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C95ACE8"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171CBD"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B68469" w14:textId="77777777" w:rsidR="00FD5627" w:rsidRPr="00FD5627" w:rsidRDefault="00FD5627" w:rsidP="00FD5627">
            <w:pPr>
              <w:keepNext/>
              <w:keepLines/>
              <w:spacing w:after="0"/>
              <w:jc w:val="center"/>
              <w:rPr>
                <w:rFonts w:ascii="Arial" w:eastAsia="Times New Roman" w:hAnsi="Arial"/>
                <w:sz w:val="18"/>
              </w:rPr>
            </w:pPr>
            <w:r w:rsidRPr="00FD5627">
              <w:rPr>
                <w:rFonts w:ascii="Arial" w:eastAsia="Times New Roman" w:hAnsi="Arial"/>
                <w:sz w:val="18"/>
              </w:rPr>
              <w:t>N/A</w:t>
            </w:r>
          </w:p>
        </w:tc>
      </w:tr>
    </w:tbl>
    <w:p w14:paraId="3A667632" w14:textId="07D13BED" w:rsidR="00A34761" w:rsidRDefault="00A34761" w:rsidP="0040769F">
      <w:pPr>
        <w:pStyle w:val="TH"/>
      </w:pPr>
    </w:p>
    <w:p w14:paraId="519B71E8" w14:textId="77777777" w:rsidR="003D580D" w:rsidRDefault="003D580D" w:rsidP="003D580D">
      <w:pPr>
        <w:rPr>
          <w:lang w:eastAsia="zh-CN"/>
        </w:rPr>
      </w:pPr>
      <w:r>
        <w:rPr>
          <w:lang w:eastAsia="zh-CN"/>
        </w:rPr>
        <w:t>MSD for PC2 UL CA is calculated from MSD for PC2 as follows:</w:t>
      </w:r>
    </w:p>
    <w:p w14:paraId="3BB4A73B" w14:textId="77777777" w:rsidR="0052396F" w:rsidRDefault="0052396F" w:rsidP="0052396F">
      <w:pPr>
        <w:rPr>
          <w:rFonts w:ascii="Calibri" w:eastAsia="Calibri" w:hAnsi="Calibri" w:cs="Calibri"/>
          <w:sz w:val="22"/>
          <w:szCs w:val="22"/>
          <w:lang w:val="en-US"/>
        </w:rPr>
      </w:pPr>
      <w:r>
        <w:rPr>
          <w:rFonts w:ascii="Calibri" w:eastAsia="Calibri" w:hAnsi="Calibri" w:cs="Calibri"/>
          <w:sz w:val="22"/>
          <w:szCs w:val="22"/>
          <w:lang w:val="en-US"/>
        </w:rPr>
        <w:t xml:space="preserve">If the input signal increases by 3 dB, the IMD2 increases by 3*2=6 </w:t>
      </w:r>
      <w:proofErr w:type="spellStart"/>
      <w:r>
        <w:rPr>
          <w:rFonts w:ascii="Calibri" w:eastAsia="Calibri" w:hAnsi="Calibri" w:cs="Calibri"/>
          <w:sz w:val="22"/>
          <w:szCs w:val="22"/>
          <w:lang w:val="en-US"/>
        </w:rPr>
        <w:t>dB.</w:t>
      </w:r>
      <w:proofErr w:type="spellEnd"/>
    </w:p>
    <w:p w14:paraId="10290D16" w14:textId="4588134B" w:rsidR="0052396F" w:rsidRDefault="0052396F" w:rsidP="0052396F">
      <w:pPr>
        <w:rPr>
          <w:rFonts w:ascii="Calibri" w:eastAsia="Calibri" w:hAnsi="Calibri" w:cs="Calibri"/>
          <w:sz w:val="22"/>
          <w:szCs w:val="22"/>
          <w:lang w:val="en-US"/>
        </w:rPr>
      </w:pPr>
      <w:r>
        <w:rPr>
          <w:rFonts w:ascii="Calibri" w:eastAsia="Calibri" w:hAnsi="Calibri" w:cs="Calibri"/>
          <w:sz w:val="22"/>
          <w:szCs w:val="22"/>
          <w:lang w:val="en-US"/>
        </w:rPr>
        <w:t xml:space="preserve">If the input signal increases by 3 dB, the IMD3 increases by 3*3=9 </w:t>
      </w:r>
      <w:proofErr w:type="spellStart"/>
      <w:r>
        <w:rPr>
          <w:rFonts w:ascii="Calibri" w:eastAsia="Calibri" w:hAnsi="Calibri" w:cs="Calibri"/>
          <w:sz w:val="22"/>
          <w:szCs w:val="22"/>
          <w:lang w:val="en-US"/>
        </w:rPr>
        <w:t>dB.</w:t>
      </w:r>
      <w:proofErr w:type="spellEnd"/>
    </w:p>
    <w:p w14:paraId="054B7ADA" w14:textId="77777777" w:rsidR="0052396F" w:rsidRDefault="0052396F" w:rsidP="003D580D">
      <w:pPr>
        <w:spacing w:after="0"/>
        <w:rPr>
          <w:rFonts w:ascii="Calibri" w:eastAsia="Calibri" w:hAnsi="Calibri" w:cs="Calibri"/>
          <w:sz w:val="22"/>
          <w:szCs w:val="22"/>
          <w:lang w:val="en-US"/>
        </w:rPr>
      </w:pPr>
    </w:p>
    <w:p w14:paraId="536DAE57" w14:textId="11E7D10C"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218489EA" wp14:editId="74AB9552">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31C63060"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58C5748" wp14:editId="23FD65F6">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1B3A9484"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316043ED"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sz w:val="22"/>
          <w:szCs w:val="22"/>
          <w:lang w:val="en-US"/>
        </w:rPr>
        <w:t>where N is the noise spectral density and BW is the bandwidth of the carrier. If the initial MSD is known,</w:t>
      </w:r>
    </w:p>
    <w:p w14:paraId="551AA8DF"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then we have </w:t>
      </w:r>
    </w:p>
    <w:p w14:paraId="7ACD61AD"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4B3D4B22" wp14:editId="09783D1C">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42934EA"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64CD01E8" wp14:editId="27CF1DF7">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4FBD49CC" wp14:editId="2BC4F260">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3D93097E" wp14:editId="4CDFFE97">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2BDFD3A5"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4836BC33" wp14:editId="76DEC61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7"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4C7243A"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B627131" wp14:editId="6A9D42FC">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6C5A342"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2E1FA3C0" wp14:editId="0ED9CD4D">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14DAD2" w14:textId="77777777" w:rsidR="003D580D" w:rsidRDefault="003D580D" w:rsidP="003D580D">
      <w:pPr>
        <w:rPr>
          <w:lang w:eastAsia="zh-CN"/>
        </w:rPr>
      </w:pPr>
    </w:p>
    <w:p w14:paraId="461B5479" w14:textId="77777777" w:rsidR="003D580D" w:rsidRDefault="003D580D" w:rsidP="003D580D">
      <w:pPr>
        <w:rPr>
          <w:lang w:eastAsia="zh-CN"/>
        </w:rPr>
      </w:pPr>
      <w:r>
        <w:rPr>
          <w:lang w:eastAsia="zh-CN"/>
        </w:rPr>
        <w:t xml:space="preserve">The proposed value for PC2 UL CA MSD can be found in </w:t>
      </w:r>
      <w:r w:rsidRPr="0033251E">
        <w:rPr>
          <w:lang w:eastAsia="zh-CN"/>
        </w:rPr>
        <w:t>Table 6.</w:t>
      </w:r>
      <w:r>
        <w:rPr>
          <w:lang w:eastAsia="zh-CN"/>
        </w:rPr>
        <w:t>y</w:t>
      </w:r>
      <w:r w:rsidRPr="0033251E">
        <w:rPr>
          <w:lang w:eastAsia="zh-CN"/>
        </w:rPr>
        <w:t>.3</w:t>
      </w:r>
      <w:r>
        <w:rPr>
          <w:lang w:eastAsia="zh-CN"/>
        </w:rPr>
        <w:t>.1-2.</w:t>
      </w:r>
    </w:p>
    <w:p w14:paraId="7F010B20" w14:textId="7FBE5ADD" w:rsidR="003D580D" w:rsidRDefault="00CA6FEC" w:rsidP="003D580D">
      <w:pPr>
        <w:pStyle w:val="TH"/>
      </w:pPr>
      <w:r>
        <w:t>T</w:t>
      </w:r>
      <w:r w:rsidR="003D580D">
        <w:t xml:space="preserve">able 6.z.3.1-1 </w:t>
      </w:r>
      <w:r>
        <w:t>Proposed p</w:t>
      </w:r>
      <w:r w:rsidR="003D580D">
        <w:t xml:space="preserve">ower class </w:t>
      </w:r>
      <w:r>
        <w:t>2</w:t>
      </w:r>
      <w:r w:rsidR="003D580D">
        <w:t xml:space="preserve"> MSD for 2 bands UL</w:t>
      </w:r>
      <w:r w:rsidR="003D580D" w:rsidRPr="006F2B3F">
        <w:t xml:space="preserve"> CA_n</w:t>
      </w:r>
      <w:r w:rsidR="00551257">
        <w:t>71</w:t>
      </w:r>
      <w:r w:rsidR="003D580D" w:rsidRPr="006F2B3F">
        <w:t>A-n</w:t>
      </w:r>
      <w:r w:rsidR="003D580D">
        <w:t>77</w:t>
      </w:r>
      <w:r w:rsidR="003D580D"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D5627" w:rsidRPr="00FD5627" w14:paraId="3E834F3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A55E7E" w14:textId="77777777" w:rsidR="00FD5627" w:rsidRPr="00FD5627" w:rsidRDefault="00FD5627" w:rsidP="006A5AF1">
            <w:pPr>
              <w:keepNext/>
              <w:keepLines/>
              <w:spacing w:after="0"/>
              <w:jc w:val="center"/>
              <w:rPr>
                <w:rFonts w:ascii="Arial" w:eastAsia="Times New Roman" w:hAnsi="Arial"/>
                <w:sz w:val="18"/>
                <w:lang w:val="en-US" w:eastAsia="zh-CN"/>
              </w:rPr>
            </w:pPr>
            <w:r w:rsidRPr="00FD5627">
              <w:rPr>
                <w:rFonts w:ascii="Arial" w:eastAsia="Times New Roman"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0826F53F"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99B33D3"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321FF980"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B360CB"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95158C"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56898D7" w14:textId="6E8F5FD6" w:rsidR="00FD5627" w:rsidRPr="00FD5627" w:rsidRDefault="00551257" w:rsidP="006A5AF1">
            <w:pPr>
              <w:keepNext/>
              <w:keepLines/>
              <w:spacing w:after="0"/>
              <w:jc w:val="center"/>
              <w:rPr>
                <w:rFonts w:ascii="Arial" w:eastAsia="Times New Roman" w:hAnsi="Arial"/>
                <w:sz w:val="18"/>
              </w:rPr>
            </w:pPr>
            <w:r w:rsidRPr="007F6450">
              <w:rPr>
                <w:rFonts w:ascii="Arial" w:eastAsia="Times New Roman" w:hAnsi="Arial"/>
                <w:color w:val="FF0000"/>
                <w:sz w:val="18"/>
              </w:rPr>
              <w:t>3</w:t>
            </w:r>
            <w:r w:rsidR="007F6450" w:rsidRPr="007F6450">
              <w:rPr>
                <w:rFonts w:ascii="Arial" w:eastAsia="Times New Roman" w:hAnsi="Arial"/>
                <w:color w:val="FF0000"/>
                <w:sz w:val="18"/>
              </w:rPr>
              <w:t>4</w:t>
            </w:r>
            <w:r w:rsidR="00FD5627" w:rsidRPr="007F6450">
              <w:rPr>
                <w:rFonts w:ascii="Arial" w:eastAsia="Times New Roman" w:hAnsi="Arial" w:hint="eastAsia"/>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58BC490B"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4B1C23"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IMD2</w:t>
            </w:r>
            <w:r w:rsidRPr="00FD5627">
              <w:rPr>
                <w:rFonts w:ascii="Arial" w:eastAsia="Times New Roman" w:hAnsi="Arial"/>
                <w:sz w:val="18"/>
                <w:vertAlign w:val="superscript"/>
              </w:rPr>
              <w:t>5</w:t>
            </w:r>
          </w:p>
        </w:tc>
      </w:tr>
      <w:tr w:rsidR="00FD5627" w:rsidRPr="00FD5627" w14:paraId="08CE627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E81FAE5" w14:textId="77777777" w:rsidR="00FD5627" w:rsidRPr="00FD5627" w:rsidRDefault="00FD5627"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82F2D6"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9AAFF2B"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00BDF2D"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27D90EB"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2D83D3"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B272A9E"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9AB7A2"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83793A"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N/A</w:t>
            </w:r>
          </w:p>
        </w:tc>
      </w:tr>
      <w:tr w:rsidR="00FD5627" w:rsidRPr="00FD5627" w14:paraId="438A0C4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0A43224" w14:textId="77777777" w:rsidR="00FD5627" w:rsidRPr="00FD5627" w:rsidRDefault="00FD5627"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2487C7"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279BFD3"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3C0D606"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7DF6BE4"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13AB6CA"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3</w:t>
            </w:r>
            <w:r w:rsidRPr="00FD5627">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64831642"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F9C8A2"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929C7B"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N/A</w:t>
            </w:r>
          </w:p>
        </w:tc>
      </w:tr>
      <w:tr w:rsidR="00FD5627" w:rsidRPr="00FD5627" w14:paraId="0778FEC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205C15B" w14:textId="77777777" w:rsidR="00FD5627" w:rsidRPr="00FD5627" w:rsidRDefault="00FD5627"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7976D"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6D9027E"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E418A11"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5A9667"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548BA4C"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221FB706" w14:textId="44F9B36D" w:rsidR="00FD5627" w:rsidRPr="00FD5627" w:rsidRDefault="007611B6" w:rsidP="006A5AF1">
            <w:pPr>
              <w:keepNext/>
              <w:keepLines/>
              <w:spacing w:after="0"/>
              <w:jc w:val="center"/>
              <w:rPr>
                <w:rFonts w:ascii="Arial" w:eastAsia="Times New Roman" w:hAnsi="Arial"/>
                <w:sz w:val="18"/>
              </w:rPr>
            </w:pPr>
            <w:r w:rsidRPr="007611B6">
              <w:rPr>
                <w:rFonts w:ascii="Arial" w:eastAsia="Malgun Gothic" w:hAnsi="Arial"/>
                <w:color w:val="FF0000"/>
                <w:sz w:val="18"/>
                <w:lang w:eastAsia="ko-KR"/>
              </w:rPr>
              <w:t>24</w:t>
            </w:r>
            <w:r w:rsidR="00551257" w:rsidRPr="007611B6">
              <w:rPr>
                <w:rFonts w:ascii="Arial" w:eastAsia="Malgun Gothic" w:hAnsi="Arial"/>
                <w:color w:val="FF0000"/>
                <w:sz w:val="18"/>
                <w:lang w:eastAsia="ko-KR"/>
              </w:rPr>
              <w:t>.4</w:t>
            </w:r>
          </w:p>
        </w:tc>
        <w:tc>
          <w:tcPr>
            <w:tcW w:w="828" w:type="dxa"/>
            <w:tcBorders>
              <w:top w:val="single" w:sz="4" w:space="0" w:color="auto"/>
              <w:left w:val="single" w:sz="4" w:space="0" w:color="auto"/>
              <w:bottom w:val="single" w:sz="4" w:space="0" w:color="auto"/>
              <w:right w:val="single" w:sz="4" w:space="0" w:color="auto"/>
            </w:tcBorders>
          </w:tcPr>
          <w:p w14:paraId="35BD2A9C"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187CD0"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IMD3</w:t>
            </w:r>
          </w:p>
        </w:tc>
      </w:tr>
      <w:tr w:rsidR="00FD5627" w:rsidRPr="00FD5627" w14:paraId="2E06A08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D1AE4B" w14:textId="77777777" w:rsidR="00FD5627" w:rsidRPr="00FD5627" w:rsidRDefault="00FD5627"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842F8"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7CE0820"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061A79E9"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C3A1A8"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1D84D9"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037E3202"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511A8B"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741998"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N/A</w:t>
            </w:r>
          </w:p>
        </w:tc>
      </w:tr>
      <w:tr w:rsidR="00FD5627" w:rsidRPr="00FD5627" w14:paraId="76A30B4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4A343D" w14:textId="77777777" w:rsidR="00FD5627" w:rsidRPr="00FD5627" w:rsidRDefault="00FD5627"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C2DB07"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A5997B4"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2A1D871E"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9D5629D"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A34FD46"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DE530E8"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922340"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5F2889" w14:textId="77777777" w:rsidR="00FD5627" w:rsidRPr="00FD5627" w:rsidRDefault="00FD5627" w:rsidP="006A5AF1">
            <w:pPr>
              <w:keepNext/>
              <w:keepLines/>
              <w:spacing w:after="0"/>
              <w:jc w:val="center"/>
              <w:rPr>
                <w:rFonts w:ascii="Arial" w:eastAsia="Times New Roman" w:hAnsi="Arial"/>
                <w:sz w:val="18"/>
              </w:rPr>
            </w:pPr>
            <w:r w:rsidRPr="00FD5627">
              <w:rPr>
                <w:rFonts w:ascii="Arial" w:eastAsia="Times New Roman" w:hAnsi="Arial"/>
                <w:sz w:val="18"/>
              </w:rPr>
              <w:t>N/A</w:t>
            </w:r>
          </w:p>
        </w:tc>
      </w:tr>
    </w:tbl>
    <w:p w14:paraId="10D9ED27" w14:textId="66CD1BEB" w:rsidR="00B5274E" w:rsidRDefault="00B5274E" w:rsidP="00B5274E">
      <w:pPr>
        <w:rPr>
          <w:lang w:eastAsia="zh-CN"/>
        </w:rPr>
      </w:pPr>
    </w:p>
    <w:p w14:paraId="4127CAA4" w14:textId="79E84553" w:rsidR="00B5274E" w:rsidRPr="00EA2075" w:rsidRDefault="00B5274E" w:rsidP="00B5274E">
      <w:pPr>
        <w:pStyle w:val="Heading3"/>
        <w:rPr>
          <w:rFonts w:eastAsia="MS Mincho"/>
          <w:lang w:eastAsia="ja-JP"/>
        </w:rPr>
      </w:pPr>
      <w:r w:rsidRPr="00EA2075">
        <w:rPr>
          <w:rFonts w:eastAsia="MS Mincho"/>
          <w:lang w:eastAsia="ja-JP"/>
        </w:rPr>
        <w:lastRenderedPageBreak/>
        <w:t>6</w:t>
      </w:r>
      <w:r>
        <w:rPr>
          <w:rFonts w:eastAsia="MS Mincho"/>
          <w:lang w:eastAsia="ja-JP"/>
        </w:rPr>
        <w:t>.z</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00966E17" w:rsidRPr="00966E17">
        <w:rPr>
          <w:rFonts w:eastAsia="MS Mincho"/>
          <w:lang w:eastAsia="ja-JP"/>
        </w:rPr>
        <w:t>∆TIB and ∆RIB values</w:t>
      </w:r>
    </w:p>
    <w:p w14:paraId="5663F78F" w14:textId="2855FF27" w:rsidR="00080512" w:rsidRDefault="00966E17" w:rsidP="00966E17">
      <w:r>
        <w:t>Void</w:t>
      </w:r>
    </w:p>
    <w:sectPr w:rsidR="00080512" w:rsidSect="008A74D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08944" w14:textId="77777777" w:rsidR="00DE1B3D" w:rsidRDefault="00DE1B3D">
      <w:r>
        <w:separator/>
      </w:r>
    </w:p>
  </w:endnote>
  <w:endnote w:type="continuationSeparator" w:id="0">
    <w:p w14:paraId="4A44FC67" w14:textId="77777777" w:rsidR="00DE1B3D" w:rsidRDefault="00DE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32020" w14:textId="77777777" w:rsidR="00DE1B3D" w:rsidRDefault="00DE1B3D">
      <w:r>
        <w:separator/>
      </w:r>
    </w:p>
  </w:footnote>
  <w:footnote w:type="continuationSeparator" w:id="0">
    <w:p w14:paraId="0C2C514F" w14:textId="77777777" w:rsidR="00DE1B3D" w:rsidRDefault="00DE1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7129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55941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6560982">
    <w:abstractNumId w:val="1"/>
  </w:num>
  <w:num w:numId="4" w16cid:durableId="1286539780">
    <w:abstractNumId w:val="5"/>
  </w:num>
  <w:num w:numId="5" w16cid:durableId="1591544750">
    <w:abstractNumId w:val="2"/>
  </w:num>
  <w:num w:numId="6" w16cid:durableId="1958291023">
    <w:abstractNumId w:val="3"/>
  </w:num>
  <w:num w:numId="7" w16cid:durableId="16540188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55F"/>
    <w:rsid w:val="000247FB"/>
    <w:rsid w:val="00033123"/>
    <w:rsid w:val="00033397"/>
    <w:rsid w:val="00040095"/>
    <w:rsid w:val="00041296"/>
    <w:rsid w:val="000454A3"/>
    <w:rsid w:val="0004697F"/>
    <w:rsid w:val="00051834"/>
    <w:rsid w:val="0005499C"/>
    <w:rsid w:val="00054A22"/>
    <w:rsid w:val="00061C47"/>
    <w:rsid w:val="00062023"/>
    <w:rsid w:val="00064992"/>
    <w:rsid w:val="000655A6"/>
    <w:rsid w:val="00065F87"/>
    <w:rsid w:val="00072301"/>
    <w:rsid w:val="00074168"/>
    <w:rsid w:val="0007535C"/>
    <w:rsid w:val="00075DF9"/>
    <w:rsid w:val="00077185"/>
    <w:rsid w:val="00077733"/>
    <w:rsid w:val="00080512"/>
    <w:rsid w:val="00080811"/>
    <w:rsid w:val="00081FB9"/>
    <w:rsid w:val="00096088"/>
    <w:rsid w:val="00096AA8"/>
    <w:rsid w:val="00097255"/>
    <w:rsid w:val="000B0B1F"/>
    <w:rsid w:val="000C46C1"/>
    <w:rsid w:val="000C47C3"/>
    <w:rsid w:val="000C4AB3"/>
    <w:rsid w:val="000D010C"/>
    <w:rsid w:val="000D3C7D"/>
    <w:rsid w:val="000D4EF0"/>
    <w:rsid w:val="000D58AB"/>
    <w:rsid w:val="000D6165"/>
    <w:rsid w:val="000E354B"/>
    <w:rsid w:val="000E470D"/>
    <w:rsid w:val="000E513D"/>
    <w:rsid w:val="000E6862"/>
    <w:rsid w:val="000E7F84"/>
    <w:rsid w:val="000F34E8"/>
    <w:rsid w:val="000F4137"/>
    <w:rsid w:val="000F4CF8"/>
    <w:rsid w:val="000F5516"/>
    <w:rsid w:val="001043CD"/>
    <w:rsid w:val="001051C5"/>
    <w:rsid w:val="00106686"/>
    <w:rsid w:val="00111D5A"/>
    <w:rsid w:val="001149B0"/>
    <w:rsid w:val="0012179D"/>
    <w:rsid w:val="00124D49"/>
    <w:rsid w:val="00126A69"/>
    <w:rsid w:val="00126CAE"/>
    <w:rsid w:val="0012719D"/>
    <w:rsid w:val="001300A2"/>
    <w:rsid w:val="00133525"/>
    <w:rsid w:val="00135102"/>
    <w:rsid w:val="001359BD"/>
    <w:rsid w:val="0014550A"/>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C7467"/>
    <w:rsid w:val="001D02C2"/>
    <w:rsid w:val="001D160E"/>
    <w:rsid w:val="001D6C85"/>
    <w:rsid w:val="001D7718"/>
    <w:rsid w:val="001E1C2F"/>
    <w:rsid w:val="001E32D2"/>
    <w:rsid w:val="001E5810"/>
    <w:rsid w:val="001E7207"/>
    <w:rsid w:val="001F0C1D"/>
    <w:rsid w:val="001F1132"/>
    <w:rsid w:val="001F168B"/>
    <w:rsid w:val="001F44EC"/>
    <w:rsid w:val="001F4934"/>
    <w:rsid w:val="001F4E88"/>
    <w:rsid w:val="001F6A0D"/>
    <w:rsid w:val="002033D5"/>
    <w:rsid w:val="00210511"/>
    <w:rsid w:val="00222EB5"/>
    <w:rsid w:val="00230A42"/>
    <w:rsid w:val="0023111E"/>
    <w:rsid w:val="002312C0"/>
    <w:rsid w:val="00231979"/>
    <w:rsid w:val="002347A2"/>
    <w:rsid w:val="00235E38"/>
    <w:rsid w:val="002363EB"/>
    <w:rsid w:val="00236EE0"/>
    <w:rsid w:val="002418FE"/>
    <w:rsid w:val="00243471"/>
    <w:rsid w:val="00243611"/>
    <w:rsid w:val="00257121"/>
    <w:rsid w:val="00262643"/>
    <w:rsid w:val="0026420B"/>
    <w:rsid w:val="002652A1"/>
    <w:rsid w:val="002664DF"/>
    <w:rsid w:val="002675F0"/>
    <w:rsid w:val="00272A91"/>
    <w:rsid w:val="002738E8"/>
    <w:rsid w:val="00276309"/>
    <w:rsid w:val="00277B75"/>
    <w:rsid w:val="00282FCD"/>
    <w:rsid w:val="002879D1"/>
    <w:rsid w:val="00294F58"/>
    <w:rsid w:val="0029753E"/>
    <w:rsid w:val="00297D4D"/>
    <w:rsid w:val="002A19F2"/>
    <w:rsid w:val="002A54C5"/>
    <w:rsid w:val="002A630D"/>
    <w:rsid w:val="002B3E28"/>
    <w:rsid w:val="002B6339"/>
    <w:rsid w:val="002B7FD4"/>
    <w:rsid w:val="002C51C3"/>
    <w:rsid w:val="002E00EE"/>
    <w:rsid w:val="002E016F"/>
    <w:rsid w:val="002E20AF"/>
    <w:rsid w:val="002E2918"/>
    <w:rsid w:val="002E448E"/>
    <w:rsid w:val="002F6B0F"/>
    <w:rsid w:val="00302F3D"/>
    <w:rsid w:val="00304099"/>
    <w:rsid w:val="00310DA0"/>
    <w:rsid w:val="003172DC"/>
    <w:rsid w:val="00325CE0"/>
    <w:rsid w:val="0033251E"/>
    <w:rsid w:val="003350A8"/>
    <w:rsid w:val="00335C15"/>
    <w:rsid w:val="003364B0"/>
    <w:rsid w:val="003435BC"/>
    <w:rsid w:val="00344837"/>
    <w:rsid w:val="00344B66"/>
    <w:rsid w:val="00351C04"/>
    <w:rsid w:val="00352549"/>
    <w:rsid w:val="0035462D"/>
    <w:rsid w:val="0035569D"/>
    <w:rsid w:val="003613D1"/>
    <w:rsid w:val="00363439"/>
    <w:rsid w:val="00367F50"/>
    <w:rsid w:val="003765B8"/>
    <w:rsid w:val="00381154"/>
    <w:rsid w:val="003925BB"/>
    <w:rsid w:val="00395513"/>
    <w:rsid w:val="003A2FF0"/>
    <w:rsid w:val="003A34BA"/>
    <w:rsid w:val="003A7A9D"/>
    <w:rsid w:val="003B1163"/>
    <w:rsid w:val="003B6646"/>
    <w:rsid w:val="003C3971"/>
    <w:rsid w:val="003D10BE"/>
    <w:rsid w:val="003D547B"/>
    <w:rsid w:val="003D580D"/>
    <w:rsid w:val="003D5A4B"/>
    <w:rsid w:val="003E2A6E"/>
    <w:rsid w:val="003E5973"/>
    <w:rsid w:val="003F73B5"/>
    <w:rsid w:val="004069B7"/>
    <w:rsid w:val="0040769F"/>
    <w:rsid w:val="00410F6F"/>
    <w:rsid w:val="004112AB"/>
    <w:rsid w:val="004138AF"/>
    <w:rsid w:val="004219AE"/>
    <w:rsid w:val="004228B1"/>
    <w:rsid w:val="00423334"/>
    <w:rsid w:val="00426352"/>
    <w:rsid w:val="0042674E"/>
    <w:rsid w:val="00427D60"/>
    <w:rsid w:val="00434038"/>
    <w:rsid w:val="00434237"/>
    <w:rsid w:val="004345EC"/>
    <w:rsid w:val="00434B66"/>
    <w:rsid w:val="00446FAE"/>
    <w:rsid w:val="0046041B"/>
    <w:rsid w:val="00465515"/>
    <w:rsid w:val="00467349"/>
    <w:rsid w:val="004715E3"/>
    <w:rsid w:val="004721EE"/>
    <w:rsid w:val="00474147"/>
    <w:rsid w:val="00481093"/>
    <w:rsid w:val="00483445"/>
    <w:rsid w:val="00491A87"/>
    <w:rsid w:val="00496A78"/>
    <w:rsid w:val="004A0B52"/>
    <w:rsid w:val="004A4254"/>
    <w:rsid w:val="004A4C50"/>
    <w:rsid w:val="004A5CBB"/>
    <w:rsid w:val="004A6142"/>
    <w:rsid w:val="004B1A15"/>
    <w:rsid w:val="004B42F3"/>
    <w:rsid w:val="004C1F5C"/>
    <w:rsid w:val="004C54AF"/>
    <w:rsid w:val="004D3578"/>
    <w:rsid w:val="004D4C22"/>
    <w:rsid w:val="004E0D33"/>
    <w:rsid w:val="004E213A"/>
    <w:rsid w:val="004F0988"/>
    <w:rsid w:val="004F32BA"/>
    <w:rsid w:val="004F3340"/>
    <w:rsid w:val="004F4C43"/>
    <w:rsid w:val="00501EDC"/>
    <w:rsid w:val="00503524"/>
    <w:rsid w:val="00504CB6"/>
    <w:rsid w:val="00506671"/>
    <w:rsid w:val="005070CB"/>
    <w:rsid w:val="0050718E"/>
    <w:rsid w:val="005107C0"/>
    <w:rsid w:val="00511361"/>
    <w:rsid w:val="00515CB2"/>
    <w:rsid w:val="005179B6"/>
    <w:rsid w:val="00517A14"/>
    <w:rsid w:val="0052396F"/>
    <w:rsid w:val="00530DFD"/>
    <w:rsid w:val="00531795"/>
    <w:rsid w:val="00531F65"/>
    <w:rsid w:val="0053388B"/>
    <w:rsid w:val="0053442A"/>
    <w:rsid w:val="00534AB7"/>
    <w:rsid w:val="00535773"/>
    <w:rsid w:val="00540E81"/>
    <w:rsid w:val="00543E6C"/>
    <w:rsid w:val="00544DC1"/>
    <w:rsid w:val="00546884"/>
    <w:rsid w:val="00551257"/>
    <w:rsid w:val="005533A7"/>
    <w:rsid w:val="00565087"/>
    <w:rsid w:val="00575315"/>
    <w:rsid w:val="005756F6"/>
    <w:rsid w:val="00592DD1"/>
    <w:rsid w:val="00593024"/>
    <w:rsid w:val="00594B57"/>
    <w:rsid w:val="00597B11"/>
    <w:rsid w:val="00597B34"/>
    <w:rsid w:val="005A25FE"/>
    <w:rsid w:val="005A5ED1"/>
    <w:rsid w:val="005B1369"/>
    <w:rsid w:val="005B43C1"/>
    <w:rsid w:val="005B4784"/>
    <w:rsid w:val="005B47C2"/>
    <w:rsid w:val="005C574E"/>
    <w:rsid w:val="005C623E"/>
    <w:rsid w:val="005D2E01"/>
    <w:rsid w:val="005D7526"/>
    <w:rsid w:val="005E2432"/>
    <w:rsid w:val="005E4BB2"/>
    <w:rsid w:val="005F0142"/>
    <w:rsid w:val="005F4168"/>
    <w:rsid w:val="00600484"/>
    <w:rsid w:val="006012C5"/>
    <w:rsid w:val="00602AEA"/>
    <w:rsid w:val="00603C52"/>
    <w:rsid w:val="00604C01"/>
    <w:rsid w:val="0061282F"/>
    <w:rsid w:val="00612959"/>
    <w:rsid w:val="00614FDF"/>
    <w:rsid w:val="00615930"/>
    <w:rsid w:val="0062164A"/>
    <w:rsid w:val="00626863"/>
    <w:rsid w:val="006270AC"/>
    <w:rsid w:val="00634A01"/>
    <w:rsid w:val="0063543D"/>
    <w:rsid w:val="00641BEB"/>
    <w:rsid w:val="00647114"/>
    <w:rsid w:val="006519A6"/>
    <w:rsid w:val="00652DDA"/>
    <w:rsid w:val="00653EF8"/>
    <w:rsid w:val="00654E2C"/>
    <w:rsid w:val="00664076"/>
    <w:rsid w:val="00664CB8"/>
    <w:rsid w:val="00667914"/>
    <w:rsid w:val="00671D08"/>
    <w:rsid w:val="006720CB"/>
    <w:rsid w:val="006746BF"/>
    <w:rsid w:val="00675324"/>
    <w:rsid w:val="0067798C"/>
    <w:rsid w:val="006827EE"/>
    <w:rsid w:val="0069128F"/>
    <w:rsid w:val="006919A0"/>
    <w:rsid w:val="0069262B"/>
    <w:rsid w:val="00693306"/>
    <w:rsid w:val="00695847"/>
    <w:rsid w:val="006A323F"/>
    <w:rsid w:val="006A43B6"/>
    <w:rsid w:val="006B30D0"/>
    <w:rsid w:val="006B438A"/>
    <w:rsid w:val="006B4FC1"/>
    <w:rsid w:val="006B63A2"/>
    <w:rsid w:val="006C3D95"/>
    <w:rsid w:val="006D1BB1"/>
    <w:rsid w:val="006E011F"/>
    <w:rsid w:val="006E5C86"/>
    <w:rsid w:val="006E68CB"/>
    <w:rsid w:val="006E713E"/>
    <w:rsid w:val="006F24EC"/>
    <w:rsid w:val="006F2B3F"/>
    <w:rsid w:val="006F736E"/>
    <w:rsid w:val="00701116"/>
    <w:rsid w:val="00701600"/>
    <w:rsid w:val="00702B87"/>
    <w:rsid w:val="007116B2"/>
    <w:rsid w:val="00713C44"/>
    <w:rsid w:val="0071645A"/>
    <w:rsid w:val="00722D97"/>
    <w:rsid w:val="0073376F"/>
    <w:rsid w:val="00734A5B"/>
    <w:rsid w:val="0074026F"/>
    <w:rsid w:val="00741888"/>
    <w:rsid w:val="007429F6"/>
    <w:rsid w:val="00743405"/>
    <w:rsid w:val="00744E76"/>
    <w:rsid w:val="00756806"/>
    <w:rsid w:val="007611B6"/>
    <w:rsid w:val="00761428"/>
    <w:rsid w:val="007729F2"/>
    <w:rsid w:val="00774DA4"/>
    <w:rsid w:val="007765A1"/>
    <w:rsid w:val="00781F0F"/>
    <w:rsid w:val="00783E67"/>
    <w:rsid w:val="007848A3"/>
    <w:rsid w:val="00786091"/>
    <w:rsid w:val="00787F5E"/>
    <w:rsid w:val="00791349"/>
    <w:rsid w:val="007921E5"/>
    <w:rsid w:val="007A1587"/>
    <w:rsid w:val="007A34E0"/>
    <w:rsid w:val="007B1F75"/>
    <w:rsid w:val="007B4396"/>
    <w:rsid w:val="007B600E"/>
    <w:rsid w:val="007C1B5A"/>
    <w:rsid w:val="007C3902"/>
    <w:rsid w:val="007C6946"/>
    <w:rsid w:val="007D29A7"/>
    <w:rsid w:val="007D45F1"/>
    <w:rsid w:val="007E0D81"/>
    <w:rsid w:val="007E3B9F"/>
    <w:rsid w:val="007E45E1"/>
    <w:rsid w:val="007E5F30"/>
    <w:rsid w:val="007F0F4A"/>
    <w:rsid w:val="007F4BD3"/>
    <w:rsid w:val="007F6450"/>
    <w:rsid w:val="008028A4"/>
    <w:rsid w:val="00806948"/>
    <w:rsid w:val="00812545"/>
    <w:rsid w:val="00813F1A"/>
    <w:rsid w:val="00816387"/>
    <w:rsid w:val="00821290"/>
    <w:rsid w:val="008232A5"/>
    <w:rsid w:val="008245FE"/>
    <w:rsid w:val="00824A57"/>
    <w:rsid w:val="0082505C"/>
    <w:rsid w:val="008251C4"/>
    <w:rsid w:val="008279EB"/>
    <w:rsid w:val="00830747"/>
    <w:rsid w:val="00830E3E"/>
    <w:rsid w:val="00834DC0"/>
    <w:rsid w:val="00835C35"/>
    <w:rsid w:val="00845A04"/>
    <w:rsid w:val="008678C3"/>
    <w:rsid w:val="008768CA"/>
    <w:rsid w:val="00881E1F"/>
    <w:rsid w:val="00883804"/>
    <w:rsid w:val="00884F72"/>
    <w:rsid w:val="008919B5"/>
    <w:rsid w:val="00896B16"/>
    <w:rsid w:val="008A1429"/>
    <w:rsid w:val="008A74DF"/>
    <w:rsid w:val="008B1478"/>
    <w:rsid w:val="008B238B"/>
    <w:rsid w:val="008B678F"/>
    <w:rsid w:val="008C27AC"/>
    <w:rsid w:val="008C384C"/>
    <w:rsid w:val="008E1C95"/>
    <w:rsid w:val="008E4395"/>
    <w:rsid w:val="008E5D32"/>
    <w:rsid w:val="008E6377"/>
    <w:rsid w:val="008E782D"/>
    <w:rsid w:val="008F02EA"/>
    <w:rsid w:val="008F4A5F"/>
    <w:rsid w:val="008F5947"/>
    <w:rsid w:val="0090271F"/>
    <w:rsid w:val="00902E23"/>
    <w:rsid w:val="009114D7"/>
    <w:rsid w:val="00911CC9"/>
    <w:rsid w:val="0091348E"/>
    <w:rsid w:val="009160E3"/>
    <w:rsid w:val="00917AE4"/>
    <w:rsid w:val="00917CCB"/>
    <w:rsid w:val="00920DB3"/>
    <w:rsid w:val="00921EB2"/>
    <w:rsid w:val="0092661A"/>
    <w:rsid w:val="00927886"/>
    <w:rsid w:val="00930367"/>
    <w:rsid w:val="009330CF"/>
    <w:rsid w:val="00936193"/>
    <w:rsid w:val="00937849"/>
    <w:rsid w:val="009408C9"/>
    <w:rsid w:val="00942EC2"/>
    <w:rsid w:val="0094753F"/>
    <w:rsid w:val="00951003"/>
    <w:rsid w:val="0095408F"/>
    <w:rsid w:val="00954ADA"/>
    <w:rsid w:val="00965583"/>
    <w:rsid w:val="00966E17"/>
    <w:rsid w:val="00967CF3"/>
    <w:rsid w:val="00977315"/>
    <w:rsid w:val="00982A33"/>
    <w:rsid w:val="009847C5"/>
    <w:rsid w:val="009949D7"/>
    <w:rsid w:val="00997344"/>
    <w:rsid w:val="00997F47"/>
    <w:rsid w:val="009A1A70"/>
    <w:rsid w:val="009A40E6"/>
    <w:rsid w:val="009C06FC"/>
    <w:rsid w:val="009D0F30"/>
    <w:rsid w:val="009D5365"/>
    <w:rsid w:val="009D5C42"/>
    <w:rsid w:val="009E698D"/>
    <w:rsid w:val="009E73FB"/>
    <w:rsid w:val="009F11A2"/>
    <w:rsid w:val="009F37B7"/>
    <w:rsid w:val="00A034C5"/>
    <w:rsid w:val="00A04702"/>
    <w:rsid w:val="00A047D8"/>
    <w:rsid w:val="00A06654"/>
    <w:rsid w:val="00A10C8E"/>
    <w:rsid w:val="00A10F02"/>
    <w:rsid w:val="00A112C5"/>
    <w:rsid w:val="00A16442"/>
    <w:rsid w:val="00A164B4"/>
    <w:rsid w:val="00A265E5"/>
    <w:rsid w:val="00A26956"/>
    <w:rsid w:val="00A270B6"/>
    <w:rsid w:val="00A27486"/>
    <w:rsid w:val="00A335F5"/>
    <w:rsid w:val="00A34761"/>
    <w:rsid w:val="00A34BDA"/>
    <w:rsid w:val="00A43052"/>
    <w:rsid w:val="00A4310A"/>
    <w:rsid w:val="00A53724"/>
    <w:rsid w:val="00A53EC8"/>
    <w:rsid w:val="00A542FD"/>
    <w:rsid w:val="00A56066"/>
    <w:rsid w:val="00A57894"/>
    <w:rsid w:val="00A62252"/>
    <w:rsid w:val="00A7056D"/>
    <w:rsid w:val="00A73129"/>
    <w:rsid w:val="00A7486F"/>
    <w:rsid w:val="00A76B88"/>
    <w:rsid w:val="00A82346"/>
    <w:rsid w:val="00A85C27"/>
    <w:rsid w:val="00A92BA1"/>
    <w:rsid w:val="00AA16BD"/>
    <w:rsid w:val="00AA43E0"/>
    <w:rsid w:val="00AA456D"/>
    <w:rsid w:val="00AB3697"/>
    <w:rsid w:val="00AC4042"/>
    <w:rsid w:val="00AC699B"/>
    <w:rsid w:val="00AC6BC6"/>
    <w:rsid w:val="00AD0178"/>
    <w:rsid w:val="00AD5223"/>
    <w:rsid w:val="00AD6D73"/>
    <w:rsid w:val="00AD6F08"/>
    <w:rsid w:val="00AE4679"/>
    <w:rsid w:val="00AE65E2"/>
    <w:rsid w:val="00B0188E"/>
    <w:rsid w:val="00B15449"/>
    <w:rsid w:val="00B17E85"/>
    <w:rsid w:val="00B20BB6"/>
    <w:rsid w:val="00B24668"/>
    <w:rsid w:val="00B33817"/>
    <w:rsid w:val="00B360E5"/>
    <w:rsid w:val="00B43D21"/>
    <w:rsid w:val="00B4656B"/>
    <w:rsid w:val="00B5274E"/>
    <w:rsid w:val="00B5389E"/>
    <w:rsid w:val="00B55625"/>
    <w:rsid w:val="00B57B5A"/>
    <w:rsid w:val="00B6567C"/>
    <w:rsid w:val="00B67D34"/>
    <w:rsid w:val="00B74561"/>
    <w:rsid w:val="00B74F64"/>
    <w:rsid w:val="00B76F67"/>
    <w:rsid w:val="00B7764E"/>
    <w:rsid w:val="00B82FA9"/>
    <w:rsid w:val="00B91024"/>
    <w:rsid w:val="00B919AC"/>
    <w:rsid w:val="00B92FDB"/>
    <w:rsid w:val="00B93086"/>
    <w:rsid w:val="00BA19ED"/>
    <w:rsid w:val="00BA4B8D"/>
    <w:rsid w:val="00BA7AB1"/>
    <w:rsid w:val="00BB0464"/>
    <w:rsid w:val="00BB1E6F"/>
    <w:rsid w:val="00BB4F06"/>
    <w:rsid w:val="00BB627C"/>
    <w:rsid w:val="00BB7C76"/>
    <w:rsid w:val="00BC0F7D"/>
    <w:rsid w:val="00BC4025"/>
    <w:rsid w:val="00BC495E"/>
    <w:rsid w:val="00BC793D"/>
    <w:rsid w:val="00BC7DD1"/>
    <w:rsid w:val="00BD03EA"/>
    <w:rsid w:val="00BD1634"/>
    <w:rsid w:val="00BD2716"/>
    <w:rsid w:val="00BD5465"/>
    <w:rsid w:val="00BD7D31"/>
    <w:rsid w:val="00BE0893"/>
    <w:rsid w:val="00BE3255"/>
    <w:rsid w:val="00BF128E"/>
    <w:rsid w:val="00BF4A97"/>
    <w:rsid w:val="00BF79AF"/>
    <w:rsid w:val="00C068F3"/>
    <w:rsid w:val="00C06B18"/>
    <w:rsid w:val="00C07041"/>
    <w:rsid w:val="00C074DD"/>
    <w:rsid w:val="00C1031D"/>
    <w:rsid w:val="00C1303A"/>
    <w:rsid w:val="00C1496A"/>
    <w:rsid w:val="00C16A10"/>
    <w:rsid w:val="00C17E50"/>
    <w:rsid w:val="00C202E8"/>
    <w:rsid w:val="00C33079"/>
    <w:rsid w:val="00C36D79"/>
    <w:rsid w:val="00C45114"/>
    <w:rsid w:val="00C45231"/>
    <w:rsid w:val="00C460B3"/>
    <w:rsid w:val="00C47410"/>
    <w:rsid w:val="00C51911"/>
    <w:rsid w:val="00C52673"/>
    <w:rsid w:val="00C53DA0"/>
    <w:rsid w:val="00C5589D"/>
    <w:rsid w:val="00C6186E"/>
    <w:rsid w:val="00C61A21"/>
    <w:rsid w:val="00C62476"/>
    <w:rsid w:val="00C701B4"/>
    <w:rsid w:val="00C726A6"/>
    <w:rsid w:val="00C72833"/>
    <w:rsid w:val="00C73BE6"/>
    <w:rsid w:val="00C749A0"/>
    <w:rsid w:val="00C80F1D"/>
    <w:rsid w:val="00C9082B"/>
    <w:rsid w:val="00C9248E"/>
    <w:rsid w:val="00C92F56"/>
    <w:rsid w:val="00C93F40"/>
    <w:rsid w:val="00C95FDE"/>
    <w:rsid w:val="00CA3D0C"/>
    <w:rsid w:val="00CA6405"/>
    <w:rsid w:val="00CA6FEC"/>
    <w:rsid w:val="00CA7169"/>
    <w:rsid w:val="00CB2DFD"/>
    <w:rsid w:val="00CB3365"/>
    <w:rsid w:val="00CB5A00"/>
    <w:rsid w:val="00CB5AD1"/>
    <w:rsid w:val="00CC1047"/>
    <w:rsid w:val="00CC1CDE"/>
    <w:rsid w:val="00CC1F9F"/>
    <w:rsid w:val="00CC37AD"/>
    <w:rsid w:val="00CD2A16"/>
    <w:rsid w:val="00CD4FF2"/>
    <w:rsid w:val="00CD6926"/>
    <w:rsid w:val="00CF1BEB"/>
    <w:rsid w:val="00CF5067"/>
    <w:rsid w:val="00D04E9C"/>
    <w:rsid w:val="00D070E8"/>
    <w:rsid w:val="00D07222"/>
    <w:rsid w:val="00D106A1"/>
    <w:rsid w:val="00D11AD4"/>
    <w:rsid w:val="00D179DF"/>
    <w:rsid w:val="00D209B3"/>
    <w:rsid w:val="00D36A9E"/>
    <w:rsid w:val="00D420A4"/>
    <w:rsid w:val="00D420B6"/>
    <w:rsid w:val="00D50130"/>
    <w:rsid w:val="00D5315E"/>
    <w:rsid w:val="00D55AAB"/>
    <w:rsid w:val="00D57972"/>
    <w:rsid w:val="00D60BDF"/>
    <w:rsid w:val="00D62DE3"/>
    <w:rsid w:val="00D66485"/>
    <w:rsid w:val="00D675A9"/>
    <w:rsid w:val="00D70CF5"/>
    <w:rsid w:val="00D7100A"/>
    <w:rsid w:val="00D71B5D"/>
    <w:rsid w:val="00D71DC4"/>
    <w:rsid w:val="00D738D6"/>
    <w:rsid w:val="00D755EB"/>
    <w:rsid w:val="00D76048"/>
    <w:rsid w:val="00D764CF"/>
    <w:rsid w:val="00D81BEE"/>
    <w:rsid w:val="00D87E00"/>
    <w:rsid w:val="00D9134D"/>
    <w:rsid w:val="00D93707"/>
    <w:rsid w:val="00DA09A4"/>
    <w:rsid w:val="00DA589E"/>
    <w:rsid w:val="00DA7A03"/>
    <w:rsid w:val="00DB064A"/>
    <w:rsid w:val="00DB0E15"/>
    <w:rsid w:val="00DB1577"/>
    <w:rsid w:val="00DB1818"/>
    <w:rsid w:val="00DB3EB7"/>
    <w:rsid w:val="00DC07C3"/>
    <w:rsid w:val="00DC181B"/>
    <w:rsid w:val="00DC2E21"/>
    <w:rsid w:val="00DC309B"/>
    <w:rsid w:val="00DC4CF1"/>
    <w:rsid w:val="00DC4DA2"/>
    <w:rsid w:val="00DD04C9"/>
    <w:rsid w:val="00DD21C2"/>
    <w:rsid w:val="00DD2AE0"/>
    <w:rsid w:val="00DD4C17"/>
    <w:rsid w:val="00DD74A5"/>
    <w:rsid w:val="00DE1B3D"/>
    <w:rsid w:val="00DE5EB6"/>
    <w:rsid w:val="00DE5FC3"/>
    <w:rsid w:val="00DE7140"/>
    <w:rsid w:val="00DF2B1F"/>
    <w:rsid w:val="00DF2DB7"/>
    <w:rsid w:val="00DF62CD"/>
    <w:rsid w:val="00E01C8F"/>
    <w:rsid w:val="00E03B4C"/>
    <w:rsid w:val="00E0464B"/>
    <w:rsid w:val="00E06BF8"/>
    <w:rsid w:val="00E07074"/>
    <w:rsid w:val="00E11637"/>
    <w:rsid w:val="00E12614"/>
    <w:rsid w:val="00E14C9F"/>
    <w:rsid w:val="00E16509"/>
    <w:rsid w:val="00E31A99"/>
    <w:rsid w:val="00E32927"/>
    <w:rsid w:val="00E342C1"/>
    <w:rsid w:val="00E436C6"/>
    <w:rsid w:val="00E44582"/>
    <w:rsid w:val="00E45F1D"/>
    <w:rsid w:val="00E464FD"/>
    <w:rsid w:val="00E50842"/>
    <w:rsid w:val="00E62F00"/>
    <w:rsid w:val="00E66633"/>
    <w:rsid w:val="00E66932"/>
    <w:rsid w:val="00E72072"/>
    <w:rsid w:val="00E73143"/>
    <w:rsid w:val="00E76900"/>
    <w:rsid w:val="00E77645"/>
    <w:rsid w:val="00E80AB5"/>
    <w:rsid w:val="00E87425"/>
    <w:rsid w:val="00E87D50"/>
    <w:rsid w:val="00E92215"/>
    <w:rsid w:val="00EA15B0"/>
    <w:rsid w:val="00EA2075"/>
    <w:rsid w:val="00EA20F1"/>
    <w:rsid w:val="00EA5EA7"/>
    <w:rsid w:val="00EA7A56"/>
    <w:rsid w:val="00EB1535"/>
    <w:rsid w:val="00EB2CED"/>
    <w:rsid w:val="00EC1EB2"/>
    <w:rsid w:val="00EC4A25"/>
    <w:rsid w:val="00EC6D89"/>
    <w:rsid w:val="00EE34A7"/>
    <w:rsid w:val="00EE45A8"/>
    <w:rsid w:val="00EE538D"/>
    <w:rsid w:val="00EF38DA"/>
    <w:rsid w:val="00EF4C4F"/>
    <w:rsid w:val="00EF63FC"/>
    <w:rsid w:val="00EF6E77"/>
    <w:rsid w:val="00F00F18"/>
    <w:rsid w:val="00F025A2"/>
    <w:rsid w:val="00F04712"/>
    <w:rsid w:val="00F13360"/>
    <w:rsid w:val="00F13452"/>
    <w:rsid w:val="00F162EF"/>
    <w:rsid w:val="00F1701D"/>
    <w:rsid w:val="00F22EC7"/>
    <w:rsid w:val="00F24429"/>
    <w:rsid w:val="00F24600"/>
    <w:rsid w:val="00F30393"/>
    <w:rsid w:val="00F325C8"/>
    <w:rsid w:val="00F372FB"/>
    <w:rsid w:val="00F411B3"/>
    <w:rsid w:val="00F42035"/>
    <w:rsid w:val="00F4227D"/>
    <w:rsid w:val="00F44EAC"/>
    <w:rsid w:val="00F46759"/>
    <w:rsid w:val="00F54B5C"/>
    <w:rsid w:val="00F60098"/>
    <w:rsid w:val="00F61C5C"/>
    <w:rsid w:val="00F653B8"/>
    <w:rsid w:val="00F7150D"/>
    <w:rsid w:val="00F727BF"/>
    <w:rsid w:val="00F76642"/>
    <w:rsid w:val="00F80FCA"/>
    <w:rsid w:val="00F84D46"/>
    <w:rsid w:val="00F86CE1"/>
    <w:rsid w:val="00F9008D"/>
    <w:rsid w:val="00F92A8B"/>
    <w:rsid w:val="00F92B65"/>
    <w:rsid w:val="00F93AAD"/>
    <w:rsid w:val="00F946DF"/>
    <w:rsid w:val="00FA1266"/>
    <w:rsid w:val="00FA38EF"/>
    <w:rsid w:val="00FB38E6"/>
    <w:rsid w:val="00FC1192"/>
    <w:rsid w:val="00FD38D6"/>
    <w:rsid w:val="00FD4F24"/>
    <w:rsid w:val="00FD5627"/>
    <w:rsid w:val="00FD621C"/>
    <w:rsid w:val="00FE2895"/>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BD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Caption">
    <w:name w:val="caption"/>
    <w:basedOn w:val="Normal"/>
    <w:next w:val="Normal"/>
    <w:unhideWhenUsed/>
    <w:qFormat/>
    <w:rsid w:val="00EF63FC"/>
    <w:pPr>
      <w:spacing w:after="200"/>
    </w:pPr>
    <w:rPr>
      <w:i/>
      <w:iCs/>
      <w:color w:val="44546A" w:themeColor="text2"/>
      <w:sz w:val="18"/>
      <w:szCs w:val="18"/>
    </w:rPr>
  </w:style>
  <w:style w:type="character" w:customStyle="1" w:styleId="Heading1Char">
    <w:name w:val="Heading 1 Char"/>
    <w:basedOn w:val="DefaultParagraphFont"/>
    <w:link w:val="Heading1"/>
    <w:rsid w:val="00741888"/>
    <w:rPr>
      <w:rFonts w:ascii="Arial" w:hAnsi="Arial"/>
      <w:sz w:val="36"/>
      <w:lang w:val="en-GB" w:eastAsia="en-US"/>
    </w:rPr>
  </w:style>
  <w:style w:type="character" w:customStyle="1" w:styleId="Heading2Char">
    <w:name w:val="Heading 2 Char"/>
    <w:basedOn w:val="DefaultParagraphFont"/>
    <w:link w:val="Heading2"/>
    <w:rsid w:val="00741888"/>
    <w:rPr>
      <w:rFonts w:ascii="Arial" w:hAnsi="Arial"/>
      <w:sz w:val="32"/>
      <w:lang w:val="en-GB" w:eastAsia="en-US"/>
    </w:rPr>
  </w:style>
  <w:style w:type="character" w:customStyle="1" w:styleId="Heading3Char">
    <w:name w:val="Heading 3 Char"/>
    <w:basedOn w:val="DefaultParagraphFont"/>
    <w:link w:val="Heading3"/>
    <w:rsid w:val="00741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780879158">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06.png@01D82186.36AE3370" TargetMode="External"/><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cid:image003.png@01D82186.36AE3370" TargetMode="External"/><Relationship Id="rId17" Type="http://schemas.openxmlformats.org/officeDocument/2006/relationships/image" Target="media/image5.png"/><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cid:image005.png@01D82186.36AE3370" TargetMode="External"/><Relationship Id="rId20" Type="http://schemas.openxmlformats.org/officeDocument/2006/relationships/image" Target="cid:image007.png@01D82186.36AE337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cid:image009.png@01D82186.36AE3370"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image" Target="cid:image002.png@01D82186.36AE3370"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4.png@01D82186.36AE3370" TargetMode="External"/><Relationship Id="rId22" Type="http://schemas.openxmlformats.org/officeDocument/2006/relationships/image" Target="cid:image008.png@01D82186.36AE3370" TargetMode="External"/><Relationship Id="rId27"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86D59-A7F4-44D3-8A37-A70812FB5A8D}">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12</TotalTime>
  <Pages>7</Pages>
  <Words>1392</Words>
  <Characters>7939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15</cp:revision>
  <cp:lastPrinted>2019-02-25T14:05:00Z</cp:lastPrinted>
  <dcterms:created xsi:type="dcterms:W3CDTF">2022-11-16T07:10:00Z</dcterms:created>
  <dcterms:modified xsi:type="dcterms:W3CDTF">2022-11-16T13:21:00Z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