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27B14" w14:textId="604D3DB0" w:rsidR="00C01310" w:rsidRPr="008B794A" w:rsidRDefault="00C01310" w:rsidP="00C01310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43726A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A691A">
        <w:rPr>
          <w:rFonts w:ascii="Arial" w:eastAsia="MS Mincho" w:hAnsi="Arial" w:cs="Arial"/>
          <w:b/>
          <w:sz w:val="24"/>
          <w:szCs w:val="24"/>
          <w:lang w:val="en-US"/>
        </w:rPr>
        <w:t>20008</w:t>
      </w:r>
    </w:p>
    <w:p w14:paraId="00C87CCB" w14:textId="77777777" w:rsidR="00C01310" w:rsidRDefault="00C01310" w:rsidP="00C0131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26683903" w14:textId="77777777" w:rsidR="00C01310" w:rsidRDefault="00C01310" w:rsidP="00C0131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075FE396" w14:textId="77777777" w:rsidR="00C01310" w:rsidRPr="00655AB7" w:rsidRDefault="00C01310" w:rsidP="00C0131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04AAB904" w14:textId="157D66C7" w:rsidR="00C01310" w:rsidRDefault="00C01310" w:rsidP="00C01310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41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>66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 xml:space="preserve">71 </w:t>
      </w:r>
      <w:r w:rsidR="002D3E66">
        <w:rPr>
          <w:rFonts w:ascii="Arial" w:eastAsia="MS Mincho" w:hAnsi="Arial" w:cs="Arial"/>
          <w:lang w:val="en-US" w:eastAsia="ja-JP"/>
        </w:rPr>
        <w:t>with</w:t>
      </w:r>
      <w:r w:rsidR="007F6BB2" w:rsidRPr="007F6BB2">
        <w:rPr>
          <w:rFonts w:ascii="Arial" w:eastAsia="MS Mincho" w:hAnsi="Arial" w:cs="Arial"/>
          <w:lang w:val="en-US" w:eastAsia="ja-JP"/>
        </w:rPr>
        <w:t xml:space="preserve"> </w:t>
      </w:r>
      <w:r w:rsidR="007F6BB2" w:rsidRPr="00655AB7">
        <w:rPr>
          <w:rFonts w:ascii="Arial" w:eastAsia="MS Mincho" w:hAnsi="Arial" w:cs="Arial"/>
          <w:lang w:val="en-US" w:eastAsia="ja-JP"/>
        </w:rPr>
        <w:t>PC2</w:t>
      </w:r>
      <w:r w:rsidR="007F6BB2">
        <w:rPr>
          <w:rFonts w:ascii="Arial" w:eastAsia="MS Mincho" w:hAnsi="Arial" w:cs="Arial"/>
          <w:lang w:val="en-US" w:eastAsia="ja-JP"/>
        </w:rPr>
        <w:t xml:space="preserve"> </w:t>
      </w:r>
      <w:r>
        <w:rPr>
          <w:rFonts w:ascii="Arial" w:eastAsia="MS Mincho" w:hAnsi="Arial" w:cs="Arial"/>
          <w:lang w:val="en-US" w:eastAsia="ja-JP"/>
        </w:rPr>
        <w:t>2BUL</w:t>
      </w:r>
    </w:p>
    <w:p w14:paraId="24887D2C" w14:textId="77777777" w:rsidR="00C01310" w:rsidRPr="007249ED" w:rsidRDefault="00C01310" w:rsidP="00C01310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2336D159" w14:textId="77777777" w:rsidR="00C01310" w:rsidRPr="00655AB7" w:rsidRDefault="00C01310" w:rsidP="00C0131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090A02B0" w14:textId="77777777" w:rsidR="00C01310" w:rsidRPr="0030239D" w:rsidRDefault="00C01310" w:rsidP="00C01310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015D05F" w14:textId="77777777" w:rsidR="00C01310" w:rsidRPr="0030239D" w:rsidRDefault="00C01310" w:rsidP="00C0131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FE7B812" w14:textId="33EECCE8" w:rsidR="00C01310" w:rsidRDefault="00C01310" w:rsidP="00C01310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41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66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71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378D6DBF" w14:textId="18E7277D" w:rsidR="00C01310" w:rsidRDefault="00C01310" w:rsidP="00C01310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</w:t>
      </w:r>
      <w:r w:rsidR="00F56C9B">
        <w:rPr>
          <w:rFonts w:ascii="Arial" w:eastAsia="MS Mincho" w:hAnsi="Arial" w:cs="Arial"/>
          <w:lang w:val="en-US"/>
        </w:rPr>
        <w:t>M</w:t>
      </w:r>
      <w:r w:rsidRPr="005D53EE">
        <w:rPr>
          <w:rFonts w:ascii="Arial" w:eastAsia="MS Mincho" w:hAnsi="Arial" w:cs="Arial"/>
          <w:lang w:val="en-US"/>
        </w:rPr>
        <w:t xml:space="preserve">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47B7FEBF" w14:textId="77777777" w:rsidR="00C01310" w:rsidRPr="0030239D" w:rsidRDefault="00C01310" w:rsidP="00C0131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78B4AE5D" w14:textId="77777777" w:rsidR="00C01310" w:rsidRPr="0030239D" w:rsidRDefault="00C01310" w:rsidP="00C01310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469222D7" w14:textId="77777777" w:rsidR="00C01310" w:rsidRPr="0030239D" w:rsidRDefault="00C01310" w:rsidP="00C01310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5D8A9FB" w14:textId="77777777" w:rsidR="00C01310" w:rsidRPr="0030239D" w:rsidRDefault="00C01310" w:rsidP="00C0131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3B5EC9AD" w14:textId="77777777" w:rsidR="00C01310" w:rsidRDefault="00C01310" w:rsidP="00C0131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E6BCA30" w14:textId="77777777" w:rsidR="00C01310" w:rsidRDefault="00C01310" w:rsidP="00C0131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8387332" w14:textId="77777777" w:rsidR="00C01310" w:rsidRPr="003D0F39" w:rsidRDefault="00C01310" w:rsidP="00C01310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3744AF6F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</w:t>
      </w:r>
      <w:r w:rsidR="00DC35DE">
        <w:rPr>
          <w:lang w:eastAsia="zh-CN"/>
        </w:rPr>
        <w:t>41</w:t>
      </w:r>
      <w:r>
        <w:rPr>
          <w:lang w:eastAsia="zh-CN"/>
        </w:rPr>
        <w:t>-n</w:t>
      </w:r>
      <w:r w:rsidR="00DC35DE">
        <w:rPr>
          <w:lang w:eastAsia="zh-CN"/>
        </w:rPr>
        <w:t>66</w:t>
      </w:r>
      <w:r>
        <w:rPr>
          <w:lang w:eastAsia="zh-CN"/>
        </w:rPr>
        <w:t>-n</w:t>
      </w:r>
      <w:bookmarkEnd w:id="3"/>
      <w:r w:rsidR="00977315">
        <w:rPr>
          <w:lang w:eastAsia="zh-CN"/>
        </w:rPr>
        <w:t>71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A6140B">
        <w:rPr>
          <w:lang w:eastAsia="zh-CN"/>
        </w:rPr>
        <w:t>41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A6140B">
        <w:rPr>
          <w:lang w:eastAsia="zh-CN"/>
        </w:rPr>
        <w:t>7</w:t>
      </w:r>
      <w:r w:rsidRPr="000C46C1">
        <w:rPr>
          <w:lang w:eastAsia="zh-CN"/>
        </w:rPr>
        <w:t>1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600484" w:rsidRPr="00AD0178" w14:paraId="1B964AD1" w14:textId="77777777" w:rsidTr="00B5389E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F5C89" w:rsidRPr="00AD0178" w14:paraId="403F26A9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6ADCF674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  <w:r w:rsidRPr="00E66F43">
              <w:rPr>
                <w:sz w:val="16"/>
                <w:lang w:val="en-US" w:eastAsia="zh-CN"/>
              </w:rPr>
              <w:lastRenderedPageBreak/>
              <w:t>CA_n41A-n66A-n71A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524CC" w14:textId="77777777" w:rsidR="00CF5C89" w:rsidRPr="002F4B75" w:rsidRDefault="00CF5C89" w:rsidP="00CF5C89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  <w:p w14:paraId="7AB18D48" w14:textId="77777777" w:rsidR="00CF5C89" w:rsidRPr="002F4B75" w:rsidRDefault="00CF5C89" w:rsidP="00CF5C89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7783EA61" w14:textId="18EB0A35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677F6041" w:rsidR="00CF5C89" w:rsidRDefault="00CF5C89" w:rsidP="00CF5C89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1C9C8458" w:rsidR="00CF5C89" w:rsidRPr="00F10A93" w:rsidRDefault="00CF5C89" w:rsidP="00CF5C8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3B8DD892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F5C89" w:rsidRPr="00AD0178" w14:paraId="0CB71569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4BBA2025" w:rsidR="00CF5C89" w:rsidRDefault="00CF5C89" w:rsidP="00CF5C89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3E7013BE" w:rsidR="00CF5C89" w:rsidRPr="00F10A93" w:rsidRDefault="00CF5C89" w:rsidP="00CF5C8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F5C89" w:rsidRPr="00AD0178" w14:paraId="066A80C9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6CB233DE" w:rsidR="00CF5C89" w:rsidRDefault="00CF5C89" w:rsidP="00CF5C89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0B7CAF4E" w:rsidR="00CF5C89" w:rsidRPr="00F10A93" w:rsidRDefault="00CF5C89" w:rsidP="00CF5C8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CF5C89" w:rsidRPr="00AD0178" w:rsidRDefault="00CF5C89" w:rsidP="00CF5C89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13442" w:rsidRPr="00AD0178" w14:paraId="30DDB138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355FEC9C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CA_n41C-n66A-n71A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C9107" w14:textId="77777777" w:rsidR="00C13442" w:rsidRPr="002F4B75" w:rsidRDefault="00C13442" w:rsidP="00C13442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  <w:p w14:paraId="1D149ABA" w14:textId="77777777" w:rsidR="00C13442" w:rsidRPr="002F4B75" w:rsidRDefault="00C13442" w:rsidP="00C13442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72AC417F" w14:textId="3A809B9A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3ABD9870" w:rsidR="00C13442" w:rsidRDefault="00C13442" w:rsidP="00C13442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168DD9C8" w:rsidR="00C13442" w:rsidRPr="00F10A93" w:rsidRDefault="00C13442" w:rsidP="00C13442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5AE88002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13442" w:rsidRPr="00AD0178" w14:paraId="4C0B4897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77777777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2483A8F7" w:rsidR="00C13442" w:rsidRDefault="00C13442" w:rsidP="00C13442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69F5D635" w:rsidR="00C13442" w:rsidRPr="00F10A93" w:rsidRDefault="00C13442" w:rsidP="00C134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13442" w:rsidRPr="00AD0178" w14:paraId="44F14CD2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A697" w14:textId="77777777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17279E3A" w:rsidR="00C13442" w:rsidRDefault="00C13442" w:rsidP="00C13442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65EDCAEB" w:rsidR="00C13442" w:rsidRPr="00F10A93" w:rsidRDefault="00C13442" w:rsidP="00C134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C13442" w:rsidRPr="00AD0178" w:rsidRDefault="00C13442" w:rsidP="00C1344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500638" w:rsidRPr="00AD0178" w14:paraId="184E9D8F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CE3DC" w14:textId="12FF00AF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CA_n41(2A)-n66A-n71A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79CD" w14:textId="77777777" w:rsidR="00500638" w:rsidRPr="002F4B75" w:rsidRDefault="00500638" w:rsidP="00500638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  <w:p w14:paraId="397D60E0" w14:textId="77777777" w:rsidR="00500638" w:rsidRPr="002F4B75" w:rsidRDefault="00500638" w:rsidP="00500638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56269E56" w14:textId="19FA3C15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26FB" w14:textId="12FDC2C4" w:rsidR="00500638" w:rsidRDefault="00500638" w:rsidP="00500638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793" w14:textId="2C259D9E" w:rsidR="00500638" w:rsidRPr="00F10A93" w:rsidRDefault="00500638" w:rsidP="00500638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C1BAE" w14:textId="3A1C7AA9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500638" w:rsidRPr="00AD0178" w14:paraId="651176A6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F2508" w14:textId="77777777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7295" w14:textId="77777777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D54" w14:textId="719A6B13" w:rsidR="00500638" w:rsidRDefault="00500638" w:rsidP="00500638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A921" w14:textId="4C0AB542" w:rsidR="00500638" w:rsidRPr="00F10A93" w:rsidRDefault="00500638" w:rsidP="00500638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B3A1F" w14:textId="77777777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500638" w:rsidRPr="00AD0178" w14:paraId="33545D43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1B1C4" w14:textId="77777777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8E2" w14:textId="77777777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C988" w14:textId="51D87A78" w:rsidR="00500638" w:rsidRDefault="00500638" w:rsidP="00500638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41AC" w14:textId="78DF3118" w:rsidR="00500638" w:rsidRPr="00F10A93" w:rsidRDefault="00500638" w:rsidP="00500638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201A" w14:textId="77777777" w:rsidR="00500638" w:rsidRPr="00AD0178" w:rsidRDefault="00500638" w:rsidP="00500638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500638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500638" w:rsidRPr="00DF66D8" w:rsidRDefault="00500638" w:rsidP="0050063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500638" w:rsidRPr="00AD0178" w:rsidRDefault="00500638" w:rsidP="00500638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7A5FFC11" w:rsidR="00741888" w:rsidRPr="00B0188E" w:rsidRDefault="002D2104" w:rsidP="006A5AF1">
            <w:pPr>
              <w:pStyle w:val="TAC"/>
              <w:rPr>
                <w:lang w:eastAsia="zh-CN"/>
              </w:rPr>
            </w:pPr>
            <w:r w:rsidRPr="002D2104">
              <w:t>CA_n41A-n71A</w:t>
            </w:r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64E1A1BE" w:rsidR="00741888" w:rsidRPr="005B1369" w:rsidRDefault="00741888" w:rsidP="006A5AF1">
            <w:pPr>
              <w:pStyle w:val="TAC"/>
            </w:pPr>
            <w:r w:rsidRPr="005B1369">
              <w:t xml:space="preserve">Case </w:t>
            </w:r>
            <w:r w:rsidR="002D2104">
              <w:t>c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07749404" w:rsidR="00741888" w:rsidRPr="005B1369" w:rsidRDefault="00741888" w:rsidP="006A5AF1">
            <w:pPr>
              <w:pStyle w:val="TAC"/>
            </w:pPr>
            <w:r w:rsidRPr="005B1369">
              <w:t>2</w:t>
            </w:r>
            <w:r w:rsidR="002D2104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2B78A904" w14:textId="4010AC85" w:rsidR="00741888" w:rsidRPr="005B1369" w:rsidRDefault="00741888" w:rsidP="006A5AF1">
            <w:pPr>
              <w:pStyle w:val="TAC"/>
            </w:pPr>
            <w:r w:rsidRPr="005B1369">
              <w:t>2</w:t>
            </w:r>
            <w:r w:rsidR="002D2104">
              <w:t>3</w:t>
            </w:r>
            <w:r w:rsidRPr="005B1369">
              <w:t>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2" w:name="_Toc3303726"/>
      <w:bookmarkStart w:id="13" w:name="_Toc3364430"/>
      <w:bookmarkStart w:id="14" w:name="_Toc46412260"/>
      <w:bookmarkStart w:id="15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2"/>
      <w:bookmarkEnd w:id="13"/>
      <w:r w:rsidRPr="001043CD">
        <w:rPr>
          <w:rFonts w:eastAsia="MS Mincho"/>
          <w:lang w:eastAsia="ja-JP"/>
        </w:rPr>
        <w:t>REFSENS requirements</w:t>
      </w:r>
      <w:bookmarkEnd w:id="14"/>
      <w:bookmarkEnd w:id="15"/>
    </w:p>
    <w:p w14:paraId="588EF007" w14:textId="77777777" w:rsidR="00741888" w:rsidRDefault="00741888" w:rsidP="00741888">
      <w:pPr>
        <w:pStyle w:val="Heading4"/>
        <w:rPr>
          <w:lang w:eastAsia="zh-CN"/>
        </w:rPr>
      </w:pPr>
      <w:bookmarkStart w:id="16" w:name="_Toc30066232"/>
      <w:bookmarkStart w:id="17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6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7"/>
    </w:p>
    <w:p w14:paraId="7E9B23CA" w14:textId="211A5D67" w:rsidR="00741888" w:rsidRDefault="00741888" w:rsidP="00741888">
      <w:pPr>
        <w:rPr>
          <w:lang w:eastAsia="zh-CN"/>
        </w:rPr>
      </w:pPr>
      <w:r>
        <w:rPr>
          <w:lang w:eastAsia="zh-CN"/>
        </w:rPr>
        <w:t xml:space="preserve">Since there is no MSD for PC3 UL </w:t>
      </w:r>
      <w:r w:rsidR="006B3378" w:rsidRPr="006B3378">
        <w:rPr>
          <w:lang w:eastAsia="zh-CN"/>
        </w:rPr>
        <w:t xml:space="preserve">CA_n41A-n71A </w:t>
      </w:r>
      <w:r>
        <w:rPr>
          <w:lang w:eastAsia="zh-CN"/>
        </w:rPr>
        <w:t>into CA_n</w:t>
      </w:r>
      <w:r w:rsidR="006B3378">
        <w:rPr>
          <w:lang w:eastAsia="zh-CN"/>
        </w:rPr>
        <w:t>41</w:t>
      </w:r>
      <w:r>
        <w:rPr>
          <w:lang w:eastAsia="zh-CN"/>
        </w:rPr>
        <w:t>-n</w:t>
      </w:r>
      <w:r w:rsidR="006B3378">
        <w:rPr>
          <w:lang w:eastAsia="zh-CN"/>
        </w:rPr>
        <w:t>66</w:t>
      </w:r>
      <w:r>
        <w:rPr>
          <w:lang w:eastAsia="zh-CN"/>
        </w:rPr>
        <w:t>-n</w:t>
      </w:r>
      <w:r w:rsidR="00F24600">
        <w:rPr>
          <w:lang w:eastAsia="zh-CN"/>
        </w:rPr>
        <w:t>71</w:t>
      </w:r>
      <w:r>
        <w:rPr>
          <w:lang w:eastAsia="zh-CN"/>
        </w:rPr>
        <w:t xml:space="preserve">, none is proposed for PC2. </w:t>
      </w:r>
    </w:p>
    <w:p w14:paraId="20B90820" w14:textId="77777777" w:rsidR="00741888" w:rsidRDefault="00741888" w:rsidP="00741888">
      <w:pPr>
        <w:rPr>
          <w:lang w:eastAsia="zh-CN"/>
        </w:rPr>
      </w:pPr>
    </w:p>
    <w:p w14:paraId="75798452" w14:textId="7A0BB3A2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</w:t>
      </w:r>
      <w:r w:rsidR="006B3378">
        <w:rPr>
          <w:lang w:eastAsia="zh-CN"/>
        </w:rPr>
        <w:t>c</w:t>
      </w:r>
    </w:p>
    <w:p w14:paraId="51D62FAE" w14:textId="3CDAFBC2" w:rsidR="00741888" w:rsidRPr="001043CD" w:rsidRDefault="00741888" w:rsidP="00741888">
      <w:pPr>
        <w:rPr>
          <w:i/>
          <w:color w:val="0000FF"/>
          <w:lang w:eastAsia="zh-CN"/>
        </w:rPr>
      </w:pPr>
      <w:r w:rsidRPr="0018455A">
        <w:rPr>
          <w:lang w:eastAsia="zh-CN"/>
        </w:rPr>
        <w:t xml:space="preserve">Since there is no MSD for PC3 UL </w:t>
      </w:r>
      <w:r w:rsidR="00DF462E" w:rsidRPr="00DF462E">
        <w:rPr>
          <w:lang w:eastAsia="zh-CN"/>
        </w:rPr>
        <w:t>CA_n41A-n71A into CA_n41-n66-n71</w:t>
      </w:r>
      <w:r w:rsidRPr="0018455A">
        <w:rPr>
          <w:lang w:eastAsia="zh-CN"/>
        </w:rPr>
        <w:t>, none is proposed for PC2.</w:t>
      </w:r>
    </w:p>
    <w:p w14:paraId="20F003A6" w14:textId="77777777" w:rsidR="00741888" w:rsidRPr="004721EE" w:rsidRDefault="00741888" w:rsidP="00741888">
      <w:pPr>
        <w:pStyle w:val="Heading3"/>
        <w:rPr>
          <w:lang w:eastAsia="zh-CN"/>
        </w:rPr>
      </w:pPr>
      <w:bookmarkStart w:id="18" w:name="_Toc3303727"/>
      <w:bookmarkStart w:id="19" w:name="_Toc3364431"/>
      <w:bookmarkStart w:id="20" w:name="_Toc46412261"/>
      <w:bookmarkStart w:id="21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8"/>
      <w:bookmarkEnd w:id="19"/>
      <w:bookmarkEnd w:id="20"/>
      <w:bookmarkEnd w:id="21"/>
      <w:r>
        <w:rPr>
          <w:rFonts w:eastAsia="MS Mincho"/>
          <w:lang w:eastAsia="ja-JP"/>
        </w:rPr>
        <w:t>Void</w:t>
      </w:r>
    </w:p>
    <w:p w14:paraId="32C8BE30" w14:textId="77777777" w:rsidR="00741888" w:rsidRPr="00235394" w:rsidRDefault="00741888" w:rsidP="00741888"/>
    <w:p w14:paraId="5A350AD5" w14:textId="10668E27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r w:rsidR="006E713E">
        <w:rPr>
          <w:lang w:eastAsia="zh-CN"/>
        </w:rPr>
        <w:t>71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>
        <w:rPr>
          <w:lang w:eastAsia="zh-CN"/>
        </w:rPr>
        <w:t>41A</w:t>
      </w:r>
      <w:r w:rsidRPr="000C46C1">
        <w:rPr>
          <w:lang w:eastAsia="zh-CN"/>
        </w:rPr>
        <w:t>-n</w:t>
      </w:r>
      <w:r w:rsidR="006E713E">
        <w:rPr>
          <w:lang w:eastAsia="zh-CN"/>
        </w:rPr>
        <w:t>71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1A879CBA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6B3378" w:rsidRPr="00AD0178" w14:paraId="4067E194" w14:textId="77777777" w:rsidTr="00AF29B4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B0CB" w14:textId="77777777" w:rsidR="006B3378" w:rsidRPr="00AD0178" w:rsidRDefault="006B3378" w:rsidP="00AF29B4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3283" w14:textId="77777777" w:rsidR="006B3378" w:rsidRDefault="006B3378" w:rsidP="00AF29B4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5A68B277" w14:textId="77777777" w:rsidR="006B3378" w:rsidRPr="00AD0178" w:rsidRDefault="006B3378" w:rsidP="00AF29B4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6820" w14:textId="77777777" w:rsidR="006B3378" w:rsidRPr="00AD0178" w:rsidRDefault="006B3378" w:rsidP="00AF29B4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F38" w14:textId="77777777" w:rsidR="006B3378" w:rsidRPr="00AD0178" w:rsidRDefault="006B3378" w:rsidP="00AF29B4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EA1C" w14:textId="77777777" w:rsidR="006B3378" w:rsidRPr="00AD0178" w:rsidRDefault="006B3378" w:rsidP="00AF29B4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6B3378" w:rsidRPr="00AD0178" w14:paraId="0EC72E59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5C773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E66F43">
              <w:rPr>
                <w:sz w:val="16"/>
                <w:lang w:val="en-US" w:eastAsia="zh-CN"/>
              </w:rPr>
              <w:lastRenderedPageBreak/>
              <w:t>CA_n41A-n66A-n71A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17B11" w14:textId="1F176E10" w:rsidR="006B3378" w:rsidRPr="002F4B75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</w:p>
          <w:p w14:paraId="6FDB116A" w14:textId="77777777" w:rsidR="006B3378" w:rsidRPr="002F4B75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42381255" w14:textId="3834616D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  <w:r w:rsidR="00B90C5F"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2669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7AB1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9852F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B3378" w:rsidRPr="00AD0178" w14:paraId="64779C7F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9D0BF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9DCA5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74B1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8078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5116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3378" w:rsidRPr="00AD0178" w14:paraId="2CEB42F9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965E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7302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EBEA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6831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0721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3378" w:rsidRPr="00AD0178" w14:paraId="62D95F53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516F5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CA_n41C-n66A-n71A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A04E" w14:textId="450245A6" w:rsidR="006B3378" w:rsidRPr="002F4B75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</w:p>
          <w:p w14:paraId="29588802" w14:textId="77777777" w:rsidR="006B3378" w:rsidRPr="002F4B75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44668CFE" w14:textId="0336D3C4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  <w:r w:rsidR="00DF462E"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511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DA04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B82C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B3378" w:rsidRPr="00AD0178" w14:paraId="59EED9EC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AF035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E012A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EEA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BDD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B43A4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3378" w:rsidRPr="00AD0178" w14:paraId="2DDBFCEB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B096D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7A81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93E2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A07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4215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3378" w:rsidRPr="00AD0178" w14:paraId="408E80CC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27C50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CA_n41(2A)-n66A-n71A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80B11" w14:textId="5BBB39A4" w:rsidR="006B3378" w:rsidRPr="002F4B75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</w:p>
          <w:p w14:paraId="6BFD4458" w14:textId="77777777" w:rsidR="006B3378" w:rsidRPr="002F4B75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6E33D482" w14:textId="389F42A3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  <w:r w:rsidR="00DF462E"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78D6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7C17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49BC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B3378" w:rsidRPr="00AD0178" w14:paraId="1ECA87BD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FE13C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08D71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0F4E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E259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A6752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3378" w:rsidRPr="00AD0178" w14:paraId="6BADB7C1" w14:textId="77777777" w:rsidTr="00AF29B4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6140F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857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FA18" w14:textId="77777777" w:rsidR="006B3378" w:rsidRDefault="006B3378" w:rsidP="00AF29B4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2132" w14:textId="77777777" w:rsidR="006B3378" w:rsidRPr="00F10A93" w:rsidRDefault="006B3378" w:rsidP="00AF29B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30A9" w14:textId="77777777" w:rsidR="006B3378" w:rsidRPr="00AD0178" w:rsidRDefault="006B3378" w:rsidP="00AF29B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3378" w:rsidRPr="00AD0178" w14:paraId="79AC5F50" w14:textId="77777777" w:rsidTr="00AF29B4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F6AC4" w14:textId="77777777" w:rsidR="006B3378" w:rsidRPr="00DF66D8" w:rsidRDefault="006B3378" w:rsidP="00AF29B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75F9A3A" w14:textId="77777777" w:rsidR="006B3378" w:rsidRPr="00AD0178" w:rsidRDefault="006B3378" w:rsidP="00AF29B4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64D17264" w14:textId="77777777" w:rsidR="006B3378" w:rsidRPr="00BB7C76" w:rsidRDefault="006B3378" w:rsidP="006B337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0E2235BA" w:rsidR="00741888" w:rsidRPr="00B0188E" w:rsidRDefault="00741888" w:rsidP="006A5AF1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 w:rsidR="00DF462E">
              <w:t>66</w:t>
            </w:r>
            <w:r>
              <w:t>A</w:t>
            </w:r>
          </w:p>
        </w:tc>
        <w:tc>
          <w:tcPr>
            <w:tcW w:w="2045" w:type="dxa"/>
            <w:shd w:val="clear" w:color="auto" w:fill="auto"/>
          </w:tcPr>
          <w:p w14:paraId="5027A874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77777777" w:rsidR="00741888" w:rsidRPr="005B1369" w:rsidRDefault="00741888" w:rsidP="006A5AF1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1298CE92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77777777" w:rsidR="00741888" w:rsidRPr="005B1369" w:rsidRDefault="00741888" w:rsidP="006A5AF1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89D8EC0" w14:textId="77777777" w:rsidR="00741888" w:rsidRPr="005B1369" w:rsidRDefault="00741888" w:rsidP="006A5AF1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25ADF4F3" w:rsidR="00741888" w:rsidRDefault="00434038" w:rsidP="00434038">
      <w:pPr>
        <w:rPr>
          <w:lang w:eastAsia="zh-CN"/>
        </w:rPr>
      </w:pPr>
      <w:r w:rsidRPr="00434038">
        <w:rPr>
          <w:lang w:eastAsia="zh-CN"/>
        </w:rPr>
        <w:t xml:space="preserve">Since there is no MSD for PC3 UL </w:t>
      </w:r>
      <w:r w:rsidR="00DF462E" w:rsidRPr="00DF462E">
        <w:rPr>
          <w:lang w:eastAsia="zh-CN"/>
        </w:rPr>
        <w:t>CA_n41A-n</w:t>
      </w:r>
      <w:r w:rsidR="00DF462E">
        <w:rPr>
          <w:lang w:eastAsia="zh-CN"/>
        </w:rPr>
        <w:t>66</w:t>
      </w:r>
      <w:r w:rsidR="00DF462E" w:rsidRPr="00DF462E">
        <w:rPr>
          <w:lang w:eastAsia="zh-CN"/>
        </w:rPr>
        <w:t>A into CA_n41-n66-n71</w:t>
      </w:r>
      <w:r w:rsidRPr="00434038">
        <w:rPr>
          <w:lang w:eastAsia="zh-CN"/>
        </w:rPr>
        <w:t>, none is proposed for PC2.</w:t>
      </w:r>
      <w:r>
        <w:rPr>
          <w:lang w:eastAsia="zh-CN"/>
        </w:rPr>
        <w:t xml:space="preserve"> </w:t>
      </w: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2D89EF94" w14:textId="0B46707A" w:rsidR="00741888" w:rsidRPr="001043CD" w:rsidRDefault="00DF462E" w:rsidP="00741888">
      <w:pPr>
        <w:rPr>
          <w:i/>
          <w:color w:val="0000FF"/>
          <w:lang w:eastAsia="zh-CN"/>
        </w:rPr>
      </w:pPr>
      <w:r w:rsidRPr="00DF462E">
        <w:rPr>
          <w:lang w:eastAsia="zh-CN"/>
        </w:rPr>
        <w:t>Since there is no MSD for PC3 UL CA_n41A-n66A into CA_n41-n66-n71, none is proposed for PC2.</w:t>
      </w:r>
    </w:p>
    <w:p w14:paraId="1FB8D8CF" w14:textId="77777777" w:rsidR="00741888" w:rsidRPr="00EA2075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Void</w:t>
      </w:r>
    </w:p>
    <w:sectPr w:rsidR="00741888" w:rsidRPr="00EA2075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C2EC" w14:textId="77777777" w:rsidR="00783C29" w:rsidRDefault="00783C29">
      <w:r>
        <w:separator/>
      </w:r>
    </w:p>
  </w:endnote>
  <w:endnote w:type="continuationSeparator" w:id="0">
    <w:p w14:paraId="64464E89" w14:textId="77777777" w:rsidR="00783C29" w:rsidRDefault="0078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289C" w14:textId="77777777" w:rsidR="00783C29" w:rsidRDefault="00783C29">
      <w:r>
        <w:separator/>
      </w:r>
    </w:p>
  </w:footnote>
  <w:footnote w:type="continuationSeparator" w:id="0">
    <w:p w14:paraId="4215D451" w14:textId="77777777" w:rsidR="00783C29" w:rsidRDefault="00783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632322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7FB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470D"/>
    <w:rsid w:val="000E513D"/>
    <w:rsid w:val="000E6862"/>
    <w:rsid w:val="000E7F84"/>
    <w:rsid w:val="000F34E8"/>
    <w:rsid w:val="000F5516"/>
    <w:rsid w:val="001043CD"/>
    <w:rsid w:val="001051C5"/>
    <w:rsid w:val="00106686"/>
    <w:rsid w:val="00111D5A"/>
    <w:rsid w:val="001149B0"/>
    <w:rsid w:val="0012179D"/>
    <w:rsid w:val="00124D49"/>
    <w:rsid w:val="00126CAE"/>
    <w:rsid w:val="0012719D"/>
    <w:rsid w:val="00127B0E"/>
    <w:rsid w:val="001300A2"/>
    <w:rsid w:val="00133525"/>
    <w:rsid w:val="00135102"/>
    <w:rsid w:val="001359BD"/>
    <w:rsid w:val="0014550A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EB5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D2104"/>
    <w:rsid w:val="002D3E66"/>
    <w:rsid w:val="002E00EE"/>
    <w:rsid w:val="002E20AF"/>
    <w:rsid w:val="002E2918"/>
    <w:rsid w:val="002E448E"/>
    <w:rsid w:val="002F4B75"/>
    <w:rsid w:val="002F6B0F"/>
    <w:rsid w:val="00302F3D"/>
    <w:rsid w:val="00310DA0"/>
    <w:rsid w:val="003172DC"/>
    <w:rsid w:val="00325CE0"/>
    <w:rsid w:val="0033251E"/>
    <w:rsid w:val="003350A8"/>
    <w:rsid w:val="00336036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925BB"/>
    <w:rsid w:val="00395513"/>
    <w:rsid w:val="003A2FF0"/>
    <w:rsid w:val="003A34BA"/>
    <w:rsid w:val="003A7A9D"/>
    <w:rsid w:val="003B6646"/>
    <w:rsid w:val="003B7254"/>
    <w:rsid w:val="003C3971"/>
    <w:rsid w:val="003D10BE"/>
    <w:rsid w:val="003E2A6E"/>
    <w:rsid w:val="003F73B5"/>
    <w:rsid w:val="004069B7"/>
    <w:rsid w:val="00410F6F"/>
    <w:rsid w:val="004112AB"/>
    <w:rsid w:val="004138AF"/>
    <w:rsid w:val="004219AE"/>
    <w:rsid w:val="00423334"/>
    <w:rsid w:val="00426352"/>
    <w:rsid w:val="00427D60"/>
    <w:rsid w:val="00434038"/>
    <w:rsid w:val="004345EC"/>
    <w:rsid w:val="00434B66"/>
    <w:rsid w:val="0043726A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F0988"/>
    <w:rsid w:val="004F32BA"/>
    <w:rsid w:val="004F3340"/>
    <w:rsid w:val="004F4C43"/>
    <w:rsid w:val="00500638"/>
    <w:rsid w:val="00501EDC"/>
    <w:rsid w:val="00503524"/>
    <w:rsid w:val="00506671"/>
    <w:rsid w:val="005070CB"/>
    <w:rsid w:val="005107C0"/>
    <w:rsid w:val="00511361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C574E"/>
    <w:rsid w:val="005D2E01"/>
    <w:rsid w:val="005D7526"/>
    <w:rsid w:val="005E2432"/>
    <w:rsid w:val="005E4BB2"/>
    <w:rsid w:val="005F0142"/>
    <w:rsid w:val="00600484"/>
    <w:rsid w:val="006012C5"/>
    <w:rsid w:val="00602AEA"/>
    <w:rsid w:val="00603C52"/>
    <w:rsid w:val="00604C01"/>
    <w:rsid w:val="0061282F"/>
    <w:rsid w:val="00612959"/>
    <w:rsid w:val="00614FDF"/>
    <w:rsid w:val="0062164A"/>
    <w:rsid w:val="00626863"/>
    <w:rsid w:val="006270AC"/>
    <w:rsid w:val="00634A01"/>
    <w:rsid w:val="0063543D"/>
    <w:rsid w:val="00647114"/>
    <w:rsid w:val="006519A6"/>
    <w:rsid w:val="00653EF8"/>
    <w:rsid w:val="00664076"/>
    <w:rsid w:val="00664CB8"/>
    <w:rsid w:val="00667914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3378"/>
    <w:rsid w:val="006B438A"/>
    <w:rsid w:val="006B63A2"/>
    <w:rsid w:val="006C3D95"/>
    <w:rsid w:val="006D1BB1"/>
    <w:rsid w:val="006E011F"/>
    <w:rsid w:val="006E5C86"/>
    <w:rsid w:val="006E713E"/>
    <w:rsid w:val="006F736E"/>
    <w:rsid w:val="00701116"/>
    <w:rsid w:val="00701600"/>
    <w:rsid w:val="00713C44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729F2"/>
    <w:rsid w:val="00774DA4"/>
    <w:rsid w:val="007765A1"/>
    <w:rsid w:val="00781F0F"/>
    <w:rsid w:val="00783C29"/>
    <w:rsid w:val="00783E67"/>
    <w:rsid w:val="007848A3"/>
    <w:rsid w:val="00786091"/>
    <w:rsid w:val="00791349"/>
    <w:rsid w:val="007921E5"/>
    <w:rsid w:val="007A1587"/>
    <w:rsid w:val="007A34E0"/>
    <w:rsid w:val="007B4396"/>
    <w:rsid w:val="007B600E"/>
    <w:rsid w:val="007C1B5A"/>
    <w:rsid w:val="007C3902"/>
    <w:rsid w:val="007C6946"/>
    <w:rsid w:val="007D29A7"/>
    <w:rsid w:val="007D45F1"/>
    <w:rsid w:val="007E0D81"/>
    <w:rsid w:val="007E3B9F"/>
    <w:rsid w:val="007E45E1"/>
    <w:rsid w:val="007E5F30"/>
    <w:rsid w:val="007F0F4A"/>
    <w:rsid w:val="007F4BD3"/>
    <w:rsid w:val="007F6BB2"/>
    <w:rsid w:val="008028A4"/>
    <w:rsid w:val="00806948"/>
    <w:rsid w:val="008122FA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5A04"/>
    <w:rsid w:val="008678C3"/>
    <w:rsid w:val="008768CA"/>
    <w:rsid w:val="00881E1F"/>
    <w:rsid w:val="00883804"/>
    <w:rsid w:val="00884F72"/>
    <w:rsid w:val="00896B16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65583"/>
    <w:rsid w:val="00977315"/>
    <w:rsid w:val="00982A33"/>
    <w:rsid w:val="009847C5"/>
    <w:rsid w:val="009949D7"/>
    <w:rsid w:val="00997344"/>
    <w:rsid w:val="00997BC0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140B"/>
    <w:rsid w:val="00A62252"/>
    <w:rsid w:val="00A7056D"/>
    <w:rsid w:val="00A73129"/>
    <w:rsid w:val="00A7486F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F08"/>
    <w:rsid w:val="00AE4679"/>
    <w:rsid w:val="00AE65E2"/>
    <w:rsid w:val="00B0188E"/>
    <w:rsid w:val="00B02EEC"/>
    <w:rsid w:val="00B15449"/>
    <w:rsid w:val="00B17E85"/>
    <w:rsid w:val="00B20BB6"/>
    <w:rsid w:val="00B33817"/>
    <w:rsid w:val="00B360E5"/>
    <w:rsid w:val="00B43D21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82FA9"/>
    <w:rsid w:val="00B90C5F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E3913"/>
    <w:rsid w:val="00BF128E"/>
    <w:rsid w:val="00BF4A97"/>
    <w:rsid w:val="00C01310"/>
    <w:rsid w:val="00C068F3"/>
    <w:rsid w:val="00C07041"/>
    <w:rsid w:val="00C074DD"/>
    <w:rsid w:val="00C1031D"/>
    <w:rsid w:val="00C1303A"/>
    <w:rsid w:val="00C13442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7169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F1BEB"/>
    <w:rsid w:val="00CF5067"/>
    <w:rsid w:val="00CF5C89"/>
    <w:rsid w:val="00D04E9C"/>
    <w:rsid w:val="00D070E8"/>
    <w:rsid w:val="00D07222"/>
    <w:rsid w:val="00D11AD4"/>
    <w:rsid w:val="00D179DF"/>
    <w:rsid w:val="00D209B3"/>
    <w:rsid w:val="00D36A9E"/>
    <w:rsid w:val="00D420A4"/>
    <w:rsid w:val="00D420B6"/>
    <w:rsid w:val="00D5013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35DE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462E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45F1D"/>
    <w:rsid w:val="00E50842"/>
    <w:rsid w:val="00E62F00"/>
    <w:rsid w:val="00E66BE1"/>
    <w:rsid w:val="00E66F43"/>
    <w:rsid w:val="00E76900"/>
    <w:rsid w:val="00E77645"/>
    <w:rsid w:val="00E87425"/>
    <w:rsid w:val="00E87D50"/>
    <w:rsid w:val="00E92215"/>
    <w:rsid w:val="00EA15B0"/>
    <w:rsid w:val="00EA2075"/>
    <w:rsid w:val="00EA5EA7"/>
    <w:rsid w:val="00EA691A"/>
    <w:rsid w:val="00EA7A56"/>
    <w:rsid w:val="00EB2CED"/>
    <w:rsid w:val="00EC1EB2"/>
    <w:rsid w:val="00EC4A25"/>
    <w:rsid w:val="00EC6D89"/>
    <w:rsid w:val="00EE34A7"/>
    <w:rsid w:val="00EE45A8"/>
    <w:rsid w:val="00EE538D"/>
    <w:rsid w:val="00EF63FC"/>
    <w:rsid w:val="00EF6E77"/>
    <w:rsid w:val="00F025A2"/>
    <w:rsid w:val="00F04712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27D"/>
    <w:rsid w:val="00F46759"/>
    <w:rsid w:val="00F56C9B"/>
    <w:rsid w:val="00F60098"/>
    <w:rsid w:val="00F61C5C"/>
    <w:rsid w:val="00F653B8"/>
    <w:rsid w:val="00F727BF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656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25</cp:revision>
  <cp:lastPrinted>2019-02-25T14:05:00Z</cp:lastPrinted>
  <dcterms:created xsi:type="dcterms:W3CDTF">2022-11-02T01:01:00Z</dcterms:created>
  <dcterms:modified xsi:type="dcterms:W3CDTF">2022-11-07T22:51:00Z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