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6C22C" w14:textId="1CA6BF1C" w:rsidR="00C77F10" w:rsidRPr="008B794A" w:rsidRDefault="00C77F10" w:rsidP="00C77F10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7F32AB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9D6593">
        <w:rPr>
          <w:rFonts w:ascii="Arial" w:eastAsia="MS Mincho" w:hAnsi="Arial" w:cs="Arial"/>
          <w:b/>
          <w:sz w:val="24"/>
          <w:szCs w:val="24"/>
          <w:lang w:val="en-US"/>
        </w:rPr>
        <w:t>20007</w:t>
      </w:r>
    </w:p>
    <w:p w14:paraId="477403CD" w14:textId="77777777" w:rsidR="00C77F10" w:rsidRDefault="00C77F10" w:rsidP="00C77F10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48C2A604" w14:textId="77777777" w:rsidR="00C77F10" w:rsidRDefault="00C77F10" w:rsidP="00C77F10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6E67B96C" w14:textId="77777777" w:rsidR="00C77F10" w:rsidRPr="00655AB7" w:rsidRDefault="00C77F10" w:rsidP="00C77F1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1C415980" w14:textId="65335702" w:rsidR="00C77F10" w:rsidRDefault="00C77F10" w:rsidP="00C77F10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CA_n25-n</w:t>
      </w:r>
      <w:r w:rsidR="008927A1">
        <w:rPr>
          <w:rFonts w:ascii="Arial" w:eastAsia="MS Mincho" w:hAnsi="Arial" w:cs="Arial"/>
          <w:lang w:val="en-US" w:eastAsia="ja-JP"/>
        </w:rPr>
        <w:t>7</w:t>
      </w:r>
      <w:r w:rsidRPr="00586840">
        <w:rPr>
          <w:rFonts w:ascii="Arial" w:eastAsia="MS Mincho" w:hAnsi="Arial" w:cs="Arial"/>
          <w:lang w:val="en-US" w:eastAsia="ja-JP"/>
        </w:rPr>
        <w:t>1-n</w:t>
      </w:r>
      <w:r w:rsidR="008927A1">
        <w:rPr>
          <w:rFonts w:ascii="Arial" w:eastAsia="MS Mincho" w:hAnsi="Arial" w:cs="Arial"/>
          <w:lang w:val="en-US" w:eastAsia="ja-JP"/>
        </w:rPr>
        <w:t>77</w:t>
      </w:r>
      <w:r>
        <w:rPr>
          <w:rFonts w:ascii="Arial" w:eastAsia="MS Mincho" w:hAnsi="Arial" w:cs="Arial"/>
          <w:lang w:val="en-US" w:eastAsia="ja-JP"/>
        </w:rPr>
        <w:t xml:space="preserve"> </w:t>
      </w:r>
      <w:r w:rsidR="00436018" w:rsidRPr="00436018">
        <w:rPr>
          <w:rFonts w:ascii="Arial" w:eastAsia="MS Mincho" w:hAnsi="Arial" w:cs="Arial"/>
          <w:lang w:val="en-US" w:eastAsia="ja-JP"/>
        </w:rPr>
        <w:t>with PC2 2BUL</w:t>
      </w:r>
    </w:p>
    <w:p w14:paraId="12134152" w14:textId="77777777" w:rsidR="00C77F10" w:rsidRPr="007249ED" w:rsidRDefault="00C77F10" w:rsidP="00C77F10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07BD94A6" w14:textId="77777777" w:rsidR="00C77F10" w:rsidRPr="00655AB7" w:rsidRDefault="00C77F10" w:rsidP="00C77F10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0EFC5E14" w14:textId="77777777" w:rsidR="00C77F10" w:rsidRPr="0030239D" w:rsidRDefault="00C77F10" w:rsidP="00C77F10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2B1DA78" w14:textId="77777777" w:rsidR="00C77F10" w:rsidRPr="0030239D" w:rsidRDefault="00C77F10" w:rsidP="00C77F1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7C16DFB8" w14:textId="6EEAC35E" w:rsidR="00C77F10" w:rsidRDefault="00C77F10" w:rsidP="00C77F10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CA_n25-n</w:t>
      </w:r>
      <w:r w:rsidR="008927A1">
        <w:rPr>
          <w:rFonts w:ascii="Arial" w:eastAsia="MS Mincho" w:hAnsi="Arial" w:cs="Arial"/>
          <w:lang w:val="en-US"/>
        </w:rPr>
        <w:t>7</w:t>
      </w:r>
      <w:r w:rsidRPr="00586840">
        <w:rPr>
          <w:rFonts w:ascii="Arial" w:eastAsia="MS Mincho" w:hAnsi="Arial" w:cs="Arial"/>
          <w:lang w:val="en-US"/>
        </w:rPr>
        <w:t>1-n</w:t>
      </w:r>
      <w:r w:rsidR="008927A1">
        <w:rPr>
          <w:rFonts w:ascii="Arial" w:eastAsia="MS Mincho" w:hAnsi="Arial" w:cs="Arial"/>
          <w:lang w:val="en-US"/>
        </w:rPr>
        <w:t>77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1491838B" w14:textId="55FAD2A2" w:rsidR="00C77F10" w:rsidRDefault="00C77F10" w:rsidP="00C77F10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2D70330E" w14:textId="77777777" w:rsidR="00C77F10" w:rsidRPr="0030239D" w:rsidRDefault="00C77F10" w:rsidP="00C77F1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4636578" w14:textId="77777777" w:rsidR="00C77F10" w:rsidRPr="0030239D" w:rsidRDefault="00C77F10" w:rsidP="00C77F10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34388E14" w14:textId="77777777" w:rsidR="00C77F10" w:rsidRPr="0030239D" w:rsidRDefault="00C77F10" w:rsidP="00C77F10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8AF54CD" w14:textId="77777777" w:rsidR="00C77F10" w:rsidRPr="0030239D" w:rsidRDefault="00C77F10" w:rsidP="00C77F10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9553DDF" w14:textId="77777777" w:rsidR="00C77F10" w:rsidRPr="0030239D" w:rsidRDefault="00C77F10" w:rsidP="00C77F10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6338886" w14:textId="77777777" w:rsidR="00C77F10" w:rsidRDefault="00C77F10" w:rsidP="00C77F1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20967E8" w14:textId="77777777" w:rsidR="00C77F10" w:rsidRDefault="00C77F10" w:rsidP="00C77F1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DE3DFFD" w14:textId="77777777" w:rsidR="00C77F10" w:rsidRDefault="00C77F10" w:rsidP="00C77F1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7A14A2EE" w14:textId="77777777" w:rsidR="00C77F10" w:rsidRDefault="00C77F10" w:rsidP="00C77F1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4BB833E" w14:textId="77777777" w:rsidR="00C77F10" w:rsidRPr="003D0F39" w:rsidRDefault="00C77F10" w:rsidP="00C77F10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29672885" w14:textId="77777777" w:rsidR="007A1587" w:rsidRDefault="007A1587" w:rsidP="00BB0464"/>
    <w:p w14:paraId="55A226AB" w14:textId="77777777" w:rsidR="007A1587" w:rsidRDefault="007A1587" w:rsidP="00BB0464"/>
    <w:p w14:paraId="7C90623D" w14:textId="77777777" w:rsidR="007A1587" w:rsidRDefault="007A1587" w:rsidP="00BB0464"/>
    <w:p w14:paraId="407C78CA" w14:textId="77777777" w:rsidR="007A1587" w:rsidRDefault="007A1587" w:rsidP="00BB0464"/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7663C35F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CA_n25-n</w:t>
      </w:r>
      <w:r w:rsidR="00430C4E">
        <w:rPr>
          <w:lang w:eastAsia="zh-CN"/>
        </w:rPr>
        <w:t>71</w:t>
      </w:r>
      <w:r>
        <w:rPr>
          <w:lang w:eastAsia="zh-CN"/>
        </w:rPr>
        <w:t>-n</w:t>
      </w:r>
      <w:bookmarkEnd w:id="3"/>
      <w:r w:rsidR="00977315">
        <w:rPr>
          <w:lang w:eastAsia="zh-CN"/>
        </w:rPr>
        <w:t>7</w:t>
      </w:r>
      <w:r w:rsidR="00041296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B45660">
        <w:rPr>
          <w:lang w:eastAsia="zh-CN"/>
        </w:rPr>
        <w:t>77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357E8C" w:rsidRPr="00AD0178" w14:paraId="1B964AD1" w14:textId="77777777" w:rsidTr="00F579FC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0C46AC" w:rsidRPr="00AD0178" w14:paraId="403F26A9" w14:textId="77777777" w:rsidTr="00F579FC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3255D9F0" w:rsidR="000C46AC" w:rsidRPr="00AD0178" w:rsidRDefault="00B93A13" w:rsidP="000C46AC">
            <w:pPr>
              <w:pStyle w:val="TAC"/>
              <w:rPr>
                <w:sz w:val="16"/>
                <w:lang w:val="en-US" w:eastAsia="zh-CN"/>
              </w:rPr>
            </w:pPr>
            <w:r w:rsidRPr="00B93A13">
              <w:rPr>
                <w:sz w:val="16"/>
                <w:lang w:val="en-US" w:eastAsia="zh-CN"/>
              </w:rPr>
              <w:lastRenderedPageBreak/>
              <w:t>CA_n25A-n71A-n77A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F9571" w14:textId="77777777" w:rsidR="000C46AC" w:rsidRPr="001E32DC" w:rsidRDefault="000C46AC" w:rsidP="000C46AC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CA_n25A-n71A</w:t>
            </w:r>
          </w:p>
          <w:p w14:paraId="0C14F356" w14:textId="000E4EAE" w:rsidR="000C46AC" w:rsidRPr="00C55362" w:rsidRDefault="000C46AC" w:rsidP="000C46AC">
            <w:pPr>
              <w:pStyle w:val="TAC"/>
              <w:rPr>
                <w:b/>
                <w:bCs/>
                <w:color w:val="FF0000"/>
                <w:vertAlign w:val="superscript"/>
                <w:lang w:val="en-US"/>
              </w:rPr>
            </w:pPr>
            <w:r w:rsidRPr="00C55362">
              <w:rPr>
                <w:b/>
                <w:bCs/>
                <w:lang w:val="en-US"/>
              </w:rPr>
              <w:t>CA_n25A-n77A</w:t>
            </w:r>
            <w:r w:rsidR="00C55362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7783EA61" w14:textId="1AC7D148" w:rsidR="000C46AC" w:rsidRPr="00AD0178" w:rsidRDefault="000C46AC" w:rsidP="000C46AC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7EB482FB" w:rsidR="000C46AC" w:rsidRDefault="000C46AC" w:rsidP="000C46AC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6E11D07D" w:rsidR="000C46AC" w:rsidRPr="00F10A93" w:rsidRDefault="000C46AC" w:rsidP="000C46AC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3C784E9C" w:rsidR="000C46AC" w:rsidRPr="00AD0178" w:rsidRDefault="000C46AC" w:rsidP="000C46AC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0C46AC" w:rsidRPr="00AD0178" w14:paraId="0CB71569" w14:textId="77777777" w:rsidTr="00F579F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0C46AC" w:rsidRPr="00AD0178" w:rsidRDefault="000C46AC" w:rsidP="000C46A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0C46AC" w:rsidRPr="00AD0178" w:rsidRDefault="000C46AC" w:rsidP="000C46A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6E6C929B" w:rsidR="000C46AC" w:rsidRDefault="000C46AC" w:rsidP="000C46AC">
            <w:pPr>
              <w:pStyle w:val="TAC"/>
            </w:pPr>
            <w:r w:rsidRPr="001E32DC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56413FA4" w:rsidR="000C46AC" w:rsidRPr="00F10A93" w:rsidRDefault="000C46AC" w:rsidP="000C46AC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0C46AC" w:rsidRPr="00AD0178" w:rsidRDefault="000C46AC" w:rsidP="000C46A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0C46AC" w:rsidRPr="00AD0178" w14:paraId="066A80C9" w14:textId="77777777" w:rsidTr="00F579FC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0C46AC" w:rsidRPr="00AD0178" w:rsidRDefault="000C46AC" w:rsidP="000C46A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0C46AC" w:rsidRPr="00AD0178" w:rsidRDefault="000C46AC" w:rsidP="000C46AC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20334FD2" w:rsidR="000C46AC" w:rsidRDefault="000C46AC" w:rsidP="000C46AC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6B89EB93" w:rsidR="000C46AC" w:rsidRPr="00F10A93" w:rsidRDefault="000C46AC" w:rsidP="000C46AC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0C46AC" w:rsidRPr="00AD0178" w:rsidRDefault="000C46AC" w:rsidP="000C46A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0C46AC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0C46AC" w:rsidRPr="00DF66D8" w:rsidRDefault="000C46AC" w:rsidP="000C46AC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0C46AC" w:rsidRPr="00AD0178" w:rsidRDefault="000C46AC" w:rsidP="000C46AC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5C942200" w:rsidR="00741888" w:rsidRPr="00B0188E" w:rsidRDefault="00741888" w:rsidP="006A5AF1">
            <w:pPr>
              <w:pStyle w:val="TAC"/>
              <w:rPr>
                <w:lang w:eastAsia="zh-CN"/>
              </w:rPr>
            </w:pPr>
            <w:bookmarkStart w:id="12" w:name="_Hlk118121858"/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 w:rsidR="00845061">
              <w:t>77</w:t>
            </w:r>
            <w:r>
              <w:t>A</w:t>
            </w:r>
            <w:bookmarkEnd w:id="12"/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77777777" w:rsidR="00741888" w:rsidRPr="005B1369" w:rsidRDefault="00741888" w:rsidP="006A5AF1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B78A904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3" w:name="_Toc3303726"/>
      <w:bookmarkStart w:id="14" w:name="_Toc3364430"/>
      <w:bookmarkStart w:id="15" w:name="_Toc46412260"/>
      <w:bookmarkStart w:id="16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3"/>
      <w:bookmarkEnd w:id="14"/>
      <w:r w:rsidRPr="001043CD">
        <w:rPr>
          <w:rFonts w:eastAsia="MS Mincho"/>
          <w:lang w:eastAsia="ja-JP"/>
        </w:rPr>
        <w:t>REFSENS requirements</w:t>
      </w:r>
      <w:bookmarkEnd w:id="15"/>
      <w:bookmarkEnd w:id="16"/>
    </w:p>
    <w:p w14:paraId="588EF007" w14:textId="0B79D0B8" w:rsidR="00741888" w:rsidRDefault="00741888" w:rsidP="00741888">
      <w:pPr>
        <w:pStyle w:val="Heading4"/>
        <w:rPr>
          <w:lang w:eastAsia="zh-CN"/>
        </w:rPr>
      </w:pPr>
      <w:bookmarkStart w:id="17" w:name="_Toc30066232"/>
      <w:bookmarkStart w:id="18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7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8"/>
    </w:p>
    <w:p w14:paraId="20B90820" w14:textId="1942D1BB" w:rsidR="00741888" w:rsidRDefault="00DC03D9" w:rsidP="001F685B">
      <w:r>
        <w:t xml:space="preserve">There is no MSD for PC3 </w:t>
      </w:r>
      <w:r w:rsidRPr="00DC03D9">
        <w:t>UL CA_n25A-n77A</w:t>
      </w:r>
      <w:r>
        <w:t>, so there should be none for PC2</w:t>
      </w:r>
      <w:r w:rsidR="00D6618D">
        <w:t>.</w:t>
      </w:r>
    </w:p>
    <w:p w14:paraId="75798452" w14:textId="77777777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</w:p>
    <w:p w14:paraId="51D62FAE" w14:textId="25813381" w:rsidR="00741888" w:rsidRPr="001043CD" w:rsidRDefault="007116B2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20F003A6" w14:textId="6F991848" w:rsidR="00741888" w:rsidRPr="004721EE" w:rsidRDefault="00741888" w:rsidP="00741888">
      <w:pPr>
        <w:pStyle w:val="Heading3"/>
        <w:rPr>
          <w:lang w:eastAsia="zh-CN"/>
        </w:rPr>
      </w:pPr>
      <w:bookmarkStart w:id="19" w:name="_Toc3303727"/>
      <w:bookmarkStart w:id="20" w:name="_Toc3364431"/>
      <w:bookmarkStart w:id="21" w:name="_Toc46412261"/>
      <w:bookmarkStart w:id="22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19"/>
      <w:bookmarkEnd w:id="20"/>
      <w:bookmarkEnd w:id="21"/>
      <w:bookmarkEnd w:id="22"/>
      <w:r w:rsidR="00966E17" w:rsidRPr="00966E17">
        <w:rPr>
          <w:rFonts w:eastAsia="MS Mincho"/>
          <w:lang w:eastAsia="ja-JP"/>
        </w:rPr>
        <w:t>∆TIB and ∆RIB values</w:t>
      </w:r>
    </w:p>
    <w:p w14:paraId="32C8BE30" w14:textId="1AE05F7A" w:rsidR="00741888" w:rsidRPr="00235394" w:rsidRDefault="00966E17" w:rsidP="00741888">
      <w:r>
        <w:t>Void.</w:t>
      </w:r>
    </w:p>
    <w:p w14:paraId="5A350AD5" w14:textId="4D123640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 w:rsidR="00C8459D" w:rsidRPr="00C8459D">
        <w:t>DL CA_n25-n71-n77, UL CA_n</w:t>
      </w:r>
      <w:r w:rsidR="00C8459D">
        <w:t>71</w:t>
      </w:r>
      <w:r w:rsidR="00C8459D" w:rsidRPr="00C8459D">
        <w:t>A-n77A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0498188E" w14:textId="17AA4A59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2211C0" w:rsidRPr="00AD0178" w14:paraId="6C50D656" w14:textId="77777777" w:rsidTr="002211C0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9FE5" w14:textId="77777777" w:rsidR="00ED7815" w:rsidRPr="00AD0178" w:rsidRDefault="00ED7815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D143" w14:textId="77777777" w:rsidR="00ED7815" w:rsidRDefault="00ED7815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2C77AC3E" w14:textId="77777777" w:rsidR="00ED7815" w:rsidRPr="00AD0178" w:rsidRDefault="00ED7815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8325" w14:textId="77777777" w:rsidR="00ED7815" w:rsidRPr="00AD0178" w:rsidRDefault="00ED7815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D3E5" w14:textId="77777777" w:rsidR="00ED7815" w:rsidRPr="00AD0178" w:rsidRDefault="00ED7815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CD8A" w14:textId="77777777" w:rsidR="00ED7815" w:rsidRPr="00AD0178" w:rsidRDefault="00ED7815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2211C0" w:rsidRPr="00AD0178" w14:paraId="005FB933" w14:textId="77777777" w:rsidTr="002211C0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B8BB6" w14:textId="77777777" w:rsidR="00ED7815" w:rsidRPr="00AD0178" w:rsidRDefault="00ED7815" w:rsidP="006A5AF1">
            <w:pPr>
              <w:pStyle w:val="TAC"/>
              <w:rPr>
                <w:sz w:val="16"/>
                <w:lang w:val="en-US" w:eastAsia="zh-CN"/>
              </w:rPr>
            </w:pPr>
            <w:r w:rsidRPr="00B93A13">
              <w:rPr>
                <w:sz w:val="16"/>
                <w:lang w:val="en-US" w:eastAsia="zh-CN"/>
              </w:rPr>
              <w:lastRenderedPageBreak/>
              <w:t>CA_n25A-n71A-n77A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BC9AB" w14:textId="77777777" w:rsidR="00ED7815" w:rsidRPr="001E32DC" w:rsidRDefault="00ED7815" w:rsidP="006A5AF1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CA_n25A-n71A</w:t>
            </w:r>
          </w:p>
          <w:p w14:paraId="61246509" w14:textId="742CAE77" w:rsidR="00ED7815" w:rsidRPr="002211C0" w:rsidRDefault="00ED7815" w:rsidP="006A5AF1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2211C0">
              <w:rPr>
                <w:lang w:val="en-US"/>
              </w:rPr>
              <w:t>CA_n25A-n77A</w:t>
            </w:r>
          </w:p>
          <w:p w14:paraId="4C44E1C9" w14:textId="1B3FA86A" w:rsidR="00ED7815" w:rsidRPr="0061142C" w:rsidRDefault="00ED7815" w:rsidP="006A5AF1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61142C">
              <w:rPr>
                <w:b/>
                <w:bCs/>
                <w:lang w:val="en-US"/>
              </w:rPr>
              <w:t>CA_n71A-n77A</w:t>
            </w:r>
            <w:r w:rsidR="002211C0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BBDB" w14:textId="77777777" w:rsidR="00ED7815" w:rsidRDefault="00ED7815" w:rsidP="006A5AF1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803F" w14:textId="77777777" w:rsidR="00ED7815" w:rsidRPr="00F10A93" w:rsidRDefault="00ED7815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1D9DD" w14:textId="77777777" w:rsidR="00ED7815" w:rsidRPr="00AD0178" w:rsidRDefault="00ED7815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2211C0" w:rsidRPr="00AD0178" w14:paraId="24B74850" w14:textId="77777777" w:rsidTr="002211C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078B2" w14:textId="77777777" w:rsidR="00ED7815" w:rsidRPr="00AD0178" w:rsidRDefault="00ED781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33415" w14:textId="77777777" w:rsidR="00ED7815" w:rsidRPr="00AD0178" w:rsidRDefault="00ED781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F5C0" w14:textId="77777777" w:rsidR="00ED7815" w:rsidRDefault="00ED7815" w:rsidP="006A5AF1">
            <w:pPr>
              <w:pStyle w:val="TAC"/>
            </w:pPr>
            <w:r w:rsidRPr="001E32DC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A4C9" w14:textId="77777777" w:rsidR="00ED7815" w:rsidRPr="00F10A93" w:rsidRDefault="00ED7815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78B4A" w14:textId="77777777" w:rsidR="00ED7815" w:rsidRPr="00AD0178" w:rsidRDefault="00ED781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2211C0" w:rsidRPr="00AD0178" w14:paraId="3B8A4400" w14:textId="77777777" w:rsidTr="002211C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E1E8" w14:textId="77777777" w:rsidR="00ED7815" w:rsidRPr="00AD0178" w:rsidRDefault="00ED781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47A3" w14:textId="77777777" w:rsidR="00ED7815" w:rsidRPr="00AD0178" w:rsidRDefault="00ED781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278F" w14:textId="77777777" w:rsidR="00ED7815" w:rsidRDefault="00ED7815" w:rsidP="006A5AF1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6FCA" w14:textId="77777777" w:rsidR="00ED7815" w:rsidRPr="00F10A93" w:rsidRDefault="00ED7815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863B" w14:textId="77777777" w:rsidR="00ED7815" w:rsidRPr="00AD0178" w:rsidRDefault="00ED7815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D7815" w:rsidRPr="00AD0178" w14:paraId="387FBE29" w14:textId="77777777" w:rsidTr="002211C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F812D" w14:textId="77777777" w:rsidR="00ED7815" w:rsidRPr="00DF66D8" w:rsidRDefault="00ED7815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64EB78A2" w14:textId="77777777" w:rsidR="00ED7815" w:rsidRPr="00AD0178" w:rsidRDefault="00ED7815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7AF2EC1B" w14:textId="5458B55A" w:rsidR="00ED7815" w:rsidRDefault="00ED7815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A04702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0A9C7E38" w:rsidR="00A04702" w:rsidRPr="00B0188E" w:rsidRDefault="00A04702" w:rsidP="00A04702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 w:rsidR="00304B7C">
              <w:t>71</w:t>
            </w:r>
            <w:r>
              <w:t>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5027A874" w14:textId="52D51FE9" w:rsidR="00A04702" w:rsidRPr="005B1369" w:rsidRDefault="00A04702" w:rsidP="00A04702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13A79EC9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642C9C8A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6FCF8D40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</w:tr>
      <w:tr w:rsidR="00A04702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A04702" w:rsidRPr="00530DFD" w:rsidRDefault="00A04702" w:rsidP="00A0470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007ED559" w:rsidR="00A04702" w:rsidRPr="005B1369" w:rsidRDefault="00A04702" w:rsidP="00A04702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298CE92" w14:textId="438DF035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6CE74356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89D8EC0" w14:textId="05B23FA2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46AE24BC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</w:p>
    <w:p w14:paraId="2A325677" w14:textId="48E7B0FC" w:rsidR="00741888" w:rsidRDefault="004E0D33" w:rsidP="00434038">
      <w:pPr>
        <w:rPr>
          <w:lang w:eastAsia="zh-CN"/>
        </w:rPr>
      </w:pPr>
      <w:r>
        <w:rPr>
          <w:lang w:eastAsia="zh-CN"/>
        </w:rPr>
        <w:t>Power class 3 MSD for UL CA_n</w:t>
      </w:r>
      <w:r w:rsidR="003E47CB">
        <w:rPr>
          <w:lang w:eastAsia="zh-CN"/>
        </w:rPr>
        <w:t>71</w:t>
      </w:r>
      <w:r>
        <w:rPr>
          <w:lang w:eastAsia="zh-CN"/>
        </w:rPr>
        <w:t>A-n</w:t>
      </w:r>
      <w:r w:rsidR="00A04702">
        <w:rPr>
          <w:lang w:eastAsia="zh-CN"/>
        </w:rPr>
        <w:t>77</w:t>
      </w:r>
      <w:r>
        <w:rPr>
          <w:lang w:eastAsia="zh-CN"/>
        </w:rPr>
        <w:t>A:</w:t>
      </w:r>
    </w:p>
    <w:p w14:paraId="06F42167" w14:textId="0751D675" w:rsidR="00064992" w:rsidRDefault="000F4137" w:rsidP="000F4137">
      <w:pPr>
        <w:pStyle w:val="TH"/>
      </w:pPr>
      <w:r>
        <w:t>Table 6.</w:t>
      </w:r>
      <w:r w:rsidR="004E0D33">
        <w:t>y</w:t>
      </w:r>
      <w:r>
        <w:t>.3</w:t>
      </w:r>
      <w:r w:rsidR="00654E2C">
        <w:t>.1</w:t>
      </w:r>
      <w:r>
        <w:t>-1 Power class 3 MSD for 2 bands UL</w:t>
      </w:r>
      <w:r w:rsidRPr="006F2B3F">
        <w:t xml:space="preserve"> CA_n</w:t>
      </w:r>
      <w:r w:rsidR="007D0B23">
        <w:t>71</w:t>
      </w:r>
      <w:r w:rsidRPr="006F2B3F">
        <w:t>A-n</w:t>
      </w:r>
      <w:r w:rsidR="003D547B"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7D0B23" w:rsidRPr="007D0B23" w14:paraId="35ECF25C" w14:textId="77777777" w:rsidTr="007D0B23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A79D1" w14:textId="2B62BAA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sz w:val="18"/>
                <w:lang w:val="en-US" w:eastAsia="zh-CN"/>
              </w:rPr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3213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D300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1874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781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5E45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106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9B8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48F5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2EC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7D0B23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2,5</w:t>
            </w:r>
          </w:p>
        </w:tc>
      </w:tr>
      <w:tr w:rsidR="007D0B23" w:rsidRPr="007D0B23" w14:paraId="26203A8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A791B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D7CD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8E5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F5E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4923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A232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5A3D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BC96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BF2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7D0B23" w:rsidRPr="007D0B23" w14:paraId="7ED2125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4DAA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4B1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D4A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3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87E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0D6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E8BC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553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0E79" w14:textId="77777777" w:rsidR="007D0B23" w:rsidRPr="007D0B23" w:rsidRDefault="007D0B23" w:rsidP="007D0B2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2E10BF6C" w14:textId="538C70F1" w:rsidR="00AF0D91" w:rsidRDefault="00AF0D91" w:rsidP="000F4137">
      <w:pPr>
        <w:pStyle w:val="TH"/>
      </w:pPr>
    </w:p>
    <w:p w14:paraId="3E76C13D" w14:textId="77777777" w:rsidR="00D66485" w:rsidRDefault="00D66485" w:rsidP="00D66485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CE012C1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9197A1F" wp14:editId="616EE93A">
            <wp:extent cx="57150" cy="1619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B3C6EE5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6F63A8C" wp14:editId="5F30FCF3">
            <wp:extent cx="3552825" cy="3810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3FE8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61DB4C5E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50DAEFB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8FE9E2F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64EC49" wp14:editId="3BC9AFF2">
            <wp:extent cx="1343025" cy="323850"/>
            <wp:effectExtent l="0" t="0" r="9525" b="0"/>
            <wp:docPr id="31" name="Picture 3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6A76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36FA178" wp14:editId="2C92482B">
            <wp:extent cx="57150" cy="1619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2E76FB8" wp14:editId="03B58E02">
            <wp:extent cx="95250" cy="1619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715A3FD" wp14:editId="444119C3">
            <wp:extent cx="504825" cy="1619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68BEE3C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08617DF" wp14:editId="034E8B2D">
            <wp:extent cx="2686050" cy="390525"/>
            <wp:effectExtent l="0" t="0" r="0" b="9525"/>
            <wp:docPr id="35" name="Picture 3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4492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73DE38F" wp14:editId="1C4FD738">
            <wp:extent cx="2038350" cy="381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6789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E0049E6" wp14:editId="2C1FCC21">
            <wp:extent cx="2524125" cy="247650"/>
            <wp:effectExtent l="0" t="0" r="9525" b="0"/>
            <wp:docPr id="3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CC16" w14:textId="77777777" w:rsidR="00D66485" w:rsidRDefault="00D66485" w:rsidP="00D66485">
      <w:pPr>
        <w:rPr>
          <w:lang w:eastAsia="zh-CN"/>
        </w:rPr>
      </w:pPr>
    </w:p>
    <w:p w14:paraId="53582F40" w14:textId="5CBEF088" w:rsidR="00D66485" w:rsidRDefault="00D66485" w:rsidP="00D66485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5B47C2"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</w:t>
      </w:r>
      <w:r w:rsidR="005B47C2">
        <w:rPr>
          <w:lang w:eastAsia="zh-CN"/>
        </w:rPr>
        <w:t>2</w:t>
      </w:r>
      <w:r>
        <w:rPr>
          <w:lang w:eastAsia="zh-CN"/>
        </w:rPr>
        <w:t>.</w:t>
      </w:r>
    </w:p>
    <w:p w14:paraId="53E7BDB2" w14:textId="555E3FF3" w:rsidR="00654E2C" w:rsidRDefault="00654E2C" w:rsidP="00654E2C">
      <w:pPr>
        <w:pStyle w:val="TH"/>
      </w:pPr>
      <w:r>
        <w:lastRenderedPageBreak/>
        <w:t xml:space="preserve">Table 6.y.3.1-2 </w:t>
      </w:r>
      <w:r w:rsidR="008E6377">
        <w:t>Proposed p</w:t>
      </w:r>
      <w:r>
        <w:t xml:space="preserve">ower class </w:t>
      </w:r>
      <w:r w:rsidR="008E6377">
        <w:t>2</w:t>
      </w:r>
      <w:r>
        <w:t xml:space="preserve"> MSD for 2 bands UL</w:t>
      </w:r>
      <w:r w:rsidRPr="006F2B3F">
        <w:t xml:space="preserve"> CA_n</w:t>
      </w:r>
      <w:r w:rsidR="00F11703"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11703" w:rsidRPr="007D0B23" w14:paraId="49CCC6FC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EBEC9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sz w:val="18"/>
                <w:lang w:val="en-US" w:eastAsia="zh-CN"/>
              </w:rPr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FEC8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2FB8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1874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9B8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5B3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0CF1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3C5" w14:textId="228C58C8" w:rsidR="00F11703" w:rsidRPr="007D0B23" w:rsidRDefault="00241321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cs="Arial"/>
                <w:sz w:val="18"/>
              </w:rPr>
              <w:t>19</w:t>
            </w:r>
            <w:r w:rsidR="00F11703" w:rsidRPr="007D0B23">
              <w:rPr>
                <w:rFonts w:ascii="Arial" w:eastAsia="Times New Roman" w:hAnsi="Arial" w:cs="Arial"/>
                <w:sz w:val="18"/>
              </w:rPr>
              <w:t>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B94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4C87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7D0B23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2,5</w:t>
            </w:r>
          </w:p>
        </w:tc>
      </w:tr>
      <w:tr w:rsidR="00F11703" w:rsidRPr="007D0B23" w14:paraId="7591874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FA99C5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DCE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F9D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7378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65F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1B2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292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DAC4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4EDE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F11703" w:rsidRPr="007D0B23" w14:paraId="43FC6CED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309E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EA7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ACE1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722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7CD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5302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3DE7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060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DA7" w14:textId="77777777" w:rsidR="00F11703" w:rsidRPr="007D0B23" w:rsidRDefault="00F11703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1BC81F7A" w14:textId="676C48C2" w:rsidR="00F11703" w:rsidRDefault="00F11703" w:rsidP="00654E2C">
      <w:pPr>
        <w:pStyle w:val="TH"/>
      </w:pPr>
    </w:p>
    <w:p w14:paraId="682BDFA8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</w:p>
    <w:p w14:paraId="2D89EF94" w14:textId="50EEB829" w:rsidR="00741888" w:rsidRPr="001043CD" w:rsidRDefault="008E6377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1FB8D8CF" w14:textId="2793DEA1" w:rsidR="00741888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6ED08BA5" w14:textId="54CDA137" w:rsidR="00966E17" w:rsidRPr="00966E17" w:rsidRDefault="00966E17" w:rsidP="00966E17">
      <w:pPr>
        <w:rPr>
          <w:lang w:eastAsia="ja-JP"/>
        </w:rPr>
      </w:pPr>
      <w:r>
        <w:rPr>
          <w:lang w:eastAsia="ja-JP"/>
        </w:rPr>
        <w:t>Void</w:t>
      </w:r>
    </w:p>
    <w:sectPr w:rsidR="00966E17" w:rsidRPr="00966E17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4ADF7" w14:textId="77777777" w:rsidR="00BD3D43" w:rsidRDefault="00BD3D43">
      <w:r>
        <w:separator/>
      </w:r>
    </w:p>
  </w:endnote>
  <w:endnote w:type="continuationSeparator" w:id="0">
    <w:p w14:paraId="1FBF80C4" w14:textId="77777777" w:rsidR="00BD3D43" w:rsidRDefault="00BD3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30E53" w14:textId="77777777" w:rsidR="00BD3D43" w:rsidRDefault="00BD3D43">
      <w:r>
        <w:separator/>
      </w:r>
    </w:p>
  </w:footnote>
  <w:footnote w:type="continuationSeparator" w:id="0">
    <w:p w14:paraId="0D667192" w14:textId="77777777" w:rsidR="00BD3D43" w:rsidRDefault="00BD3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5676875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13"/>
    <w:rsid w:val="00004C28"/>
    <w:rsid w:val="0001355F"/>
    <w:rsid w:val="00014311"/>
    <w:rsid w:val="000247FB"/>
    <w:rsid w:val="00033123"/>
    <w:rsid w:val="00033397"/>
    <w:rsid w:val="00040095"/>
    <w:rsid w:val="00041296"/>
    <w:rsid w:val="000454A3"/>
    <w:rsid w:val="0004697F"/>
    <w:rsid w:val="00051834"/>
    <w:rsid w:val="0005499C"/>
    <w:rsid w:val="00054A22"/>
    <w:rsid w:val="00061C47"/>
    <w:rsid w:val="00062023"/>
    <w:rsid w:val="00064992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A0B92"/>
    <w:rsid w:val="000B0B1F"/>
    <w:rsid w:val="000C46AC"/>
    <w:rsid w:val="000C46C1"/>
    <w:rsid w:val="000C47C3"/>
    <w:rsid w:val="000C4AB3"/>
    <w:rsid w:val="000D010C"/>
    <w:rsid w:val="000D4EF0"/>
    <w:rsid w:val="000D58AB"/>
    <w:rsid w:val="000D6165"/>
    <w:rsid w:val="000E354B"/>
    <w:rsid w:val="000E470D"/>
    <w:rsid w:val="000E513D"/>
    <w:rsid w:val="000E6862"/>
    <w:rsid w:val="000E7F84"/>
    <w:rsid w:val="000F34E8"/>
    <w:rsid w:val="000F4137"/>
    <w:rsid w:val="000F5516"/>
    <w:rsid w:val="001043CD"/>
    <w:rsid w:val="001051C5"/>
    <w:rsid w:val="00106686"/>
    <w:rsid w:val="00111D5A"/>
    <w:rsid w:val="001149B0"/>
    <w:rsid w:val="0012179D"/>
    <w:rsid w:val="00124D49"/>
    <w:rsid w:val="00126A69"/>
    <w:rsid w:val="00126CAE"/>
    <w:rsid w:val="0012719D"/>
    <w:rsid w:val="001300A2"/>
    <w:rsid w:val="00133525"/>
    <w:rsid w:val="00135102"/>
    <w:rsid w:val="001359BD"/>
    <w:rsid w:val="0014550A"/>
    <w:rsid w:val="001500F6"/>
    <w:rsid w:val="001511D1"/>
    <w:rsid w:val="00154118"/>
    <w:rsid w:val="00156149"/>
    <w:rsid w:val="001579E1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782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32D2"/>
    <w:rsid w:val="001E5810"/>
    <w:rsid w:val="001E7207"/>
    <w:rsid w:val="001F0C1D"/>
    <w:rsid w:val="001F1132"/>
    <w:rsid w:val="001F168B"/>
    <w:rsid w:val="001F44EC"/>
    <w:rsid w:val="001F4934"/>
    <w:rsid w:val="001F4E88"/>
    <w:rsid w:val="001F685B"/>
    <w:rsid w:val="001F6A0D"/>
    <w:rsid w:val="002033D5"/>
    <w:rsid w:val="00210511"/>
    <w:rsid w:val="002211C0"/>
    <w:rsid w:val="00222EB5"/>
    <w:rsid w:val="00225B62"/>
    <w:rsid w:val="00230A42"/>
    <w:rsid w:val="0023111E"/>
    <w:rsid w:val="002312C0"/>
    <w:rsid w:val="00231979"/>
    <w:rsid w:val="002347A2"/>
    <w:rsid w:val="00235E38"/>
    <w:rsid w:val="002363EB"/>
    <w:rsid w:val="00241321"/>
    <w:rsid w:val="002418FE"/>
    <w:rsid w:val="00243611"/>
    <w:rsid w:val="00257121"/>
    <w:rsid w:val="00262643"/>
    <w:rsid w:val="0026420B"/>
    <w:rsid w:val="002652A1"/>
    <w:rsid w:val="002675F0"/>
    <w:rsid w:val="00272A91"/>
    <w:rsid w:val="002738E8"/>
    <w:rsid w:val="00276309"/>
    <w:rsid w:val="00277B75"/>
    <w:rsid w:val="00282FCD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E448E"/>
    <w:rsid w:val="002F6B0F"/>
    <w:rsid w:val="00302F3D"/>
    <w:rsid w:val="00304099"/>
    <w:rsid w:val="00304B7C"/>
    <w:rsid w:val="00310DA0"/>
    <w:rsid w:val="003172DC"/>
    <w:rsid w:val="00325CE0"/>
    <w:rsid w:val="0033251E"/>
    <w:rsid w:val="003350A8"/>
    <w:rsid w:val="003364B0"/>
    <w:rsid w:val="00337BA1"/>
    <w:rsid w:val="003435BC"/>
    <w:rsid w:val="00344837"/>
    <w:rsid w:val="00344B66"/>
    <w:rsid w:val="00351C04"/>
    <w:rsid w:val="00352549"/>
    <w:rsid w:val="0035462D"/>
    <w:rsid w:val="0035569D"/>
    <w:rsid w:val="00357E8C"/>
    <w:rsid w:val="003613D1"/>
    <w:rsid w:val="00363439"/>
    <w:rsid w:val="00367F50"/>
    <w:rsid w:val="003765B8"/>
    <w:rsid w:val="00381154"/>
    <w:rsid w:val="003913A2"/>
    <w:rsid w:val="003925BB"/>
    <w:rsid w:val="00395513"/>
    <w:rsid w:val="003A2FF0"/>
    <w:rsid w:val="003A34BA"/>
    <w:rsid w:val="003A7A9D"/>
    <w:rsid w:val="003B1163"/>
    <w:rsid w:val="003B6646"/>
    <w:rsid w:val="003C2E97"/>
    <w:rsid w:val="003C3971"/>
    <w:rsid w:val="003C75EE"/>
    <w:rsid w:val="003D10BE"/>
    <w:rsid w:val="003D547B"/>
    <w:rsid w:val="003D580D"/>
    <w:rsid w:val="003E2A6E"/>
    <w:rsid w:val="003E47CB"/>
    <w:rsid w:val="003F73B5"/>
    <w:rsid w:val="004069B7"/>
    <w:rsid w:val="0040769F"/>
    <w:rsid w:val="00410F6F"/>
    <w:rsid w:val="004112AB"/>
    <w:rsid w:val="004138AF"/>
    <w:rsid w:val="004219AE"/>
    <w:rsid w:val="004228B1"/>
    <w:rsid w:val="00423334"/>
    <w:rsid w:val="00426352"/>
    <w:rsid w:val="00427D60"/>
    <w:rsid w:val="00430C4E"/>
    <w:rsid w:val="00434038"/>
    <w:rsid w:val="004345EC"/>
    <w:rsid w:val="00434B66"/>
    <w:rsid w:val="00436018"/>
    <w:rsid w:val="00442D05"/>
    <w:rsid w:val="0046041B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0D33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179B6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5087"/>
    <w:rsid w:val="00575315"/>
    <w:rsid w:val="005756F6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B47C2"/>
    <w:rsid w:val="005C574E"/>
    <w:rsid w:val="005C623E"/>
    <w:rsid w:val="005D2E01"/>
    <w:rsid w:val="005D7526"/>
    <w:rsid w:val="005E2432"/>
    <w:rsid w:val="005E3784"/>
    <w:rsid w:val="005E4BB2"/>
    <w:rsid w:val="005F0142"/>
    <w:rsid w:val="00600484"/>
    <w:rsid w:val="006012C5"/>
    <w:rsid w:val="00602AEA"/>
    <w:rsid w:val="00603C52"/>
    <w:rsid w:val="00604C01"/>
    <w:rsid w:val="0061142C"/>
    <w:rsid w:val="0061282F"/>
    <w:rsid w:val="00612959"/>
    <w:rsid w:val="00614FDF"/>
    <w:rsid w:val="0062164A"/>
    <w:rsid w:val="00626863"/>
    <w:rsid w:val="006270AC"/>
    <w:rsid w:val="00634A01"/>
    <w:rsid w:val="0063543D"/>
    <w:rsid w:val="00647114"/>
    <w:rsid w:val="006519A6"/>
    <w:rsid w:val="00653EF8"/>
    <w:rsid w:val="00654E2C"/>
    <w:rsid w:val="00664076"/>
    <w:rsid w:val="00664CB8"/>
    <w:rsid w:val="00667914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30D0"/>
    <w:rsid w:val="006B438A"/>
    <w:rsid w:val="006B4FC1"/>
    <w:rsid w:val="006B63A2"/>
    <w:rsid w:val="006C3D95"/>
    <w:rsid w:val="006D1BB1"/>
    <w:rsid w:val="006E011F"/>
    <w:rsid w:val="006E5C86"/>
    <w:rsid w:val="006E68CB"/>
    <w:rsid w:val="006E713E"/>
    <w:rsid w:val="006F2B3F"/>
    <w:rsid w:val="006F736E"/>
    <w:rsid w:val="00701116"/>
    <w:rsid w:val="00701600"/>
    <w:rsid w:val="00702B87"/>
    <w:rsid w:val="007116B2"/>
    <w:rsid w:val="00713C44"/>
    <w:rsid w:val="0071645A"/>
    <w:rsid w:val="00722D97"/>
    <w:rsid w:val="0073376F"/>
    <w:rsid w:val="00734A5B"/>
    <w:rsid w:val="0074026F"/>
    <w:rsid w:val="00741888"/>
    <w:rsid w:val="007429F6"/>
    <w:rsid w:val="00743405"/>
    <w:rsid w:val="00744E76"/>
    <w:rsid w:val="00756806"/>
    <w:rsid w:val="00761428"/>
    <w:rsid w:val="007729F2"/>
    <w:rsid w:val="00774DA4"/>
    <w:rsid w:val="007765A1"/>
    <w:rsid w:val="00781F0F"/>
    <w:rsid w:val="00783E67"/>
    <w:rsid w:val="007848A3"/>
    <w:rsid w:val="00786091"/>
    <w:rsid w:val="00791349"/>
    <w:rsid w:val="007921E5"/>
    <w:rsid w:val="007A1587"/>
    <w:rsid w:val="007A34E0"/>
    <w:rsid w:val="007B1F75"/>
    <w:rsid w:val="007B4396"/>
    <w:rsid w:val="007B600E"/>
    <w:rsid w:val="007C1B5A"/>
    <w:rsid w:val="007C3902"/>
    <w:rsid w:val="007C6946"/>
    <w:rsid w:val="007D0B23"/>
    <w:rsid w:val="007D29A7"/>
    <w:rsid w:val="007D45F1"/>
    <w:rsid w:val="007E0D81"/>
    <w:rsid w:val="007E3B9F"/>
    <w:rsid w:val="007E45E1"/>
    <w:rsid w:val="007E5F30"/>
    <w:rsid w:val="007F0F4A"/>
    <w:rsid w:val="007F32AB"/>
    <w:rsid w:val="007F4BD3"/>
    <w:rsid w:val="007F7BFB"/>
    <w:rsid w:val="008028A4"/>
    <w:rsid w:val="00806948"/>
    <w:rsid w:val="00812545"/>
    <w:rsid w:val="00813F1A"/>
    <w:rsid w:val="00816387"/>
    <w:rsid w:val="00821290"/>
    <w:rsid w:val="008245FE"/>
    <w:rsid w:val="00824A57"/>
    <w:rsid w:val="0082505C"/>
    <w:rsid w:val="008251C4"/>
    <w:rsid w:val="008279EB"/>
    <w:rsid w:val="00830747"/>
    <w:rsid w:val="00830E3E"/>
    <w:rsid w:val="00834DC0"/>
    <w:rsid w:val="00835C35"/>
    <w:rsid w:val="00845061"/>
    <w:rsid w:val="00845A04"/>
    <w:rsid w:val="008678C3"/>
    <w:rsid w:val="008768CA"/>
    <w:rsid w:val="00880D8E"/>
    <w:rsid w:val="00881E1F"/>
    <w:rsid w:val="00883804"/>
    <w:rsid w:val="00884F72"/>
    <w:rsid w:val="008927A1"/>
    <w:rsid w:val="00896B16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E6377"/>
    <w:rsid w:val="008E782D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0367"/>
    <w:rsid w:val="009330CF"/>
    <w:rsid w:val="00936193"/>
    <w:rsid w:val="00937849"/>
    <w:rsid w:val="009408C9"/>
    <w:rsid w:val="00942EC2"/>
    <w:rsid w:val="0094753F"/>
    <w:rsid w:val="00951003"/>
    <w:rsid w:val="0095408F"/>
    <w:rsid w:val="00956A7E"/>
    <w:rsid w:val="00965583"/>
    <w:rsid w:val="00966E17"/>
    <w:rsid w:val="00977315"/>
    <w:rsid w:val="00982A33"/>
    <w:rsid w:val="009847C5"/>
    <w:rsid w:val="009949D7"/>
    <w:rsid w:val="00997344"/>
    <w:rsid w:val="00997F47"/>
    <w:rsid w:val="009A1A70"/>
    <w:rsid w:val="009A40E6"/>
    <w:rsid w:val="009C03A1"/>
    <w:rsid w:val="009C06FC"/>
    <w:rsid w:val="009D0F30"/>
    <w:rsid w:val="009D5365"/>
    <w:rsid w:val="009D5C42"/>
    <w:rsid w:val="009D6593"/>
    <w:rsid w:val="009E73FB"/>
    <w:rsid w:val="009F11A2"/>
    <w:rsid w:val="009F15C6"/>
    <w:rsid w:val="009F37B7"/>
    <w:rsid w:val="00A034C5"/>
    <w:rsid w:val="00A04702"/>
    <w:rsid w:val="00A047D8"/>
    <w:rsid w:val="00A06654"/>
    <w:rsid w:val="00A10C8E"/>
    <w:rsid w:val="00A10F02"/>
    <w:rsid w:val="00A112C5"/>
    <w:rsid w:val="00A16442"/>
    <w:rsid w:val="00A164B4"/>
    <w:rsid w:val="00A265E5"/>
    <w:rsid w:val="00A26956"/>
    <w:rsid w:val="00A270B6"/>
    <w:rsid w:val="00A27486"/>
    <w:rsid w:val="00A34BDA"/>
    <w:rsid w:val="00A40F37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76B88"/>
    <w:rsid w:val="00A82346"/>
    <w:rsid w:val="00A85C27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D73"/>
    <w:rsid w:val="00AD6F08"/>
    <w:rsid w:val="00AE4679"/>
    <w:rsid w:val="00AE65E2"/>
    <w:rsid w:val="00AF032D"/>
    <w:rsid w:val="00AF0D91"/>
    <w:rsid w:val="00B0188E"/>
    <w:rsid w:val="00B05F53"/>
    <w:rsid w:val="00B15449"/>
    <w:rsid w:val="00B17E85"/>
    <w:rsid w:val="00B20BB6"/>
    <w:rsid w:val="00B225E7"/>
    <w:rsid w:val="00B24668"/>
    <w:rsid w:val="00B33817"/>
    <w:rsid w:val="00B360E5"/>
    <w:rsid w:val="00B413DE"/>
    <w:rsid w:val="00B43D21"/>
    <w:rsid w:val="00B45660"/>
    <w:rsid w:val="00B4656B"/>
    <w:rsid w:val="00B5274E"/>
    <w:rsid w:val="00B5389E"/>
    <w:rsid w:val="00B55625"/>
    <w:rsid w:val="00B57B5A"/>
    <w:rsid w:val="00B6567C"/>
    <w:rsid w:val="00B67D34"/>
    <w:rsid w:val="00B74561"/>
    <w:rsid w:val="00B74F64"/>
    <w:rsid w:val="00B76F67"/>
    <w:rsid w:val="00B7764E"/>
    <w:rsid w:val="00B82FA9"/>
    <w:rsid w:val="00B91024"/>
    <w:rsid w:val="00B92FDB"/>
    <w:rsid w:val="00B93086"/>
    <w:rsid w:val="00B93A13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3D43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362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77F10"/>
    <w:rsid w:val="00C80F1D"/>
    <w:rsid w:val="00C8459D"/>
    <w:rsid w:val="00C9082B"/>
    <w:rsid w:val="00C9248E"/>
    <w:rsid w:val="00C92F56"/>
    <w:rsid w:val="00C93F40"/>
    <w:rsid w:val="00C95FDE"/>
    <w:rsid w:val="00CA3D0C"/>
    <w:rsid w:val="00CA6405"/>
    <w:rsid w:val="00CA6FEC"/>
    <w:rsid w:val="00CA7169"/>
    <w:rsid w:val="00CB2DFD"/>
    <w:rsid w:val="00CB3365"/>
    <w:rsid w:val="00CB5A00"/>
    <w:rsid w:val="00CB5AD1"/>
    <w:rsid w:val="00CC1047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1AD4"/>
    <w:rsid w:val="00D179DF"/>
    <w:rsid w:val="00D209B3"/>
    <w:rsid w:val="00D27A9D"/>
    <w:rsid w:val="00D36A9E"/>
    <w:rsid w:val="00D420A4"/>
    <w:rsid w:val="00D420B6"/>
    <w:rsid w:val="00D50130"/>
    <w:rsid w:val="00D5315E"/>
    <w:rsid w:val="00D55AAB"/>
    <w:rsid w:val="00D57972"/>
    <w:rsid w:val="00D62DE3"/>
    <w:rsid w:val="00D6618D"/>
    <w:rsid w:val="00D66485"/>
    <w:rsid w:val="00D675A9"/>
    <w:rsid w:val="00D70CF5"/>
    <w:rsid w:val="00D7100A"/>
    <w:rsid w:val="00D71DC4"/>
    <w:rsid w:val="00D738D6"/>
    <w:rsid w:val="00D73B4E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B3EB7"/>
    <w:rsid w:val="00DC03D9"/>
    <w:rsid w:val="00DC07C3"/>
    <w:rsid w:val="00DC181B"/>
    <w:rsid w:val="00DC2E21"/>
    <w:rsid w:val="00DC309B"/>
    <w:rsid w:val="00DC4DA2"/>
    <w:rsid w:val="00DD04C9"/>
    <w:rsid w:val="00DD21C2"/>
    <w:rsid w:val="00DD2AE0"/>
    <w:rsid w:val="00DD4C17"/>
    <w:rsid w:val="00DD74A5"/>
    <w:rsid w:val="00DE5EB6"/>
    <w:rsid w:val="00DE5FC3"/>
    <w:rsid w:val="00DE7140"/>
    <w:rsid w:val="00DF2B1F"/>
    <w:rsid w:val="00DF2DB7"/>
    <w:rsid w:val="00DF62CD"/>
    <w:rsid w:val="00E01C8F"/>
    <w:rsid w:val="00E03B4C"/>
    <w:rsid w:val="00E0464B"/>
    <w:rsid w:val="00E07074"/>
    <w:rsid w:val="00E11637"/>
    <w:rsid w:val="00E14C9F"/>
    <w:rsid w:val="00E16509"/>
    <w:rsid w:val="00E31A99"/>
    <w:rsid w:val="00E32927"/>
    <w:rsid w:val="00E342C1"/>
    <w:rsid w:val="00E436C6"/>
    <w:rsid w:val="00E44582"/>
    <w:rsid w:val="00E45F1D"/>
    <w:rsid w:val="00E50842"/>
    <w:rsid w:val="00E5428D"/>
    <w:rsid w:val="00E62F00"/>
    <w:rsid w:val="00E66633"/>
    <w:rsid w:val="00E73143"/>
    <w:rsid w:val="00E76900"/>
    <w:rsid w:val="00E77645"/>
    <w:rsid w:val="00E87425"/>
    <w:rsid w:val="00E87D50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D7815"/>
    <w:rsid w:val="00EE34A7"/>
    <w:rsid w:val="00EE45A8"/>
    <w:rsid w:val="00EE538D"/>
    <w:rsid w:val="00EF38DA"/>
    <w:rsid w:val="00EF63FC"/>
    <w:rsid w:val="00EF6E77"/>
    <w:rsid w:val="00F00F18"/>
    <w:rsid w:val="00F025A2"/>
    <w:rsid w:val="00F04712"/>
    <w:rsid w:val="00F11703"/>
    <w:rsid w:val="00F13360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035"/>
    <w:rsid w:val="00F4227D"/>
    <w:rsid w:val="00F44EAC"/>
    <w:rsid w:val="00F45944"/>
    <w:rsid w:val="00F46759"/>
    <w:rsid w:val="00F579FC"/>
    <w:rsid w:val="00F60098"/>
    <w:rsid w:val="00F60317"/>
    <w:rsid w:val="00F61C5C"/>
    <w:rsid w:val="00F653B8"/>
    <w:rsid w:val="00F727BF"/>
    <w:rsid w:val="00F73574"/>
    <w:rsid w:val="00F80FCA"/>
    <w:rsid w:val="00F84D46"/>
    <w:rsid w:val="00F86CE1"/>
    <w:rsid w:val="00F9008D"/>
    <w:rsid w:val="00F92B65"/>
    <w:rsid w:val="00F93AAD"/>
    <w:rsid w:val="00F946DF"/>
    <w:rsid w:val="00FA1266"/>
    <w:rsid w:val="00FA38EF"/>
    <w:rsid w:val="00FC1192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06.png@01D82186.36AE3370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cid:image003.png@01D82186.36AE3370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cid:image005.png@01D82186.36AE3370" TargetMode="External"/><Relationship Id="rId20" Type="http://schemas.openxmlformats.org/officeDocument/2006/relationships/image" Target="cid:image007.png@01D82186.36AE337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9.png@01D82186.36AE337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image" Target="cid:image002.png@01D82186.36AE3370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4.png@01D82186.36AE3370" TargetMode="External"/><Relationship Id="rId22" Type="http://schemas.openxmlformats.org/officeDocument/2006/relationships/image" Target="cid:image008.png@01D82186.36AE33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679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30</cp:revision>
  <cp:lastPrinted>2019-02-25T14:05:00Z</cp:lastPrinted>
  <dcterms:created xsi:type="dcterms:W3CDTF">2022-11-02T00:04:00Z</dcterms:created>
  <dcterms:modified xsi:type="dcterms:W3CDTF">2022-11-07T22:51:00Z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