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864" w:rsidRPr="00C45864" w:rsidRDefault="00C45864" w:rsidP="00C45864">
      <w:pPr>
        <w:pStyle w:val="a5"/>
        <w:tabs>
          <w:tab w:val="left" w:pos="8040"/>
        </w:tabs>
        <w:spacing w:line="280" w:lineRule="exact"/>
        <w:rPr>
          <w:sz w:val="24"/>
          <w:lang w:eastAsia="zh-CN"/>
        </w:rPr>
      </w:pPr>
      <w:bookmarkStart w:id="0" w:name="_Ref399006623"/>
      <w:bookmarkStart w:id="1" w:name="_Toc92513360"/>
      <w:r w:rsidRPr="00C45864">
        <w:rPr>
          <w:sz w:val="24"/>
          <w:lang w:eastAsia="zh-CN"/>
        </w:rPr>
        <w:t>3GPP TSG-RAN WG4 Meeting #105                                R4-221</w:t>
      </w:r>
      <w:r w:rsidR="00696D14">
        <w:rPr>
          <w:sz w:val="24"/>
          <w:lang w:eastAsia="zh-CN"/>
        </w:rPr>
        <w:t>9621</w:t>
      </w:r>
      <w:bookmarkStart w:id="2" w:name="_GoBack"/>
      <w:bookmarkEnd w:id="2"/>
    </w:p>
    <w:p w:rsidR="003C770A" w:rsidRPr="002B55F8" w:rsidRDefault="00C45864" w:rsidP="00C45864">
      <w:pPr>
        <w:pStyle w:val="a5"/>
        <w:tabs>
          <w:tab w:val="left" w:pos="8040"/>
        </w:tabs>
        <w:spacing w:line="280" w:lineRule="exact"/>
        <w:rPr>
          <w:rFonts w:cs="Arial"/>
          <w:sz w:val="24"/>
          <w:szCs w:val="24"/>
        </w:rPr>
      </w:pPr>
      <w:r w:rsidRPr="00C45864">
        <w:rPr>
          <w:sz w:val="24"/>
          <w:lang w:eastAsia="zh-CN"/>
        </w:rPr>
        <w:t>Toulouse, France, 14 November– 18 November, 2022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54264" w:rsidRPr="00E54264">
        <w:rPr>
          <w:rFonts w:ascii="Arial" w:hAnsi="Arial" w:cs="Arial"/>
          <w:sz w:val="22"/>
        </w:rPr>
        <w:t>Discussion on RF architecture and potential solution for CA_n5-n8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45864">
        <w:rPr>
          <w:rFonts w:ascii="Arial" w:eastAsia="宋体" w:hAnsi="Arial" w:cs="Arial"/>
          <w:sz w:val="22"/>
          <w:lang w:eastAsia="zh-CN"/>
        </w:rPr>
        <w:t>8.2.</w:t>
      </w:r>
      <w:r w:rsidR="00E54264">
        <w:rPr>
          <w:rFonts w:ascii="Arial" w:eastAsia="宋体" w:hAnsi="Arial" w:cs="Arial"/>
          <w:sz w:val="22"/>
          <w:lang w:eastAsia="zh-CN"/>
        </w:rPr>
        <w:t>2</w:t>
      </w:r>
      <w:r w:rsidR="00C45864">
        <w:rPr>
          <w:rFonts w:ascii="Arial" w:eastAsia="宋体" w:hAnsi="Arial" w:cs="Arial"/>
          <w:sz w:val="22"/>
          <w:lang w:eastAsia="zh-CN"/>
        </w:rPr>
        <w:t>.</w:t>
      </w:r>
      <w:r w:rsidR="00E54264">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DE4DC2" w:rsidRDefault="00D078C2"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RAN</w:t>
      </w:r>
      <w:r w:rsidR="00E74FFF">
        <w:rPr>
          <w:rFonts w:eastAsia="宋体"/>
          <w:lang w:val="en-US" w:eastAsia="zh-CN"/>
        </w:rPr>
        <w:t>4</w:t>
      </w:r>
      <w:r w:rsidR="00C82B5C">
        <w:rPr>
          <w:rFonts w:eastAsia="宋体"/>
          <w:lang w:val="en-US" w:eastAsia="zh-CN"/>
        </w:rPr>
        <w:t>#</w:t>
      </w:r>
      <w:r w:rsidR="00E74FFF">
        <w:rPr>
          <w:rFonts w:eastAsia="宋体"/>
          <w:lang w:val="en-US" w:eastAsia="zh-CN"/>
        </w:rPr>
        <w:t>104bis</w:t>
      </w:r>
      <w:r w:rsidR="00C82B5C">
        <w:rPr>
          <w:rFonts w:eastAsia="宋体"/>
          <w:lang w:val="en-US" w:eastAsia="zh-CN"/>
        </w:rPr>
        <w:t xml:space="preserve"> meeting, </w:t>
      </w:r>
      <w:r w:rsidR="00DE4DC2">
        <w:rPr>
          <w:rFonts w:eastAsia="宋体"/>
          <w:lang w:val="en-US" w:eastAsia="zh-CN"/>
        </w:rPr>
        <w:t xml:space="preserve">a WF [1] </w:t>
      </w:r>
      <w:r w:rsidR="00E54264">
        <w:rPr>
          <w:rFonts w:eastAsia="宋体"/>
          <w:lang w:val="en-US" w:eastAsia="zh-CN"/>
        </w:rPr>
        <w:t xml:space="preserve">for CA_n5-n8 </w:t>
      </w:r>
      <w:r w:rsidR="00DE4DC2">
        <w:rPr>
          <w:rFonts w:eastAsia="宋体"/>
          <w:lang w:val="en-US" w:eastAsia="zh-CN"/>
        </w:rPr>
        <w:t xml:space="preserve">was approved with the following outcomes. </w:t>
      </w:r>
    </w:p>
    <w:p w:rsidR="00E54264" w:rsidRPr="00E54264" w:rsidRDefault="00E54264" w:rsidP="00E54264">
      <w:pPr>
        <w:rPr>
          <w:rFonts w:ascii="Arial" w:hAnsi="Arial" w:cs="Arial"/>
          <w:b/>
          <w:i/>
          <w:u w:val="single"/>
          <w:shd w:val="pct15" w:color="auto" w:fill="FFFFFF"/>
        </w:rPr>
      </w:pPr>
      <w:r w:rsidRPr="00E54264">
        <w:rPr>
          <w:rFonts w:ascii="Arial" w:hAnsi="Arial" w:cs="Arial"/>
          <w:b/>
          <w:i/>
          <w:u w:val="single"/>
          <w:shd w:val="pct15" w:color="auto" w:fill="FFFFFF"/>
          <w:lang w:eastAsia="ko-KR"/>
        </w:rPr>
        <w:t xml:space="preserve">Issue 2-1: </w:t>
      </w:r>
      <w:r w:rsidRPr="00E54264">
        <w:rPr>
          <w:rFonts w:ascii="Arial" w:hAnsi="Arial" w:cs="Arial"/>
          <w:b/>
          <w:i/>
          <w:u w:val="single"/>
          <w:shd w:val="pct15" w:color="auto" w:fill="FFFFFF"/>
        </w:rPr>
        <w:t>Whether 2 antenna architecture is down selected for the requirements study</w:t>
      </w:r>
    </w:p>
    <w:p w:rsidR="00E54264" w:rsidRPr="00E54264" w:rsidRDefault="00E54264" w:rsidP="00E54264">
      <w:pPr>
        <w:rPr>
          <w:rFonts w:ascii="Arial" w:hAnsi="Arial" w:cs="Arial"/>
          <w:b/>
          <w:i/>
          <w:u w:val="single"/>
          <w:shd w:val="pct15" w:color="auto" w:fill="FFFFFF"/>
        </w:rPr>
      </w:pPr>
      <w:r w:rsidRPr="00E54264">
        <w:rPr>
          <w:rFonts w:ascii="Arial" w:hAnsi="Arial" w:cs="Arial"/>
          <w:b/>
          <w:i/>
          <w:u w:val="single"/>
          <w:shd w:val="pct15" w:color="auto" w:fill="FFFFFF"/>
          <w:lang w:eastAsia="ko-KR"/>
        </w:rPr>
        <w:t>Issue 2-</w:t>
      </w:r>
      <w:r w:rsidRPr="00E54264">
        <w:rPr>
          <w:rFonts w:ascii="Arial" w:hAnsi="Arial" w:cs="Arial"/>
          <w:b/>
          <w:i/>
          <w:u w:val="single"/>
          <w:shd w:val="pct15" w:color="auto" w:fill="FFFFFF"/>
        </w:rPr>
        <w:t>2</w:t>
      </w:r>
      <w:r w:rsidRPr="00E54264">
        <w:rPr>
          <w:rFonts w:ascii="Arial" w:hAnsi="Arial" w:cs="Arial"/>
          <w:b/>
          <w:i/>
          <w:u w:val="single"/>
          <w:shd w:val="pct15" w:color="auto" w:fill="FFFFFF"/>
          <w:lang w:eastAsia="ko-KR"/>
        </w:rPr>
        <w:t xml:space="preserve">: </w:t>
      </w:r>
      <w:r w:rsidRPr="00E54264">
        <w:rPr>
          <w:rFonts w:ascii="Arial" w:hAnsi="Arial" w:cs="Arial"/>
          <w:b/>
          <w:i/>
          <w:u w:val="single"/>
          <w:shd w:val="pct15" w:color="auto" w:fill="FFFFFF"/>
        </w:rPr>
        <w:t>Which architecture is based for the UE RF requirement if two architectures are allowed?</w:t>
      </w:r>
    </w:p>
    <w:p w:rsidR="00E54264" w:rsidRPr="00E54264" w:rsidRDefault="00E54264" w:rsidP="00E54264">
      <w:pPr>
        <w:rPr>
          <w:rFonts w:ascii="Arial" w:hAnsi="Arial" w:cs="Arial"/>
          <w:b/>
          <w:i/>
          <w:shd w:val="pct15" w:color="auto" w:fill="FFFFFF"/>
        </w:rPr>
      </w:pPr>
    </w:p>
    <w:p w:rsidR="00E54264" w:rsidRPr="00E54264" w:rsidRDefault="00E54264" w:rsidP="00E54264">
      <w:pPr>
        <w:rPr>
          <w:rFonts w:ascii="Arial" w:hAnsi="Arial" w:cs="Arial"/>
          <w:b/>
          <w:i/>
          <w:shd w:val="pct15" w:color="auto" w:fill="FFFFFF"/>
        </w:rPr>
      </w:pPr>
      <w:r w:rsidRPr="00E54264">
        <w:rPr>
          <w:rFonts w:ascii="Arial" w:hAnsi="Arial" w:cs="Arial" w:hint="eastAsia"/>
          <w:b/>
          <w:i/>
          <w:shd w:val="pct15" w:color="auto" w:fill="FFFFFF"/>
        </w:rPr>
        <w:t>GTW</w:t>
      </w:r>
      <w:r w:rsidRPr="00E54264">
        <w:rPr>
          <w:rFonts w:ascii="Arial" w:hAnsi="Arial" w:cs="Arial"/>
          <w:b/>
          <w:i/>
          <w:shd w:val="pct15" w:color="auto" w:fill="FFFFFF"/>
        </w:rPr>
        <w:t xml:space="preserve"> Agreement:</w:t>
      </w:r>
    </w:p>
    <w:p w:rsidR="00E54264" w:rsidRPr="00E54264" w:rsidRDefault="00E54264" w:rsidP="00E54264">
      <w:pPr>
        <w:pStyle w:val="afc"/>
        <w:numPr>
          <w:ilvl w:val="0"/>
          <w:numId w:val="33"/>
        </w:numPr>
        <w:overflowPunct w:val="0"/>
        <w:autoSpaceDE w:val="0"/>
        <w:autoSpaceDN w:val="0"/>
        <w:adjustRightInd w:val="0"/>
        <w:spacing w:after="180"/>
        <w:ind w:firstLineChars="0"/>
        <w:textAlignment w:val="baseline"/>
        <w:rPr>
          <w:rFonts w:ascii="Arial" w:hAnsi="Arial" w:cs="Arial"/>
          <w:i/>
          <w:sz w:val="20"/>
          <w:szCs w:val="20"/>
          <w:shd w:val="pct15" w:color="auto" w:fill="FFFFFF"/>
        </w:rPr>
      </w:pPr>
      <w:r w:rsidRPr="00E54264">
        <w:rPr>
          <w:rFonts w:ascii="Arial" w:hAnsi="Arial" w:cs="Arial"/>
          <w:i/>
          <w:sz w:val="20"/>
          <w:szCs w:val="20"/>
          <w:shd w:val="pct15" w:color="auto" w:fill="FFFFFF"/>
        </w:rPr>
        <w:t xml:space="preserve">Both 2 and 3 antenna architectures will be </w:t>
      </w:r>
      <w:proofErr w:type="spellStart"/>
      <w:r w:rsidRPr="00E54264">
        <w:rPr>
          <w:rFonts w:ascii="Arial" w:hAnsi="Arial" w:cs="Arial"/>
          <w:i/>
          <w:sz w:val="20"/>
          <w:szCs w:val="20"/>
          <w:shd w:val="pct15" w:color="auto" w:fill="FFFFFF"/>
        </w:rPr>
        <w:t>analysed</w:t>
      </w:r>
      <w:proofErr w:type="spellEnd"/>
      <w:r w:rsidRPr="00E54264">
        <w:rPr>
          <w:rFonts w:ascii="Arial" w:hAnsi="Arial" w:cs="Arial"/>
          <w:i/>
          <w:sz w:val="20"/>
          <w:szCs w:val="20"/>
          <w:shd w:val="pct15" w:color="auto" w:fill="FFFFFF"/>
        </w:rPr>
        <w:t xml:space="preserve"> in the study item</w:t>
      </w:r>
    </w:p>
    <w:p w:rsidR="00E54264" w:rsidRPr="00E54264" w:rsidRDefault="00E54264" w:rsidP="00E54264">
      <w:pPr>
        <w:pStyle w:val="afc"/>
        <w:numPr>
          <w:ilvl w:val="1"/>
          <w:numId w:val="33"/>
        </w:numPr>
        <w:overflowPunct w:val="0"/>
        <w:autoSpaceDE w:val="0"/>
        <w:autoSpaceDN w:val="0"/>
        <w:adjustRightInd w:val="0"/>
        <w:spacing w:after="180"/>
        <w:ind w:firstLineChars="0"/>
        <w:textAlignment w:val="baseline"/>
        <w:rPr>
          <w:rFonts w:ascii="Arial" w:hAnsi="Arial" w:cs="Arial"/>
          <w:i/>
          <w:sz w:val="20"/>
          <w:szCs w:val="20"/>
          <w:shd w:val="pct15" w:color="auto" w:fill="FFFFFF"/>
        </w:rPr>
      </w:pPr>
      <w:r w:rsidRPr="00E54264">
        <w:rPr>
          <w:rFonts w:ascii="Arial" w:hAnsi="Arial" w:cs="Arial"/>
          <w:i/>
          <w:sz w:val="20"/>
          <w:szCs w:val="20"/>
          <w:shd w:val="pct15" w:color="auto" w:fill="FFFFFF"/>
        </w:rPr>
        <w:t>It will be decided in WI phase which one of two UE architectures will be used to specify the requirements.</w:t>
      </w:r>
    </w:p>
    <w:p w:rsidR="00E54264" w:rsidRPr="00E54264" w:rsidRDefault="00E54264" w:rsidP="00E54264">
      <w:pPr>
        <w:rPr>
          <w:rFonts w:ascii="Arial" w:hAnsi="Arial" w:cs="Arial"/>
          <w:b/>
          <w:i/>
          <w:u w:val="single"/>
          <w:shd w:val="pct15" w:color="auto" w:fill="FFFFFF"/>
        </w:rPr>
      </w:pPr>
      <w:r w:rsidRPr="00E54264">
        <w:rPr>
          <w:rFonts w:ascii="Arial" w:hAnsi="Arial" w:cs="Arial"/>
          <w:b/>
          <w:i/>
          <w:u w:val="single"/>
          <w:shd w:val="pct15" w:color="auto" w:fill="FFFFFF"/>
          <w:lang w:eastAsia="ko-KR"/>
        </w:rPr>
        <w:t>Issue 2-</w:t>
      </w:r>
      <w:r w:rsidRPr="00E54264">
        <w:rPr>
          <w:rFonts w:ascii="Arial" w:hAnsi="Arial" w:cs="Arial"/>
          <w:b/>
          <w:i/>
          <w:u w:val="single"/>
          <w:shd w:val="pct15" w:color="auto" w:fill="FFFFFF"/>
        </w:rPr>
        <w:t>3</w:t>
      </w:r>
      <w:r w:rsidRPr="00E54264">
        <w:rPr>
          <w:rFonts w:ascii="Arial" w:hAnsi="Arial" w:cs="Arial"/>
          <w:b/>
          <w:i/>
          <w:u w:val="single"/>
          <w:shd w:val="pct15" w:color="auto" w:fill="FFFFFF"/>
          <w:lang w:eastAsia="ko-KR"/>
        </w:rPr>
        <w:t xml:space="preserve">: </w:t>
      </w:r>
      <w:r w:rsidRPr="00E54264">
        <w:rPr>
          <w:rFonts w:ascii="Arial" w:hAnsi="Arial" w:cs="Arial"/>
          <w:b/>
          <w:i/>
          <w:u w:val="single"/>
          <w:shd w:val="pct15" w:color="auto" w:fill="FFFFFF"/>
        </w:rPr>
        <w:t>RF parameters for requirements analysis</w:t>
      </w:r>
    </w:p>
    <w:p w:rsidR="00E54264" w:rsidRPr="00E54264" w:rsidRDefault="00E54264" w:rsidP="00E54264">
      <w:pPr>
        <w:pStyle w:val="afc"/>
        <w:numPr>
          <w:ilvl w:val="0"/>
          <w:numId w:val="14"/>
        </w:numPr>
        <w:spacing w:after="120"/>
        <w:ind w:left="720" w:firstLineChars="0"/>
        <w:rPr>
          <w:rFonts w:ascii="Arial" w:hAnsi="Arial" w:cs="Arial"/>
          <w:i/>
          <w:sz w:val="20"/>
          <w:szCs w:val="20"/>
          <w:shd w:val="pct15" w:color="auto" w:fill="FFFFFF"/>
        </w:rPr>
      </w:pPr>
      <w:r w:rsidRPr="00E54264">
        <w:rPr>
          <w:rFonts w:ascii="Arial" w:hAnsi="Arial" w:cs="Arial"/>
          <w:i/>
          <w:sz w:val="20"/>
          <w:szCs w:val="20"/>
          <w:shd w:val="pct15" w:color="auto" w:fill="FFFFFF"/>
        </w:rPr>
        <w:t>Proposals</w:t>
      </w:r>
    </w:p>
    <w:p w:rsidR="00E54264" w:rsidRPr="00E54264" w:rsidRDefault="00E54264" w:rsidP="00E54264">
      <w:pPr>
        <w:pStyle w:val="afc"/>
        <w:spacing w:after="120"/>
        <w:ind w:left="720" w:firstLineChars="0" w:firstLine="0"/>
        <w:rPr>
          <w:rFonts w:ascii="Arial" w:hAnsi="Arial" w:cs="Arial"/>
          <w:i/>
          <w:sz w:val="20"/>
          <w:szCs w:val="20"/>
          <w:shd w:val="pct15" w:color="auto" w:fill="FFFFFF"/>
        </w:rPr>
      </w:pPr>
      <w:r w:rsidRPr="00E54264">
        <w:rPr>
          <w:rFonts w:ascii="Arial" w:hAnsi="Arial" w:cs="Arial"/>
          <w:i/>
          <w:sz w:val="20"/>
          <w:szCs w:val="20"/>
          <w:shd w:val="pct15" w:color="auto" w:fill="FFFFFF"/>
        </w:rPr>
        <w:t>The following parameters are needed for the feasibility study:</w:t>
      </w:r>
    </w:p>
    <w:p w:rsidR="00E54264" w:rsidRPr="00E54264" w:rsidRDefault="00E54264" w:rsidP="00E54264">
      <w:pPr>
        <w:pStyle w:val="afc"/>
        <w:numPr>
          <w:ilvl w:val="2"/>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 xml:space="preserve">n5 </w:t>
      </w:r>
      <w:proofErr w:type="spellStart"/>
      <w:r w:rsidRPr="00E54264">
        <w:rPr>
          <w:rFonts w:ascii="Arial" w:hAnsi="Arial" w:cs="Arial"/>
          <w:i/>
          <w:sz w:val="20"/>
          <w:szCs w:val="20"/>
          <w:shd w:val="pct15" w:color="auto" w:fill="FFFFFF"/>
        </w:rPr>
        <w:t>Tx</w:t>
      </w:r>
      <w:proofErr w:type="spellEnd"/>
      <w:r w:rsidRPr="00E54264">
        <w:rPr>
          <w:rFonts w:ascii="Arial" w:hAnsi="Arial" w:cs="Arial"/>
          <w:i/>
          <w:sz w:val="20"/>
          <w:szCs w:val="20"/>
          <w:shd w:val="pct15" w:color="auto" w:fill="FFFFFF"/>
        </w:rPr>
        <w:t xml:space="preserve"> filter attenuation at n8 Rx frequency range</w:t>
      </w:r>
    </w:p>
    <w:p w:rsidR="00E54264" w:rsidRPr="00E54264" w:rsidRDefault="00E54264" w:rsidP="00E54264">
      <w:pPr>
        <w:pStyle w:val="afc"/>
        <w:numPr>
          <w:ilvl w:val="2"/>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 xml:space="preserve">n5 Rx filter attenuation level at n8 </w:t>
      </w:r>
      <w:proofErr w:type="spellStart"/>
      <w:r w:rsidRPr="00E54264">
        <w:rPr>
          <w:rFonts w:ascii="Arial" w:hAnsi="Arial" w:cs="Arial"/>
          <w:i/>
          <w:sz w:val="20"/>
          <w:szCs w:val="20"/>
          <w:shd w:val="pct15" w:color="auto" w:fill="FFFFFF"/>
        </w:rPr>
        <w:t>Tx</w:t>
      </w:r>
      <w:proofErr w:type="spellEnd"/>
      <w:r w:rsidRPr="00E54264">
        <w:rPr>
          <w:rFonts w:ascii="Arial" w:hAnsi="Arial" w:cs="Arial"/>
          <w:i/>
          <w:sz w:val="20"/>
          <w:szCs w:val="20"/>
          <w:shd w:val="pct15" w:color="auto" w:fill="FFFFFF"/>
        </w:rPr>
        <w:t xml:space="preserve"> frequency range</w:t>
      </w:r>
    </w:p>
    <w:p w:rsidR="00E54264" w:rsidRPr="00E54264" w:rsidRDefault="00E54264" w:rsidP="00E54264">
      <w:pPr>
        <w:pStyle w:val="afc"/>
        <w:numPr>
          <w:ilvl w:val="2"/>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 xml:space="preserve">n8 </w:t>
      </w:r>
      <w:proofErr w:type="spellStart"/>
      <w:r w:rsidRPr="00E54264">
        <w:rPr>
          <w:rFonts w:ascii="Arial" w:hAnsi="Arial" w:cs="Arial"/>
          <w:i/>
          <w:sz w:val="20"/>
          <w:szCs w:val="20"/>
          <w:shd w:val="pct15" w:color="auto" w:fill="FFFFFF"/>
        </w:rPr>
        <w:t>Tx</w:t>
      </w:r>
      <w:proofErr w:type="spellEnd"/>
      <w:r w:rsidRPr="00E54264">
        <w:rPr>
          <w:rFonts w:ascii="Arial" w:hAnsi="Arial" w:cs="Arial"/>
          <w:i/>
          <w:sz w:val="20"/>
          <w:szCs w:val="20"/>
          <w:shd w:val="pct15" w:color="auto" w:fill="FFFFFF"/>
        </w:rPr>
        <w:t xml:space="preserve"> filter attenuation at n5 Rx frequency range</w:t>
      </w:r>
    </w:p>
    <w:p w:rsidR="00E54264" w:rsidRPr="00E54264" w:rsidRDefault="00E54264" w:rsidP="00E54264">
      <w:pPr>
        <w:pStyle w:val="afc"/>
        <w:numPr>
          <w:ilvl w:val="2"/>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 xml:space="preserve">n8 Rx filter attenuation level at n5 </w:t>
      </w:r>
      <w:proofErr w:type="spellStart"/>
      <w:r w:rsidRPr="00E54264">
        <w:rPr>
          <w:rFonts w:ascii="Arial" w:hAnsi="Arial" w:cs="Arial"/>
          <w:i/>
          <w:sz w:val="20"/>
          <w:szCs w:val="20"/>
          <w:shd w:val="pct15" w:color="auto" w:fill="FFFFFF"/>
        </w:rPr>
        <w:t>Tx</w:t>
      </w:r>
      <w:proofErr w:type="spellEnd"/>
      <w:r w:rsidRPr="00E54264">
        <w:rPr>
          <w:rFonts w:ascii="Arial" w:hAnsi="Arial" w:cs="Arial"/>
          <w:i/>
          <w:sz w:val="20"/>
          <w:szCs w:val="20"/>
          <w:shd w:val="pct15" w:color="auto" w:fill="FFFFFF"/>
        </w:rPr>
        <w:t xml:space="preserve"> frequency range</w:t>
      </w:r>
    </w:p>
    <w:p w:rsidR="00E54264" w:rsidRPr="00E54264" w:rsidRDefault="00E54264" w:rsidP="00E54264">
      <w:pPr>
        <w:pStyle w:val="afc"/>
        <w:numPr>
          <w:ilvl w:val="2"/>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antenna ISO</w:t>
      </w:r>
    </w:p>
    <w:p w:rsidR="00E54264" w:rsidRPr="00E54264" w:rsidRDefault="00E54264" w:rsidP="00E54264">
      <w:pPr>
        <w:pStyle w:val="afc"/>
        <w:numPr>
          <w:ilvl w:val="2"/>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RF front end loss</w:t>
      </w:r>
    </w:p>
    <w:p w:rsidR="00E54264" w:rsidRPr="00E54264" w:rsidRDefault="00E54264" w:rsidP="00E54264">
      <w:pPr>
        <w:pStyle w:val="afc"/>
        <w:numPr>
          <w:ilvl w:val="0"/>
          <w:numId w:val="14"/>
        </w:numPr>
        <w:spacing w:after="120"/>
        <w:ind w:left="720" w:firstLineChars="0"/>
        <w:rPr>
          <w:rFonts w:ascii="Arial" w:hAnsi="Arial" w:cs="Arial"/>
          <w:i/>
          <w:sz w:val="20"/>
          <w:szCs w:val="20"/>
          <w:shd w:val="pct15" w:color="auto" w:fill="FFFFFF"/>
        </w:rPr>
      </w:pPr>
      <w:r w:rsidRPr="00E54264">
        <w:rPr>
          <w:rFonts w:ascii="Arial" w:hAnsi="Arial" w:cs="Arial" w:hint="eastAsia"/>
          <w:i/>
          <w:sz w:val="20"/>
          <w:szCs w:val="20"/>
          <w:shd w:val="pct15" w:color="auto" w:fill="FFFFFF"/>
        </w:rPr>
        <w:t>A</w:t>
      </w:r>
      <w:r w:rsidRPr="00E54264">
        <w:rPr>
          <w:rFonts w:ascii="Arial" w:hAnsi="Arial" w:cs="Arial"/>
          <w:i/>
          <w:sz w:val="20"/>
          <w:szCs w:val="20"/>
          <w:shd w:val="pct15" w:color="auto" w:fill="FFFFFF"/>
        </w:rPr>
        <w:t>greements</w:t>
      </w:r>
    </w:p>
    <w:p w:rsidR="00E54264" w:rsidRPr="00E54264" w:rsidRDefault="00E54264" w:rsidP="00E54264">
      <w:pPr>
        <w:pStyle w:val="afc"/>
        <w:widowControl w:val="0"/>
        <w:numPr>
          <w:ilvl w:val="2"/>
          <w:numId w:val="14"/>
        </w:numPr>
        <w:ind w:left="1440" w:firstLineChars="0"/>
        <w:jc w:val="both"/>
        <w:rPr>
          <w:rFonts w:ascii="Arial" w:hAnsi="Arial" w:cs="Arial"/>
          <w:i/>
          <w:sz w:val="20"/>
          <w:szCs w:val="20"/>
          <w:shd w:val="pct15" w:color="auto" w:fill="FFFFFF"/>
        </w:rPr>
      </w:pPr>
      <w:r w:rsidRPr="00E54264">
        <w:rPr>
          <w:rFonts w:ascii="Arial" w:hAnsi="Arial" w:cs="Arial"/>
          <w:i/>
          <w:sz w:val="20"/>
          <w:szCs w:val="20"/>
          <w:shd w:val="pct15" w:color="auto" w:fill="FFFFFF"/>
        </w:rPr>
        <w:t>Companies are encouraged to provide the RF parameters when the feasibility study is conducted.</w:t>
      </w:r>
    </w:p>
    <w:p w:rsidR="00E54264" w:rsidRPr="00E54264" w:rsidRDefault="00E54264" w:rsidP="00E54264">
      <w:pPr>
        <w:pStyle w:val="afc"/>
        <w:widowControl w:val="0"/>
        <w:numPr>
          <w:ilvl w:val="2"/>
          <w:numId w:val="14"/>
        </w:numPr>
        <w:ind w:left="1440" w:firstLineChars="0"/>
        <w:jc w:val="both"/>
        <w:rPr>
          <w:rFonts w:ascii="Arial" w:hAnsi="Arial" w:cs="Arial"/>
          <w:i/>
          <w:sz w:val="20"/>
          <w:szCs w:val="20"/>
          <w:shd w:val="pct15" w:color="auto" w:fill="FFFFFF"/>
        </w:rPr>
      </w:pPr>
      <w:r w:rsidRPr="00E54264">
        <w:rPr>
          <w:rFonts w:ascii="Arial" w:hAnsi="Arial" w:cs="Arial"/>
          <w:i/>
          <w:sz w:val="20"/>
          <w:szCs w:val="20"/>
          <w:shd w:val="pct15" w:color="auto" w:fill="FFFFFF"/>
        </w:rPr>
        <w:t>The parameters are not limited to above.</w:t>
      </w:r>
    </w:p>
    <w:p w:rsidR="00E54264" w:rsidRPr="00E54264" w:rsidRDefault="00E54264" w:rsidP="00E54264">
      <w:pPr>
        <w:rPr>
          <w:rFonts w:ascii="Arial" w:hAnsi="Arial" w:cs="Arial"/>
          <w:i/>
          <w:shd w:val="pct15" w:color="auto" w:fill="FFFFFF"/>
        </w:rPr>
      </w:pPr>
    </w:p>
    <w:p w:rsidR="00E54264" w:rsidRPr="00E54264" w:rsidRDefault="00E54264" w:rsidP="00E54264">
      <w:pPr>
        <w:rPr>
          <w:rFonts w:ascii="Arial" w:hAnsi="Arial" w:cs="Arial"/>
          <w:b/>
          <w:i/>
          <w:u w:val="single"/>
          <w:shd w:val="pct15" w:color="auto" w:fill="FFFFFF"/>
        </w:rPr>
      </w:pPr>
      <w:r w:rsidRPr="00E54264">
        <w:rPr>
          <w:rFonts w:ascii="Arial" w:hAnsi="Arial" w:cs="Arial"/>
          <w:b/>
          <w:i/>
          <w:u w:val="single"/>
          <w:shd w:val="pct15" w:color="auto" w:fill="FFFFFF"/>
        </w:rPr>
        <w:t>Issue 2-4: Whether the filter can be dedicated, based on the restricted frequency range.</w:t>
      </w:r>
    </w:p>
    <w:p w:rsidR="00E54264" w:rsidRPr="00E54264" w:rsidRDefault="00E54264" w:rsidP="00E54264">
      <w:pPr>
        <w:pStyle w:val="afc"/>
        <w:numPr>
          <w:ilvl w:val="0"/>
          <w:numId w:val="14"/>
        </w:numPr>
        <w:spacing w:after="120"/>
        <w:ind w:left="720" w:firstLineChars="0"/>
        <w:rPr>
          <w:rFonts w:ascii="Arial" w:hAnsi="Arial" w:cs="Arial"/>
          <w:i/>
          <w:sz w:val="20"/>
          <w:szCs w:val="20"/>
          <w:shd w:val="pct15" w:color="auto" w:fill="FFFFFF"/>
        </w:rPr>
      </w:pPr>
      <w:r w:rsidRPr="00E54264">
        <w:rPr>
          <w:rFonts w:ascii="Arial" w:hAnsi="Arial" w:cs="Arial"/>
          <w:i/>
          <w:sz w:val="20"/>
          <w:szCs w:val="20"/>
          <w:shd w:val="pct15" w:color="auto" w:fill="FFFFFF"/>
        </w:rPr>
        <w:t>Proposals</w:t>
      </w:r>
    </w:p>
    <w:p w:rsidR="00E54264" w:rsidRPr="00E54264" w:rsidRDefault="00E54264" w:rsidP="00E54264">
      <w:pPr>
        <w:pStyle w:val="afc"/>
        <w:numPr>
          <w:ilvl w:val="1"/>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Option 1: Yes</w:t>
      </w:r>
    </w:p>
    <w:p w:rsidR="00E54264" w:rsidRPr="00E54264" w:rsidRDefault="00E54264" w:rsidP="00E54264">
      <w:pPr>
        <w:pStyle w:val="afc"/>
        <w:numPr>
          <w:ilvl w:val="1"/>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Option 2: No</w:t>
      </w:r>
    </w:p>
    <w:p w:rsidR="00E54264" w:rsidRPr="00E54264" w:rsidRDefault="00E54264" w:rsidP="00E54264">
      <w:pPr>
        <w:pStyle w:val="afc"/>
        <w:numPr>
          <w:ilvl w:val="0"/>
          <w:numId w:val="14"/>
        </w:numPr>
        <w:spacing w:after="120"/>
        <w:ind w:left="720" w:firstLineChars="0"/>
        <w:rPr>
          <w:rFonts w:ascii="Arial" w:hAnsi="Arial" w:cs="Arial"/>
          <w:i/>
          <w:sz w:val="20"/>
          <w:szCs w:val="20"/>
          <w:shd w:val="pct15" w:color="auto" w:fill="FFFFFF"/>
        </w:rPr>
      </w:pPr>
      <w:r w:rsidRPr="00E54264">
        <w:rPr>
          <w:rFonts w:ascii="Arial" w:hAnsi="Arial" w:cs="Arial" w:hint="eastAsia"/>
          <w:i/>
          <w:sz w:val="20"/>
          <w:szCs w:val="20"/>
          <w:shd w:val="pct15" w:color="auto" w:fill="FFFFFF"/>
        </w:rPr>
        <w:t>A</w:t>
      </w:r>
      <w:r w:rsidRPr="00E54264">
        <w:rPr>
          <w:rFonts w:ascii="Arial" w:hAnsi="Arial" w:cs="Arial"/>
          <w:i/>
          <w:sz w:val="20"/>
          <w:szCs w:val="20"/>
          <w:shd w:val="pct15" w:color="auto" w:fill="FFFFFF"/>
        </w:rPr>
        <w:t>greements</w:t>
      </w:r>
    </w:p>
    <w:p w:rsidR="00E54264" w:rsidRPr="00E54264" w:rsidRDefault="00E54264" w:rsidP="00E54264">
      <w:pPr>
        <w:pStyle w:val="afc"/>
        <w:widowControl w:val="0"/>
        <w:numPr>
          <w:ilvl w:val="2"/>
          <w:numId w:val="14"/>
        </w:numPr>
        <w:ind w:left="1440" w:firstLineChars="0"/>
        <w:jc w:val="both"/>
        <w:rPr>
          <w:rFonts w:ascii="Arial" w:hAnsi="Arial" w:cs="Arial"/>
          <w:i/>
          <w:sz w:val="20"/>
          <w:szCs w:val="20"/>
          <w:shd w:val="pct15" w:color="auto" w:fill="FFFFFF"/>
        </w:rPr>
      </w:pPr>
      <w:r w:rsidRPr="00E54264">
        <w:rPr>
          <w:rFonts w:ascii="Arial" w:hAnsi="Arial" w:cs="Arial"/>
          <w:i/>
          <w:sz w:val="20"/>
          <w:szCs w:val="20"/>
          <w:shd w:val="pct15" w:color="auto" w:fill="FFFFFF"/>
        </w:rPr>
        <w:t>Both single band filter and dedicated filter can be used in the study.</w:t>
      </w:r>
    </w:p>
    <w:p w:rsidR="00E54264" w:rsidRPr="00E54264" w:rsidRDefault="00E54264" w:rsidP="00E54264">
      <w:pPr>
        <w:rPr>
          <w:rFonts w:ascii="Arial" w:hAnsi="Arial" w:cs="Arial"/>
          <w:i/>
          <w:shd w:val="pct15" w:color="auto" w:fill="FFFFFF"/>
        </w:rPr>
      </w:pPr>
    </w:p>
    <w:p w:rsidR="00E54264" w:rsidRPr="00E54264" w:rsidRDefault="00E54264" w:rsidP="00E54264">
      <w:pPr>
        <w:rPr>
          <w:rFonts w:ascii="Arial" w:hAnsi="Arial" w:cs="Arial"/>
          <w:b/>
          <w:i/>
          <w:u w:val="single"/>
          <w:shd w:val="pct15" w:color="auto" w:fill="FFFFFF"/>
        </w:rPr>
      </w:pPr>
      <w:r w:rsidRPr="00E54264">
        <w:rPr>
          <w:rFonts w:ascii="Arial" w:hAnsi="Arial" w:cs="Arial"/>
          <w:b/>
          <w:i/>
          <w:u w:val="single"/>
          <w:shd w:val="pct15" w:color="auto" w:fill="FFFFFF"/>
          <w:lang w:eastAsia="ko-KR"/>
        </w:rPr>
        <w:t>Issue 2-</w:t>
      </w:r>
      <w:r w:rsidRPr="00E54264">
        <w:rPr>
          <w:rFonts w:ascii="Arial" w:hAnsi="Arial" w:cs="Arial"/>
          <w:b/>
          <w:i/>
          <w:u w:val="single"/>
          <w:shd w:val="pct15" w:color="auto" w:fill="FFFFFF"/>
        </w:rPr>
        <w:t>5</w:t>
      </w:r>
      <w:r w:rsidRPr="00E54264">
        <w:rPr>
          <w:rFonts w:ascii="Arial" w:hAnsi="Arial" w:cs="Arial"/>
          <w:b/>
          <w:i/>
          <w:u w:val="single"/>
          <w:shd w:val="pct15" w:color="auto" w:fill="FFFFFF"/>
          <w:lang w:eastAsia="ko-KR"/>
        </w:rPr>
        <w:t xml:space="preserve">: </w:t>
      </w:r>
      <w:r w:rsidRPr="00E54264">
        <w:rPr>
          <w:rFonts w:ascii="Arial" w:hAnsi="Arial" w:cs="Arial"/>
          <w:b/>
          <w:i/>
          <w:u w:val="single"/>
          <w:shd w:val="pct15" w:color="auto" w:fill="FFFFFF"/>
        </w:rPr>
        <w:t>Possible solutions for CA_n5-n8</w:t>
      </w:r>
    </w:p>
    <w:p w:rsidR="00E54264" w:rsidRPr="00E54264" w:rsidRDefault="00E54264" w:rsidP="00E54264">
      <w:pPr>
        <w:pStyle w:val="afc"/>
        <w:numPr>
          <w:ilvl w:val="0"/>
          <w:numId w:val="14"/>
        </w:numPr>
        <w:spacing w:after="120"/>
        <w:ind w:left="720" w:firstLineChars="0"/>
        <w:rPr>
          <w:rFonts w:ascii="Arial" w:hAnsi="Arial" w:cs="Arial"/>
          <w:i/>
          <w:sz w:val="20"/>
          <w:szCs w:val="20"/>
          <w:shd w:val="pct15" w:color="auto" w:fill="FFFFFF"/>
        </w:rPr>
      </w:pPr>
      <w:r w:rsidRPr="00E54264">
        <w:rPr>
          <w:rFonts w:ascii="Arial" w:hAnsi="Arial" w:cs="Arial"/>
          <w:i/>
          <w:sz w:val="20"/>
          <w:szCs w:val="20"/>
          <w:shd w:val="pct15" w:color="auto" w:fill="FFFFFF"/>
        </w:rPr>
        <w:lastRenderedPageBreak/>
        <w:t>Proposals</w:t>
      </w:r>
    </w:p>
    <w:p w:rsidR="00E54264" w:rsidRPr="00E54264" w:rsidRDefault="00E54264" w:rsidP="00E54264">
      <w:pPr>
        <w:pStyle w:val="afc"/>
        <w:numPr>
          <w:ilvl w:val="1"/>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 xml:space="preserve">Option 1: n8 </w:t>
      </w:r>
      <w:proofErr w:type="spellStart"/>
      <w:r w:rsidRPr="00E54264">
        <w:rPr>
          <w:rFonts w:ascii="Arial" w:hAnsi="Arial" w:cs="Arial"/>
          <w:i/>
          <w:sz w:val="20"/>
          <w:szCs w:val="20"/>
          <w:shd w:val="pct15" w:color="auto" w:fill="FFFFFF"/>
        </w:rPr>
        <w:t>Tx</w:t>
      </w:r>
      <w:proofErr w:type="spellEnd"/>
      <w:r w:rsidRPr="00E54264">
        <w:rPr>
          <w:rFonts w:ascii="Arial" w:hAnsi="Arial" w:cs="Arial"/>
          <w:i/>
          <w:sz w:val="20"/>
          <w:szCs w:val="20"/>
          <w:shd w:val="pct15" w:color="auto" w:fill="FFFFFF"/>
        </w:rPr>
        <w:t xml:space="preserve"> restricted RBs</w:t>
      </w:r>
    </w:p>
    <w:p w:rsidR="00E54264" w:rsidRPr="00E54264" w:rsidRDefault="00E54264" w:rsidP="00E54264">
      <w:pPr>
        <w:pStyle w:val="afc"/>
        <w:numPr>
          <w:ilvl w:val="1"/>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Option 2: n8 TX power reduction</w:t>
      </w:r>
    </w:p>
    <w:p w:rsidR="00E54264" w:rsidRPr="00E54264" w:rsidRDefault="00E54264" w:rsidP="00E54264">
      <w:pPr>
        <w:pStyle w:val="afc"/>
        <w:numPr>
          <w:ilvl w:val="1"/>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Option 3: non-simultaneous Rx/</w:t>
      </w:r>
      <w:proofErr w:type="spellStart"/>
      <w:r w:rsidRPr="00E54264">
        <w:rPr>
          <w:rFonts w:ascii="Arial" w:hAnsi="Arial" w:cs="Arial"/>
          <w:i/>
          <w:sz w:val="20"/>
          <w:szCs w:val="20"/>
          <w:shd w:val="pct15" w:color="auto" w:fill="FFFFFF"/>
        </w:rPr>
        <w:t>Tx</w:t>
      </w:r>
      <w:proofErr w:type="spellEnd"/>
      <w:r w:rsidRPr="00E54264">
        <w:rPr>
          <w:rFonts w:ascii="Arial" w:hAnsi="Arial" w:cs="Arial"/>
          <w:i/>
          <w:sz w:val="20"/>
          <w:szCs w:val="20"/>
          <w:shd w:val="pct15" w:color="auto" w:fill="FFFFFF"/>
        </w:rPr>
        <w:t xml:space="preserve"> between n5 DL and n8 UL</w:t>
      </w:r>
    </w:p>
    <w:p w:rsidR="00E54264" w:rsidRPr="00E54264" w:rsidRDefault="00E54264" w:rsidP="00E54264">
      <w:pPr>
        <w:pStyle w:val="afc"/>
        <w:numPr>
          <w:ilvl w:val="1"/>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Option 4: restrict to n5 UL only for 1UL/2DL NR CA_n5-n8</w:t>
      </w:r>
    </w:p>
    <w:p w:rsidR="00E54264" w:rsidRPr="00E54264" w:rsidRDefault="00E54264" w:rsidP="00E54264">
      <w:pPr>
        <w:pStyle w:val="afc"/>
        <w:numPr>
          <w:ilvl w:val="0"/>
          <w:numId w:val="14"/>
        </w:numPr>
        <w:spacing w:after="120"/>
        <w:ind w:left="720" w:firstLineChars="0"/>
        <w:rPr>
          <w:rFonts w:ascii="Arial" w:hAnsi="Arial" w:cs="Arial"/>
          <w:i/>
          <w:sz w:val="20"/>
          <w:szCs w:val="20"/>
          <w:shd w:val="pct15" w:color="auto" w:fill="FFFFFF"/>
        </w:rPr>
      </w:pPr>
      <w:r w:rsidRPr="00E54264">
        <w:rPr>
          <w:rFonts w:ascii="Arial" w:hAnsi="Arial" w:cs="Arial" w:hint="eastAsia"/>
          <w:i/>
          <w:sz w:val="20"/>
          <w:szCs w:val="20"/>
          <w:shd w:val="pct15" w:color="auto" w:fill="FFFFFF"/>
        </w:rPr>
        <w:t>A</w:t>
      </w:r>
      <w:r w:rsidRPr="00E54264">
        <w:rPr>
          <w:rFonts w:ascii="Arial" w:hAnsi="Arial" w:cs="Arial"/>
          <w:i/>
          <w:sz w:val="20"/>
          <w:szCs w:val="20"/>
          <w:shd w:val="pct15" w:color="auto" w:fill="FFFFFF"/>
        </w:rPr>
        <w:t>greements</w:t>
      </w:r>
    </w:p>
    <w:p w:rsidR="00E54264" w:rsidRPr="00E54264" w:rsidRDefault="00E54264" w:rsidP="00E54264">
      <w:pPr>
        <w:pStyle w:val="afc"/>
        <w:widowControl w:val="0"/>
        <w:numPr>
          <w:ilvl w:val="2"/>
          <w:numId w:val="14"/>
        </w:numPr>
        <w:ind w:left="1440" w:firstLineChars="0"/>
        <w:jc w:val="both"/>
        <w:rPr>
          <w:rFonts w:ascii="Arial" w:hAnsi="Arial" w:cs="Arial"/>
          <w:i/>
          <w:sz w:val="20"/>
          <w:szCs w:val="20"/>
          <w:shd w:val="pct15" w:color="auto" w:fill="FFFFFF"/>
        </w:rPr>
      </w:pPr>
      <w:r w:rsidRPr="00E54264">
        <w:rPr>
          <w:rFonts w:ascii="Arial" w:hAnsi="Arial" w:cs="Arial"/>
          <w:i/>
          <w:sz w:val="20"/>
          <w:szCs w:val="20"/>
          <w:shd w:val="pct15" w:color="auto" w:fill="FFFFFF"/>
        </w:rPr>
        <w:t>All of the solutions can be candidates at current stage. The detail solution for the corresponding RF architecture can be analyzed and discussed in future meetings.</w:t>
      </w:r>
    </w:p>
    <w:p w:rsidR="00E54264" w:rsidRPr="00E54264" w:rsidRDefault="00E54264" w:rsidP="00E54264">
      <w:pPr>
        <w:pStyle w:val="afc"/>
        <w:widowControl w:val="0"/>
        <w:numPr>
          <w:ilvl w:val="2"/>
          <w:numId w:val="14"/>
        </w:numPr>
        <w:ind w:left="1440" w:firstLineChars="0"/>
        <w:jc w:val="both"/>
        <w:rPr>
          <w:rFonts w:ascii="Arial" w:hAnsi="Arial" w:cs="Arial"/>
          <w:i/>
          <w:sz w:val="20"/>
          <w:szCs w:val="20"/>
          <w:shd w:val="pct15" w:color="auto" w:fill="FFFFFF"/>
        </w:rPr>
      </w:pPr>
      <w:r w:rsidRPr="00E54264">
        <w:rPr>
          <w:rFonts w:ascii="Arial" w:hAnsi="Arial" w:cs="Arial"/>
          <w:i/>
          <w:sz w:val="20"/>
          <w:szCs w:val="20"/>
          <w:shd w:val="pct15" w:color="auto" w:fill="FFFFFF"/>
        </w:rPr>
        <w:t>The above solutions are for full filters of n5/n8.</w:t>
      </w:r>
    </w:p>
    <w:p w:rsidR="00E54264" w:rsidRPr="00E54264" w:rsidRDefault="00E54264" w:rsidP="00E54264">
      <w:pPr>
        <w:spacing w:after="120"/>
        <w:rPr>
          <w:rFonts w:ascii="Arial" w:eastAsia="宋体" w:hAnsi="Arial" w:cs="Arial"/>
          <w:i/>
          <w:shd w:val="pct15" w:color="auto" w:fill="FFFFFF"/>
        </w:rPr>
      </w:pPr>
    </w:p>
    <w:p w:rsidR="00E54264" w:rsidRPr="00E54264" w:rsidRDefault="00E54264" w:rsidP="00E54264">
      <w:pPr>
        <w:rPr>
          <w:rFonts w:ascii="Arial" w:hAnsi="Arial" w:cs="Arial"/>
          <w:b/>
          <w:i/>
          <w:u w:val="single"/>
          <w:shd w:val="pct15" w:color="auto" w:fill="FFFFFF"/>
        </w:rPr>
      </w:pPr>
      <w:r w:rsidRPr="00E54264">
        <w:rPr>
          <w:rFonts w:ascii="Arial" w:hAnsi="Arial" w:cs="Arial"/>
          <w:b/>
          <w:i/>
          <w:u w:val="single"/>
          <w:shd w:val="pct15" w:color="auto" w:fill="FFFFFF"/>
          <w:lang w:eastAsia="ko-KR"/>
        </w:rPr>
        <w:t>Issue 2-</w:t>
      </w:r>
      <w:r w:rsidRPr="00E54264">
        <w:rPr>
          <w:rFonts w:ascii="Arial" w:hAnsi="Arial" w:cs="Arial"/>
          <w:b/>
          <w:i/>
          <w:u w:val="single"/>
          <w:shd w:val="pct15" w:color="auto" w:fill="FFFFFF"/>
        </w:rPr>
        <w:t>6</w:t>
      </w:r>
      <w:r w:rsidRPr="00E54264">
        <w:rPr>
          <w:rFonts w:ascii="Arial" w:hAnsi="Arial" w:cs="Arial"/>
          <w:b/>
          <w:i/>
          <w:u w:val="single"/>
          <w:shd w:val="pct15" w:color="auto" w:fill="FFFFFF"/>
          <w:lang w:eastAsia="ko-KR"/>
        </w:rPr>
        <w:t xml:space="preserve">: </w:t>
      </w:r>
      <w:r w:rsidRPr="00E54264">
        <w:rPr>
          <w:rFonts w:ascii="Arial" w:hAnsi="Arial" w:cs="Arial"/>
          <w:b/>
          <w:i/>
          <w:u w:val="single"/>
          <w:shd w:val="pct15" w:color="auto" w:fill="FFFFFF"/>
        </w:rPr>
        <w:t>IMD for 2UL CA_n5-n8</w:t>
      </w:r>
    </w:p>
    <w:p w:rsidR="00E54264" w:rsidRPr="00E54264" w:rsidRDefault="00E54264" w:rsidP="00E54264">
      <w:pPr>
        <w:pStyle w:val="afc"/>
        <w:numPr>
          <w:ilvl w:val="0"/>
          <w:numId w:val="14"/>
        </w:numPr>
        <w:spacing w:after="120"/>
        <w:ind w:left="720" w:firstLineChars="0"/>
        <w:rPr>
          <w:rFonts w:ascii="Arial" w:hAnsi="Arial" w:cs="Arial"/>
          <w:i/>
          <w:sz w:val="20"/>
          <w:szCs w:val="20"/>
          <w:shd w:val="pct15" w:color="auto" w:fill="FFFFFF"/>
        </w:rPr>
      </w:pPr>
      <w:r w:rsidRPr="00E54264">
        <w:rPr>
          <w:rFonts w:ascii="Arial" w:hAnsi="Arial" w:cs="Arial"/>
          <w:i/>
          <w:sz w:val="20"/>
          <w:szCs w:val="20"/>
          <w:shd w:val="pct15" w:color="auto" w:fill="FFFFFF"/>
        </w:rPr>
        <w:t>Proposals</w:t>
      </w:r>
    </w:p>
    <w:p w:rsidR="00E54264" w:rsidRPr="00E54264" w:rsidRDefault="00E54264" w:rsidP="00E54264">
      <w:pPr>
        <w:pStyle w:val="afc"/>
        <w:numPr>
          <w:ilvl w:val="1"/>
          <w:numId w:val="14"/>
        </w:numPr>
        <w:spacing w:after="120"/>
        <w:ind w:left="1440" w:firstLineChars="0"/>
        <w:rPr>
          <w:rFonts w:ascii="Arial" w:hAnsi="Arial" w:cs="Arial"/>
          <w:i/>
          <w:sz w:val="20"/>
          <w:szCs w:val="20"/>
          <w:shd w:val="pct15" w:color="auto" w:fill="FFFFFF"/>
        </w:rPr>
      </w:pPr>
      <w:r w:rsidRPr="00E54264">
        <w:rPr>
          <w:rFonts w:ascii="Arial" w:hAnsi="Arial" w:cs="Arial"/>
          <w:i/>
          <w:sz w:val="20"/>
          <w:szCs w:val="20"/>
          <w:shd w:val="pct15" w:color="auto" w:fill="FFFFFF"/>
        </w:rPr>
        <w:t>Option 1: No need to define the IMD MSD requirement for UL CA_n5-n8 considering the frequency ranges restriction of n5 and n8.</w:t>
      </w:r>
    </w:p>
    <w:p w:rsidR="00E54264" w:rsidRPr="00E54264" w:rsidRDefault="00E54264" w:rsidP="00E54264">
      <w:pPr>
        <w:pStyle w:val="afc"/>
        <w:numPr>
          <w:ilvl w:val="0"/>
          <w:numId w:val="14"/>
        </w:numPr>
        <w:spacing w:after="120"/>
        <w:ind w:left="720" w:firstLineChars="0"/>
        <w:rPr>
          <w:rFonts w:ascii="Arial" w:hAnsi="Arial" w:cs="Arial"/>
          <w:i/>
          <w:sz w:val="20"/>
          <w:szCs w:val="20"/>
          <w:shd w:val="pct15" w:color="auto" w:fill="FFFFFF"/>
        </w:rPr>
      </w:pPr>
      <w:r w:rsidRPr="00E54264">
        <w:rPr>
          <w:rFonts w:ascii="Arial" w:hAnsi="Arial" w:cs="Arial" w:hint="eastAsia"/>
          <w:i/>
          <w:sz w:val="20"/>
          <w:szCs w:val="20"/>
          <w:shd w:val="pct15" w:color="auto" w:fill="FFFFFF"/>
        </w:rPr>
        <w:t>A</w:t>
      </w:r>
      <w:r w:rsidRPr="00E54264">
        <w:rPr>
          <w:rFonts w:ascii="Arial" w:hAnsi="Arial" w:cs="Arial"/>
          <w:i/>
          <w:sz w:val="20"/>
          <w:szCs w:val="20"/>
          <w:shd w:val="pct15" w:color="auto" w:fill="FFFFFF"/>
        </w:rPr>
        <w:t>greements</w:t>
      </w:r>
    </w:p>
    <w:p w:rsidR="00E54264" w:rsidRPr="00E54264" w:rsidRDefault="00E54264" w:rsidP="00E54264">
      <w:pPr>
        <w:pStyle w:val="afc"/>
        <w:widowControl w:val="0"/>
        <w:numPr>
          <w:ilvl w:val="2"/>
          <w:numId w:val="14"/>
        </w:numPr>
        <w:ind w:left="1440" w:firstLineChars="0"/>
        <w:jc w:val="both"/>
        <w:rPr>
          <w:rFonts w:ascii="Arial" w:hAnsi="Arial" w:cs="Arial"/>
          <w:i/>
          <w:sz w:val="20"/>
          <w:szCs w:val="20"/>
          <w:shd w:val="pct15" w:color="auto" w:fill="FFFFFF"/>
        </w:rPr>
      </w:pPr>
      <w:r w:rsidRPr="00E54264">
        <w:rPr>
          <w:rFonts w:ascii="Arial" w:hAnsi="Arial" w:cs="Arial"/>
          <w:i/>
          <w:sz w:val="20"/>
          <w:szCs w:val="20"/>
          <w:shd w:val="pct15" w:color="auto" w:fill="FFFFFF"/>
        </w:rPr>
        <w:t>No need to define the IMD MSD requirement for UL CA_n5-n8 considering the frequency ranges restriction of n5 and n8.</w:t>
      </w:r>
    </w:p>
    <w:p w:rsidR="00E54264" w:rsidRPr="00E54264" w:rsidRDefault="00E54264" w:rsidP="00E54264">
      <w:pPr>
        <w:pStyle w:val="afc"/>
        <w:widowControl w:val="0"/>
        <w:numPr>
          <w:ilvl w:val="2"/>
          <w:numId w:val="14"/>
        </w:numPr>
        <w:ind w:left="1440" w:firstLineChars="0"/>
        <w:jc w:val="both"/>
        <w:rPr>
          <w:rFonts w:ascii="Arial" w:hAnsi="Arial" w:cs="Arial"/>
          <w:i/>
          <w:sz w:val="20"/>
          <w:szCs w:val="20"/>
          <w:shd w:val="pct15" w:color="auto" w:fill="FFFFFF"/>
        </w:rPr>
      </w:pPr>
      <w:r w:rsidRPr="00E54264">
        <w:rPr>
          <w:rFonts w:ascii="Arial" w:hAnsi="Arial" w:cs="Arial"/>
          <w:i/>
          <w:sz w:val="20"/>
          <w:szCs w:val="20"/>
          <w:shd w:val="pct15" w:color="auto" w:fill="FFFFFF"/>
        </w:rPr>
        <w:t>MSD due to n5 DL and n8 UL overlapping is further studied in both 1UL and 2UL cases.</w:t>
      </w:r>
    </w:p>
    <w:p w:rsidR="00E54264" w:rsidRPr="00244688" w:rsidRDefault="00E54264" w:rsidP="00E54264">
      <w:pPr>
        <w:pStyle w:val="afc"/>
        <w:widowControl w:val="0"/>
        <w:numPr>
          <w:ilvl w:val="2"/>
          <w:numId w:val="14"/>
        </w:numPr>
        <w:ind w:left="1440" w:firstLineChars="0"/>
        <w:jc w:val="both"/>
        <w:rPr>
          <w:rFonts w:ascii="Arial" w:hAnsi="Arial" w:cs="Arial"/>
        </w:rPr>
      </w:pPr>
      <w:r w:rsidRPr="00E54264">
        <w:rPr>
          <w:rFonts w:ascii="Arial" w:hAnsi="Arial" w:cs="Arial"/>
          <w:i/>
          <w:sz w:val="20"/>
          <w:szCs w:val="20"/>
          <w:shd w:val="pct15" w:color="auto" w:fill="FFFFFF"/>
        </w:rPr>
        <w:t>This does not prevent from agreeing on any solutions given in Issue 2-5.</w:t>
      </w:r>
    </w:p>
    <w:p w:rsidR="00E54264" w:rsidRPr="00E54264" w:rsidRDefault="00E54264" w:rsidP="00E31AB9">
      <w:pPr>
        <w:rPr>
          <w:rFonts w:eastAsia="宋体"/>
          <w:lang w:val="en-US" w:eastAsia="zh-CN"/>
        </w:rPr>
      </w:pPr>
    </w:p>
    <w:p w:rsidR="00FF1122" w:rsidRDefault="00E54264" w:rsidP="00E31AB9">
      <w:pPr>
        <w:rPr>
          <w:rFonts w:eastAsia="宋体"/>
          <w:lang w:val="en-US" w:eastAsia="zh-CN"/>
        </w:rPr>
      </w:pPr>
      <w:r>
        <w:rPr>
          <w:rFonts w:eastAsia="宋体"/>
          <w:lang w:val="en-US" w:eastAsia="zh-CN"/>
        </w:rPr>
        <w:t>I</w:t>
      </w:r>
      <w:r w:rsidR="00FF1122">
        <w:rPr>
          <w:rFonts w:eastAsia="宋体"/>
          <w:lang w:val="en-US" w:eastAsia="zh-CN"/>
        </w:rPr>
        <w:t>n this paper</w:t>
      </w:r>
      <w:r>
        <w:rPr>
          <w:rFonts w:eastAsia="宋体"/>
          <w:lang w:val="en-US" w:eastAsia="zh-CN"/>
        </w:rPr>
        <w:t>, we’d like to provide our views on RF architecture assumption and potential solution for CA_n5-n8</w:t>
      </w:r>
      <w:r w:rsidR="00FF1122">
        <w:rPr>
          <w:rFonts w:eastAsia="宋体"/>
          <w:lang w:val="en-US" w:eastAsia="zh-CN"/>
        </w:rPr>
        <w:t>.</w:t>
      </w:r>
    </w:p>
    <w:p w:rsidR="00E74FFF" w:rsidRPr="00B16EEF" w:rsidRDefault="00E74FFF" w:rsidP="00E74FFF">
      <w:pPr>
        <w:pStyle w:val="1"/>
      </w:pPr>
      <w:r>
        <w:t>Discussion</w:t>
      </w:r>
      <w:r w:rsidR="004A187B">
        <w:t xml:space="preserve"> on RF architecture</w:t>
      </w:r>
    </w:p>
    <w:p w:rsidR="00760BA0" w:rsidRDefault="00760BA0" w:rsidP="00A24C6C">
      <w:pPr>
        <w:rPr>
          <w:rFonts w:eastAsiaTheme="minorEastAsia"/>
          <w:lang w:eastAsia="zh-CN"/>
        </w:rPr>
      </w:pPr>
      <w:r>
        <w:rPr>
          <w:rFonts w:eastAsiaTheme="minorEastAsia" w:hint="eastAsia"/>
          <w:lang w:eastAsia="zh-CN"/>
        </w:rPr>
        <w:t>B</w:t>
      </w:r>
      <w:r>
        <w:rPr>
          <w:rFonts w:eastAsiaTheme="minorEastAsia"/>
          <w:lang w:eastAsia="zh-CN"/>
        </w:rPr>
        <w:t xml:space="preserve">ased on the WF [1], the following RF architecture is assumed as baseline for </w:t>
      </w:r>
      <w:r w:rsidR="00E54264">
        <w:rPr>
          <w:rFonts w:eastAsiaTheme="minorEastAsia"/>
          <w:lang w:eastAsia="zh-CN"/>
        </w:rPr>
        <w:t>CA_n5-n8 study</w:t>
      </w:r>
      <w:r>
        <w:rPr>
          <w:rFonts w:eastAsiaTheme="minorEastAsia"/>
          <w:lang w:eastAsia="zh-CN"/>
        </w:rPr>
        <w:t>.</w:t>
      </w:r>
    </w:p>
    <w:p w:rsidR="00E54264" w:rsidRPr="00E54264" w:rsidRDefault="00E54264" w:rsidP="00E54264">
      <w:pPr>
        <w:pStyle w:val="afc"/>
        <w:numPr>
          <w:ilvl w:val="0"/>
          <w:numId w:val="33"/>
        </w:numPr>
        <w:overflowPunct w:val="0"/>
        <w:autoSpaceDE w:val="0"/>
        <w:autoSpaceDN w:val="0"/>
        <w:adjustRightInd w:val="0"/>
        <w:spacing w:after="180"/>
        <w:ind w:firstLineChars="0"/>
        <w:textAlignment w:val="baseline"/>
        <w:rPr>
          <w:rFonts w:ascii="Times New Roman" w:hAnsi="Times New Roman" w:cs="Times New Roman"/>
          <w:sz w:val="20"/>
          <w:szCs w:val="20"/>
          <w:highlight w:val="green"/>
        </w:rPr>
      </w:pPr>
      <w:r w:rsidRPr="00E54264">
        <w:rPr>
          <w:rFonts w:ascii="Times New Roman" w:hAnsi="Times New Roman" w:cs="Times New Roman"/>
          <w:sz w:val="20"/>
          <w:szCs w:val="20"/>
          <w:highlight w:val="green"/>
        </w:rPr>
        <w:t xml:space="preserve">Both 2 and 3 antenna architectures will be </w:t>
      </w:r>
      <w:proofErr w:type="spellStart"/>
      <w:r w:rsidRPr="00E54264">
        <w:rPr>
          <w:rFonts w:ascii="Times New Roman" w:hAnsi="Times New Roman" w:cs="Times New Roman"/>
          <w:sz w:val="20"/>
          <w:szCs w:val="20"/>
          <w:highlight w:val="green"/>
        </w:rPr>
        <w:t>analysed</w:t>
      </w:r>
      <w:proofErr w:type="spellEnd"/>
      <w:r w:rsidRPr="00E54264">
        <w:rPr>
          <w:rFonts w:ascii="Times New Roman" w:hAnsi="Times New Roman" w:cs="Times New Roman"/>
          <w:sz w:val="20"/>
          <w:szCs w:val="20"/>
          <w:highlight w:val="green"/>
        </w:rPr>
        <w:t xml:space="preserve"> in the study item</w:t>
      </w:r>
    </w:p>
    <w:p w:rsidR="00E54264" w:rsidRPr="00E54264" w:rsidRDefault="00E54264" w:rsidP="00E54264">
      <w:pPr>
        <w:pStyle w:val="afc"/>
        <w:numPr>
          <w:ilvl w:val="1"/>
          <w:numId w:val="33"/>
        </w:numPr>
        <w:overflowPunct w:val="0"/>
        <w:autoSpaceDE w:val="0"/>
        <w:autoSpaceDN w:val="0"/>
        <w:adjustRightInd w:val="0"/>
        <w:spacing w:after="180"/>
        <w:ind w:firstLineChars="0"/>
        <w:textAlignment w:val="baseline"/>
        <w:rPr>
          <w:rFonts w:ascii="Times New Roman" w:hAnsi="Times New Roman" w:cs="Times New Roman"/>
          <w:sz w:val="20"/>
          <w:szCs w:val="20"/>
          <w:highlight w:val="green"/>
        </w:rPr>
      </w:pPr>
      <w:r w:rsidRPr="00E54264">
        <w:rPr>
          <w:rFonts w:ascii="Times New Roman" w:hAnsi="Times New Roman" w:cs="Times New Roman"/>
          <w:sz w:val="20"/>
          <w:szCs w:val="20"/>
          <w:highlight w:val="green"/>
        </w:rPr>
        <w:t>It will be decided in WI phase which one of two UE architectures will be used to specify the requirements.</w:t>
      </w:r>
    </w:p>
    <w:p w:rsidR="00E54264" w:rsidRDefault="00E54264" w:rsidP="00A24C6C">
      <w:pPr>
        <w:rPr>
          <w:rFonts w:eastAsiaTheme="minorEastAsia"/>
          <w:lang w:val="en-US" w:eastAsia="zh-CN"/>
        </w:rPr>
      </w:pPr>
      <w:r>
        <w:rPr>
          <w:rFonts w:eastAsiaTheme="minorEastAsia" w:hint="eastAsia"/>
          <w:lang w:val="en-US" w:eastAsia="zh-CN"/>
        </w:rPr>
        <w:t>I</w:t>
      </w:r>
      <w:r>
        <w:rPr>
          <w:rFonts w:eastAsiaTheme="minorEastAsia"/>
          <w:lang w:val="en-US" w:eastAsia="zh-CN"/>
        </w:rPr>
        <w:t>n addition, b</w:t>
      </w:r>
      <w:r w:rsidRPr="00E54264">
        <w:rPr>
          <w:rFonts w:eastAsiaTheme="minorEastAsia"/>
          <w:lang w:val="en-US" w:eastAsia="zh-CN"/>
        </w:rPr>
        <w:t>oth single band filter and dedicated filter can be used in the study.</w:t>
      </w:r>
    </w:p>
    <w:p w:rsidR="00E54264" w:rsidRDefault="00E54264" w:rsidP="00A24C6C">
      <w:pPr>
        <w:rPr>
          <w:rFonts w:eastAsiaTheme="minorEastAsia"/>
          <w:lang w:val="en-US" w:eastAsia="zh-CN"/>
        </w:rPr>
      </w:pPr>
      <w:r w:rsidRPr="00246868">
        <w:rPr>
          <w:rFonts w:eastAsiaTheme="minorEastAsia" w:hint="eastAsia"/>
          <w:b/>
          <w:lang w:val="en-US" w:eastAsia="zh-CN"/>
        </w:rPr>
        <w:t>F</w:t>
      </w:r>
      <w:r w:rsidRPr="00246868">
        <w:rPr>
          <w:rFonts w:eastAsiaTheme="minorEastAsia"/>
          <w:b/>
          <w:lang w:val="en-US" w:eastAsia="zh-CN"/>
        </w:rPr>
        <w:t>or 2 antenna architecture</w:t>
      </w:r>
      <w:r>
        <w:rPr>
          <w:rFonts w:eastAsiaTheme="minorEastAsia"/>
          <w:lang w:val="en-US" w:eastAsia="zh-CN"/>
        </w:rPr>
        <w:t xml:space="preserve">, a dedicated </w:t>
      </w:r>
      <w:proofErr w:type="spellStart"/>
      <w:r>
        <w:rPr>
          <w:rFonts w:eastAsiaTheme="minorEastAsia"/>
          <w:lang w:val="en-US" w:eastAsia="zh-CN"/>
        </w:rPr>
        <w:t>quadplexer</w:t>
      </w:r>
      <w:proofErr w:type="spellEnd"/>
      <w:r>
        <w:rPr>
          <w:rFonts w:eastAsiaTheme="minorEastAsia"/>
          <w:lang w:val="en-US" w:eastAsia="zh-CN"/>
        </w:rPr>
        <w:t xml:space="preserve"> filter has to be used in main path to achieve the UL/DL CA for band n5 and n8. In order to use this </w:t>
      </w:r>
      <w:proofErr w:type="spellStart"/>
      <w:r>
        <w:rPr>
          <w:rFonts w:eastAsiaTheme="minorEastAsia"/>
          <w:lang w:val="en-US" w:eastAsia="zh-CN"/>
        </w:rPr>
        <w:t>quadplexer</w:t>
      </w:r>
      <w:proofErr w:type="spellEnd"/>
      <w:r>
        <w:rPr>
          <w:rFonts w:eastAsiaTheme="minorEastAsia"/>
          <w:lang w:val="en-US" w:eastAsia="zh-CN"/>
        </w:rPr>
        <w:t xml:space="preserve"> efficiently, this </w:t>
      </w:r>
      <w:proofErr w:type="spellStart"/>
      <w:r w:rsidRPr="00E54264">
        <w:rPr>
          <w:rFonts w:eastAsiaTheme="minorEastAsia"/>
          <w:lang w:val="en-US" w:eastAsia="zh-CN"/>
        </w:rPr>
        <w:t>quadplexer</w:t>
      </w:r>
      <w:proofErr w:type="spellEnd"/>
      <w:r w:rsidRPr="00E54264">
        <w:rPr>
          <w:rFonts w:eastAsiaTheme="minorEastAsia"/>
          <w:lang w:val="en-US" w:eastAsia="zh-CN"/>
        </w:rPr>
        <w:t xml:space="preserve"> filter</w:t>
      </w:r>
      <w:r>
        <w:rPr>
          <w:rFonts w:eastAsiaTheme="minorEastAsia"/>
          <w:lang w:val="en-US" w:eastAsia="zh-CN"/>
        </w:rPr>
        <w:t xml:space="preserve"> can has a full frequency range of band n5 and partial frequency range of band n8. </w:t>
      </w:r>
      <w:r w:rsidR="00761E70">
        <w:rPr>
          <w:rFonts w:eastAsiaTheme="minorEastAsia"/>
          <w:lang w:val="en-US" w:eastAsia="zh-CN"/>
        </w:rPr>
        <w:t>That means UE vendor can only implement another full frequency range duplexer for band n8 to support the full frequency range deployment. The potential RF architecture can be shown as below</w:t>
      </w:r>
    </w:p>
    <w:p w:rsidR="00015E86" w:rsidRDefault="00761E70" w:rsidP="00015E86">
      <w:pPr>
        <w:keepNext/>
        <w:jc w:val="center"/>
      </w:pPr>
      <w:r>
        <w:rPr>
          <w:rFonts w:eastAsiaTheme="minorEastAsia"/>
          <w:noProof/>
          <w:lang w:val="en-US" w:eastAsia="zh-CN"/>
        </w:rPr>
        <mc:AlternateContent>
          <mc:Choice Requires="wpc">
            <w:drawing>
              <wp:inline distT="0" distB="0" distL="0" distR="0">
                <wp:extent cx="4749800" cy="1981200"/>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825500" y="723900"/>
                            <a:ext cx="647700" cy="254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Pr="00761E70" w:rsidRDefault="00CA3D13" w:rsidP="00761E70">
                              <w:pPr>
                                <w:jc w:val="center"/>
                                <w:rPr>
                                  <w:rFonts w:eastAsiaTheme="minorEastAsia"/>
                                  <w:lang w:eastAsia="zh-CN"/>
                                </w:rPr>
                              </w:pPr>
                              <w:r>
                                <w:rPr>
                                  <w:rFonts w:eastAsiaTheme="minorEastAsia"/>
                                  <w:lang w:eastAsia="zh-CN"/>
                                </w:rPr>
                                <w:t>Switch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3500" y="1291536"/>
                            <a:ext cx="8233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761E70">
                              <w:pPr>
                                <w:pStyle w:val="afd"/>
                                <w:overflowPunct w:val="0"/>
                                <w:spacing w:before="0" w:beforeAutospacing="0" w:after="180" w:afterAutospacing="0"/>
                                <w:jc w:val="center"/>
                              </w:pPr>
                              <w:proofErr w:type="spellStart"/>
                              <w:r>
                                <w:rPr>
                                  <w:rFonts w:ascii="Times New Roman" w:hAnsi="Times New Roman"/>
                                  <w:sz w:val="20"/>
                                  <w:szCs w:val="20"/>
                                  <w:lang w:val="en-GB"/>
                                </w:rPr>
                                <w:t>Quadplexer</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直接连接符 5"/>
                        <wps:cNvCnPr>
                          <a:endCxn id="4" idx="0"/>
                        </wps:cNvCnPr>
                        <wps:spPr>
                          <a:xfrm flipH="1">
                            <a:off x="655150" y="984536"/>
                            <a:ext cx="500550" cy="3070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矩形 6"/>
                        <wps:cNvSpPr/>
                        <wps:spPr>
                          <a:xfrm>
                            <a:off x="1443650" y="1304236"/>
                            <a:ext cx="848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761E70">
                              <w:pPr>
                                <w:pStyle w:val="afd"/>
                                <w:overflowPunct w:val="0"/>
                                <w:spacing w:before="0" w:beforeAutospacing="0" w:after="18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连接符 7"/>
                        <wps:cNvCnPr>
                          <a:endCxn id="6" idx="0"/>
                        </wps:cNvCnPr>
                        <wps:spPr>
                          <a:xfrm>
                            <a:off x="1162050" y="965486"/>
                            <a:ext cx="705950" cy="3387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矩形 8"/>
                        <wps:cNvSpPr/>
                        <wps:spPr>
                          <a:xfrm>
                            <a:off x="1450000" y="3326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761E70">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直接连接符 16"/>
                        <wps:cNvCnPr/>
                        <wps:spPr>
                          <a:xfrm flipH="1">
                            <a:off x="1181100" y="586686"/>
                            <a:ext cx="597830" cy="1245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直接连接符 17"/>
                        <wps:cNvCnPr>
                          <a:endCxn id="8" idx="2"/>
                        </wps:cNvCnPr>
                        <wps:spPr>
                          <a:xfrm flipH="1" flipV="1">
                            <a:off x="1773850" y="586686"/>
                            <a:ext cx="546736" cy="16896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矩形 18"/>
                        <wps:cNvSpPr/>
                        <wps:spPr>
                          <a:xfrm>
                            <a:off x="1987550" y="75565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761E70">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直接连接符 19"/>
                        <wps:cNvCnPr>
                          <a:stCxn id="8" idx="0"/>
                        </wps:cNvCnPr>
                        <wps:spPr>
                          <a:xfrm flipV="1">
                            <a:off x="1773850" y="69850"/>
                            <a:ext cx="0" cy="2628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1778930" y="57150"/>
                            <a:ext cx="145120" cy="1524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H="1" flipV="1">
                            <a:off x="1624920" y="571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矩形 25"/>
                        <wps:cNvSpPr/>
                        <wps:spPr>
                          <a:xfrm>
                            <a:off x="3188335" y="1471822"/>
                            <a:ext cx="996316" cy="4420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015E86">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CA3D13" w:rsidRDefault="00CA3D13" w:rsidP="00015E86">
                              <w:pPr>
                                <w:pStyle w:val="afd"/>
                                <w:overflowPunct w:val="0"/>
                                <w:spacing w:before="0" w:beforeAutospacing="0" w:after="0" w:afterAutospacing="0"/>
                                <w:jc w:val="center"/>
                              </w:pPr>
                              <w:r>
                                <w:rPr>
                                  <w:rFonts w:ascii="Times New Roman" w:hAnsi="Times New Roman"/>
                                  <w:sz w:val="20"/>
                                  <w:szCs w:val="20"/>
                                  <w:lang w:val="en-GB"/>
                                </w:rPr>
                                <w:t xml:space="preserve">DUP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直接连接符 26"/>
                        <wps:cNvCnPr>
                          <a:stCxn id="27" idx="2"/>
                        </wps:cNvCnPr>
                        <wps:spPr>
                          <a:xfrm>
                            <a:off x="3703955" y="71120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矩形 27"/>
                        <wps:cNvSpPr/>
                        <wps:spPr>
                          <a:xfrm>
                            <a:off x="3380105" y="45720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761E70">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直接连接符 31"/>
                        <wps:cNvCnPr/>
                        <wps:spPr>
                          <a:xfrm flipV="1">
                            <a:off x="3703955" y="194945"/>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flipV="1">
                            <a:off x="3709035" y="18224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直接连接符 33"/>
                        <wps:cNvCnPr/>
                        <wps:spPr>
                          <a:xfrm flipH="1" flipV="1">
                            <a:off x="3554730" y="18224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 name="矩形 34"/>
                        <wps:cNvSpPr/>
                        <wps:spPr>
                          <a:xfrm>
                            <a:off x="3386455" y="9654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0B79EB">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直接连接符 35"/>
                        <wps:cNvCnPr>
                          <a:endCxn id="25" idx="0"/>
                        </wps:cNvCnPr>
                        <wps:spPr>
                          <a:xfrm>
                            <a:off x="3686493" y="1219486"/>
                            <a:ext cx="0" cy="252336"/>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2" o:spid="_x0000_s1026" editas="canvas" style="width:374pt;height:156pt;mso-position-horizontal-relative:char;mso-position-vertical-relative:line" coordsize="47498,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498;height:19812;visibility:visible;mso-wrap-style:square">
                  <v:fill o:detectmouseclick="t"/>
                  <v:path o:connecttype="none"/>
                </v:shape>
                <v:rect id="矩形 3" o:spid="_x0000_s1028" style="position:absolute;left:8255;top:7239;width:6477;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Ff74A&#10;AADaAAAADwAAAGRycy9kb3ducmV2LnhtbESP3YrCMBCF7wXfIYzgnU1VcK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LoRX++AAAA2gAAAA8AAAAAAAAAAAAAAAAAmAIAAGRycy9kb3ducmV2&#10;LnhtbFBLBQYAAAAABAAEAPUAAACDAwAAAAA=&#10;" fillcolor="#5b9bd5 [3204]" strokecolor="#1f4d78 [1604]" strokeweight="1pt">
                  <v:textbox>
                    <w:txbxContent>
                      <w:p w:rsidR="00CA3D13" w:rsidRPr="00761E70" w:rsidRDefault="00CA3D13" w:rsidP="00761E70">
                        <w:pPr>
                          <w:jc w:val="center"/>
                          <w:rPr>
                            <w:rFonts w:eastAsiaTheme="minorEastAsia"/>
                            <w:lang w:eastAsia="zh-CN"/>
                          </w:rPr>
                        </w:pPr>
                        <w:r>
                          <w:rPr>
                            <w:rFonts w:eastAsiaTheme="minorEastAsia"/>
                            <w:lang w:eastAsia="zh-CN"/>
                          </w:rPr>
                          <w:t>Switch</w:t>
                        </w:r>
                      </w:p>
                    </w:txbxContent>
                  </v:textbox>
                </v:rect>
                <v:rect id="矩形 4" o:spid="_x0000_s1029" style="position:absolute;left:2435;top:12915;width:8233;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dC74A&#10;AADaAAAADwAAAGRycy9kb3ducmV2LnhtbESP3YrCMBCF7wXfIYzgnU0Vca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0B3Qu+AAAA2gAAAA8AAAAAAAAAAAAAAAAAmAIAAGRycy9kb3ducmV2&#10;LnhtbFBLBQYAAAAABAAEAPUAAACDAwAAAAA=&#10;" fillcolor="#5b9bd5 [3204]" strokecolor="#1f4d78 [1604]" strokeweight="1pt">
                  <v:textbox>
                    <w:txbxContent>
                      <w:p w:rsidR="00CA3D13" w:rsidRDefault="00CA3D13" w:rsidP="00761E70">
                        <w:pPr>
                          <w:pStyle w:val="afd"/>
                          <w:overflowPunct w:val="0"/>
                          <w:spacing w:before="0" w:beforeAutospacing="0" w:after="180" w:afterAutospacing="0"/>
                          <w:jc w:val="center"/>
                        </w:pPr>
                        <w:proofErr w:type="spellStart"/>
                        <w:r>
                          <w:rPr>
                            <w:rFonts w:ascii="Times New Roman" w:hAnsi="Times New Roman"/>
                            <w:sz w:val="20"/>
                            <w:szCs w:val="20"/>
                            <w:lang w:val="en-GB"/>
                          </w:rPr>
                          <w:t>Quadplexer</w:t>
                        </w:r>
                        <w:proofErr w:type="spellEnd"/>
                      </w:p>
                    </w:txbxContent>
                  </v:textbox>
                </v:rect>
                <v:line id="直接连接符 5" o:spid="_x0000_s1030" style="position:absolute;flip:x;visibility:visible;mso-wrap-style:square" from="6551,9845" to="11557,12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6J9MMAAADaAAAADwAAAGRycy9kb3ducmV2LnhtbESPT4vCMBTE7wt+h/AEb2uqUNFqlEUU&#10;hGUF//Tg7dk827rNS2midr/9RhA8DjPzG2a2aE0l7tS40rKCQT8CQZxZXXKu4HhYf45BOI+ssbJM&#10;Cv7IwWLe+Zhhou2Dd3Tf+1wECLsEFRTe14mULivIoOvbmjh4F9sY9EE2udQNPgLcVHIYRSNpsOSw&#10;UGBNy4Ky3/3NKFjrnzOPJ257Sm05+t5c63QVx0r1uu3XFISn1r/Dr/ZGK4jheSXcAD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OifTDAAAA2gAAAA8AAAAAAAAAAAAA&#10;AAAAoQIAAGRycy9kb3ducmV2LnhtbFBLBQYAAAAABAAEAPkAAACRAwAAAAA=&#10;" strokecolor="#5b9bd5 [3204]" strokeweight=".5pt">
                  <v:stroke joinstyle="miter"/>
                </v:line>
                <v:rect id="矩形 6" o:spid="_x0000_s1031" style="position:absolute;left:14436;top:13042;width:848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m57wA&#10;AADaAAAADwAAAGRycy9kb3ducmV2LnhtbESPywrCMBBF94L/EEZwp6kuVKpRRBBEcOHjA4ZmbKrN&#10;pDTRtn9vBMHl5T4Od7VpbSneVPvCsYLJOAFBnDldcK7gdt2PFiB8QNZYOiYFHXnYrPu9FabaNXym&#10;9yXkIo6wT1GBCaFKpfSZIYt+7Cri6N1dbTFEWedS19jEcVvKaZLMpMWCI8FgRTtD2fPyshGCdO4m&#10;82b3PJn2WFDZPejVKTUctNsliEBt+Id/7YNWMIP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yn+bnvAAAANoAAAAPAAAAAAAAAAAAAAAAAJgCAABkcnMvZG93bnJldi54&#10;bWxQSwUGAAAAAAQABAD1AAAAgQMAAAAA&#10;" fillcolor="#5b9bd5 [3204]" strokecolor="#1f4d78 [1604]" strokeweight="1pt">
                  <v:textbox>
                    <w:txbxContent>
                      <w:p w:rsidR="00CA3D13" w:rsidRDefault="00CA3D13" w:rsidP="00761E70">
                        <w:pPr>
                          <w:pStyle w:val="afd"/>
                          <w:overflowPunct w:val="0"/>
                          <w:spacing w:before="0" w:beforeAutospacing="0" w:after="180" w:afterAutospacing="0"/>
                          <w:jc w:val="center"/>
                        </w:pPr>
                        <w:r>
                          <w:rPr>
                            <w:rFonts w:ascii="Times New Roman" w:hAnsi="Times New Roman"/>
                            <w:sz w:val="20"/>
                            <w:szCs w:val="20"/>
                            <w:lang w:val="en-GB"/>
                          </w:rPr>
                          <w:t>Duplexer n8</w:t>
                        </w:r>
                      </w:p>
                    </w:txbxContent>
                  </v:textbox>
                </v:rect>
                <v:line id="直接连接符 7" o:spid="_x0000_s1032" style="position:absolute;visibility:visible;mso-wrap-style:square" from="11620,9654" to="18680,13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6k6cEAAADaAAAADwAAAGRycy9kb3ducmV2LnhtbESPQYvCMBSE7wv+h/AEb2vqCirVKCK4&#10;eBJ09eDt0TybavNSm9jWf28WFvY4zMw3zGLV2VI0VPvCsYLRMAFBnDldcK7g9LP9nIHwAVlj6ZgU&#10;vMjDatn7WGCqXcsHao4hFxHCPkUFJoQqldJnhiz6oauIo3d1tcUQZZ1LXWMb4baUX0kykRYLjgsG&#10;K9oYyu7Hp1XwwGxL9nL+bpLWNOPJtdpPbxelBv1uPQcRqAv/4b/2TiuYwu+VeAPk8g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fqTpwQAAANoAAAAPAAAAAAAAAAAAAAAA&#10;AKECAABkcnMvZG93bnJldi54bWxQSwUGAAAAAAQABAD5AAAAjwMAAAAA&#10;" strokecolor="#5b9bd5 [3204]" strokeweight=".5pt">
                  <v:stroke joinstyle="miter"/>
                </v:line>
                <v:rect id="矩形 8" o:spid="_x0000_s1033" style="position:absolute;left:14500;top:3326;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zXDr0A&#10;AADaAAAADwAAAGRycy9kb3ducmV2LnhtbERPzYrCMBC+L/gOYYS9bVM9uEs1igiCCB509wGGZmyq&#10;zaQ00bZv7xwWPH58/6vN4Bv1pC7WgQ3MshwUcRlszZWBv9/91w+omJAtNoHJwEgRNuvJxwoLG3o+&#10;0/OSKiUhHAs04FJqC61j6chjzEJLLNw1dB6TwK7StsNewn2j53m+0B5rlgaHLe0clffLw0sJ0nmc&#10;ffe7+8kNx5qa8UaP0ZjP6bBdgko0pLf4332wBmSrXJEboNc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EzXDr0AAADaAAAADwAAAAAAAAAAAAAAAACYAgAAZHJzL2Rvd25yZXYu&#10;eG1sUEsFBgAAAAAEAAQA9QAAAIIDAAAAAA==&#10;" fillcolor="#5b9bd5 [3204]" strokecolor="#1f4d78 [1604]" strokeweight="1pt">
                  <v:textbox>
                    <w:txbxContent>
                      <w:p w:rsidR="00CA3D13" w:rsidRDefault="00CA3D13" w:rsidP="00761E70">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16" o:spid="_x0000_s1034" style="position:absolute;flip:x;visibility:visible;mso-wrap-style:square" from="11811,5866" to="17789,7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oh3cEAAADbAAAADwAAAGRycy9kb3ducmV2LnhtbERPTYvCMBC9C/sfwix403QFi1ajyKIg&#10;iIK6PextbGbbrs2kNFHrvzeC4G0e73Om89ZU4kqNKy0r+OpHIIgzq0vOFfwcV70RCOeRNVaWScGd&#10;HMxnH50pJtreeE/Xg89FCGGXoILC+zqR0mUFGXR9WxMH7s82Bn2ATS51g7cQbio5iKJYGiw5NBRY&#10;03dB2flwMQpWenvi0djtflNbxpv1f50uh0Olup/tYgLCU+vf4pd7rcP8GJ6/h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KiHdwQAAANsAAAAPAAAAAAAAAAAAAAAA&#10;AKECAABkcnMvZG93bnJldi54bWxQSwUGAAAAAAQABAD5AAAAjwMAAAAA&#10;" strokecolor="#5b9bd5 [3204]" strokeweight=".5pt">
                  <v:stroke joinstyle="miter"/>
                </v:line>
                <v:line id="直接连接符 17" o:spid="_x0000_s1035" style="position:absolute;flip:x y;visibility:visible;mso-wrap-style:square" from="17738,5866" to="23205,7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UzPMIAAADbAAAADwAAAGRycy9kb3ducmV2LnhtbERPTWvCQBC9F/oflil4Kc2ugmmIriKC&#10;0B48aNv7kJ0mwexs3N2a1F/vCoXe5vE+Z7kebScu5EPrWMM0UyCIK2darjV8fuxeChAhIhvsHJOG&#10;XwqwXj0+LLE0buADXY6xFimEQ4kamhj7UspQNWQxZK4nTty38xZjgr6WxuOQwm0nZ0rl0mLLqaHB&#10;nrYNVafjj9XwTtd5+/w13Re1GtyuOJ99rnKtJ0/jZgEi0hj/xX/uN5Pmv8L9l3S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UzPMIAAADbAAAADwAAAAAAAAAAAAAA&#10;AAChAgAAZHJzL2Rvd25yZXYueG1sUEsFBgAAAAAEAAQA+QAAAJADAAAAAA==&#10;" strokecolor="#5b9bd5 [3204]" strokeweight=".5pt">
                  <v:stroke joinstyle="miter"/>
                </v:line>
                <v:rect id="矩形 18" o:spid="_x0000_s1036" style="position:absolute;left:19875;top:7556;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zM3MAA&#10;AADbAAAADwAAAGRycy9kb3ducmV2LnhtbESPzYrCMBDH7wu+Qxhhb9tUD+5SjSKCIIIH3X2AoRmb&#10;ajMpTbTt2zuHBW8zzP/jN6vN4Bv1pC7WgQ3MshwUcRlszZWBv9/91w+omJAtNoHJwEgRNuvJxwoL&#10;G3o+0/OSKiUhHAs04FJqC61j6chjzEJLLLdr6DwmWbtK2w57CfeNnuf5QnusWRoctrRzVN4vDy8l&#10;SOdx9t3v7ic3HGtqxhs9RmM+p8N2CSrRkN7if/fBCr7Ayi8ygF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tzM3MAAAADbAAAADwAAAAAAAAAAAAAAAACYAgAAZHJzL2Rvd25y&#10;ZXYueG1sUEsFBgAAAAAEAAQA9QAAAIUDAAAAAA==&#10;" fillcolor="#5b9bd5 [3204]" strokecolor="#1f4d78 [1604]" strokeweight="1pt">
                  <v:textbox>
                    <w:txbxContent>
                      <w:p w:rsidR="00CA3D13" w:rsidRDefault="00CA3D13" w:rsidP="00761E70">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19" o:spid="_x0000_s1037" style="position:absolute;flip:y;visibility:visible;mso-wrap-style:square" from="17738,698" to="17738,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W1r8EAAADbAAAADwAAAGRycy9kb3ducmV2LnhtbERPTYvCMBC9C/sfwix403QFRatpkUVB&#10;EBfU9bC3sRnbajMpTdT6782C4G0e73NmaWsqcaPGlZYVfPUjEMSZ1SXnCn73y94YhPPIGivLpOBB&#10;DtLkozPDWNs7b+m287kIIexiVFB4X8dSuqwgg65va+LAnWxj0AfY5FI3eA/hppKDKBpJgyWHhgJr&#10;+i4ou+yuRsFSb448nrifv4MtR+vVuT4shkOlup/tfArCU+vf4pd7pcP8Cfz/Eg6Qy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tbWvwQAAANsAAAAPAAAAAAAAAAAAAAAA&#10;AKECAABkcnMvZG93bnJldi54bWxQSwUGAAAAAAQABAD5AAAAjwMAAAAA&#10;" strokecolor="#5b9bd5 [3204]" strokeweight=".5pt">
                  <v:stroke joinstyle="miter"/>
                </v:line>
                <v:line id="直接连接符 20" o:spid="_x0000_s1038" style="position:absolute;flip:y;visibility:visible;mso-wrap-style:square" from="17789,571" to="1924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PWj8EAAADbAAAADwAAAGRycy9kb3ducmV2LnhtbERPTYvCMBC9C/6HMII3TS0o2jWKiAVB&#10;VljdHvY224xttZmUJmr335vDgsfH+16uO1OLB7WusqxgMo5AEOdWV1wo+D6nozkI55E11pZJwR85&#10;WK/6vSUm2j75ix4nX4gQwi5BBaX3TSKly0sy6Ma2IQ7cxbYGfYBtIXWLzxBuahlH0UwarDg0lNjQ&#10;tqT8drobBan+/OX5wh1/MlvNDvtrk+2mU6WGg27zAcJT59/if/deK4jD+vAl/A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49aPwQAAANsAAAAPAAAAAAAAAAAAAAAA&#10;AKECAABkcnMvZG93bnJldi54bWxQSwUGAAAAAAQABAD5AAAAjwMAAAAA&#10;" strokecolor="#5b9bd5 [3204]" strokeweight=".5pt">
                  <v:stroke joinstyle="miter"/>
                </v:line>
                <v:line id="直接连接符 21" o:spid="_x0000_s1039" style="position:absolute;flip:x y;visibility:visible;mso-wrap-style:square" from="16249,571" to="17697,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zEbsQAAADbAAAADwAAAGRycy9kb3ducmV2LnhtbESPwWrDMBBE74X8g9hCLqWRHKgxrpVQ&#10;AoHk0EPT9r5YG9vEWjmSErv9+ioQ6HGYmTdMtZ5sL67kQ+dYQ7ZQIIhrZzpuNHx9bp8LECEiG+wd&#10;k4YfCrBezR4qLI0b+YOuh9iIBOFQooY2xqGUMtQtWQwLNxAn7+i8xZikb6TxOCa47eVSqVxa7Dgt&#10;tDjQpqX6dLhYDXv6femevrP3olGj2xbns89VrvX8cXp7BRFpiv/he3tnNCwzuH1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LMRuxAAAANsAAAAPAAAAAAAAAAAA&#10;AAAAAKECAABkcnMvZG93bnJldi54bWxQSwUGAAAAAAQABAD5AAAAkgMAAAAA&#10;" strokecolor="#5b9bd5 [3204]" strokeweight=".5pt">
                  <v:stroke joinstyle="miter"/>
                </v:line>
                <v:rect id="矩形 25" o:spid="_x0000_s1040" style="position:absolute;left:31883;top:14718;width:9963;height:4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Gp/8EA&#10;AADbAAAADwAAAGRycy9kb3ducmV2LnhtbESP3YrCMBCF7xd8hzDC3m1ThVXpmhYRhGXBC38eYGjG&#10;pmszKU207dsbQfDycH4+zroYbCPu1PnasYJZkoIgLp2uuVJwPu2+ViB8QNbYOCYFI3ko8snHGjPt&#10;ej7Q/RgqEUfYZ6jAhNBmUvrSkEWfuJY4ehfXWQxRdpXUHfZx3DZynqYLabHmSDDY0tZQeT3ebIQg&#10;HcbZst9e92b4q6kZ/+k2KvU5HTY/IAIN4R1+tX+1gvk3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xqf/BAAAA2wAAAA8AAAAAAAAAAAAAAAAAmAIAAGRycy9kb3du&#10;cmV2LnhtbFBLBQYAAAAABAAEAPUAAACGAwAAAAA=&#10;" fillcolor="#5b9bd5 [3204]" strokecolor="#1f4d78 [1604]" strokeweight="1pt">
                  <v:textbox>
                    <w:txbxContent>
                      <w:p w:rsidR="00CA3D13" w:rsidRDefault="00CA3D13" w:rsidP="00015E86">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CA3D13" w:rsidRDefault="00CA3D13" w:rsidP="00015E86">
                        <w:pPr>
                          <w:pStyle w:val="afd"/>
                          <w:overflowPunct w:val="0"/>
                          <w:spacing w:before="0" w:beforeAutospacing="0" w:after="0" w:afterAutospacing="0"/>
                          <w:jc w:val="center"/>
                        </w:pPr>
                        <w:r>
                          <w:rPr>
                            <w:rFonts w:ascii="Times New Roman" w:hAnsi="Times New Roman"/>
                            <w:sz w:val="20"/>
                            <w:szCs w:val="20"/>
                            <w:lang w:val="en-GB"/>
                          </w:rPr>
                          <w:t xml:space="preserve">DUP </w:t>
                        </w:r>
                      </w:p>
                    </w:txbxContent>
                  </v:textbox>
                </v:rect>
                <v:line id="直接连接符 26" o:spid="_x0000_s1041" style="position:absolute;visibility:visible;mso-wrap-style:square" from="37039,7112" to="37039,9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R3Z8QAAADbAAAADwAAAGRycy9kb3ducmV2LnhtbESPQWvCQBSE70L/w/IKvZlNFdKSZiOl&#10;oHgq1LYHb4/sMxvNvk2zaxL/vVsQPA4z8w1TrCbbioF63zhW8JykIIgrpxuuFfx8r+evIHxA1tg6&#10;JgUX8rAqH2YF5tqN/EXDLtQiQtjnqMCE0OVS+sqQRZ+4jjh6B9dbDFH2tdQ9jhFuW7lI00xabDgu&#10;GOzow1B12p2tgj+s1mT3v5shHc2wzA7d58txr9TT4/T+BiLQFO7hW3urFSwy+P8Sf4As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lHdnxAAAANsAAAAPAAAAAAAAAAAA&#10;AAAAAKECAABkcnMvZG93bnJldi54bWxQSwUGAAAAAAQABAD5AAAAkgMAAAAA&#10;" strokecolor="#5b9bd5 [3204]" strokeweight=".5pt">
                  <v:stroke joinstyle="miter"/>
                </v:line>
                <v:rect id="矩形 27" o:spid="_x0000_s1042" style="position:absolute;left:33801;top:4572;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SE70A&#10;AADbAAAADwAAAGRycy9kb3ducmV2LnhtbESPywrCMBBF94L/EEZwp6kuVKpRRBBEcOHjA4ZmbKrN&#10;pDTRtn9vBMHl5T4Od7VpbSneVPvCsYLJOAFBnDldcK7gdt2PFiB8QNZYOiYFHXnYrPu9FabaNXym&#10;9yXkIo6wT1GBCaFKpfSZIYt+7Cri6N1dbTFEWedS19jEcVvKaZLMpMWCI8FgRTtD2fPyshGCdO4m&#10;82b3PJn2WFDZPejVKTUctNsliEBt+Id/7YNWMJ3D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S+SE70AAADbAAAADwAAAAAAAAAAAAAAAACYAgAAZHJzL2Rvd25yZXYu&#10;eG1sUEsFBgAAAAAEAAQA9QAAAIIDAAAAAA==&#10;" fillcolor="#5b9bd5 [3204]" strokecolor="#1f4d78 [1604]" strokeweight="1pt">
                  <v:textbox>
                    <w:txbxContent>
                      <w:p w:rsidR="00CA3D13" w:rsidRDefault="00CA3D13" w:rsidP="00761E70">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31" o:spid="_x0000_s1043" style="position:absolute;flip:y;visibility:visible;mso-wrap-style:square" from="37039,1949" to="37039,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blycMAAADbAAAADwAAAGRycy9kb3ducmV2LnhtbESPT4vCMBTE74LfITzBm6auKFqNsiwr&#10;CIuC/w7ens2zrTYvpclq/fZGEDwOM/MbZjqvTSFuVLncsoJeNwJBnFidc6pgv1t0RiCcR9ZYWCYF&#10;D3IwnzUbU4y1vfOGblufigBhF6OCzPsyltIlGRl0XVsSB+9sK4M+yCqVusJ7gJtCfkXRUBrMOSxk&#10;WNJPRsl1+28ULPTqxKOxWx8PNh/+LS/l4XcwUKrdqr8nIDzV/hN+t5daQb8Hry/hB8jZ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25cnDAAAA2wAAAA8AAAAAAAAAAAAA&#10;AAAAoQIAAGRycy9kb3ducmV2LnhtbFBLBQYAAAAABAAEAPkAAACRAwAAAAA=&#10;" strokecolor="#5b9bd5 [3204]" strokeweight=".5pt">
                  <v:stroke joinstyle="miter"/>
                </v:line>
                <v:line id="直接连接符 32" o:spid="_x0000_s1044" style="position:absolute;flip:y;visibility:visible;mso-wrap-style:square" from="37090,1822" to="38538,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R7vsUAAADbAAAADwAAAGRycy9kb3ducmV2LnhtbESPQWvCQBSE7wX/w/IEb81GRUlT11BK&#10;BUEqaJuDt2f2NYnNvg3ZNab/vlsQehxm5htmlQ2mET11rrasYBrFIIgLq2suFXx+bB4TEM4ja2ws&#10;k4IfcpCtRw8rTLW98YH6oy9FgLBLUUHlfZtK6YqKDLrItsTB+7KdQR9kV0rd4S3ATSNncbyUBmsO&#10;CxW29FpR8X28GgUb/X7m5MntT7mtl7vtpc3fFgulJuPh5RmEp8H/h+/trVYwn8Hfl/AD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KR7vsUAAADbAAAADwAAAAAAAAAA&#10;AAAAAAChAgAAZHJzL2Rvd25yZXYueG1sUEsFBgAAAAAEAAQA+QAAAJMDAAAAAA==&#10;" strokecolor="#5b9bd5 [3204]" strokeweight=".5pt">
                  <v:stroke joinstyle="miter"/>
                </v:line>
                <v:line id="直接连接符 33" o:spid="_x0000_s1045" style="position:absolute;flip:x y;visibility:visible;mso-wrap-style:square" from="35547,1822" to="36995,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tpX8QAAADbAAAADwAAAGRycy9kb3ducmV2LnhtbESPzWrDMBCE74W+g9hCL6WR0lBjnCgh&#10;BALNIYf83Rdra5tYK0dSY6dPXwUCPQ4z8w0zWwy2FVfyoXGsYTxSIIhLZxquNBwP6/ccRIjIBlvH&#10;pOFGARbz56cZFsb1vKPrPlYiQTgUqKGOsSukDGVNFsPIdcTJ+3beYkzSV9J47BPctvJDqUxabDgt&#10;1NjRqqbyvP+xGjb0+9m8ncbbvFK9W+eXi89UpvXry7Ccgog0xP/wo/1lNEwmcP+Sf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a2lfxAAAANsAAAAPAAAAAAAAAAAA&#10;AAAAAKECAABkcnMvZG93bnJldi54bWxQSwUGAAAAAAQABAD5AAAAkgMAAAAA&#10;" strokecolor="#5b9bd5 [3204]" strokeweight=".5pt">
                  <v:stroke joinstyle="miter"/>
                </v:line>
                <v:rect id="矩形 34" o:spid="_x0000_s1046" style="position:absolute;left:33864;top:9654;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SaucAA&#10;AADbAAAADwAAAGRycy9kb3ducmV2LnhtbESP24rCMBRF3wf8h3AE38bUCyrVKCIIIsyDlw84NMem&#10;2pyUJtr2782A4ONmXxZ7tWltKV5U+8KxgtEwAUGcOV1wruB62f8uQPiArLF0TAo68rBZ935WmGrX&#10;8Ile55CLOMI+RQUmhCqV0meGLPqhq4ijd3O1xRBlnUtdYxPHbSnHSTKTFguOBIMV7Qxlj/PTRgjS&#10;qRvNm93jz7THgsruTs9OqUG/3S5BBGrDN/xpH7SCyR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CSaucAAAADbAAAADwAAAAAAAAAAAAAAAACYAgAAZHJzL2Rvd25y&#10;ZXYueG1sUEsFBgAAAAAEAAQA9QAAAIUDAAAAAA==&#10;" fillcolor="#5b9bd5 [3204]" strokecolor="#1f4d78 [1604]" strokeweight="1pt">
                  <v:textbox>
                    <w:txbxContent>
                      <w:p w:rsidR="00CA3D13" w:rsidRDefault="00CA3D13" w:rsidP="000B79EB">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35" o:spid="_x0000_s1047" style="position:absolute;visibility:visible;mso-wrap-style:square" from="36864,12194" to="36864,14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9/zcMAAADbAAAADwAAAGRycy9kb3ducmV2LnhtbESPQWvCQBSE74X+h+UVetONilaiq4hg&#10;6UlQ68HbI/vMRrNvY3abxH/vCkKPw8x8w8yXnS1FQ7UvHCsY9BMQxJnTBecKfg+b3hSED8gaS8ek&#10;4E4elov3tzmm2rW8o2YfchEh7FNUYEKoUil9Zsii77uKOHpnV1sMUda51DW2EW5LOUySibRYcFww&#10;WNHaUHbd/1kFN8w2ZE/H7yZpTTOanKvt1+Wk1OdHt5qBCNSF//Cr/aMVjMbw/BJ/gF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ff83DAAAA2wAAAA8AAAAAAAAAAAAA&#10;AAAAoQIAAGRycy9kb3ducmV2LnhtbFBLBQYAAAAABAAEAPkAAACRAwAAAAA=&#10;" strokecolor="#5b9bd5 [3204]" strokeweight=".5pt">
                  <v:stroke joinstyle="miter"/>
                </v:line>
                <w10:anchorlock/>
              </v:group>
            </w:pict>
          </mc:Fallback>
        </mc:AlternateContent>
      </w:r>
    </w:p>
    <w:p w:rsidR="00761E70" w:rsidRDefault="00015E86" w:rsidP="00015E86">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sidR="00D10121">
        <w:rPr>
          <w:noProof/>
        </w:rPr>
        <w:t>1</w:t>
      </w:r>
      <w:r>
        <w:fldChar w:fldCharType="end"/>
      </w:r>
      <w:r>
        <w:t xml:space="preserve"> two antennas RF architecture for CA_n5-n8</w:t>
      </w:r>
    </w:p>
    <w:p w:rsidR="00E54264" w:rsidRDefault="005102DA" w:rsidP="00A24C6C">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 frequency range for </w:t>
      </w:r>
      <w:proofErr w:type="spellStart"/>
      <w:r>
        <w:rPr>
          <w:rFonts w:eastAsiaTheme="minorEastAsia"/>
          <w:lang w:val="en-US" w:eastAsia="zh-CN"/>
        </w:rPr>
        <w:t>quadplexer</w:t>
      </w:r>
      <w:proofErr w:type="spellEnd"/>
      <w:r>
        <w:rPr>
          <w:rFonts w:eastAsiaTheme="minorEastAsia"/>
          <w:lang w:val="en-US" w:eastAsia="zh-CN"/>
        </w:rPr>
        <w:t xml:space="preserve"> and band n8 duplexer can be designed as below.</w:t>
      </w:r>
    </w:p>
    <w:p w:rsidR="005102DA" w:rsidRPr="005102DA" w:rsidRDefault="005102DA" w:rsidP="00A24C6C">
      <w:pPr>
        <w:rPr>
          <w:rFonts w:eastAsiaTheme="minorEastAsia"/>
          <w:b/>
          <w:lang w:val="en-US" w:eastAsia="zh-CN"/>
        </w:rPr>
      </w:pPr>
      <w:proofErr w:type="spellStart"/>
      <w:r w:rsidRPr="005102DA">
        <w:rPr>
          <w:rFonts w:eastAsiaTheme="minorEastAsia" w:hint="eastAsia"/>
          <w:b/>
          <w:lang w:val="en-US" w:eastAsia="zh-CN"/>
        </w:rPr>
        <w:t>Q</w:t>
      </w:r>
      <w:r w:rsidRPr="005102DA">
        <w:rPr>
          <w:rFonts w:eastAsiaTheme="minorEastAsia"/>
          <w:b/>
          <w:lang w:val="en-US" w:eastAsia="zh-CN"/>
        </w:rPr>
        <w:t>uadplexer</w:t>
      </w:r>
      <w:proofErr w:type="spellEnd"/>
      <w:r w:rsidRPr="005102DA">
        <w:rPr>
          <w:rFonts w:eastAsiaTheme="minorEastAsia"/>
          <w:b/>
          <w:lang w:val="en-US" w:eastAsia="zh-CN"/>
        </w:rPr>
        <w:t>:</w:t>
      </w:r>
    </w:p>
    <w:p w:rsidR="005102DA" w:rsidRDefault="005102DA" w:rsidP="005102DA">
      <w:pPr>
        <w:ind w:leftChars="300" w:left="600"/>
        <w:rPr>
          <w:rFonts w:eastAsiaTheme="minorEastAsia"/>
          <w:lang w:val="en-US" w:eastAsia="zh-CN"/>
        </w:rPr>
      </w:pPr>
      <w:r>
        <w:rPr>
          <w:rFonts w:eastAsiaTheme="minorEastAsia"/>
          <w:lang w:val="en-US" w:eastAsia="zh-CN"/>
        </w:rPr>
        <w:t xml:space="preserve">Band n5 </w:t>
      </w:r>
      <w:proofErr w:type="spellStart"/>
      <w:proofErr w:type="gramStart"/>
      <w:r>
        <w:rPr>
          <w:rFonts w:eastAsiaTheme="minorEastAsia"/>
          <w:lang w:val="en-US" w:eastAsia="zh-CN"/>
        </w:rPr>
        <w:t>Tx</w:t>
      </w:r>
      <w:proofErr w:type="spellEnd"/>
      <w:proofErr w:type="gramEnd"/>
      <w:r>
        <w:rPr>
          <w:rFonts w:eastAsiaTheme="minorEastAsia"/>
          <w:lang w:val="en-US" w:eastAsia="zh-CN"/>
        </w:rPr>
        <w:t>: 824~849MHz</w:t>
      </w:r>
    </w:p>
    <w:p w:rsidR="005102DA" w:rsidRDefault="005102DA" w:rsidP="005102DA">
      <w:pPr>
        <w:ind w:leftChars="300" w:left="600"/>
        <w:rPr>
          <w:rFonts w:eastAsiaTheme="minorEastAsia"/>
          <w:lang w:val="en-US" w:eastAsia="zh-CN"/>
        </w:rPr>
      </w:pPr>
      <w:r>
        <w:rPr>
          <w:rFonts w:eastAsiaTheme="minorEastAsia"/>
          <w:lang w:val="en-US" w:eastAsia="zh-CN"/>
        </w:rPr>
        <w:t>Band n5 Rx: 869~894MHz</w:t>
      </w:r>
    </w:p>
    <w:p w:rsidR="005102DA" w:rsidRDefault="005102DA" w:rsidP="005102DA">
      <w:pPr>
        <w:ind w:leftChars="300" w:left="600"/>
        <w:rPr>
          <w:rFonts w:eastAsiaTheme="minorEastAsia"/>
          <w:lang w:val="en-US" w:eastAsia="zh-CN"/>
        </w:rPr>
      </w:pPr>
      <w:r>
        <w:rPr>
          <w:rFonts w:eastAsiaTheme="minorEastAsia"/>
          <w:lang w:val="en-US" w:eastAsia="zh-CN"/>
        </w:rPr>
        <w:t xml:space="preserve">Band n8 </w:t>
      </w:r>
      <w:proofErr w:type="spellStart"/>
      <w:proofErr w:type="gramStart"/>
      <w:r>
        <w:rPr>
          <w:rFonts w:eastAsiaTheme="minorEastAsia"/>
          <w:lang w:val="en-US" w:eastAsia="zh-CN"/>
        </w:rPr>
        <w:t>Tx</w:t>
      </w:r>
      <w:proofErr w:type="spellEnd"/>
      <w:proofErr w:type="gramEnd"/>
      <w:r>
        <w:rPr>
          <w:rFonts w:eastAsiaTheme="minorEastAsia"/>
          <w:lang w:val="en-US" w:eastAsia="zh-CN"/>
        </w:rPr>
        <w:t>: 904~915MHz</w:t>
      </w:r>
    </w:p>
    <w:p w:rsidR="005102DA" w:rsidRDefault="005102DA" w:rsidP="005102DA">
      <w:pPr>
        <w:ind w:leftChars="300" w:left="600"/>
        <w:rPr>
          <w:rFonts w:eastAsiaTheme="minorEastAsia"/>
          <w:lang w:val="en-US" w:eastAsia="zh-CN"/>
        </w:rPr>
      </w:pPr>
      <w:r>
        <w:rPr>
          <w:rFonts w:eastAsiaTheme="minorEastAsia"/>
          <w:lang w:val="en-US" w:eastAsia="zh-CN"/>
        </w:rPr>
        <w:t>Band n8 Rx: 949~960MHz or 925~960MHz</w:t>
      </w:r>
    </w:p>
    <w:p w:rsidR="005102DA" w:rsidRPr="005102DA" w:rsidRDefault="005102DA" w:rsidP="005102DA">
      <w:pPr>
        <w:rPr>
          <w:rFonts w:eastAsiaTheme="minorEastAsia"/>
          <w:b/>
          <w:lang w:val="en-US" w:eastAsia="zh-CN"/>
        </w:rPr>
      </w:pPr>
      <w:r>
        <w:rPr>
          <w:rFonts w:eastAsiaTheme="minorEastAsia"/>
          <w:b/>
          <w:lang w:val="en-US" w:eastAsia="zh-CN"/>
        </w:rPr>
        <w:t>Band n8 Du</w:t>
      </w:r>
      <w:r w:rsidRPr="005102DA">
        <w:rPr>
          <w:rFonts w:eastAsiaTheme="minorEastAsia"/>
          <w:b/>
          <w:lang w:val="en-US" w:eastAsia="zh-CN"/>
        </w:rPr>
        <w:t>plexer:</w:t>
      </w:r>
      <w:r>
        <w:rPr>
          <w:rFonts w:eastAsiaTheme="minorEastAsia"/>
          <w:b/>
          <w:lang w:val="en-US" w:eastAsia="zh-CN"/>
        </w:rPr>
        <w:t xml:space="preserve"> (Used for band n8 deployment without band n5)</w:t>
      </w:r>
    </w:p>
    <w:p w:rsidR="005102DA" w:rsidRDefault="005102DA" w:rsidP="005102DA">
      <w:pPr>
        <w:ind w:leftChars="300" w:left="600"/>
        <w:rPr>
          <w:rFonts w:eastAsiaTheme="minorEastAsia"/>
          <w:lang w:val="en-US" w:eastAsia="zh-CN"/>
        </w:rPr>
      </w:pPr>
      <w:r>
        <w:rPr>
          <w:rFonts w:eastAsiaTheme="minorEastAsia"/>
          <w:lang w:val="en-US" w:eastAsia="zh-CN"/>
        </w:rPr>
        <w:t xml:space="preserve">Band n8 </w:t>
      </w:r>
      <w:proofErr w:type="spellStart"/>
      <w:proofErr w:type="gramStart"/>
      <w:r>
        <w:rPr>
          <w:rFonts w:eastAsiaTheme="minorEastAsia"/>
          <w:lang w:val="en-US" w:eastAsia="zh-CN"/>
        </w:rPr>
        <w:t>Tx</w:t>
      </w:r>
      <w:proofErr w:type="spellEnd"/>
      <w:proofErr w:type="gramEnd"/>
      <w:r>
        <w:rPr>
          <w:rFonts w:eastAsiaTheme="minorEastAsia"/>
          <w:lang w:val="en-US" w:eastAsia="zh-CN"/>
        </w:rPr>
        <w:t>: 880</w:t>
      </w:r>
      <w:r w:rsidRPr="005102DA">
        <w:rPr>
          <w:rFonts w:eastAsiaTheme="minorEastAsia"/>
          <w:lang w:val="en-US" w:eastAsia="zh-CN"/>
        </w:rPr>
        <w:t>~915MHz</w:t>
      </w:r>
    </w:p>
    <w:p w:rsidR="005102DA" w:rsidRDefault="005102DA" w:rsidP="005102DA">
      <w:pPr>
        <w:ind w:leftChars="300" w:left="600"/>
        <w:rPr>
          <w:rFonts w:eastAsiaTheme="minorEastAsia"/>
          <w:lang w:val="en-US" w:eastAsia="zh-CN"/>
        </w:rPr>
      </w:pPr>
      <w:r>
        <w:rPr>
          <w:rFonts w:eastAsiaTheme="minorEastAsia"/>
          <w:lang w:val="en-US" w:eastAsia="zh-CN"/>
        </w:rPr>
        <w:t>Band n</w:t>
      </w:r>
      <w:r w:rsidR="00654DEA">
        <w:rPr>
          <w:rFonts w:eastAsiaTheme="minorEastAsia"/>
          <w:lang w:val="en-US" w:eastAsia="zh-CN"/>
        </w:rPr>
        <w:t>8</w:t>
      </w:r>
      <w:r>
        <w:rPr>
          <w:rFonts w:eastAsiaTheme="minorEastAsia"/>
          <w:lang w:val="en-US" w:eastAsia="zh-CN"/>
        </w:rPr>
        <w:t xml:space="preserve"> Rx: </w:t>
      </w:r>
      <w:r w:rsidRPr="005102DA">
        <w:rPr>
          <w:rFonts w:eastAsiaTheme="minorEastAsia"/>
          <w:lang w:val="en-US" w:eastAsia="zh-CN"/>
        </w:rPr>
        <w:t>925~960MHz</w:t>
      </w:r>
    </w:p>
    <w:p w:rsidR="005102DA" w:rsidRPr="005102DA" w:rsidRDefault="005102DA" w:rsidP="00A24C6C">
      <w:pPr>
        <w:rPr>
          <w:rFonts w:eastAsiaTheme="minorEastAsia"/>
          <w:lang w:val="en-US" w:eastAsia="zh-CN"/>
        </w:rPr>
      </w:pPr>
      <w:r>
        <w:rPr>
          <w:rFonts w:eastAsiaTheme="minorEastAsia"/>
          <w:b/>
          <w:lang w:val="en-US" w:eastAsia="zh-CN"/>
        </w:rPr>
        <w:t xml:space="preserve">Band n5 + n8 DUP: </w:t>
      </w:r>
      <w:r w:rsidR="00654DEA">
        <w:rPr>
          <w:rFonts w:eastAsiaTheme="minorEastAsia"/>
          <w:b/>
          <w:lang w:val="en-US" w:eastAsia="zh-CN"/>
        </w:rPr>
        <w:t>(diversity Rx filter)</w:t>
      </w:r>
    </w:p>
    <w:p w:rsidR="00654DEA" w:rsidRDefault="00654DEA" w:rsidP="00654DEA">
      <w:pPr>
        <w:ind w:leftChars="300" w:left="600"/>
        <w:rPr>
          <w:rFonts w:eastAsiaTheme="minorEastAsia"/>
          <w:lang w:val="en-US" w:eastAsia="zh-CN"/>
        </w:rPr>
      </w:pPr>
      <w:r>
        <w:rPr>
          <w:rFonts w:eastAsiaTheme="minorEastAsia"/>
          <w:lang w:val="en-US" w:eastAsia="zh-CN"/>
        </w:rPr>
        <w:t>Band n5 Rx: 869</w:t>
      </w:r>
      <w:r w:rsidRPr="005102DA">
        <w:rPr>
          <w:rFonts w:eastAsiaTheme="minorEastAsia"/>
          <w:lang w:val="en-US" w:eastAsia="zh-CN"/>
        </w:rPr>
        <w:t>~</w:t>
      </w:r>
      <w:r>
        <w:rPr>
          <w:rFonts w:eastAsiaTheme="minorEastAsia"/>
          <w:lang w:val="en-US" w:eastAsia="zh-CN"/>
        </w:rPr>
        <w:t>894</w:t>
      </w:r>
      <w:r w:rsidRPr="005102DA">
        <w:rPr>
          <w:rFonts w:eastAsiaTheme="minorEastAsia"/>
          <w:lang w:val="en-US" w:eastAsia="zh-CN"/>
        </w:rPr>
        <w:t>MHz</w:t>
      </w:r>
    </w:p>
    <w:p w:rsidR="00654DEA" w:rsidRDefault="00654DEA" w:rsidP="00654DEA">
      <w:pPr>
        <w:ind w:leftChars="300" w:left="600"/>
        <w:rPr>
          <w:rFonts w:eastAsiaTheme="minorEastAsia"/>
          <w:lang w:val="en-US" w:eastAsia="zh-CN"/>
        </w:rPr>
      </w:pPr>
      <w:r>
        <w:rPr>
          <w:rFonts w:eastAsiaTheme="minorEastAsia"/>
          <w:lang w:val="en-US" w:eastAsia="zh-CN"/>
        </w:rPr>
        <w:t xml:space="preserve">Band n8 Rx: </w:t>
      </w:r>
      <w:r w:rsidRPr="005102DA">
        <w:rPr>
          <w:rFonts w:eastAsiaTheme="minorEastAsia"/>
          <w:lang w:val="en-US" w:eastAsia="zh-CN"/>
        </w:rPr>
        <w:t>925~960MHz</w:t>
      </w:r>
    </w:p>
    <w:p w:rsidR="007075F6" w:rsidRDefault="007075F6" w:rsidP="00A24C6C">
      <w:pPr>
        <w:rPr>
          <w:rFonts w:eastAsiaTheme="minorEastAsia"/>
          <w:lang w:val="en-US" w:eastAsia="zh-CN"/>
        </w:rPr>
      </w:pPr>
    </w:p>
    <w:p w:rsidR="007075F6" w:rsidRDefault="007075F6" w:rsidP="00A24C6C">
      <w:pPr>
        <w:rPr>
          <w:rFonts w:eastAsiaTheme="minorEastAsia"/>
          <w:lang w:val="en-US" w:eastAsia="zh-CN"/>
        </w:rPr>
      </w:pPr>
      <w:r>
        <w:rPr>
          <w:rFonts w:eastAsiaTheme="minorEastAsia"/>
          <w:lang w:val="en-US" w:eastAsia="zh-CN"/>
        </w:rPr>
        <w:t xml:space="preserve">Three points should be highlighted for this two antennas’ RF architecture. Firstly, this </w:t>
      </w:r>
      <w:proofErr w:type="spellStart"/>
      <w:r>
        <w:rPr>
          <w:rFonts w:eastAsiaTheme="minorEastAsia"/>
          <w:lang w:val="en-US" w:eastAsia="zh-CN"/>
        </w:rPr>
        <w:t>Quadplexer</w:t>
      </w:r>
      <w:proofErr w:type="spellEnd"/>
      <w:r>
        <w:rPr>
          <w:rFonts w:eastAsiaTheme="minorEastAsia"/>
          <w:lang w:val="en-US" w:eastAsia="zh-CN"/>
        </w:rPr>
        <w:t xml:space="preserve"> can be considered as an extension of band n5 duplexer. Secondly, UE vendors can only add one more full frequency band n8 duplexer after switch to support band n8 single carrier deployment. Thirdly, we can further discuss if band n8</w:t>
      </w:r>
      <w:r w:rsidRPr="007075F6">
        <w:rPr>
          <w:rFonts w:eastAsiaTheme="minorEastAsia"/>
          <w:lang w:val="en-US" w:eastAsia="zh-CN"/>
        </w:rPr>
        <w:t xml:space="preserve"> </w:t>
      </w:r>
      <w:r>
        <w:rPr>
          <w:rFonts w:eastAsiaTheme="minorEastAsia"/>
          <w:lang w:val="en-US" w:eastAsia="zh-CN"/>
        </w:rPr>
        <w:t xml:space="preserve">DL full frequency range or only restricted band n8 DL frequency range can be implemented in this </w:t>
      </w:r>
      <w:proofErr w:type="spellStart"/>
      <w:r>
        <w:rPr>
          <w:rFonts w:eastAsiaTheme="minorEastAsia"/>
          <w:lang w:val="en-US" w:eastAsia="zh-CN"/>
        </w:rPr>
        <w:t>Quadplexer</w:t>
      </w:r>
      <w:proofErr w:type="spellEnd"/>
      <w:r>
        <w:rPr>
          <w:rFonts w:eastAsiaTheme="minorEastAsia"/>
          <w:lang w:val="en-US" w:eastAsia="zh-CN"/>
        </w:rPr>
        <w:t>.</w:t>
      </w:r>
    </w:p>
    <w:p w:rsidR="007075F6" w:rsidRPr="00246868" w:rsidRDefault="007075F6" w:rsidP="00A24C6C">
      <w:pPr>
        <w:rPr>
          <w:rFonts w:eastAsiaTheme="minorEastAsia"/>
          <w:b/>
          <w:lang w:val="en-US" w:eastAsia="zh-CN"/>
        </w:rPr>
      </w:pPr>
      <w:r w:rsidRPr="00246868">
        <w:rPr>
          <w:rFonts w:eastAsiaTheme="minorEastAsia"/>
          <w:b/>
          <w:lang w:val="en-US" w:eastAsia="zh-CN"/>
        </w:rPr>
        <w:t xml:space="preserve">Observation 1: if UE implemented two antennas’ RF architecture for CA_n5-n8, a new </w:t>
      </w:r>
      <w:proofErr w:type="spellStart"/>
      <w:r w:rsidR="003B3368" w:rsidRPr="00246868">
        <w:rPr>
          <w:rFonts w:eastAsiaTheme="minorEastAsia"/>
          <w:b/>
          <w:lang w:val="en-US" w:eastAsia="zh-CN"/>
        </w:rPr>
        <w:t>quadplexer</w:t>
      </w:r>
      <w:proofErr w:type="spellEnd"/>
      <w:r w:rsidR="003B3368" w:rsidRPr="00246868">
        <w:rPr>
          <w:rFonts w:eastAsiaTheme="minorEastAsia"/>
          <w:b/>
          <w:lang w:val="en-US" w:eastAsia="zh-CN"/>
        </w:rPr>
        <w:t xml:space="preserve"> has to be assumed in the RF architecture.</w:t>
      </w:r>
    </w:p>
    <w:p w:rsidR="003B3368" w:rsidRPr="00246868" w:rsidRDefault="003B3368" w:rsidP="00A24C6C">
      <w:pPr>
        <w:rPr>
          <w:rFonts w:eastAsiaTheme="minorEastAsia"/>
          <w:b/>
          <w:lang w:val="en-US" w:eastAsia="zh-CN"/>
        </w:rPr>
      </w:pPr>
      <w:r w:rsidRPr="00246868">
        <w:rPr>
          <w:rFonts w:eastAsiaTheme="minorEastAsia"/>
          <w:b/>
          <w:lang w:val="en-US" w:eastAsia="zh-CN"/>
        </w:rPr>
        <w:t xml:space="preserve">Proposal 1: Figure 1 </w:t>
      </w:r>
      <w:r w:rsidR="00246868" w:rsidRPr="00246868">
        <w:rPr>
          <w:rFonts w:eastAsiaTheme="minorEastAsia"/>
          <w:b/>
          <w:lang w:val="en-US" w:eastAsia="zh-CN"/>
        </w:rPr>
        <w:t xml:space="preserve">can be considered as a candidate reference for two antennas RF architecture of CA_n5-n8. The frequency range for </w:t>
      </w:r>
      <w:proofErr w:type="spellStart"/>
      <w:r w:rsidR="00246868" w:rsidRPr="00246868">
        <w:rPr>
          <w:rFonts w:eastAsiaTheme="minorEastAsia"/>
          <w:b/>
          <w:lang w:val="en-US" w:eastAsia="zh-CN"/>
        </w:rPr>
        <w:t>quadplexer</w:t>
      </w:r>
      <w:proofErr w:type="spellEnd"/>
      <w:r w:rsidR="00246868" w:rsidRPr="00246868">
        <w:rPr>
          <w:rFonts w:eastAsiaTheme="minorEastAsia"/>
          <w:b/>
          <w:lang w:val="en-US" w:eastAsia="zh-CN"/>
        </w:rPr>
        <w:t xml:space="preserve"> and band n8 duplexer can be designed as below.</w:t>
      </w:r>
    </w:p>
    <w:p w:rsidR="00246868" w:rsidRPr="00246868" w:rsidRDefault="00246868" w:rsidP="00246868">
      <w:pPr>
        <w:rPr>
          <w:rFonts w:eastAsiaTheme="minorEastAsia"/>
          <w:b/>
          <w:lang w:val="en-US" w:eastAsia="zh-CN"/>
        </w:rPr>
      </w:pPr>
      <w:proofErr w:type="spellStart"/>
      <w:r w:rsidRPr="00246868">
        <w:rPr>
          <w:rFonts w:eastAsiaTheme="minorEastAsia" w:hint="eastAsia"/>
          <w:b/>
          <w:lang w:val="en-US" w:eastAsia="zh-CN"/>
        </w:rPr>
        <w:t>Q</w:t>
      </w:r>
      <w:r w:rsidRPr="00246868">
        <w:rPr>
          <w:rFonts w:eastAsiaTheme="minorEastAsia"/>
          <w:b/>
          <w:lang w:val="en-US" w:eastAsia="zh-CN"/>
        </w:rPr>
        <w:t>uadplexer</w:t>
      </w:r>
      <w:proofErr w:type="spellEnd"/>
      <w:r w:rsidRPr="00246868">
        <w:rPr>
          <w:rFonts w:eastAsiaTheme="minorEastAsia"/>
          <w:b/>
          <w:lang w:val="en-US" w:eastAsia="zh-CN"/>
        </w:rPr>
        <w:t>:</w:t>
      </w:r>
    </w:p>
    <w:p w:rsidR="00246868" w:rsidRPr="00246868" w:rsidRDefault="00246868" w:rsidP="00246868">
      <w:pPr>
        <w:ind w:leftChars="300" w:left="600"/>
        <w:rPr>
          <w:rFonts w:eastAsiaTheme="minorEastAsia"/>
          <w:b/>
          <w:lang w:val="en-US" w:eastAsia="zh-CN"/>
        </w:rPr>
      </w:pPr>
      <w:r w:rsidRPr="00246868">
        <w:rPr>
          <w:rFonts w:eastAsiaTheme="minorEastAsia"/>
          <w:b/>
          <w:lang w:val="en-US" w:eastAsia="zh-CN"/>
        </w:rPr>
        <w:t xml:space="preserve">Band n5 </w:t>
      </w:r>
      <w:proofErr w:type="spellStart"/>
      <w:proofErr w:type="gramStart"/>
      <w:r w:rsidRPr="00246868">
        <w:rPr>
          <w:rFonts w:eastAsiaTheme="minorEastAsia"/>
          <w:b/>
          <w:lang w:val="en-US" w:eastAsia="zh-CN"/>
        </w:rPr>
        <w:t>Tx</w:t>
      </w:r>
      <w:proofErr w:type="spellEnd"/>
      <w:proofErr w:type="gramEnd"/>
      <w:r w:rsidRPr="00246868">
        <w:rPr>
          <w:rFonts w:eastAsiaTheme="minorEastAsia"/>
          <w:b/>
          <w:lang w:val="en-US" w:eastAsia="zh-CN"/>
        </w:rPr>
        <w:t>: 824~849MHz</w:t>
      </w:r>
    </w:p>
    <w:p w:rsidR="00246868" w:rsidRPr="00246868" w:rsidRDefault="00246868" w:rsidP="00246868">
      <w:pPr>
        <w:ind w:leftChars="300" w:left="600"/>
        <w:rPr>
          <w:rFonts w:eastAsiaTheme="minorEastAsia"/>
          <w:b/>
          <w:lang w:val="en-US" w:eastAsia="zh-CN"/>
        </w:rPr>
      </w:pPr>
      <w:r w:rsidRPr="00246868">
        <w:rPr>
          <w:rFonts w:eastAsiaTheme="minorEastAsia"/>
          <w:b/>
          <w:lang w:val="en-US" w:eastAsia="zh-CN"/>
        </w:rPr>
        <w:t>Band n5 Rx: 869~894MHz</w:t>
      </w:r>
    </w:p>
    <w:p w:rsidR="00246868" w:rsidRPr="00246868" w:rsidRDefault="00246868" w:rsidP="00246868">
      <w:pPr>
        <w:ind w:leftChars="300" w:left="600"/>
        <w:rPr>
          <w:rFonts w:eastAsiaTheme="minorEastAsia"/>
          <w:b/>
          <w:lang w:val="en-US" w:eastAsia="zh-CN"/>
        </w:rPr>
      </w:pPr>
      <w:r w:rsidRPr="00246868">
        <w:rPr>
          <w:rFonts w:eastAsiaTheme="minorEastAsia"/>
          <w:b/>
          <w:lang w:val="en-US" w:eastAsia="zh-CN"/>
        </w:rPr>
        <w:t xml:space="preserve">Band n8 </w:t>
      </w:r>
      <w:proofErr w:type="spellStart"/>
      <w:proofErr w:type="gramStart"/>
      <w:r w:rsidRPr="00246868">
        <w:rPr>
          <w:rFonts w:eastAsiaTheme="minorEastAsia"/>
          <w:b/>
          <w:lang w:val="en-US" w:eastAsia="zh-CN"/>
        </w:rPr>
        <w:t>Tx</w:t>
      </w:r>
      <w:proofErr w:type="spellEnd"/>
      <w:proofErr w:type="gramEnd"/>
      <w:r w:rsidRPr="00246868">
        <w:rPr>
          <w:rFonts w:eastAsiaTheme="minorEastAsia"/>
          <w:b/>
          <w:lang w:val="en-US" w:eastAsia="zh-CN"/>
        </w:rPr>
        <w:t>: 904~915MHz</w:t>
      </w:r>
    </w:p>
    <w:p w:rsidR="00246868" w:rsidRPr="00246868" w:rsidRDefault="00246868" w:rsidP="00246868">
      <w:pPr>
        <w:ind w:leftChars="300" w:left="600"/>
        <w:rPr>
          <w:rFonts w:eastAsiaTheme="minorEastAsia"/>
          <w:b/>
          <w:lang w:val="en-US" w:eastAsia="zh-CN"/>
        </w:rPr>
      </w:pPr>
      <w:r w:rsidRPr="00246868">
        <w:rPr>
          <w:rFonts w:eastAsiaTheme="minorEastAsia"/>
          <w:b/>
          <w:lang w:val="en-US" w:eastAsia="zh-CN"/>
        </w:rPr>
        <w:t>Band n8 Rx: 949~960MHz or 925~960MHz</w:t>
      </w:r>
    </w:p>
    <w:p w:rsidR="00246868" w:rsidRPr="00246868" w:rsidRDefault="00246868" w:rsidP="00246868">
      <w:pPr>
        <w:rPr>
          <w:rFonts w:eastAsiaTheme="minorEastAsia"/>
          <w:b/>
          <w:lang w:val="en-US" w:eastAsia="zh-CN"/>
        </w:rPr>
      </w:pPr>
      <w:r w:rsidRPr="00246868">
        <w:rPr>
          <w:rFonts w:eastAsiaTheme="minorEastAsia"/>
          <w:b/>
          <w:lang w:val="en-US" w:eastAsia="zh-CN"/>
        </w:rPr>
        <w:t>Band n8 Duplexer: (Used for band n8 deployment without band n5)</w:t>
      </w:r>
    </w:p>
    <w:p w:rsidR="00246868" w:rsidRPr="00246868" w:rsidRDefault="00246868" w:rsidP="00246868">
      <w:pPr>
        <w:ind w:leftChars="300" w:left="600"/>
        <w:rPr>
          <w:rFonts w:eastAsiaTheme="minorEastAsia"/>
          <w:b/>
          <w:lang w:val="en-US" w:eastAsia="zh-CN"/>
        </w:rPr>
      </w:pPr>
      <w:r w:rsidRPr="00246868">
        <w:rPr>
          <w:rFonts w:eastAsiaTheme="minorEastAsia"/>
          <w:b/>
          <w:lang w:val="en-US" w:eastAsia="zh-CN"/>
        </w:rPr>
        <w:t xml:space="preserve">Band n8 </w:t>
      </w:r>
      <w:proofErr w:type="spellStart"/>
      <w:proofErr w:type="gramStart"/>
      <w:r w:rsidRPr="00246868">
        <w:rPr>
          <w:rFonts w:eastAsiaTheme="minorEastAsia"/>
          <w:b/>
          <w:lang w:val="en-US" w:eastAsia="zh-CN"/>
        </w:rPr>
        <w:t>Tx</w:t>
      </w:r>
      <w:proofErr w:type="spellEnd"/>
      <w:proofErr w:type="gramEnd"/>
      <w:r w:rsidRPr="00246868">
        <w:rPr>
          <w:rFonts w:eastAsiaTheme="minorEastAsia"/>
          <w:b/>
          <w:lang w:val="en-US" w:eastAsia="zh-CN"/>
        </w:rPr>
        <w:t>: 880~915MHz</w:t>
      </w:r>
    </w:p>
    <w:p w:rsidR="00246868" w:rsidRPr="00246868" w:rsidRDefault="00246868" w:rsidP="00246868">
      <w:pPr>
        <w:ind w:leftChars="300" w:left="600"/>
        <w:rPr>
          <w:rFonts w:eastAsiaTheme="minorEastAsia"/>
          <w:b/>
          <w:lang w:val="en-US" w:eastAsia="zh-CN"/>
        </w:rPr>
      </w:pPr>
      <w:r w:rsidRPr="00246868">
        <w:rPr>
          <w:rFonts w:eastAsiaTheme="minorEastAsia"/>
          <w:b/>
          <w:lang w:val="en-US" w:eastAsia="zh-CN"/>
        </w:rPr>
        <w:t>Band n8 Rx: 925~960MHz</w:t>
      </w:r>
    </w:p>
    <w:p w:rsidR="00246868" w:rsidRPr="00246868" w:rsidRDefault="00246868" w:rsidP="00246868">
      <w:pPr>
        <w:rPr>
          <w:rFonts w:eastAsiaTheme="minorEastAsia"/>
          <w:b/>
          <w:lang w:val="en-US" w:eastAsia="zh-CN"/>
        </w:rPr>
      </w:pPr>
      <w:r w:rsidRPr="00246868">
        <w:rPr>
          <w:rFonts w:eastAsiaTheme="minorEastAsia"/>
          <w:b/>
          <w:lang w:val="en-US" w:eastAsia="zh-CN"/>
        </w:rPr>
        <w:t>Band n5 + n8 DUP: (diversity Rx filter)</w:t>
      </w:r>
    </w:p>
    <w:p w:rsidR="00246868" w:rsidRPr="00246868" w:rsidRDefault="00246868" w:rsidP="00246868">
      <w:pPr>
        <w:ind w:leftChars="300" w:left="600"/>
        <w:rPr>
          <w:rFonts w:eastAsiaTheme="minorEastAsia"/>
          <w:b/>
          <w:lang w:val="en-US" w:eastAsia="zh-CN"/>
        </w:rPr>
      </w:pPr>
      <w:r w:rsidRPr="00246868">
        <w:rPr>
          <w:rFonts w:eastAsiaTheme="minorEastAsia"/>
          <w:b/>
          <w:lang w:val="en-US" w:eastAsia="zh-CN"/>
        </w:rPr>
        <w:t>Band n5 Rx: 869~894MHz</w:t>
      </w:r>
    </w:p>
    <w:p w:rsidR="00246868" w:rsidRPr="00246868" w:rsidRDefault="00246868" w:rsidP="00246868">
      <w:pPr>
        <w:ind w:leftChars="300" w:left="600"/>
        <w:rPr>
          <w:rFonts w:eastAsiaTheme="minorEastAsia"/>
          <w:b/>
          <w:lang w:val="en-US" w:eastAsia="zh-CN"/>
        </w:rPr>
      </w:pPr>
      <w:r w:rsidRPr="00246868">
        <w:rPr>
          <w:rFonts w:eastAsiaTheme="minorEastAsia"/>
          <w:b/>
          <w:lang w:val="en-US" w:eastAsia="zh-CN"/>
        </w:rPr>
        <w:t>Band n8 Rx: 925~960MHz</w:t>
      </w:r>
    </w:p>
    <w:p w:rsidR="00246868" w:rsidRPr="00246868" w:rsidRDefault="00246868" w:rsidP="00A24C6C">
      <w:pPr>
        <w:rPr>
          <w:rFonts w:eastAsiaTheme="minorEastAsia"/>
          <w:lang w:val="en-US" w:eastAsia="zh-CN"/>
        </w:rPr>
      </w:pPr>
    </w:p>
    <w:p w:rsidR="007075F6" w:rsidRDefault="00C71212" w:rsidP="00A24C6C">
      <w:pPr>
        <w:rPr>
          <w:rFonts w:eastAsiaTheme="minorEastAsia"/>
          <w:lang w:val="en-US" w:eastAsia="zh-CN"/>
        </w:rPr>
      </w:pPr>
      <w:r w:rsidRPr="00246868">
        <w:rPr>
          <w:rFonts w:eastAsiaTheme="minorEastAsia" w:hint="eastAsia"/>
          <w:b/>
          <w:lang w:val="en-US" w:eastAsia="zh-CN"/>
        </w:rPr>
        <w:t>F</w:t>
      </w:r>
      <w:r w:rsidRPr="00246868">
        <w:rPr>
          <w:rFonts w:eastAsiaTheme="minorEastAsia"/>
          <w:b/>
          <w:lang w:val="en-US" w:eastAsia="zh-CN"/>
        </w:rPr>
        <w:t xml:space="preserve">or </w:t>
      </w:r>
      <w:r>
        <w:rPr>
          <w:rFonts w:eastAsiaTheme="minorEastAsia"/>
          <w:b/>
          <w:lang w:val="en-US" w:eastAsia="zh-CN"/>
        </w:rPr>
        <w:t>3</w:t>
      </w:r>
      <w:r w:rsidRPr="00246868">
        <w:rPr>
          <w:rFonts w:eastAsiaTheme="minorEastAsia"/>
          <w:b/>
          <w:lang w:val="en-US" w:eastAsia="zh-CN"/>
        </w:rPr>
        <w:t xml:space="preserve"> antenna architecture</w:t>
      </w:r>
      <w:r>
        <w:rPr>
          <w:rFonts w:eastAsiaTheme="minorEastAsia"/>
          <w:lang w:val="en-US" w:eastAsia="zh-CN"/>
        </w:rPr>
        <w:t>, (one dedicated duplexer + one general duplexer) or (two general duplexer</w:t>
      </w:r>
      <w:r w:rsidR="006626DB">
        <w:rPr>
          <w:rFonts w:eastAsiaTheme="minorEastAsia"/>
          <w:lang w:val="en-US" w:eastAsia="zh-CN"/>
        </w:rPr>
        <w:t>s</w:t>
      </w:r>
      <w:r>
        <w:rPr>
          <w:rFonts w:eastAsiaTheme="minorEastAsia"/>
          <w:lang w:val="en-US" w:eastAsia="zh-CN"/>
        </w:rPr>
        <w:t xml:space="preserve">) </w:t>
      </w:r>
      <w:r w:rsidR="006626DB">
        <w:rPr>
          <w:rFonts w:eastAsiaTheme="minorEastAsia"/>
          <w:lang w:val="en-US" w:eastAsia="zh-CN"/>
        </w:rPr>
        <w:t xml:space="preserve">or (two dedicated duplexers) </w:t>
      </w:r>
      <w:r>
        <w:rPr>
          <w:rFonts w:eastAsiaTheme="minorEastAsia"/>
          <w:lang w:val="en-US" w:eastAsia="zh-CN"/>
        </w:rPr>
        <w:t xml:space="preserve">can be considered as candidate solutions for CA_n5-n8. </w:t>
      </w:r>
      <w:r w:rsidR="006626DB">
        <w:rPr>
          <w:rFonts w:eastAsiaTheme="minorEastAsia"/>
          <w:lang w:val="en-US" w:eastAsia="zh-CN"/>
        </w:rPr>
        <w:t xml:space="preserve">We list four potential RF architectures as figure 2~5. And the frequency ranges </w:t>
      </w:r>
      <w:r w:rsidR="00CA3D13">
        <w:rPr>
          <w:rFonts w:eastAsiaTheme="minorEastAsia"/>
          <w:lang w:val="en-US" w:eastAsia="zh-CN"/>
        </w:rPr>
        <w:t>of</w:t>
      </w:r>
      <w:r w:rsidR="006626DB">
        <w:rPr>
          <w:rFonts w:eastAsiaTheme="minorEastAsia"/>
          <w:lang w:val="en-US" w:eastAsia="zh-CN"/>
        </w:rPr>
        <w:t xml:space="preserve"> each component are listed</w:t>
      </w:r>
      <w:r w:rsidR="00CA3D13">
        <w:rPr>
          <w:rFonts w:eastAsiaTheme="minorEastAsia"/>
          <w:lang w:val="en-US" w:eastAsia="zh-CN"/>
        </w:rPr>
        <w:t xml:space="preserve"> for 4 candidate </w:t>
      </w:r>
      <w:r w:rsidR="00F93B7E" w:rsidRPr="00F93B7E">
        <w:rPr>
          <w:rFonts w:eastAsiaTheme="minorEastAsia"/>
          <w:lang w:val="en-US" w:eastAsia="zh-CN"/>
        </w:rPr>
        <w:t>RF architectures</w:t>
      </w:r>
      <w:r w:rsidR="006626DB">
        <w:rPr>
          <w:rFonts w:eastAsiaTheme="minorEastAsia"/>
          <w:lang w:val="en-US" w:eastAsia="zh-CN"/>
        </w:rPr>
        <w:t xml:space="preserve"> in table 1.</w:t>
      </w:r>
    </w:p>
    <w:p w:rsidR="00C71212" w:rsidRPr="00C71212" w:rsidRDefault="00C71212" w:rsidP="00A24C6C">
      <w:pPr>
        <w:rPr>
          <w:rFonts w:eastAsiaTheme="minorEastAsia"/>
          <w:lang w:val="en-US" w:eastAsia="zh-CN"/>
        </w:rPr>
      </w:pPr>
    </w:p>
    <w:p w:rsidR="00D10121" w:rsidRDefault="00C71212" w:rsidP="00D10121">
      <w:pPr>
        <w:keepNext/>
      </w:pPr>
      <w:r>
        <w:rPr>
          <w:rFonts w:eastAsiaTheme="minorEastAsia"/>
          <w:noProof/>
          <w:lang w:val="en-US" w:eastAsia="zh-CN"/>
        </w:rPr>
        <w:lastRenderedPageBreak/>
        <mc:AlternateContent>
          <mc:Choice Requires="wpc">
            <w:drawing>
              <wp:inline distT="0" distB="0" distL="0" distR="0" wp14:anchorId="61201E32" wp14:editId="28335A8D">
                <wp:extent cx="5981700" cy="1778000"/>
                <wp:effectExtent l="0" t="0" r="0" b="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矩形 9"/>
                        <wps:cNvSpPr/>
                        <wps:spPr>
                          <a:xfrm>
                            <a:off x="825500" y="723900"/>
                            <a:ext cx="647700" cy="254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Pr="00761E70" w:rsidRDefault="00CA3D13" w:rsidP="00C71212">
                              <w:pPr>
                                <w:jc w:val="center"/>
                                <w:rPr>
                                  <w:rFonts w:eastAsiaTheme="minorEastAsia"/>
                                  <w:lang w:eastAsia="zh-CN"/>
                                </w:rPr>
                              </w:pPr>
                              <w:r>
                                <w:rPr>
                                  <w:rFonts w:eastAsiaTheme="minorEastAsia"/>
                                  <w:lang w:eastAsia="zh-CN"/>
                                </w:rPr>
                                <w:t>Switch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直接连接符 11"/>
                        <wps:cNvCnPr>
                          <a:endCxn id="44" idx="0"/>
                        </wps:cNvCnPr>
                        <wps:spPr>
                          <a:xfrm flipH="1">
                            <a:off x="534670" y="984536"/>
                            <a:ext cx="621030" cy="31975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矩形 12"/>
                        <wps:cNvSpPr/>
                        <wps:spPr>
                          <a:xfrm>
                            <a:off x="1221400" y="1313126"/>
                            <a:ext cx="905850" cy="3785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C71212">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CA3D13" w:rsidRDefault="00CA3D13" w:rsidP="00C71212">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直接连接符 13"/>
                        <wps:cNvCnPr>
                          <a:stCxn id="9" idx="2"/>
                          <a:endCxn id="12" idx="0"/>
                        </wps:cNvCnPr>
                        <wps:spPr>
                          <a:xfrm>
                            <a:off x="1149350" y="978186"/>
                            <a:ext cx="524975" cy="3349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矩形 14"/>
                        <wps:cNvSpPr/>
                        <wps:spPr>
                          <a:xfrm>
                            <a:off x="1450000" y="3326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C71212">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直接连接符 15"/>
                        <wps:cNvCnPr>
                          <a:stCxn id="14" idx="2"/>
                          <a:endCxn id="9" idx="0"/>
                        </wps:cNvCnPr>
                        <wps:spPr>
                          <a:xfrm flipH="1">
                            <a:off x="1149350" y="586686"/>
                            <a:ext cx="624500" cy="1372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直接连接符 22"/>
                        <wps:cNvCnPr>
                          <a:stCxn id="23" idx="0"/>
                          <a:endCxn id="14" idx="2"/>
                        </wps:cNvCnPr>
                        <wps:spPr>
                          <a:xfrm flipH="1" flipV="1">
                            <a:off x="1773850" y="586686"/>
                            <a:ext cx="286725" cy="1753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1644650" y="7620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C71212">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直接连接符 24"/>
                        <wps:cNvCnPr>
                          <a:stCxn id="14" idx="0"/>
                        </wps:cNvCnPr>
                        <wps:spPr>
                          <a:xfrm flipV="1">
                            <a:off x="1773850" y="69850"/>
                            <a:ext cx="0" cy="2628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flipV="1">
                            <a:off x="1778930" y="57150"/>
                            <a:ext cx="145120" cy="1524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flipH="1" flipV="1">
                            <a:off x="1624920" y="571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矩形 30"/>
                        <wps:cNvSpPr/>
                        <wps:spPr>
                          <a:xfrm>
                            <a:off x="4839335" y="1276591"/>
                            <a:ext cx="996316" cy="4420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C71212">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CA3D13" w:rsidRDefault="00CA3D13" w:rsidP="00C71212">
                              <w:pPr>
                                <w:pStyle w:val="afd"/>
                                <w:overflowPunct w:val="0"/>
                                <w:spacing w:before="0" w:beforeAutospacing="0" w:after="0" w:afterAutospacing="0"/>
                                <w:jc w:val="center"/>
                              </w:pPr>
                              <w:r>
                                <w:rPr>
                                  <w:rFonts w:ascii="Times New Roman" w:hAnsi="Times New Roman"/>
                                  <w:sz w:val="20"/>
                                  <w:szCs w:val="20"/>
                                  <w:lang w:val="en-GB"/>
                                </w:rPr>
                                <w:t xml:space="preserve">DUP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直接连接符 36"/>
                        <wps:cNvCnPr>
                          <a:stCxn id="37" idx="2"/>
                        </wps:cNvCnPr>
                        <wps:spPr>
                          <a:xfrm>
                            <a:off x="5348605" y="65405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矩形 37"/>
                        <wps:cNvSpPr/>
                        <wps:spPr>
                          <a:xfrm>
                            <a:off x="5024755" y="40005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C71212">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直接连接符 38"/>
                        <wps:cNvCnPr/>
                        <wps:spPr>
                          <a:xfrm flipV="1">
                            <a:off x="5348605" y="137795"/>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flipV="1">
                            <a:off x="5353685"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flipH="1" flipV="1">
                            <a:off x="5199380"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1" name="矩形 41"/>
                        <wps:cNvSpPr/>
                        <wps:spPr>
                          <a:xfrm>
                            <a:off x="5031105" y="90833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C71212">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直接连接符 42"/>
                        <wps:cNvCnPr>
                          <a:endCxn id="30" idx="0"/>
                        </wps:cNvCnPr>
                        <wps:spPr>
                          <a:xfrm>
                            <a:off x="5337493" y="1024255"/>
                            <a:ext cx="0" cy="252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 name="矩形 44"/>
                        <wps:cNvSpPr/>
                        <wps:spPr>
                          <a:xfrm>
                            <a:off x="85090" y="13042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C71212">
                              <w:pPr>
                                <w:pStyle w:val="afd"/>
                                <w:overflowPunct w:val="0"/>
                                <w:spacing w:before="0" w:beforeAutospacing="0" w:after="0" w:afterAutospacing="0"/>
                                <w:jc w:val="center"/>
                              </w:pPr>
                              <w:r>
                                <w:rPr>
                                  <w:rFonts w:ascii="Times New Roman" w:hAnsi="Times New Roman"/>
                                  <w:sz w:val="20"/>
                                  <w:szCs w:val="20"/>
                                  <w:lang w:val="en-GB"/>
                                </w:rPr>
                                <w:t>Partial Range</w:t>
                              </w:r>
                            </w:p>
                            <w:p w:rsidR="00CA3D13" w:rsidRDefault="00CA3D13" w:rsidP="00C71212">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3142910" y="75150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直接连接符 46"/>
                        <wps:cNvCnPr/>
                        <wps:spPr>
                          <a:xfrm flipH="1">
                            <a:off x="2852080" y="1011850"/>
                            <a:ext cx="621030" cy="3194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 name="矩形 47"/>
                        <wps:cNvSpPr/>
                        <wps:spPr>
                          <a:xfrm>
                            <a:off x="3538515" y="1340145"/>
                            <a:ext cx="90551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Partial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直接连接符 48"/>
                        <wps:cNvCnPr/>
                        <wps:spPr>
                          <a:xfrm>
                            <a:off x="3466760" y="1005500"/>
                            <a:ext cx="524510" cy="33464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矩形 49"/>
                        <wps:cNvSpPr/>
                        <wps:spPr>
                          <a:xfrm>
                            <a:off x="3767115" y="359705"/>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直接连接符 50"/>
                        <wps:cNvCnPr/>
                        <wps:spPr>
                          <a:xfrm flipH="1">
                            <a:off x="3466760" y="613705"/>
                            <a:ext cx="624205" cy="1371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H="1" flipV="1">
                            <a:off x="4090965" y="613705"/>
                            <a:ext cx="286385" cy="1752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2" name="矩形 52"/>
                        <wps:cNvSpPr/>
                        <wps:spPr>
                          <a:xfrm>
                            <a:off x="3962060" y="7896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直接连接符 53"/>
                        <wps:cNvCnPr/>
                        <wps:spPr>
                          <a:xfrm flipV="1">
                            <a:off x="4090965" y="97450"/>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flipV="1">
                            <a:off x="4096045"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flipH="1" flipV="1">
                            <a:off x="3941740"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矩形 56"/>
                        <wps:cNvSpPr/>
                        <wps:spPr>
                          <a:xfrm>
                            <a:off x="2402500" y="13318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1201E32" id="画布 43" o:spid="_x0000_s1048" editas="canvas" style="width:471pt;height:140pt;mso-position-horizontal-relative:char;mso-position-vertical-relative:line" coordsize="59817,17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">
                <v:shape id="_x0000_s1049" type="#_x0000_t75" style="position:absolute;width:59817;height:17780;visibility:visible;mso-wrap-style:square">
                  <v:fill o:detectmouseclick="t"/>
                  <v:path o:connecttype="none"/>
                </v:shape>
                <v:rect id="矩形 9" o:spid="_x0000_s1050" style="position:absolute;left:8255;top:7239;width:6477;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ylb4A&#10;AADaAAAADwAAAGRycy9kb3ducmV2LnhtbESPzYrCMBSF94LvEK7gzqa60LEaRQRBhFno+ACX5tpU&#10;m5vSRNu+/UQQXB7Oz8dZbztbiRc1vnSsYJqkIIhzp0suFFz/DpMfED4ga6wck4KePGw3w8EaM+1a&#10;PtPrEgoRR9hnqMCEUGdS+tyQRZ+4mjh6N9dYDFE2hdQNtnHcVnKWpnNpseRIMFjT3lD+uDxthCCd&#10;++mi3T9+TXcqqerv9OyVGo+63QpEoC58w5/2UStYwvtKvAFy8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AcpW+AAAA2gAAAA8AAAAAAAAAAAAAAAAAmAIAAGRycy9kb3ducmV2&#10;LnhtbFBLBQYAAAAABAAEAPUAAACDAwAAAAA=&#10;" fillcolor="#5b9bd5 [3204]" strokecolor="#1f4d78 [1604]" strokeweight="1pt">
                  <v:textbox>
                    <w:txbxContent>
                      <w:p w:rsidR="00CA3D13" w:rsidRPr="00761E70" w:rsidRDefault="00CA3D13" w:rsidP="00C71212">
                        <w:pPr>
                          <w:jc w:val="center"/>
                          <w:rPr>
                            <w:rFonts w:eastAsiaTheme="minorEastAsia"/>
                            <w:lang w:eastAsia="zh-CN"/>
                          </w:rPr>
                        </w:pPr>
                        <w:r>
                          <w:rPr>
                            <w:rFonts w:eastAsiaTheme="minorEastAsia"/>
                            <w:lang w:eastAsia="zh-CN"/>
                          </w:rPr>
                          <w:t>Switch</w:t>
                        </w:r>
                      </w:p>
                    </w:txbxContent>
                  </v:textbox>
                </v:rect>
                <v:line id="直接连接符 11" o:spid="_x0000_s1051" style="position:absolute;flip:x;visibility:visible;mso-wrap-style:square" from="5346,9845" to="11557,13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O5qcMAAADbAAAADwAAAGRycy9kb3ducmV2LnhtbERPTWvCQBC9F/oflhF6azYpKDG6BikV&#10;hFKhqTl4G7NjEs3OhuxW03/fFQq9zeN9zjIfTSeuNLjWsoIkikEQV1a3XCvYf22eUxDOI2vsLJOC&#10;H3KQrx4flphpe+NPuha+FiGEXYYKGu/7TEpXNWTQRbYnDtzJDgZ9gEMt9YC3EG46+RLHM2mw5dDQ&#10;YE+vDVWX4tso2OiPI6dztzuUtp29b899+TadKvU0GdcLEJ5G/y/+c291mJ/A/ZdwgFz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DuanDAAAA2wAAAA8AAAAAAAAAAAAA&#10;AAAAoQIAAGRycy9kb3ducmV2LnhtbFBLBQYAAAAABAAEAPkAAACRAwAAAAA=&#10;" strokecolor="#5b9bd5 [3204]" strokeweight=".5pt">
                  <v:stroke joinstyle="miter"/>
                </v:line>
                <v:rect id="矩形 12" o:spid="_x0000_s1052" style="position:absolute;left:12214;top:13131;width:9058;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T7Nr4A&#10;AADbAAAADwAAAGRycy9kb3ducmV2LnhtbESPzQrCMBCE74LvEFbwpqkeVKpRRBBE8ODPAyzN2lSb&#10;TWmibd/eCIK3XWZ2vtnVprWleFPtC8cKJuMEBHHmdMG5gtt1P1qA8AFZY+mYFHTkYbPu91aYatfw&#10;md6XkIsYwj5FBSaEKpXSZ4Ys+rGriKN2d7XFENc6l7rGJobbUk6TZCYtFhwJBivaGcqel5eNEKRz&#10;N5k3u+fJtMeCyu5Br06p4aDdLkEEasPf/Ls+6Fh/Ct9f4gB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0+za+AAAA2wAAAA8AAAAAAAAAAAAAAAAAmAIAAGRycy9kb3ducmV2&#10;LnhtbFBLBQYAAAAABAAEAPUAAACDAwAAAAA=&#10;" fillcolor="#5b9bd5 [3204]" strokecolor="#1f4d78 [1604]" strokeweight="1pt">
                  <v:textbox>
                    <w:txbxContent>
                      <w:p w:rsidR="00CA3D13" w:rsidRDefault="00CA3D13" w:rsidP="00C71212">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CA3D13" w:rsidRDefault="00CA3D13" w:rsidP="00C71212">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line id="直接连接符 13" o:spid="_x0000_s1053" style="position:absolute;visibility:visible;mso-wrap-style:square" from="11493,9781" to="16743,1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8eQsIAAADbAAAADwAAAGRycy9kb3ducmV2LnhtbERPTWvCQBC9F/wPywje6sYG0pK6iggp&#10;noSm7cHbkB2zabOzMbsm8d+7hUJv83ifs95OthUD9b5xrGC1TEAQV043XCv4/CgeX0D4gKyxdUwK&#10;buRhu5k9rDHXbuR3GspQixjCPkcFJoQul9JXhiz6peuII3d2vcUQYV9L3eMYw20rn5IkkxYbjg0G&#10;O9obqn7Kq1Vwwaoge/p6G5LRDGl27o7P3yelFvNp9woi0BT+xX/ug47zU/j9JR4gN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8eQsIAAADbAAAADwAAAAAAAAAAAAAA&#10;AAChAgAAZHJzL2Rvd25yZXYueG1sUEsFBgAAAAAEAAQA+QAAAJADAAAAAA==&#10;" strokecolor="#5b9bd5 [3204]" strokeweight=".5pt">
                  <v:stroke joinstyle="miter"/>
                </v:line>
                <v:rect id="矩形 14" o:spid="_x0000_s1054" style="position:absolute;left:14500;top:3326;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HG2cEA&#10;AADbAAAADwAAAGRycy9kb3ducmV2LnhtbESP0YrCMBBF3xf8hzCCb2uqiC7VtIggiOCDuh8wNGNT&#10;bSalibb9e7Ow4NsM9849dzZ5b2vxotZXjhXMpgkI4sLpiksFv9f99w8IH5A11o5JwUAe8mz0tcFU&#10;u47P9LqEUsQQ9ikqMCE0qZS+MGTRT11DHLWbay2GuLal1C12MdzWcp4kS2mx4kgw2NDOUPG4PG2E&#10;IJ2H2arbPU6mP1ZUD3d6DkpNxv12DSJQHz7m/+uDjvUX8PdLHEBm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RxtnBAAAA2wAAAA8AAAAAAAAAAAAAAAAAmAIAAGRycy9kb3du&#10;cmV2LnhtbFBLBQYAAAAABAAEAPUAAACGAwAAAAA=&#10;" fillcolor="#5b9bd5 [3204]" strokecolor="#1f4d78 [1604]" strokeweight="1pt">
                  <v:textbox>
                    <w:txbxContent>
                      <w:p w:rsidR="00CA3D13" w:rsidRDefault="00CA3D13" w:rsidP="00C71212">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15" o:spid="_x0000_s1055" style="position:absolute;flip:x;visibility:visible;mso-wrap-style:square" from="11493,5866" to="17738,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i/qsMAAADbAAAADwAAAGRycy9kb3ducmV2LnhtbERPTWvCQBC9F/oflil4azYVIhqzSikK&#10;QqmgNofexuw0SZudDdk1Sf99VxC8zeN9TrYeTSN66lxtWcFLFIMgLqyuuVTwedo+z0E4j6yxsUwK&#10;/sjBevX4kGGq7cAH6o++FCGEXYoKKu/bVEpXVGTQRbYlDty37Qz6ALtS6g6HEG4aOY3jmTRYc2io&#10;sKW3iorf48Uo2OqPM88Xbv+V23r2vvtp802SKDV5Gl+XIDyN/i6+uXc6zE/g+ks4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4v6rDAAAA2wAAAA8AAAAAAAAAAAAA&#10;AAAAoQIAAGRycy9kb3ducmV2LnhtbFBLBQYAAAAABAAEAPkAAACRAwAAAAA=&#10;" strokecolor="#5b9bd5 [3204]" strokeweight=".5pt">
                  <v:stroke joinstyle="miter"/>
                </v:line>
                <v:line id="直接连接符 22" o:spid="_x0000_s1056" style="position:absolute;flip:x y;visibility:visible;mso-wrap-style:square" from="17738,5866" to="20605,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5aGcQAAADbAAAADwAAAGRycy9kb3ducmV2LnhtbESPwWrDMBBE74X8g9hCLyWRYqgxjpVQ&#10;AoH00EPT9r5YW9vUWjmSEjv5+ioQ6HGYmTdMtZlsL87kQ+dYw3KhQBDXznTcaPj63M0LECEiG+wd&#10;k4YLBdisZw8VlsaN/EHnQ2xEgnAoUUMb41BKGeqWLIaFG4iT9+O8xZikb6TxOCa47WWmVC4tdpwW&#10;Whxo21L9ezhZDW90femev5fvRaNGtyuOR5+rXOunx+l1BSLSFP/D9/beaMgyuH1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loZxAAAANsAAAAPAAAAAAAAAAAA&#10;AAAAAKECAABkcnMvZG93bnJldi54bWxQSwUGAAAAAAQABAD5AAAAkgMAAAAA&#10;" strokecolor="#5b9bd5 [3204]" strokeweight=".5pt">
                  <v:stroke joinstyle="miter"/>
                </v:line>
                <v:rect id="矩形 23" o:spid="_x0000_s1057" style="position:absolute;left:16446;top:7620;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SUEMEA&#10;AADbAAAADwAAAGRycy9kb3ducmV2LnhtbESP3YrCMBCF7xd8hzDC3m1TXVDpmhYRhGXBC38eYGjG&#10;pmszKU207dsbQfDycH4+zroYbCPu1PnasYJZkoIgLp2uuVJwPu2+ViB8QNbYOCYFI3ko8snHGjPt&#10;ej7Q/RgqEUfYZ6jAhNBmUvrSkEWfuJY4ehfXWQxRdpXUHfZx3DZynqYLabHmSDDY0tZQeT3ebIQg&#10;HcbZst9e92b4q6kZ/+k2KvU5HTY/IAIN4R1+tX+1gvk3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UlBDBAAAA2wAAAA8AAAAAAAAAAAAAAAAAmAIAAGRycy9kb3du&#10;cmV2LnhtbFBLBQYAAAAABAAEAPUAAACGAwAAAAA=&#10;" fillcolor="#5b9bd5 [3204]" strokecolor="#1f4d78 [1604]" strokeweight="1pt">
                  <v:textbox>
                    <w:txbxContent>
                      <w:p w:rsidR="00CA3D13" w:rsidRDefault="00CA3D13" w:rsidP="00C71212">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24" o:spid="_x0000_s1058" style="position:absolute;flip:y;visibility:visible;mso-wrap-style:square" from="17738,698" to="17738,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jQjMUAAADbAAAADwAAAGRycy9kb3ducmV2LnhtbESPQWvCQBSE7wX/w/IEb81GUUlT11BK&#10;BUEqaJuDt2f2NYnNvg3ZNab/vlsQehxm5htmlQ2mET11rrasYBrFIIgLq2suFXx+bB4TEM4ja2ws&#10;k4IfcpCtRw8rTLW98YH6oy9FgLBLUUHlfZtK6YqKDLrItsTB+7KdQR9kV0rd4S3ATSNncbyUBmsO&#10;CxW29FpR8X28GgUb/X7m5MntT7mtl7vtpc3fFgulJuPh5RmEp8H/h+/trVYwm8Pfl/AD5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jQjMUAAADbAAAADwAAAAAAAAAA&#10;AAAAAAChAgAAZHJzL2Rvd25yZXYueG1sUEsFBgAAAAAEAAQA+QAAAJMDAAAAAA==&#10;" strokecolor="#5b9bd5 [3204]" strokeweight=".5pt">
                  <v:stroke joinstyle="miter"/>
                </v:line>
                <v:line id="直接连接符 28" o:spid="_x0000_s1059" style="position:absolute;flip:y;visibility:visible;mso-wrap-style:square" from="17789,571" to="1924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XaicEAAADbAAAADwAAAGRycy9kb3ducmV2LnhtbERPTYvCMBC9C/6HMII3TS0o2jWKiAVB&#10;VljdHvY224xttZmUJmr335vDgsfH+16uO1OLB7WusqxgMo5AEOdWV1wo+D6nozkI55E11pZJwR85&#10;WK/6vSUm2j75ix4nX4gQwi5BBaX3TSKly0sy6Ma2IQ7cxbYGfYBtIXWLzxBuahlH0UwarDg0lNjQ&#10;tqT8drobBan+/OX5wh1/MlvNDvtrk+2mU6WGg27zAcJT59/if/deK4jD2PAl/A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ldqJwQAAANsAAAAPAAAAAAAAAAAAAAAA&#10;AKECAABkcnMvZG93bnJldi54bWxQSwUGAAAAAAQABAD5AAAAjwMAAAAA&#10;" strokecolor="#5b9bd5 [3204]" strokeweight=".5pt">
                  <v:stroke joinstyle="miter"/>
                </v:line>
                <v:line id="直接连接符 29" o:spid="_x0000_s1060" style="position:absolute;flip:x y;visibility:visible;mso-wrap-style:square" from="16249,571" to="17697,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rIaMQAAADbAAAADwAAAGRycy9kb3ducmV2LnhtbESPT2sCMRTE70K/Q3iCF6mJQpftapRS&#10;EOyhh/rn/tg8dxc3L2uSuls/vSkUehxm5jfMajPYVtzIh8axhvlMgSAunWm40nA8bJ9zECEiG2wd&#10;k4YfCrBZP41WWBjX8xfd9rESCcKhQA11jF0hZShrshhmriNO3tl5izFJX0njsU9w28qFUpm02HBa&#10;qLGj95rKy/7bavig+0szPc0/80r1bptfrz5TmdaT8fC2BBFpiP/hv/bOaFi8wu+X9AP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WshoxAAAANsAAAAPAAAAAAAAAAAA&#10;AAAAAKECAABkcnMvZG93bnJldi54bWxQSwUGAAAAAAQABAD5AAAAkgMAAAAA&#10;" strokecolor="#5b9bd5 [3204]" strokeweight=".5pt">
                  <v:stroke joinstyle="miter"/>
                </v:line>
                <v:rect id="矩形 30" o:spid="_x0000_s1061" style="position:absolute;left:48393;top:12765;width:9963;height:4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cur4A&#10;AADbAAAADwAAAGRycy9kb3ducmV2LnhtbERPzYrCMBC+C75DGGFvmrrCKtUoIgiLsAd/HmBoxqba&#10;TEoTbfv2O4eFPX58/5td72v1pjZWgQ3MZxko4iLYiksDt+txugIVE7LFOjAZGCjCbjsebTC3oeMz&#10;vS+pVBLCMUcDLqUm1zoWjjzGWWiIhbuH1mMS2JbatthJuK/1Z5Z9aY8VS4PDhg6Oiufl5aUE6TzM&#10;l93h+eP6U0X18KDXYMzHpN+vQSXq07/4z/1tDSxkvXyRH6C3v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8fnLq+AAAA2wAAAA8AAAAAAAAAAAAAAAAAmAIAAGRycy9kb3ducmV2&#10;LnhtbFBLBQYAAAAABAAEAPUAAACDAwAAAAA=&#10;" fillcolor="#5b9bd5 [3204]" strokecolor="#1f4d78 [1604]" strokeweight="1pt">
                  <v:textbox>
                    <w:txbxContent>
                      <w:p w:rsidR="00CA3D13" w:rsidRDefault="00CA3D13" w:rsidP="00C71212">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CA3D13" w:rsidRDefault="00CA3D13" w:rsidP="00C71212">
                        <w:pPr>
                          <w:pStyle w:val="afd"/>
                          <w:overflowPunct w:val="0"/>
                          <w:spacing w:before="0" w:beforeAutospacing="0" w:after="0" w:afterAutospacing="0"/>
                          <w:jc w:val="center"/>
                        </w:pPr>
                        <w:r>
                          <w:rPr>
                            <w:rFonts w:ascii="Times New Roman" w:hAnsi="Times New Roman"/>
                            <w:sz w:val="20"/>
                            <w:szCs w:val="20"/>
                            <w:lang w:val="en-GB"/>
                          </w:rPr>
                          <w:t xml:space="preserve">DUP </w:t>
                        </w:r>
                      </w:p>
                    </w:txbxContent>
                  </v:textbox>
                </v:rect>
                <v:line id="直接连接符 36" o:spid="_x0000_s1062" style="position:absolute;visibility:visible;mso-wrap-style:square" from="53486,6540" to="53486,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husQAAADbAAAADwAAAGRycy9kb3ducmV2LnhtbESPQWvCQBSE70L/w/IKvZmNCmlJsxEp&#10;KJ4Kte3B2yP7zEazb9PsmqT/vlsQPA4z8w1TrCfbioF63zhWsEhSEMSV0w3XCr4+t/MXED4ga2wd&#10;k4Jf8rAuH2YF5tqN/EHDIdQiQtjnqMCE0OVS+sqQRZ+4jjh6J9dbDFH2tdQ9jhFuW7lM00xabDgu&#10;GOzozVB1OVytgh+stmSP37shHc2wyk7d+/P5qNTT47R5BRFoCvfwrb3XClYZ/H+JP0CW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TeG6xAAAANsAAAAPAAAAAAAAAAAA&#10;AAAAAKECAABkcnMvZG93bnJldi54bWxQSwUGAAAAAAQABAD5AAAAkgMAAAAA&#10;" strokecolor="#5b9bd5 [3204]" strokeweight=".5pt">
                  <v:stroke joinstyle="miter"/>
                </v:line>
                <v:rect id="矩形 37" o:spid="_x0000_s1063" style="position:absolute;left:50247;top:4000;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YEzsEA&#10;AADbAAAADwAAAGRycy9kb3ducmV2LnhtbESP3YrCMBCF7wXfIczC3tlUBZWuaVkEQYS98OcBhmZs&#10;ujaT0kTbvv1mQfDycH4+zrYYbCOe1PnasYJ5koIgLp2uuVJwvexnGxA+IGtsHJOCkTwU+XSyxUy7&#10;nk/0PIdKxBH2GSowIbSZlL40ZNEnriWO3s11FkOUXSV1h30ct41cpOlKWqw5Egy2tDNU3s8PGyFI&#10;p3G+7nf3HzMca2rGX3qMSn1+DN9fIAIN4R1+tQ9awXIN/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2BM7BAAAA2wAAAA8AAAAAAAAAAAAAAAAAmAIAAGRycy9kb3du&#10;cmV2LnhtbFBLBQYAAAAABAAEAPUAAACGAwAAAAA=&#10;" fillcolor="#5b9bd5 [3204]" strokecolor="#1f4d78 [1604]" strokeweight="1pt">
                  <v:textbox>
                    <w:txbxContent>
                      <w:p w:rsidR="00CA3D13" w:rsidRDefault="00CA3D13" w:rsidP="00C71212">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38" o:spid="_x0000_s1064" style="position:absolute;flip:y;visibility:visible;mso-wrap-style:square" from="53486,1377" to="53486,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xMVMIAAADbAAAADwAAAGRycy9kb3ducmV2LnhtbERPTWvCQBC9C/0PyxR6002VhDS6ShEF&#10;QSqo9eBtzI5J2uxsyG5N/Pfdg+Dx8b5ni97U4katqywreB9FIIhzqysuFHwf18MUhPPIGmvLpOBO&#10;Dhbzl8EMM2073tPt4AsRQthlqKD0vsmkdHlJBt3INsSBu9rWoA+wLaRusQvhppbjKEqkwYpDQ4kN&#10;LUvKfw9/RsFaf104/XC788lWyXbz05xWcazU22v/OQXhqfdP8cO90QomYWz4En6An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xMVMIAAADbAAAADwAAAAAAAAAAAAAA&#10;AAChAgAAZHJzL2Rvd25yZXYueG1sUEsFBgAAAAAEAAQA+QAAAJADAAAAAA==&#10;" strokecolor="#5b9bd5 [3204]" strokeweight=".5pt">
                  <v:stroke joinstyle="miter"/>
                </v:line>
                <v:line id="直接连接符 39" o:spid="_x0000_s1065" style="position:absolute;flip:y;visibility:visible;mso-wrap-style:square" from="53536,1250" to="54984,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pz8QAAADbAAAADwAAAGRycy9kb3ducmV2LnhtbESPQYvCMBSE74L/ITzBm6YqSq1GEVEQ&#10;ZBfU9bC3Z/O27dq8lCZq998bYcHjMDPfMPNlY0pxp9oVlhUM+hEI4tTqgjMFX6dtLwbhPLLG0jIp&#10;+CMHy0W7NcdE2wcf6H70mQgQdgkqyL2vEildmpNB17cVcfB+bG3QB1lnUtf4CHBTymEUTaTBgsNC&#10;jhWtc0qvx5tRsNUfF46n7vP7bIvJfvdbnTfjsVLdTrOagfDU+Hf4v73TCkZTeH0JP0A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OnPxAAAANsAAAAPAAAAAAAAAAAA&#10;AAAAAKECAABkcnMvZG93bnJldi54bWxQSwUGAAAAAAQABAD5AAAAkgMAAAAA&#10;" strokecolor="#5b9bd5 [3204]" strokeweight=".5pt">
                  <v:stroke joinstyle="miter"/>
                </v:line>
                <v:line id="直接连接符 40" o:spid="_x0000_s1066" style="position:absolute;flip:x y;visibility:visible;mso-wrap-style:square" from="51993,1250" to="53441,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EVcEAAADbAAAADwAAAGRycy9kb3ducmV2LnhtbERPz2vCMBS+D/Y/hDfwMmaiaCnVKCII&#10;8+BB3e6P5q0tNi81yWzdX78cBI8f3+/lerCtuJEPjWMNk7ECQVw603Cl4eu8+8hBhIhssHVMGu4U&#10;YL16fVliYVzPR7qdYiVSCIcCNdQxdoWUoazJYhi7jjhxP85bjAn6ShqPfQq3rZwqlUmLDaeGGjva&#10;1lReTr9Ww57+5s379+SQV6p3u/x69ZnKtB69DZsFiEhDfIof7k+jYZbWpy/pB8jV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v4RVwQAAANsAAAAPAAAAAAAAAAAAAAAA&#10;AKECAABkcnMvZG93bnJldi54bWxQSwUGAAAAAAQABAD5AAAAjwMAAAAA&#10;" strokecolor="#5b9bd5 [3204]" strokeweight=".5pt">
                  <v:stroke joinstyle="miter"/>
                </v:line>
                <v:rect id="矩形 41" o:spid="_x0000_s1067" style="position:absolute;left:50311;top:9083;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VKXMAA&#10;AADbAAAADwAAAGRycy9kb3ducmV2LnhtbESP3YrCMBCF7xd8hzCCd2takVW6prIIgghe+PMAQzPb&#10;dNtMShNt+/ZGEPbycH4+zmY72EY8qPOVYwXpPAFBXDhdcangdt1/rkH4gKyxcUwKRvKwzScfG8y0&#10;6/lMj0soRRxhn6ECE0KbSekLQxb93LXE0ft1ncUQZVdK3WEfx20jF0nyJS1WHAkGW9oZKurL3UYI&#10;0nlMV/2uPpnhWFEz/tF9VGo2HX6+QQQawn/43T5oBcsUXl/iD5D5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VKXMAAAADbAAAADwAAAAAAAAAAAAAAAACYAgAAZHJzL2Rvd25y&#10;ZXYueG1sUEsFBgAAAAAEAAQA9QAAAIUDAAAAAA==&#10;" fillcolor="#5b9bd5 [3204]" strokecolor="#1f4d78 [1604]" strokeweight="1pt">
                  <v:textbox>
                    <w:txbxContent>
                      <w:p w:rsidR="00CA3D13" w:rsidRDefault="00CA3D13" w:rsidP="00C71212">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42" o:spid="_x0000_s1068" style="position:absolute;visibility:visible;mso-wrap-style:square" from="53374,10242" to="53374,12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CUxMMAAADbAAAADwAAAGRycy9kb3ducmV2LnhtbESPQWvCQBSE74X+h+UVetONVqxEVxHB&#10;0pOg1oO3R/aZjWbfxuyaxH/vCkKPw8x8w8wWnS1FQ7UvHCsY9BMQxJnTBecK/vbr3gSED8gaS8ek&#10;4E4eFvP3txmm2rW8pWYXchEh7FNUYEKoUil9Zsii77uKOHonV1sMUda51DW2EW5LOUySsbRYcFww&#10;WNHKUHbZ3ayCK2ZrssfDT5O0pvkan6rN9/mo1OdHt5yCCNSF//Cr/asVjIb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9wlMTDAAAA2wAAAA8AAAAAAAAAAAAA&#10;AAAAoQIAAGRycy9kb3ducmV2LnhtbFBLBQYAAAAABAAEAPkAAACRAwAAAAA=&#10;" strokecolor="#5b9bd5 [3204]" strokeweight=".5pt">
                  <v:stroke joinstyle="miter"/>
                </v:line>
                <v:rect id="矩形 44" o:spid="_x0000_s1069" style="position:absolute;left:850;top:13042;width:8992;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LpxMEA&#10;AADbAAAADwAAAGRycy9kb3ducmV2LnhtbESP3YrCMBCF7xd8hzCCd9vURVappkUEYRH2wp8HGJqx&#10;qTaT0kTbvv1GEPbycH4+zqYYbCOe1PnasYJ5koIgLp2uuVJwOe8/VyB8QNbYOCYFI3ko8snHBjPt&#10;ej7S8xQqEUfYZ6jAhNBmUvrSkEWfuJY4elfXWQxRdpXUHfZx3DbyK02/pcWaI8FgSztD5f30sBGC&#10;dBzny353/zXDoaZmvNFjVGo2HbZrEIGG8B9+t3+0gsUCXl/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i6cTBAAAA2wAAAA8AAAAAAAAAAAAAAAAAmAIAAGRycy9kb3du&#10;cmV2LnhtbFBLBQYAAAAABAAEAPUAAACGAwAAAAA=&#10;" fillcolor="#5b9bd5 [3204]" strokecolor="#1f4d78 [1604]" strokeweight="1pt">
                  <v:textbox>
                    <w:txbxContent>
                      <w:p w:rsidR="00CA3D13" w:rsidRDefault="00CA3D13" w:rsidP="00C71212">
                        <w:pPr>
                          <w:pStyle w:val="afd"/>
                          <w:overflowPunct w:val="0"/>
                          <w:spacing w:before="0" w:beforeAutospacing="0" w:after="0" w:afterAutospacing="0"/>
                          <w:jc w:val="center"/>
                        </w:pPr>
                        <w:r>
                          <w:rPr>
                            <w:rFonts w:ascii="Times New Roman" w:hAnsi="Times New Roman"/>
                            <w:sz w:val="20"/>
                            <w:szCs w:val="20"/>
                            <w:lang w:val="en-GB"/>
                          </w:rPr>
                          <w:t>Partial Range</w:t>
                        </w:r>
                      </w:p>
                      <w:p w:rsidR="00CA3D13" w:rsidRDefault="00CA3D13" w:rsidP="00C71212">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rect id="矩形 45" o:spid="_x0000_s1070" style="position:absolute;left:31429;top:7515;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25MX78A&#10;AADbAAAADwAAAGRycy9kb3ducmV2LnhtbESP24rCMBRF3wf8h3AE38ZU8UY1igiCCPPg5QMOzbGp&#10;Nielibb9ezMg+LjZl8VebVpbihfVvnCsYDRMQBBnThecK7he9r8LED4gaywdk4KOPGzWvZ8Vpto1&#10;fKLXOeQijrBPUYEJoUql9Jkhi37oKuLo3VxtMURZ51LX2MRxW8pxksykxYIjwWBFO0PZ4/y0EYJ0&#10;6kbzZvf4M+2xoLK707NTatBvt0sQgdrwDX/aB61gMoX/L/EH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bkxfvwAAANsAAAAPAAAAAAAAAAAAAAAAAJgCAABkcnMvZG93bnJl&#10;di54bWxQSwUGAAAAAAQABAD1AAAAhAM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46" o:spid="_x0000_s1071" style="position:absolute;flip:x;visibility:visible;mso-wrap-style:square" from="28520,10118" to="34731,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5kOwMUAAADbAAAADwAAAGRycy9kb3ducmV2LnhtbESPQWvCQBSE70L/w/IKvemmUoOmWaUU&#10;BaEoVM3B22v2NUmbfRuy2yT+e1cQehxm5hsmXQ2mFh21rrKs4HkSgSDOra64UHA6bsZzEM4ja6wt&#10;k4ILOVgtH0YpJtr2/EndwRciQNglqKD0vkmkdHlJBt3ENsTB+7atQR9kW0jdYh/gppbTKIqlwYrD&#10;QokNvZeU/x7+jIKN3n3xfOH258xW8cf2p8nWs5lST4/D2ysIT4P/D9/bW63gJYb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5kOwMUAAADbAAAADwAAAAAAAAAA&#10;AAAAAAChAgAAZHJzL2Rvd25yZXYueG1sUEsFBgAAAAAEAAQA+QAAAJMDAAAAAA==&#10;" strokecolor="#5b9bd5 [3204]" strokeweight=".5pt">
                  <v:stroke joinstyle="miter"/>
                </v:line>
                <v:rect id="矩形 47" o:spid="_x0000_s1072" style="position:absolute;left:35385;top:13401;width:9055;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B3s8EA&#10;AADbAAAADwAAAGRycy9kb3ducmV2LnhtbESP3YrCMBCF7wXfIczC3tlUEZWuaVkEQYS98OcBhmZs&#10;ujaT0kTbvv1mQfDycH4+zrYYbCOe1PnasYJ5koIgLp2uuVJwvexnGxA+IGtsHJOCkTwU+XSyxUy7&#10;nk/0PIdKxBH2GSowIbSZlL40ZNEnriWO3s11FkOUXSV1h30ct41cpOlKWqw5Egy2tDNU3s8PGyFI&#10;p3G+7nf3HzMca2rGX3qMSn1+DN9fIAIN4R1+tQ9awXIN/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wd7PBAAAA2w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Partial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v:line id="直接连接符 48" o:spid="_x0000_s1073" style="position:absolute;visibility:visible;mso-wrap-style:square" from="34667,10055" to="39912,13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ijLsAAAADbAAAADwAAAGRycy9kb3ducmV2LnhtbERPy4rCMBTdC/5DuMLsNB1HVKpRBsHB&#10;leBr4e7SXJs6zU2nybT1781CcHk47+W6s6VoqPaFYwWfowQEceZ0wbmC82k7nIPwAVlj6ZgUPMjD&#10;etXvLTHVruUDNceQixjCPkUFJoQqldJnhiz6kauII3dztcUQYZ1LXWMbw20px0kylRYLjg0GK9oY&#10;yn6P/1bBH2ZbstfLT5O0pvma3qr97H5V6mPQfS9ABOrCW/xy77SCSRwbv8QfIF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6Yoy7AAAAA2wAAAA8AAAAAAAAAAAAAAAAA&#10;oQIAAGRycy9kb3ducmV2LnhtbFBLBQYAAAAABAAEAPkAAACOAwAAAAA=&#10;" strokecolor="#5b9bd5 [3204]" strokeweight=".5pt">
                  <v:stroke joinstyle="miter"/>
                </v:line>
                <v:rect id="矩形 49" o:spid="_x0000_s1074" style="position:absolute;left:37671;top:3597;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NGWsAA&#10;AADbAAAADwAAAGRycy9kb3ducmV2LnhtbESP24rCMBRF3wf8h3AE38ZUES/VKCIIIsyDlw84NMem&#10;2pyUJtr2782A4ONmXxZ7tWltKV5U+8KxgtEwAUGcOV1wruB62f/OQfiArLF0TAo68rBZ935WmGrX&#10;8Ile55CLOMI+RQUmhCqV0meGLPqhq4ijd3O1xRBlnUtdYxPHbSnHSTKVFguOBIMV7Qxlj/PTRgjS&#10;qRvNmt3jz7THgsruTs9OqUG/3S5BBGrDN/xpH7SCyQL+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iNGWsAAAADbAAAADwAAAAAAAAAAAAAAAACYAgAAZHJzL2Rvd25y&#10;ZXYueG1sUEsFBgAAAAAEAAQA9QAAAIUDA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50" o:spid="_x0000_s1075" style="position:absolute;flip:x;visibility:visible;mso-wrap-style:square" from="34667,6137" to="40909,7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Wl8sEAAADbAAAADwAAAGRycy9kb3ducmV2LnhtbERPTYvCMBC9C/6HMII3TVeouNVYFrEg&#10;iAvqevA2NmPb3WZSmqj1328OgsfH+16knanFnVpXWVbwMY5AEOdWV1wo+DlmoxkI55E11pZJwZMc&#10;pMt+b4GJtg/e0/3gCxFC2CWooPS+SaR0eUkG3dg2xIG72tagD7AtpG7xEcJNLSdRNJUGKw4NJTa0&#10;Kin/O9yMgkzvLjz7dN/nk62m281vc1rHsVLDQfc1B+Gp82/xy73RCuKwPnwJP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5aXywQAAANsAAAAPAAAAAAAAAAAAAAAA&#10;AKECAABkcnMvZG93bnJldi54bWxQSwUGAAAAAAQABAD5AAAAjwMAAAAA&#10;" strokecolor="#5b9bd5 [3204]" strokeweight=".5pt">
                  <v:stroke joinstyle="miter"/>
                </v:line>
                <v:line id="直接连接符 51" o:spid="_x0000_s1076" style="position:absolute;flip:x y;visibility:visible;mso-wrap-style:square" from="40909,6137" to="43773,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3E8QAAADbAAAADwAAAGRycy9kb3ducmV2LnhtbESPQWvCQBSE7wX/w/IEL0V3IxhCdBUR&#10;hHrooba9P7LPJJh9G3e3JvbXdwuFHoeZ+YbZ7EbbiTv50DrWkC0UCOLKmZZrDR/vx3kBIkRkg51j&#10;0vCgALvt5GmDpXEDv9H9HGuRIBxK1NDE2JdShqohi2HheuLkXZy3GJP0tTQehwS3nVwqlUuLLaeF&#10;Bns6NFRdz19Ww4m+V+3zZ/Za1Gpwx+J287nKtZ5Nx/0aRKQx/of/2i9GwyqD3y/pB8jt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KrcTxAAAANsAAAAPAAAAAAAAAAAA&#10;AAAAAKECAABkcnMvZG93bnJldi54bWxQSwUGAAAAAAQABAD5AAAAkgMAAAAA&#10;" strokecolor="#5b9bd5 [3204]" strokeweight=".5pt">
                  <v:stroke joinstyle="miter"/>
                </v:line>
                <v:rect id="矩形 52" o:spid="_x0000_s1077" style="position:absolute;left:39620;top:7896;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5C9sEA&#10;AADbAAAADwAAAGRycy9kb3ducmV2LnhtbESP3YrCMBCF7xd8hzDC3m1ThVXpmhYRhGXBC38eYGjG&#10;pmszKU207dsbQfDycH4+zroYbCPu1PnasYJZkoIgLp2uuVJwPu2+ViB8QNbYOCYFI3ko8snHGjPt&#10;ej7Q/RgqEUfYZ6jAhNBmUvrSkEWfuJY4ehfXWQxRdpXUHfZx3DZynqYLabHmSDDY0tZQeT3ebIQg&#10;HcbZst9e92b4q6kZ/+k2KvU5HTY/IAIN4R1+tX+1gu85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1eQvbBAAAA2w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53" o:spid="_x0000_s1078" style="position:absolute;flip:y;visibility:visible;mso-wrap-style:square" from="40909,974" to="40909,3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c7hcUAAADbAAAADwAAAGRycy9kb3ducmV2LnhtbESPQWvCQBSE74X+h+UVems2tSTE1FVE&#10;FASp0KgHb6/Z1yRt9m3Irpr+e1cQehxm5htmMhtMK87Uu8aygtcoBkFcWt1wpWC/W71kIJxH1tha&#10;JgV/5GA2fXyYYK7thT/pXPhKBAi7HBXU3ne5lK6syaCLbEccvG/bG/RB9pXUPV4C3LRyFMepNNhw&#10;WKixo0VN5W9xMgpW+uOLs7HbHg+2STfrn+6wTBKlnp+G+TsIT4P/D9/ba60geYPbl/AD5PQ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c7hcUAAADbAAAADwAAAAAAAAAA&#10;AAAAAAChAgAAZHJzL2Rvd25yZXYueG1sUEsFBgAAAAAEAAQA+QAAAJMDAAAAAA==&#10;" strokecolor="#5b9bd5 [3204]" strokeweight=".5pt">
                  <v:stroke joinstyle="miter"/>
                </v:line>
                <v:line id="直接连接符 54" o:spid="_x0000_s1079" style="position:absolute;flip:y;visibility:visible;mso-wrap-style:square" from="40960,847" to="42408,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6j8cUAAADbAAAADwAAAGRycy9kb3ducmV2LnhtbESPQWvCQBSE74X+h+UVems2lSbE1FVE&#10;FASp0KgHb6/Z1yRt9m3Irpr+e1cQehxm5htmMhtMK87Uu8aygtcoBkFcWt1wpWC/W71kIJxH1tha&#10;JgV/5GA2fXyYYK7thT/pXPhKBAi7HBXU3ne5lK6syaCLbEccvG/bG/RB9pXUPV4C3LRyFMepNNhw&#10;WKixo0VN5W9xMgpW+uOLs7HbHg+2STfrn+6wTBKlnp+G+TsIT4P/D9/ba60geYPbl/AD5PQ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6j8cUAAADbAAAADwAAAAAAAAAA&#10;AAAAAAChAgAAZHJzL2Rvd25yZXYueG1sUEsFBgAAAAAEAAQA+QAAAJMDAAAAAA==&#10;" strokecolor="#5b9bd5 [3204]" strokeweight=".5pt">
                  <v:stroke joinstyle="miter"/>
                </v:line>
                <v:line id="直接连接符 55" o:spid="_x0000_s1080" style="position:absolute;flip:x y;visibility:visible;mso-wrap-style:square" from="39417,847" to="40865,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GxEMQAAADbAAAADwAAAGRycy9kb3ducmV2LnhtbESPzWrDMBCE74W8g9hCLyWRErAxTpRQ&#10;AoHm0EPzc1+srW1qrRxJjd0+fRUI5DjMzDfMajPaTlzJh9axhvlMgSCunGm51nA67qYFiBCRDXaO&#10;ScMvBdisJ08rLI0b+JOuh1iLBOFQooYmxr6UMlQNWQwz1xMn78t5izFJX0vjcUhw28mFUrm02HJa&#10;aLCnbUPV9+HHatjTX9a+nucfRa0GtysuF5+rXOuX5/FtCSLSGB/he/vdaMgyuH1JP0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bEQxAAAANsAAAAPAAAAAAAAAAAA&#10;AAAAAKECAABkcnMvZG93bnJldi54bWxQSwUGAAAAAAQABAD5AAAAkgMAAAAA&#10;" strokecolor="#5b9bd5 [3204]" strokeweight=".5pt">
                  <v:stroke joinstyle="miter"/>
                </v:line>
                <v:rect id="矩形 56" o:spid="_x0000_s1081" style="position:absolute;left:24025;top:13318;width:8991;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VE9cEA&#10;AADbAAAADwAAAGRycy9kb3ducmV2LnhtbESP24rCMBRF3wX/IZyBebOpghc6pmUQBBHmwcsHHJpj&#10;07E5KU207d9PBgQfN/uy2NtisI14UudrxwrmSQqCuHS65krB9bKfbUD4gKyxcUwKRvJQ5NPJFjPt&#10;ej7R8xwqEUfYZ6jAhNBmUvrSkEWfuJY4ejfXWQxRdpXUHfZx3DZykaYrabHmSDDY0s5QeT8/bIQg&#10;ncb5ut/df8xwrKkZf+kxKvX5MXx/gQg0hHf41T5oBcsV/H+JP0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lRPXBAAAA2w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w10:anchorlock/>
              </v:group>
            </w:pict>
          </mc:Fallback>
        </mc:AlternateContent>
      </w:r>
    </w:p>
    <w:p w:rsidR="00C71212" w:rsidRDefault="00D10121" w:rsidP="00D10121">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F93B7E" w:rsidRPr="00F93B7E">
        <w:t xml:space="preserve">RF architecture </w:t>
      </w:r>
      <w:r w:rsidR="00F93B7E">
        <w:t>1</w:t>
      </w:r>
      <w:r w:rsidR="00F93B7E" w:rsidRPr="00F93B7E">
        <w:t xml:space="preserve"> for CA_n5-n8 with 3 antennas</w:t>
      </w:r>
    </w:p>
    <w:p w:rsidR="00D10121" w:rsidRDefault="00D10121" w:rsidP="00D10121">
      <w:pPr>
        <w:keepNext/>
      </w:pPr>
      <w:r>
        <w:rPr>
          <w:rFonts w:eastAsiaTheme="minorEastAsia"/>
          <w:noProof/>
          <w:lang w:val="en-US" w:eastAsia="zh-CN"/>
        </w:rPr>
        <mc:AlternateContent>
          <mc:Choice Requires="wpc">
            <w:drawing>
              <wp:inline distT="0" distB="0" distL="0" distR="0" wp14:anchorId="118870F0" wp14:editId="3A6169FD">
                <wp:extent cx="5886450" cy="1885951"/>
                <wp:effectExtent l="0" t="0" r="0" b="0"/>
                <wp:docPr id="89" name="画布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7" name="矩形 57"/>
                        <wps:cNvSpPr/>
                        <wps:spPr>
                          <a:xfrm>
                            <a:off x="819149" y="723900"/>
                            <a:ext cx="647700" cy="254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Pr="00761E70" w:rsidRDefault="00CA3D13" w:rsidP="00D10121">
                              <w:pPr>
                                <w:jc w:val="center"/>
                                <w:rPr>
                                  <w:rFonts w:eastAsiaTheme="minorEastAsia"/>
                                  <w:lang w:eastAsia="zh-CN"/>
                                </w:rPr>
                              </w:pPr>
                              <w:r>
                                <w:rPr>
                                  <w:rFonts w:eastAsiaTheme="minorEastAsia"/>
                                  <w:lang w:eastAsia="zh-CN"/>
                                </w:rPr>
                                <w:t>Switch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直接连接符 58"/>
                        <wps:cNvCnPr>
                          <a:endCxn id="76" idx="0"/>
                        </wps:cNvCnPr>
                        <wps:spPr>
                          <a:xfrm flipH="1">
                            <a:off x="528319" y="984536"/>
                            <a:ext cx="621030" cy="31975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9" name="矩形 59"/>
                        <wps:cNvSpPr/>
                        <wps:spPr>
                          <a:xfrm>
                            <a:off x="1215049" y="1313126"/>
                            <a:ext cx="905850" cy="3785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直接连接符 60"/>
                        <wps:cNvCnPr>
                          <a:stCxn id="57" idx="2"/>
                          <a:endCxn id="59" idx="0"/>
                        </wps:cNvCnPr>
                        <wps:spPr>
                          <a:xfrm>
                            <a:off x="1142999" y="978186"/>
                            <a:ext cx="524975" cy="3349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1" name="矩形 61"/>
                        <wps:cNvSpPr/>
                        <wps:spPr>
                          <a:xfrm>
                            <a:off x="1443649" y="3326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直接连接符 62"/>
                        <wps:cNvCnPr>
                          <a:stCxn id="61" idx="2"/>
                          <a:endCxn id="57" idx="0"/>
                        </wps:cNvCnPr>
                        <wps:spPr>
                          <a:xfrm flipH="1">
                            <a:off x="1142999" y="586686"/>
                            <a:ext cx="624500" cy="1372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63"/>
                        <wps:cNvCnPr>
                          <a:stCxn id="64" idx="0"/>
                          <a:endCxn id="61" idx="2"/>
                        </wps:cNvCnPr>
                        <wps:spPr>
                          <a:xfrm flipH="1" flipV="1">
                            <a:off x="1767499" y="586686"/>
                            <a:ext cx="286725" cy="1753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矩形 64"/>
                        <wps:cNvSpPr/>
                        <wps:spPr>
                          <a:xfrm>
                            <a:off x="1638299" y="7620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5" name="直接连接符 65"/>
                        <wps:cNvCnPr>
                          <a:stCxn id="61" idx="0"/>
                        </wps:cNvCnPr>
                        <wps:spPr>
                          <a:xfrm flipV="1">
                            <a:off x="1767499" y="69850"/>
                            <a:ext cx="0" cy="2628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66"/>
                        <wps:cNvCnPr/>
                        <wps:spPr>
                          <a:xfrm flipV="1">
                            <a:off x="1772579" y="57150"/>
                            <a:ext cx="145120" cy="1524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直接连接符 67"/>
                        <wps:cNvCnPr/>
                        <wps:spPr>
                          <a:xfrm flipH="1" flipV="1">
                            <a:off x="1618569" y="571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8" name="矩形 68"/>
                        <wps:cNvSpPr/>
                        <wps:spPr>
                          <a:xfrm>
                            <a:off x="4826634" y="1414672"/>
                            <a:ext cx="996316" cy="4420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 xml:space="preserve">DUP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 name="直接连接符 69"/>
                        <wps:cNvCnPr>
                          <a:stCxn id="70" idx="2"/>
                        </wps:cNvCnPr>
                        <wps:spPr>
                          <a:xfrm>
                            <a:off x="5342254" y="65405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5018404" y="40005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 name="直接连接符 71"/>
                        <wps:cNvCnPr/>
                        <wps:spPr>
                          <a:xfrm flipV="1">
                            <a:off x="5342254" y="137795"/>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2" name="直接连接符 72"/>
                        <wps:cNvCnPr/>
                        <wps:spPr>
                          <a:xfrm flipV="1">
                            <a:off x="5347334"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flipH="1" flipV="1">
                            <a:off x="5193029"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4" name="矩形 74"/>
                        <wps:cNvSpPr/>
                        <wps:spPr>
                          <a:xfrm>
                            <a:off x="5024754" y="90833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直接连接符 75"/>
                        <wps:cNvCnPr>
                          <a:endCxn id="68" idx="0"/>
                        </wps:cNvCnPr>
                        <wps:spPr>
                          <a:xfrm>
                            <a:off x="5324792" y="1162336"/>
                            <a:ext cx="0" cy="252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6" name="矩形 76"/>
                        <wps:cNvSpPr/>
                        <wps:spPr>
                          <a:xfrm>
                            <a:off x="78739" y="13042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Partial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77"/>
                        <wps:cNvSpPr/>
                        <wps:spPr>
                          <a:xfrm>
                            <a:off x="3136559" y="75150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 name="直接连接符 78"/>
                        <wps:cNvCnPr/>
                        <wps:spPr>
                          <a:xfrm flipH="1">
                            <a:off x="2845729" y="1011850"/>
                            <a:ext cx="621030" cy="3194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1" name="矩形 81"/>
                        <wps:cNvSpPr/>
                        <wps:spPr>
                          <a:xfrm>
                            <a:off x="3760764" y="359705"/>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2" name="直接连接符 82"/>
                        <wps:cNvCnPr/>
                        <wps:spPr>
                          <a:xfrm flipH="1">
                            <a:off x="3460409" y="613705"/>
                            <a:ext cx="624205" cy="1371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3" name="直接连接符 83"/>
                        <wps:cNvCnPr/>
                        <wps:spPr>
                          <a:xfrm flipH="1" flipV="1">
                            <a:off x="4084614" y="613705"/>
                            <a:ext cx="286385" cy="1752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4" name="矩形 84"/>
                        <wps:cNvSpPr/>
                        <wps:spPr>
                          <a:xfrm>
                            <a:off x="3955709" y="7896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直接连接符 85"/>
                        <wps:cNvCnPr/>
                        <wps:spPr>
                          <a:xfrm flipV="1">
                            <a:off x="4084614" y="97450"/>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直接连接符 86"/>
                        <wps:cNvCnPr/>
                        <wps:spPr>
                          <a:xfrm flipV="1">
                            <a:off x="4089694"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直接连接符 87"/>
                        <wps:cNvCnPr/>
                        <wps:spPr>
                          <a:xfrm flipH="1" flipV="1">
                            <a:off x="3935389"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矩形 88"/>
                        <wps:cNvSpPr/>
                        <wps:spPr>
                          <a:xfrm>
                            <a:off x="2396149" y="13318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18870F0" id="画布 89" o:spid="_x0000_s1082" editas="canvas" style="width:463.5pt;height:148.5pt;mso-position-horizontal-relative:char;mso-position-vertical-relative:line" coordsize="58864,18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">
                <v:shape id="_x0000_s1083" type="#_x0000_t75" style="position:absolute;width:58864;height:18859;visibility:visible;mso-wrap-style:square">
                  <v:fill o:detectmouseclick="t"/>
                  <v:path o:connecttype="none"/>
                </v:shape>
                <v:rect id="矩形 57" o:spid="_x0000_s1084" style="position:absolute;left:8191;top:7239;width:6477;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nhbsEA&#10;AADbAAAADwAAAGRycy9kb3ducmV2LnhtbESP24rCMBRF3wX/IZyBebOpghc6pmUQBBHmwcsHHJpj&#10;07E5KU207d9PBgQfN/uy2NtisI14UudrxwrmSQqCuHS65krB9bKfbUD4gKyxcUwKRvJQ5NPJFjPt&#10;ej7R8xwqEUfYZ6jAhNBmUvrSkEWfuJY4ejfXWQxRdpXUHfZx3DZykaYrabHmSDDY0s5QeT8/bIQg&#10;ncb5ut/df8xwrKkZf+kxKvX5MXx/gQg0hHf41T5oBcs1/H+JP0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0p4W7BAAAA2wAAAA8AAAAAAAAAAAAAAAAAmAIAAGRycy9kb3du&#10;cmV2LnhtbFBLBQYAAAAABAAEAPUAAACGAwAAAAA=&#10;" fillcolor="#5b9bd5 [3204]" strokecolor="#1f4d78 [1604]" strokeweight="1pt">
                  <v:textbox>
                    <w:txbxContent>
                      <w:p w:rsidR="00CA3D13" w:rsidRPr="00761E70" w:rsidRDefault="00CA3D13" w:rsidP="00D10121">
                        <w:pPr>
                          <w:jc w:val="center"/>
                          <w:rPr>
                            <w:rFonts w:eastAsiaTheme="minorEastAsia"/>
                            <w:lang w:eastAsia="zh-CN"/>
                          </w:rPr>
                        </w:pPr>
                        <w:r>
                          <w:rPr>
                            <w:rFonts w:eastAsiaTheme="minorEastAsia"/>
                            <w:lang w:eastAsia="zh-CN"/>
                          </w:rPr>
                          <w:t>Switch</w:t>
                        </w:r>
                      </w:p>
                    </w:txbxContent>
                  </v:textbox>
                </v:rect>
                <v:line id="直接连接符 58" o:spid="_x0000_s1085" style="position:absolute;flip:x;visibility:visible;mso-wrap-style:square" from="5283,9845" to="11493,13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Op9MEAAADbAAAADwAAAGRycy9kb3ducmV2LnhtbERPTYvCMBC9C/6HMII3TVeouNVYFrEg&#10;iAvqevA2NmPb3WZSmqj1328OgsfH+16knanFnVpXWVbwMY5AEOdWV1wo+DlmoxkI55E11pZJwZMc&#10;pMt+b4GJtg/e0/3gCxFC2CWooPS+SaR0eUkG3dg2xIG72tagD7AtpG7xEcJNLSdRNJUGKw4NJTa0&#10;Kin/O9yMgkzvLjz7dN/nk62m281vc1rHsVLDQfc1B+Gp82/xy73RCuIwNnwJP0A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k6n0wQAAANsAAAAPAAAAAAAAAAAAAAAA&#10;AKECAABkcnMvZG93bnJldi54bWxQSwUGAAAAAAQABAD5AAAAjwMAAAAA&#10;" strokecolor="#5b9bd5 [3204]" strokeweight=".5pt">
                  <v:stroke joinstyle="miter"/>
                </v:line>
                <v:rect id="矩形 59" o:spid="_x0000_s1086" style="position:absolute;left:12150;top:13131;width:9058;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Qh78A&#10;AADbAAAADwAAAGRycy9kb3ducmV2LnhtbESP24rCMBRF3wf8h3AE38ZUwVs1igiCCPPg5QMOzbGp&#10;Nielibb9ezMg+LjZl8VebVpbihfVvnCsYDRMQBBnThecK7he9r9zED4gaywdk4KOPGzWvZ8Vpto1&#10;fKLXOeQijrBPUYEJoUql9Jkhi37oKuLo3VxtMURZ51LX2MRxW8pxkkylxYIjwWBFO0PZ4/y0EYJ0&#10;6kazZvf4M+2xoLK707NTatBvt0sQgdrwDX/aB61gsoD/L/EHyP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tCHvwAAANsAAAAPAAAAAAAAAAAAAAAAAJgCAABkcnMvZG93bnJl&#10;di54bWxQSwUGAAAAAAQABAD1AAAAhAMAAAAA&#10;" fillcolor="#5b9bd5 [3204]" strokecolor="#1f4d78 [1604]" strokeweight="1pt">
                  <v:textbo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line id="直接连接符 60" o:spid="_x0000_s1087" style="position:absolute;visibility:visible;mso-wrap-style:square" from="11429,9781" to="16679,1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vzSMEAAADbAAAADwAAAGRycy9kb3ducmV2LnhtbERPPWvDMBDdC/kP4gLdarktOMGJEkrA&#10;pVOhTjt4O6yL5cQ6OZZqu/++GgIZH+97u59tJ0YafOtYwXOSgiCunW65UfB9LJ7WIHxA1tg5JgV/&#10;5GG/WzxsMddu4i8ay9CIGMI+RwUmhD6X0teGLPrE9cSRO7nBYohwaKQecIrhtpMvaZpJiy3HBoM9&#10;HQzVl/LXKrhiXZCtft7HdDLja3bqP1fnSqnH5fy2ARFoDnfxzf2hFWRxffwSf4D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W/NIwQAAANsAAAAPAAAAAAAAAAAAAAAA&#10;AKECAABkcnMvZG93bnJldi54bWxQSwUGAAAAAAQABAD5AAAAjwMAAAAA&#10;" strokecolor="#5b9bd5 [3204]" strokeweight=".5pt">
                  <v:stroke joinstyle="miter"/>
                </v:line>
                <v:rect id="矩形 61" o:spid="_x0000_s1088" style="position:absolute;left:14436;top:3326;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WPL8A&#10;AADbAAAADwAAAGRycy9kb3ducmV2LnhtbESPzYrCMBSF94LvEK7gzqZ1oVKNMggDg+DCnwe4NNem&#10;Y3NTmmjbtzeC4PJwfj7OZtfbWjyp9ZVjBVmSgiAunK64VHC9/M5WIHxA1lg7JgUDedhtx6MN5tp1&#10;fKLnOZQijrDPUYEJocml9IUhiz5xDXH0bq61GKJsS6lb7OK4reU8TRfSYsWRYLChvaHifn7YCEE6&#10;Ddmy29+Ppj9UVA//9BiUmk76nzWIQH34hj/tP61gkcH7S/wB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4BY8vwAAANsAAAAPAAAAAAAAAAAAAAAAAJgCAABkcnMvZG93bnJl&#10;di54bWxQSwUGAAAAAAQABAD1AAAAhAM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62" o:spid="_x0000_s1089" style="position:absolute;flip:x;visibility:visible;mso-wrap-style:square" from="11429,5866" to="17674,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dUo8QAAADbAAAADwAAAGRycy9kb3ducmV2LnhtbESPT4vCMBTE78J+h/AWvGmqYNFqFFlW&#10;EJZd8E8P3p7Ns602L6WJWr+9WRA8DjPzG2a2aE0lbtS40rKCQT8CQZxZXXKuYL9b9cYgnEfWWFkm&#10;BQ9ysJh/dGaYaHvnDd22PhcBwi5BBYX3dSKlywoy6Pq2Jg7eyTYGfZBNLnWD9wA3lRxGUSwNlhwW&#10;Cqzpq6Dssr0aBSv9e+TxxP0dUlvGP+tznX6PRkp1P9vlFISn1r/Dr/ZaK4iH8P8l/AA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F1SjxAAAANsAAAAPAAAAAAAAAAAA&#10;AAAAAKECAABkcnMvZG93bnJldi54bWxQSwUGAAAAAAQABAD5AAAAkgMAAAAA&#10;" strokecolor="#5b9bd5 [3204]" strokeweight=".5pt">
                  <v:stroke joinstyle="miter"/>
                </v:line>
                <v:line id="直接连接符 63" o:spid="_x0000_s1090" style="position:absolute;flip:x y;visibility:visible;mso-wrap-style:square" from="17674,5866" to="20542,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hGQsQAAADbAAAADwAAAGRycy9kb3ducmV2LnhtbESPT2sCMRTE7wW/Q3iFXkpNrHRZVqNI&#10;QagHD/7p/bF57i7dvKxJ6m799EYQehxm5jfMfDnYVlzIh8axhslYgSAunWm40nA8rN9yECEiG2wd&#10;k4Y/CrBcjJ7mWBjX844u+1iJBOFQoIY6xq6QMpQ1WQxj1xEn7+S8xZikr6Tx2Ce4beW7Upm02HBa&#10;qLGjz5rKn/2v1bCh60fz+j3Z5pXq3To/n32mMq1fnofVDESkIf6HH+0voyGbwv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2EZCxAAAANsAAAAPAAAAAAAAAAAA&#10;AAAAAKECAABkcnMvZG93bnJldi54bWxQSwUGAAAAAAQABAD5AAAAkgMAAAAA&#10;" strokecolor="#5b9bd5 [3204]" strokeweight=".5pt">
                  <v:stroke joinstyle="miter"/>
                </v:line>
                <v:rect id="矩形 64" o:spid="_x0000_s1091" style="position:absolute;left:16382;top:7620;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e1pMEA&#10;AADbAAAADwAAAGRycy9kb3ducmV2LnhtbESP3YrCMBCF7wXfIczC3tlUEZWuaVkEQYS98OcBhmZs&#10;ujaT0kTbvv1mQfDycH4+zrYYbCOe1PnasYJ5koIgLp2uuVJwvexnGxA+IGtsHJOCkTwU+XSyxUy7&#10;nk/0PIdKxBH2GSowIbSZlL40ZNEnriWO3s11FkOUXSV1h30ct41cpOlKWqw5Egy2tDNU3s8PGyFI&#10;p3G+7nf3HzMca2rGX3qMSn1+DN9fIAIN4R1+tQ9awWoJ/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OXtaTBAAAA2w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65" o:spid="_x0000_s1092" style="position:absolute;flip:y;visibility:visible;mso-wrap-style:square" from="17674,698" to="17674,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7M18QAAADbAAAADwAAAGRycy9kb3ducmV2LnhtbESPT4vCMBTE78J+h/AEb5oqtGg1yrIo&#10;COKC/w7ens3btrvNS2mi1m9vFgSPw8z8hpktWlOJGzWutKxgOIhAEGdWl5wrOB5W/TEI55E1VpZJ&#10;wYMcLOYfnRmm2t55R7e9z0WAsEtRQeF9nUrpsoIMuoGtiYP3YxuDPsgml7rBe4CbSo6iKJEGSw4L&#10;Bdb0VVD2t78aBSu9vfB44r7PJ1smm/VvfVrGsVK9bvs5BeGp9e/wq73WCpIY/r+EHyD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szXxAAAANsAAAAPAAAAAAAAAAAA&#10;AAAAAKECAABkcnMvZG93bnJldi54bWxQSwUGAAAAAAQABAD5AAAAkgMAAAAA&#10;" strokecolor="#5b9bd5 [3204]" strokeweight=".5pt">
                  <v:stroke joinstyle="miter"/>
                </v:line>
                <v:line id="直接连接符 66" o:spid="_x0000_s1093" style="position:absolute;flip:y;visibility:visible;mso-wrap-style:square" from="17725,571" to="19176,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SoMMAAADbAAAADwAAAGRycy9kb3ducmV2LnhtbESPT4vCMBTE74LfITxhb5q6YNFqFJEV&#10;hGUF/x28PZtnW21eSpPV+u2NIHgcZuY3zGTWmFLcqHaFZQX9XgSCOLW64EzBfrfsDkE4j6yxtEwK&#10;HuRgNm23Jphoe+cN3bY+EwHCLkEFufdVIqVLczLoerYiDt7Z1gZ9kHUmdY33ADel/I6iWBosOCzk&#10;WNEip/S6/TcKlvrvxMORWx8Ptoh/V5fq8DMYKPXVaeZjEJ4a/wm/2yutII7h9SX8ADl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sUqDDAAAA2wAAAA8AAAAAAAAAAAAA&#10;AAAAoQIAAGRycy9kb3ducmV2LnhtbFBLBQYAAAAABAAEAPkAAACRAwAAAAA=&#10;" strokecolor="#5b9bd5 [3204]" strokeweight=".5pt">
                  <v:stroke joinstyle="miter"/>
                </v:line>
                <v:line id="直接连接符 67" o:spid="_x0000_s1094" style="position:absolute;flip:x y;visibility:visible;mso-wrap-style:square" from="16185,571" to="17633,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NAQcQAAADbAAAADwAAAGRycy9kb3ducmV2LnhtbESPQWvCQBSE70L/w/IKXqTZVWgaoquI&#10;ILSHHmrb+yP7mgSzb+Pu1qT+ercgeBxm5htmtRltJ87kQ+tYwzxTIIgrZ1quNXx97p8KECEiG+wc&#10;k4Y/CrBZP0xWWBo38AedD7EWCcKhRA1NjH0pZagashgy1xMn78d5izFJX0vjcUhw28mFUrm02HJa&#10;aLCnXUPV8fBrNbzR5bmdfc/fi1oNbl+cTj5XudbTx3G7BBFpjPfwrf1qNOQv8P8l/QC5v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40BBxAAAANsAAAAPAAAAAAAAAAAA&#10;AAAAAKECAABkcnMvZG93bnJldi54bWxQSwUGAAAAAAQABAD5AAAAkgMAAAAA&#10;" strokecolor="#5b9bd5 [3204]" strokeweight=".5pt">
                  <v:stroke joinstyle="miter"/>
                </v:line>
                <v:rect id="矩形 68" o:spid="_x0000_s1095" style="position:absolute;left:48266;top:14146;width:9963;height:4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ob0A&#10;AADbAAAADwAAAGRycy9kb3ducmV2LnhtbERPzYrCMBC+L/gOYQRva+oeXKlGEUFYBA+6PsDQjE21&#10;mZQm2vbtnYPg8eP7X216X6sntbEKbGA2zUARF8FWXBq4/O+/F6BiQrZYByYDA0XYrEdfK8xt6PhE&#10;z3MqlYRwzNGAS6nJtY6FI49xGhpi4a6h9ZgEtqW2LXYS7mv9k2Vz7bFiaXDY0M5RcT8/vJQgnYbZ&#10;b7e7H11/qKgebvQYjJmM++0SVKI+fcRv9581MJex8kV+gF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tq/ob0AAADbAAAADwAAAAAAAAAAAAAAAACYAgAAZHJzL2Rvd25yZXYu&#10;eG1sUEsFBgAAAAAEAAQA9QAAAIIDAAAAAA==&#10;" fillcolor="#5b9bd5 [3204]" strokecolor="#1f4d78 [1604]" strokeweight="1pt">
                  <v:textbo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 xml:space="preserve">DUP </w:t>
                        </w:r>
                      </w:p>
                    </w:txbxContent>
                  </v:textbox>
                </v:rect>
                <v:line id="直接连接符 69" o:spid="_x0000_s1096" style="position:absolute;visibility:visible;mso-wrap-style:square" from="53422,6540" to="53422,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Fa1cQAAADbAAAADwAAAGRycy9kb3ducmV2LnhtbESPQWvCQBSE70L/w/IKvdVNFdI2zSpF&#10;UHoqVO3B2yP7ko1m38bsmqT/visIHoeZ+YbJl6NtRE+drx0reJkmIIgLp2uuFOx36+c3ED4ga2wc&#10;k4I/8rBcPExyzLQb+If6bahEhLDPUIEJoc2k9IUhi37qWuLola6zGKLsKqk7HCLcNnKWJKm0WHNc&#10;MNjSylBx2l6sgjMWa7KH302fDKafp2X7/Xo8KPX0OH5+gAg0hnv41v7SCtJ3uH6JP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YVrVxAAAANsAAAAPAAAAAAAAAAAA&#10;AAAAAKECAABkcnMvZG93bnJldi54bWxQSwUGAAAAAAQABAD5AAAAkgMAAAAA&#10;" strokecolor="#5b9bd5 [3204]" strokeweight=".5pt">
                  <v:stroke joinstyle="miter"/>
                </v:line>
                <v:rect id="矩形 70" o:spid="_x0000_s1097" style="position:absolute;left:50184;top:4000;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Uler0A&#10;AADbAAAADwAAAGRycy9kb3ducmV2LnhtbERPzYrCMBC+L/gOYYS9rakeVKpRRBBE8KDrAwzN2FSb&#10;SWmibd/eOSzs8eP7X297X6s3tbEKbGA6yUARF8FWXBq4/R5+lqBiQrZYByYDA0XYbkZfa8xt6PhC&#10;72sqlYRwzNGAS6nJtY6FI49xEhpi4e6h9ZgEtqW2LXYS7ms9y7K59lixNDhsaO+oeF5fXkqQLsN0&#10;0e2fZ9efKqqHB70GY77H/W4FKlGf/sV/7qM1sJD18kV+gN5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XUler0AAADbAAAADwAAAAAAAAAAAAAAAACYAgAAZHJzL2Rvd25yZXYu&#10;eG1sUEsFBgAAAAAEAAQA9QAAAIIDA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71" o:spid="_x0000_s1098" style="position:absolute;flip:y;visibility:visible;mso-wrap-style:square" from="53422,1377" to="53422,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xcCcQAAADbAAAADwAAAGRycy9kb3ducmV2LnhtbESPS4vCQBCE74L/YWjBm05c8BUdRWQF&#10;QXbB18Fbm2mTaKYnZEaN/35nQfBYVNVX1HRem0I8qHK5ZQW9bgSCOLE651TBYb/qjEA4j6yxsEwK&#10;XuRgPms2phhr++QtPXY+FQHCLkYFmfdlLKVLMjLourYkDt7FVgZ9kFUqdYXPADeF/IqigTSYc1jI&#10;sKRlRsltdzcKVvrnzKOx+z0dbT7YrK/l8bvfV6rdqhcTEJ5q/wm/22utYNiD/y/h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FwJxAAAANsAAAAPAAAAAAAAAAAA&#10;AAAAAKECAABkcnMvZG93bnJldi54bWxQSwUGAAAAAAQABAD5AAAAkgMAAAAA&#10;" strokecolor="#5b9bd5 [3204]" strokeweight=".5pt">
                  <v:stroke joinstyle="miter"/>
                </v:line>
                <v:line id="直接连接符 72" o:spid="_x0000_s1099" style="position:absolute;flip:y;visibility:visible;mso-wrap-style:square" from="53473,1250" to="54921,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7CfsUAAADbAAAADwAAAGRycy9kb3ducmV2LnhtbESPQWvCQBSE74X+h+UVvNVNhaRp6ioi&#10;BoSioK0Hb8/sa5KafRuyq0n/vSsUehxm5htmOh9MI67UudqygpdxBIK4sLrmUsHXZ/6cgnAeWWNj&#10;mRT8koP57PFhipm2Pe/ouvelCBB2GSqovG8zKV1RkUE3ti1x8L5tZ9AH2ZVSd9gHuGnkJIoSabDm&#10;sFBhS8uKivP+YhTkenPi9M1tjwdbJx/rn/awimOlRk/D4h2Ep8H/h//aa63gdQL3L+EHy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s7CfsUAAADbAAAADwAAAAAAAAAA&#10;AAAAAAChAgAAZHJzL2Rvd25yZXYueG1sUEsFBgAAAAAEAAQA+QAAAJMDAAAAAA==&#10;" strokecolor="#5b9bd5 [3204]" strokeweight=".5pt">
                  <v:stroke joinstyle="miter"/>
                </v:line>
                <v:line id="直接连接符 73" o:spid="_x0000_s1100" style="position:absolute;flip:x y;visibility:visible;mso-wrap-style:square" from="51930,1250" to="53378,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HQn8UAAADbAAAADwAAAGRycy9kb3ducmV2LnhtbESPzWrDMBCE74W8g9hAL6WRkhDXuFFC&#10;KQSaQw756X2xtraptXIkJXb79FGhkOMwM98wy/VgW3ElHxrHGqYTBYK4dKbhSsPpuHnOQYSIbLB1&#10;TBp+KMB6NXpYYmFcz3u6HmIlEoRDgRrqGLtCylDWZDFMXEecvC/nLcYkfSWNxz7BbStnSmXSYsNp&#10;ocaO3msqvw8Xq2FLv4vm6XO6yyvVu01+PvtMZVo/joe3VxCRhngP/7c/jIaXOfx9ST9Ar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HQn8UAAADbAAAADwAAAAAAAAAA&#10;AAAAAAChAgAAZHJzL2Rvd25yZXYueG1sUEsFBgAAAAAEAAQA+QAAAJMDAAAAAA==&#10;" strokecolor="#5b9bd5 [3204]" strokeweight=".5pt">
                  <v:stroke joinstyle="miter"/>
                </v:line>
                <v:rect id="矩形 74" o:spid="_x0000_s1101" style="position:absolute;left:50247;top:9083;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4jecEA&#10;AADbAAAADwAAAGRycy9kb3ducmV2LnhtbESP3YrCMBCF7wXfIczC3tlUEZWuaVkEQYS98OcBhmZs&#10;ujaT0kTbvv1mQfDycH4+zrYYbCOe1PnasYJ5koIgLp2uuVJwvexnGxA+IGtsHJOCkTwU+XSyxUy7&#10;nk/0PIdKxBH2GSowIbSZlL40ZNEnriWO3s11FkOUXSV1h30ct41cpOlKWqw5Egy2tDNU3s8PGyFI&#10;p3G+7nf3HzMca2rGX3qMSn1+DN9fIAIN4R1+tQ9awXoJ/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OI3nBAAAA2w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75" o:spid="_x0000_s1102" style="position:absolute;visibility:visible;mso-wrap-style:square" from="53247,11623" to="53247,14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XGDcQAAADbAAAADwAAAGRycy9kb3ducmV2LnhtbESPzWrDMBCE74W+g9hAb4mclsbFtRJK&#10;IKWnQv4OuS3W2nJirRxLtd23rwKBHoeZ+YbJV6NtRE+drx0rmM8SEMSF0zVXCg77zfQNhA/IGhvH&#10;pOCXPKyWjw85ZtoNvKV+FyoRIewzVGBCaDMpfWHIop+5ljh6pesshii7SuoOhwi3jXxOkoW0WHNc&#10;MNjS2lBx2f1YBVcsNmRPx88+GUz/sijb7/R8UuppMn68gwg0hv/wvf2lFaSvcPs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9cYNxAAAANsAAAAPAAAAAAAAAAAA&#10;AAAAAKECAABkcnMvZG93bnJldi54bWxQSwUGAAAAAAQABAD5AAAAkgMAAAAA&#10;" strokecolor="#5b9bd5 [3204]" strokeweight=".5pt">
                  <v:stroke joinstyle="miter"/>
                </v:line>
                <v:rect id="矩形 76" o:spid="_x0000_s1103" style="position:absolute;left:787;top:13042;width:8991;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AYlb0A&#10;AADbAAAADwAAAGRycy9kb3ducmV2LnhtbESPywrCMBBF94L/EEZwp6kuVKpRRBBEcOHjA4ZmbKrN&#10;pDTRtn9vBMHl5T4Od7VpbSneVPvCsYLJOAFBnDldcK7gdt2PFiB8QNZYOiYFHXnYrPu9FabaNXym&#10;9yXkIo6wT1GBCaFKpfSZIYt+7Cri6N1dbTFEWedS19jEcVvKaZLMpMWCI8FgRTtD2fPyshGCdO4m&#10;82b3PJn2WFDZPejVKTUctNsliEBt+Id/7YNWMJ/B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dAYlb0AAADbAAAADwAAAAAAAAAAAAAAAACYAgAAZHJzL2Rvd25yZXYu&#10;eG1sUEsFBgAAAAAEAAQA9QAAAIIDAAAAAA==&#10;" fillcolor="#5b9bd5 [3204]" strokecolor="#1f4d78 [1604]" strokeweight="1pt">
                  <v:textbo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Partial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rect id="矩形 77" o:spid="_x0000_s1104" style="position:absolute;left:31365;top:7515;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Dr8A&#10;AADbAAAADwAAAGRycy9kb3ducmV2LnhtbESPzYrCMBSF94LvEK7gzqbOwko1igiCDLjw5wEuzbWp&#10;NjelibZ9ezMw4PJwfj7OetvbWryp9ZVjBfMkBUFcOF1xqeB2PcyWIHxA1lg7JgUDedhuxqM15tp1&#10;fKb3JZQijrDPUYEJocml9IUhiz5xDXH07q61GKJsS6lb7OK4reVPmi6kxYojwWBDe0PF8/KyEYJ0&#10;HuZZt3+eTP9bUT086DUoNZ30uxWIQH34hv/bR60gy+DvS/wBcvM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nL0OvwAAANsAAAAPAAAAAAAAAAAAAAAAAJgCAABkcnMvZG93bnJl&#10;di54bWxQSwUGAAAAAAQABAD1AAAAhAM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78" o:spid="_x0000_s1105" style="position:absolute;flip:x;visibility:visible;mso-wrap-style:square" from="28457,10118" to="34667,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b1lMIAAADbAAAADwAAAGRycy9kb3ducmV2LnhtbERPTWvCQBC9C/6HZYTedKNgjKmrFKkQ&#10;KAq1euhtmp0msdnZkN2a+O/dg+Dx8b5Xm97U4kqtqywrmE4iEMS51RUXCk5fu3ECwnlkjbVlUnAj&#10;B5v1cLDCVNuOP+l69IUIIexSVFB636RSurwkg25iG+LA/drWoA+wLaRusQvhppazKIqlwYpDQ4kN&#10;bUvK/47/RsFO7384WbrD99lW8Ud2ac7v87lSL6P+7RWEp94/xQ93phUswtjwJfwAub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yb1lMIAAADbAAAADwAAAAAAAAAAAAAA&#10;AAChAgAAZHJzL2Rvd25yZXYueG1sUEsFBgAAAAAEAAQA+QAAAJADAAAAAA==&#10;" strokecolor="#5b9bd5 [3204]" strokeweight=".5pt">
                  <v:stroke joinstyle="miter"/>
                </v:line>
                <v:rect id="矩形 81" o:spid="_x0000_s1106" style="position:absolute;left:37607;top:3597;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wxr8A&#10;AADbAAAADwAAAGRycy9kb3ducmV2LnhtbESPzYrCMBSF94LvEK7gzqZ1oVKNMggDg+DCnwe4NNem&#10;Y3NTmmjbtzeC4PJwfj7OZtfbWjyp9ZVjBVmSgiAunK64VHC9/M5WIHxA1lg7JgUDedhtx6MN5tp1&#10;fKLnOZQijrDPUYEJocml9IUhiz5xDXH0bq61GKJsS6lb7OK4reU8TRfSYsWRYLChvaHifn7YCEE6&#10;Ddmy29+Ppj9UVA//9BiUmk76nzWIQH34hj/tP61glcH7S/wB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7PDGvwAAANsAAAAPAAAAAAAAAAAAAAAAAJgCAABkcnMvZG93bnJl&#10;di54bWxQSwUGAAAAAAQABAD1AAAAhAM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82" o:spid="_x0000_s1107" style="position:absolute;flip:x;visibility:visible;mso-wrap-style:square" from="34604,6137" to="40846,7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uyWcMAAADbAAAADwAAAGRycy9kb3ducmV2LnhtbESPQYvCMBSE74L/ITxhb5oqKLUaRURB&#10;EIV19eDt2TzbavNSmqzWf2+EhT0OM/MNM503phQPql1hWUG/F4EgTq0uOFNw/Fl3YxDOI2ssLZOC&#10;FzmYz9qtKSbaPvmbHgefiQBhl6CC3PsqkdKlORl0PVsRB+9qa4M+yDqTusZngJtSDqJoJA0WHBZy&#10;rGiZU3o//BoFa727cDx2+/PJFqPt5ladVsOhUl+dZjEB4anx/+G/9kYriAfw+RJ+gJy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bslnDAAAA2wAAAA8AAAAAAAAAAAAA&#10;AAAAoQIAAGRycy9kb3ducmV2LnhtbFBLBQYAAAAABAAEAPkAAACRAwAAAAA=&#10;" strokecolor="#5b9bd5 [3204]" strokeweight=".5pt">
                  <v:stroke joinstyle="miter"/>
                </v:line>
                <v:line id="直接连接符 83" o:spid="_x0000_s1108" style="position:absolute;flip:x y;visibility:visible;mso-wrap-style:square" from="40846,6137" to="43709,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SguMQAAADbAAAADwAAAGRycy9kb3ducmV2LnhtbESPT2sCMRTE7wW/Q3iFXkpNrHRZVqNI&#10;QagHD/7p/bF57i7dvKxJ6m799EYQehxm5jfMfDnYVlzIh8axhslYgSAunWm40nA8rN9yECEiG2wd&#10;k4Y/CrBcjJ7mWBjX844u+1iJBOFQoIY6xq6QMpQ1WQxj1xEn7+S8xZikr6Tx2Ce4beW7Upm02HBa&#10;qLGjz5rKn/2v1bCh60fz+j3Z5pXq3To/n32mMq1fnofVDESkIf6HH+0voyGfwv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1KC4xAAAANsAAAAPAAAAAAAAAAAA&#10;AAAAAKECAABkcnMvZG93bnJldi54bWxQSwUGAAAAAAQABAD5AAAAkgMAAAAA&#10;" strokecolor="#5b9bd5 [3204]" strokeweight=".5pt">
                  <v:stroke joinstyle="miter"/>
                </v:line>
                <v:rect id="矩形 84" o:spid="_x0000_s1109" style="position:absolute;left:39557;top:7896;width:8318;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tTXsEA&#10;AADbAAAADwAAAGRycy9kb3ducmV2LnhtbESP32rCMBTG7wXfIRxhdzatDCe1sYggjMEudD7AoTk2&#10;1eakNNG2b78MBl5+fH9+fEU52lY8qfeNYwVZkoIgrpxuuFZw+TkuNyB8QNbYOiYFE3kod/NZgbl2&#10;A5/oeQ61iCPsc1RgQuhyKX1lyKJPXEccvavrLYYo+1rqHoc4blu5StO1tNhwJBjs6GCoup8fNkKQ&#10;TlP2MRzu32b8aqidbvSYlHpbjPstiEBjeIX/259aweYd/r7EHy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bU17BAAAA2w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85" o:spid="_x0000_s1110" style="position:absolute;flip:y;visibility:visible;mso-wrap-style:square" from="40846,974" to="40846,3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IqLcUAAADbAAAADwAAAGRycy9kb3ducmV2LnhtbESPQWvCQBSE70L/w/KE3nRjIRJTV5FS&#10;ISAW1Hro7TX7mqRm34bdbUz/fbcgeBxm5htmuR5MK3pyvrGsYDZNQBCXVjdcKXg/bScZCB+QNbaW&#10;ScEveVivHkZLzLW98oH6Y6hEhLDPUUEdQpdL6cuaDPqp7Yij92WdwRClq6R2eI1w08qnJJlLgw3H&#10;hRo7eqmpvBx/jIKt3n9ytvBvH2fbzHfFd3d+TVOlHsfD5hlEoCHcw7d2oRVkKfx/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PIqLcUAAADbAAAADwAAAAAAAAAA&#10;AAAAAAChAgAAZHJzL2Rvd25yZXYueG1sUEsFBgAAAAAEAAQA+QAAAJMDAAAAAA==&#10;" strokecolor="#5b9bd5 [3204]" strokeweight=".5pt">
                  <v:stroke joinstyle="miter"/>
                </v:line>
                <v:line id="直接连接符 86" o:spid="_x0000_s1111" style="position:absolute;flip:y;visibility:visible;mso-wrap-style:square" from="40896,847" to="42344,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C0WsYAAADbAAAADwAAAGRycy9kb3ducmV2LnhtbESPzWrDMBCE74G+g9hAb7GcQozjRAml&#10;NBAoLeTHh9w21tZ2a62Mpdru21eFQI7DzHzDrLejaURPnastK5hHMQjiwuqaSwXn026WgnAeWWNj&#10;mRT8koPt5mGyxkzbgQ/UH30pAoRdhgoq79tMSldUZNBFtiUO3qftDPogu1LqDocAN418iuNEGqw5&#10;LFTY0ktFxffxxyjY6fcrp0v3ccltnbztv9r8dbFQ6nE6Pq9AeBr9PXxr77WCNIH/L+EHyM0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gtFrGAAAA2wAAAA8AAAAAAAAA&#10;AAAAAAAAoQIAAGRycy9kb3ducmV2LnhtbFBLBQYAAAAABAAEAPkAAACUAwAAAAA=&#10;" strokecolor="#5b9bd5 [3204]" strokeweight=".5pt">
                  <v:stroke joinstyle="miter"/>
                </v:line>
                <v:line id="直接连接符 87" o:spid="_x0000_s1112" style="position:absolute;flip:x y;visibility:visible;mso-wrap-style:square" from="39353,847" to="40801,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mu8QAAADbAAAADwAAAGRycy9kb3ducmV2LnhtbESPQWvCQBSE74X+h+UVvJRmV8E0RFcR&#10;QWgPHrTt/ZF9TYLZt3F3a1J/vSsUehxm5htmuR5tJy7kQ+tYwzRTIIgrZ1quNXx+7F4KECEiG+wc&#10;k4ZfCrBePT4ssTRu4ANdjrEWCcKhRA1NjH0pZagashgy1xMn79t5izFJX0vjcUhw28mZUrm02HJa&#10;aLCnbUPV6fhjNbzTdd4+f033Ra0GtyvOZ5+rXOvJ07hZgIg0xv/wX/vNaChe4f4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76a7xAAAANsAAAAPAAAAAAAAAAAA&#10;AAAAAKECAABkcnMvZG93bnJldi54bWxQSwUGAAAAAAQABAD5AAAAkgMAAAAA&#10;" strokecolor="#5b9bd5 [3204]" strokeweight=".5pt">
                  <v:stroke joinstyle="miter"/>
                </v:line>
                <v:rect id="矩形 88" o:spid="_x0000_s1113" style="position:absolute;left:23961;top:13318;width:8992;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ZZW70A&#10;AADbAAAADwAAAGRycy9kb3ducmV2LnhtbERPzYrCMBC+C75DGGFvmroHV6pRRBAWwYM/DzA0Y1Nt&#10;JqWJtn1757Cwx4/vf73tfa3e1MYqsIH5LANFXARbcWngdj1Ml6BiQrZYByYDA0XYbsajNeY2dHym&#10;9yWVSkI45mjApdTkWsfCkcc4Cw2xcPfQekwC21LbFjsJ97X+zrKF9lixNDhsaO+oeF5eXkqQzsP8&#10;p9s/T64/VlQPD3oNxnxN+t0KVKI+/Yv/3L/WwFLGyhf5AXrz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tZZW70AAADbAAAADwAAAAAAAAAAAAAAAACYAgAAZHJzL2Rvd25yZXYu&#10;eG1sUEsFBgAAAAAEAAQA9QAAAIIDAAAAAA==&#10;" fillcolor="#5b9bd5 [3204]" strokecolor="#1f4d78 [1604]" strokeweight="1pt">
                  <v:textbo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w10:anchorlock/>
              </v:group>
            </w:pict>
          </mc:Fallback>
        </mc:AlternateContent>
      </w:r>
    </w:p>
    <w:p w:rsidR="00D10121" w:rsidRDefault="00D10121" w:rsidP="00D10121">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3</w:t>
      </w:r>
      <w:r>
        <w:fldChar w:fldCharType="end"/>
      </w:r>
      <w:r w:rsidRPr="00D10121">
        <w:t xml:space="preserve"> </w:t>
      </w:r>
      <w:r w:rsidR="00F93B7E" w:rsidRPr="00F93B7E">
        <w:t xml:space="preserve">RF architecture </w:t>
      </w:r>
      <w:r w:rsidR="00F93B7E">
        <w:t>2</w:t>
      </w:r>
      <w:r w:rsidR="00F93B7E" w:rsidRPr="00F93B7E">
        <w:t xml:space="preserve"> for CA_n5-n8 with 3 antennas</w:t>
      </w:r>
    </w:p>
    <w:p w:rsidR="00D10121" w:rsidRDefault="00D10121" w:rsidP="00D10121">
      <w:pPr>
        <w:keepNext/>
      </w:pPr>
      <w:r>
        <w:rPr>
          <w:rFonts w:eastAsiaTheme="minorEastAsia"/>
          <w:noProof/>
          <w:lang w:val="en-US" w:eastAsia="zh-CN"/>
        </w:rPr>
        <mc:AlternateContent>
          <mc:Choice Requires="wpc">
            <w:drawing>
              <wp:inline distT="0" distB="0" distL="0" distR="0" wp14:anchorId="118870F0" wp14:editId="3A6169FD">
                <wp:extent cx="5981700" cy="1879600"/>
                <wp:effectExtent l="0" t="0" r="0" b="6350"/>
                <wp:docPr id="122" name="画布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0" name="矩形 90"/>
                        <wps:cNvSpPr/>
                        <wps:spPr>
                          <a:xfrm>
                            <a:off x="825500" y="723900"/>
                            <a:ext cx="647700" cy="254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Pr="00761E70" w:rsidRDefault="00CA3D13" w:rsidP="00D10121">
                              <w:pPr>
                                <w:jc w:val="center"/>
                                <w:rPr>
                                  <w:rFonts w:eastAsiaTheme="minorEastAsia"/>
                                  <w:lang w:eastAsia="zh-CN"/>
                                </w:rPr>
                              </w:pPr>
                              <w:r>
                                <w:rPr>
                                  <w:rFonts w:eastAsiaTheme="minorEastAsia"/>
                                  <w:lang w:eastAsia="zh-CN"/>
                                </w:rPr>
                                <w:t>Switch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矩形 92"/>
                        <wps:cNvSpPr/>
                        <wps:spPr>
                          <a:xfrm>
                            <a:off x="1221400" y="1313126"/>
                            <a:ext cx="905850" cy="3785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直接连接符 93"/>
                        <wps:cNvCnPr>
                          <a:stCxn id="90" idx="2"/>
                          <a:endCxn id="92" idx="0"/>
                        </wps:cNvCnPr>
                        <wps:spPr>
                          <a:xfrm>
                            <a:off x="1149350" y="978186"/>
                            <a:ext cx="524975" cy="3349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4" name="矩形 94"/>
                        <wps:cNvSpPr/>
                        <wps:spPr>
                          <a:xfrm>
                            <a:off x="1450000" y="3326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5" name="直接连接符 95"/>
                        <wps:cNvCnPr>
                          <a:stCxn id="94" idx="2"/>
                          <a:endCxn id="90" idx="0"/>
                        </wps:cNvCnPr>
                        <wps:spPr>
                          <a:xfrm flipH="1">
                            <a:off x="1149350" y="586686"/>
                            <a:ext cx="624500" cy="1372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 name="直接连接符 96"/>
                        <wps:cNvCnPr>
                          <a:stCxn id="97" idx="0"/>
                          <a:endCxn id="94" idx="2"/>
                        </wps:cNvCnPr>
                        <wps:spPr>
                          <a:xfrm flipH="1" flipV="1">
                            <a:off x="1773850" y="586686"/>
                            <a:ext cx="286725" cy="1753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7" name="矩形 97"/>
                        <wps:cNvSpPr/>
                        <wps:spPr>
                          <a:xfrm>
                            <a:off x="1644650" y="7620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8" name="直接连接符 98"/>
                        <wps:cNvCnPr>
                          <a:stCxn id="94" idx="0"/>
                        </wps:cNvCnPr>
                        <wps:spPr>
                          <a:xfrm flipV="1">
                            <a:off x="1773850" y="69850"/>
                            <a:ext cx="0" cy="2628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9" name="直接连接符 99"/>
                        <wps:cNvCnPr/>
                        <wps:spPr>
                          <a:xfrm flipV="1">
                            <a:off x="1778930" y="57150"/>
                            <a:ext cx="145120" cy="1524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flipH="1" flipV="1">
                            <a:off x="1624920" y="571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4832985" y="1414672"/>
                            <a:ext cx="996316" cy="4420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 xml:space="preserve">DUP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2" name="直接连接符 102"/>
                        <wps:cNvCnPr>
                          <a:stCxn id="103" idx="2"/>
                        </wps:cNvCnPr>
                        <wps:spPr>
                          <a:xfrm>
                            <a:off x="5348605" y="65405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5024755" y="40005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4" name="直接连接符 104"/>
                        <wps:cNvCnPr/>
                        <wps:spPr>
                          <a:xfrm flipV="1">
                            <a:off x="5348605" y="137795"/>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5" name="直接连接符 105"/>
                        <wps:cNvCnPr/>
                        <wps:spPr>
                          <a:xfrm flipV="1">
                            <a:off x="5353685"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6" name="直接连接符 106"/>
                        <wps:cNvCnPr/>
                        <wps:spPr>
                          <a:xfrm flipH="1" flipV="1">
                            <a:off x="5199380"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7" name="矩形 107"/>
                        <wps:cNvSpPr/>
                        <wps:spPr>
                          <a:xfrm>
                            <a:off x="5031105" y="90833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 name="直接连接符 108"/>
                        <wps:cNvCnPr>
                          <a:endCxn id="101" idx="0"/>
                        </wps:cNvCnPr>
                        <wps:spPr>
                          <a:xfrm>
                            <a:off x="5331143" y="1162336"/>
                            <a:ext cx="0" cy="252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0" name="矩形 110"/>
                        <wps:cNvSpPr/>
                        <wps:spPr>
                          <a:xfrm>
                            <a:off x="3142910" y="75150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1" name="直接连接符 111"/>
                        <wps:cNvCnPr/>
                        <wps:spPr>
                          <a:xfrm flipH="1">
                            <a:off x="2852080" y="1011850"/>
                            <a:ext cx="621030" cy="3194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2" name="矩形 112"/>
                        <wps:cNvSpPr/>
                        <wps:spPr>
                          <a:xfrm>
                            <a:off x="3538515" y="1340145"/>
                            <a:ext cx="90551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Partial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直接连接符 113"/>
                        <wps:cNvCnPr/>
                        <wps:spPr>
                          <a:xfrm>
                            <a:off x="3466760" y="1005500"/>
                            <a:ext cx="524510" cy="33464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4" name="矩形 114"/>
                        <wps:cNvSpPr/>
                        <wps:spPr>
                          <a:xfrm>
                            <a:off x="3767115" y="359705"/>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直接连接符 115"/>
                        <wps:cNvCnPr/>
                        <wps:spPr>
                          <a:xfrm flipH="1">
                            <a:off x="3466760" y="613705"/>
                            <a:ext cx="624205" cy="1371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6" name="直接连接符 116"/>
                        <wps:cNvCnPr/>
                        <wps:spPr>
                          <a:xfrm flipH="1" flipV="1">
                            <a:off x="4090965" y="613705"/>
                            <a:ext cx="286385" cy="1752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7" name="矩形 117"/>
                        <wps:cNvSpPr/>
                        <wps:spPr>
                          <a:xfrm>
                            <a:off x="3962060" y="7896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8" name="直接连接符 118"/>
                        <wps:cNvCnPr/>
                        <wps:spPr>
                          <a:xfrm flipV="1">
                            <a:off x="4090965" y="97450"/>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9" name="直接连接符 119"/>
                        <wps:cNvCnPr/>
                        <wps:spPr>
                          <a:xfrm flipV="1">
                            <a:off x="4096045"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0" name="直接连接符 120"/>
                        <wps:cNvCnPr/>
                        <wps:spPr>
                          <a:xfrm flipH="1" flipV="1">
                            <a:off x="3941740"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402500" y="13318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18870F0" id="画布 122" o:spid="_x0000_s1114" editas="canvas" style="width:471pt;height:148pt;mso-position-horizontal-relative:char;mso-position-vertical-relative:line" coordsize="59817,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">
                <v:shape id="_x0000_s1115" type="#_x0000_t75" style="position:absolute;width:59817;height:18796;visibility:visible;mso-wrap-style:square">
                  <v:fill o:detectmouseclick="t"/>
                  <v:path o:connecttype="none"/>
                </v:shape>
                <v:rect id="矩形 90" o:spid="_x0000_s1116" style="position:absolute;left:8255;top:7239;width:6477;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nDgL4A&#10;AADbAAAADwAAAGRycy9kb3ducmV2LnhtbERPzYrCMBC+C75DGGFvmroHV6tRRBAWYQ/+PMDQjE21&#10;mZQm2vbtdw4Le/z4/je73tfqTW2sAhuYzzJQxEWwFZcGbtfjdAkqJmSLdWAyMFCE3XY82mBuQ8dn&#10;el9SqSSEY44GXEpNrnUsHHmMs9AQC3cPrccksC21bbGTcF/rzyxbaI8VS4PDhg6Oiufl5aUE6TzM&#10;v7rD88f1p4rq4UGvwZiPSb9fg0rUp3/xn/vbGljJevkiP0Bv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l5w4C+AAAA2wAAAA8AAAAAAAAAAAAAAAAAmAIAAGRycy9kb3ducmV2&#10;LnhtbFBLBQYAAAAABAAEAPUAAACDAwAAAAA=&#10;" fillcolor="#5b9bd5 [3204]" strokecolor="#1f4d78 [1604]" strokeweight="1pt">
                  <v:textbox>
                    <w:txbxContent>
                      <w:p w:rsidR="00CA3D13" w:rsidRPr="00761E70" w:rsidRDefault="00CA3D13" w:rsidP="00D10121">
                        <w:pPr>
                          <w:jc w:val="center"/>
                          <w:rPr>
                            <w:rFonts w:eastAsiaTheme="minorEastAsia"/>
                            <w:lang w:eastAsia="zh-CN"/>
                          </w:rPr>
                        </w:pPr>
                        <w:r>
                          <w:rPr>
                            <w:rFonts w:eastAsiaTheme="minorEastAsia"/>
                            <w:lang w:eastAsia="zh-CN"/>
                          </w:rPr>
                          <w:t>Switch</w:t>
                        </w:r>
                      </w:p>
                    </w:txbxContent>
                  </v:textbox>
                </v:rect>
                <v:rect id="矩形 92" o:spid="_x0000_s1117" style="position:absolute;left:12214;top:13131;width:9058;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f4bMEA&#10;AADbAAAADwAAAGRycy9kb3ducmV2LnhtbESPzYrCMBSF9wO+Q7jC7KapLkbtmBYRhGHAhT8PcGmu&#10;TcfmpjTRtm9vBMHl4fx8nHUx2EbcqfO1YwWzJAVBXDpdc6XgfNp9LUH4gKyxcUwKRvJQ5JOPNWba&#10;9Xyg+zFUIo6wz1CBCaHNpPSlIYs+cS1x9C6usxii7CqpO+zjuG3kPE2/pcWaI8FgS1tD5fV4sxGC&#10;dBhni3573Zvhr6Zm/KfbqNTndNj8gAg0hHf41f7VClZzeH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n+GzBAAAA2w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line id="直接连接符 93" o:spid="_x0000_s1118" style="position:absolute;visibility:visible;mso-wrap-style:square" from="11493,9781" to="16743,1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dGMQAAADbAAAADwAAAGRycy9kb3ducmV2LnhtbESPQWvCQBSE74L/YXmCt2bTCtbGbKQU&#10;FE+Fqj14e2Sf2djs2zS7Jum/7xYKHoeZ+YbJN6NtRE+drx0reExSEMSl0zVXCk7H7cMKhA/IGhvH&#10;pOCHPGyK6STHTLuBP6g/hEpECPsMFZgQ2kxKXxqy6BPXEkfv4jqLIcqukrrDIcJtI5/SdCkt1hwX&#10;DLb0Zqj8Otysgm8st2TPn7s+HUy/WF7a9+frWan5bHxdgwg0hnv4v73XCl4W8Pcl/gBZ/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XB0YxAAAANsAAAAPAAAAAAAAAAAA&#10;AAAAAKECAABkcnMvZG93bnJldi54bWxQSwUGAAAAAAQABAD5AAAAkgMAAAAA&#10;" strokecolor="#5b9bd5 [3204]" strokeweight=".5pt">
                  <v:stroke joinstyle="miter"/>
                </v:line>
                <v:rect id="矩形 94" o:spid="_x0000_s1119" style="position:absolute;left:14500;top:3326;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LFg8AA&#10;AADbAAAADwAAAGRycy9kb3ducmV2LnhtbESP24rCMBRF3wf8h3AE38ZUES/VKCIIIsyDlw84NMem&#10;2pyUJtr2782A4ONmXxZ7tWltKV5U+8KxgtEwAUGcOV1wruB62f/OQfiArLF0TAo68rBZ935WmGrX&#10;8Ile55CLOMI+RQUmhCqV0meGLPqhq4ijd3O1xRBlnUtdYxPHbSnHSTKVFguOBIMV7Qxlj/PTRgjS&#10;qRvNmt3jz7THgsruTs9OqUG/3S5BBGrDN/xpH7SCxQT+v8QfIN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kLFg8AAAADbAAAADwAAAAAAAAAAAAAAAACYAgAAZHJzL2Rvd25y&#10;ZXYueG1sUEsFBgAAAAAEAAQA9QAAAIUDA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95" o:spid="_x0000_s1120" style="position:absolute;flip:x;visibility:visible;mso-wrap-style:square" from="11493,5866" to="17738,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u88MUAAADbAAAADwAAAGRycy9kb3ducmV2LnhtbESPQWvCQBSE74X+h+UJ3pqNQoKJrlKK&#10;giAKtc2ht2f2NUmbfRuyq0n/fVco9DjMzDfMajOaVtyod41lBbMoBkFcWt1wpeD9bfe0AOE8ssbW&#10;Min4IQeb9ePDCnNtB36l29lXIkDY5aig9r7LpXRlTQZdZDvi4H3a3qAPsq+k7nEIcNPKeRyn0mDD&#10;YaHGjl5qKr/PV6Ngp48XXmTu9FHYJj3sv7pimyRKTSfj8xKEp9H/h//ae60gS+D+Jfw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Su88MUAAADbAAAADwAAAAAAAAAA&#10;AAAAAAChAgAAZHJzL2Rvd25yZXYueG1sUEsFBgAAAAAEAAQA+QAAAJMDAAAAAA==&#10;" strokecolor="#5b9bd5 [3204]" strokeweight=".5pt">
                  <v:stroke joinstyle="miter"/>
                </v:line>
                <v:line id="直接连接符 96" o:spid="_x0000_s1121" style="position:absolute;flip:x y;visibility:visible;mso-wrap-style:square" from="17738,5866" to="20605,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qV/cQAAADbAAAADwAAAGRycy9kb3ducmV2LnhtbESPQWvCQBSE74L/YXlCL2J2LTTE1FVK&#10;QWgPPdTW+yP7TEKzb+Pu1qT+ercgeBxm5htmvR1tJ87kQ+tYwzJTIIgrZ1quNXx/7RYFiBCRDXaO&#10;ScMfBdhuppM1lsYN/EnnfaxFgnAoUUMTY19KGaqGLIbM9cTJOzpvMSbpa2k8DgluO/moVC4ttpwW&#10;GuzptaHqZ/9rNbzT5amdH5YfRa0GtytOJ5+rXOuH2fjyDCLSGO/hW/vNaFjl8P8l/QC5u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epX9xAAAANsAAAAPAAAAAAAAAAAA&#10;AAAAAKECAABkcnMvZG93bnJldi54bWxQSwUGAAAAAAQABAD5AAAAkgMAAAAA&#10;" strokecolor="#5b9bd5 [3204]" strokeweight=".5pt">
                  <v:stroke joinstyle="miter"/>
                </v:line>
                <v:rect id="矩形 97" o:spid="_x0000_s1122" style="position:absolute;left:16446;top:7620;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b9MEA&#10;AADbAAAADwAAAGRycy9kb3ducmV2LnhtbESPy4rCMBSG94LvEM7A7GyqCy8d0zIIggiz8PIAh+bY&#10;dGxOShNt+/aTAcHlz3/5+LfFYBvxpM7XjhXMkxQEcel0zZWC62U/W4PwAVlj45gUjOShyKeTLWba&#10;9Xyi5zlUIo6wz1CBCaHNpPSlIYs+cS1x9G6usxii7CqpO+zjuG3kIk2X0mLNkWCwpZ2h8n5+2AhB&#10;Oo3zVb+7/5jhWFMz/tJjVOrzY/j+AhFoCO/wq33QCjYr+P8Sf4D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QW/TBAAAA2w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98" o:spid="_x0000_s1123" style="position:absolute;flip:y;visibility:visible;mso-wrap-style:square" from="17738,698" to="17738,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oTbsEAAADbAAAADwAAAGRycy9kb3ducmV2LnhtbERPy4rCMBTdC/5DuII7TRUU7RiLiAVB&#10;FMbHYnZ3mjtttbkpTdT692Yx4PJw3oukNZV4UONKywpGwwgEcWZ1ybmC8ykdzEA4j6yxskwKXuQg&#10;WXY7C4y1ffI3PY4+FyGEXYwKCu/rWEqXFWTQDW1NHLg/2xj0ATa51A0+Q7ip5DiKptJgyaGhwJrW&#10;BWW3490oSPX+l2dzd/i52HK6217ry2YyUarfa1dfIDy1/iP+d2+1gnkYG76EHyCX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KhNuwQAAANsAAAAPAAAAAAAAAAAAAAAA&#10;AKECAABkcnMvZG93bnJldi54bWxQSwUGAAAAAAQABAD5AAAAjwMAAAAA&#10;" strokecolor="#5b9bd5 [3204]" strokeweight=".5pt">
                  <v:stroke joinstyle="miter"/>
                </v:line>
                <v:line id="直接连接符 99" o:spid="_x0000_s1124" style="position:absolute;flip:y;visibility:visible;mso-wrap-style:square" from="17789,571" to="1924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a29cMAAADbAAAADwAAAGRycy9kb3ducmV2LnhtbESPT4vCMBTE74LfITxhb5q6oNhqFJEV&#10;hGUF/x28PZtnW21eSpPV+u2NIHgcZuY3zGTWmFLcqHaFZQX9XgSCOLW64EzBfrfsjkA4j6yxtEwK&#10;HuRgNm23Jphoe+cN3bY+EwHCLkEFufdVIqVLczLoerYiDt7Z1gZ9kHUmdY33ADel/I6ioTRYcFjI&#10;saJFTul1+28ULPXfiUexWx8Pthj+ri7V4WcwUOqr08zHIDw1/hN+t1daQRzD60v4AXL6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mtvXDAAAA2wAAAA8AAAAAAAAAAAAA&#10;AAAAoQIAAGRycy9kb3ducmV2LnhtbFBLBQYAAAAABAAEAPkAAACRAwAAAAA=&#10;" strokecolor="#5b9bd5 [3204]" strokeweight=".5pt">
                  <v:stroke joinstyle="miter"/>
                </v:line>
                <v:line id="直接连接符 100" o:spid="_x0000_s1125" style="position:absolute;flip:x y;visibility:visible;mso-wrap-style:square" from="16249,571" to="17697,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HC9sUAAADcAAAADwAAAGRycy9kb3ducmV2LnhtbESPQUvDQBCF74L/YRmhF7G7FQwhZltE&#10;KNRDD1a9D9kxCWZn091tk/bXOwfB2wzvzXvf1JvZD+pMMfWBLayWBhRxE1zPrYXPj+1DCSplZIdD&#10;YLJwoQSb9e1NjZULE7/T+ZBbJSGcKrTQ5TxWWqemI49pGUZi0b5D9Jhlja12EScJ94N+NKbQHnuW&#10;hg5Heu2o+TmcvIU3uj7191+rfdmaKWzL4zEWprB2cTe/PIPKNOd/89/1zgm+EXx5Rib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eHC9sUAAADcAAAADwAAAAAAAAAA&#10;AAAAAAChAgAAZHJzL2Rvd25yZXYueG1sUEsFBgAAAAAEAAQA+QAAAJMDAAAAAA==&#10;" strokecolor="#5b9bd5 [3204]" strokeweight=".5pt">
                  <v:stroke joinstyle="miter"/>
                </v:line>
                <v:rect id="矩形 101" o:spid="_x0000_s1126" style="position:absolute;left:48329;top:14146;width:9964;height:4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L6mMAA&#10;AADcAAAADwAAAGRycy9kb3ducmV2LnhtbESPzarCMBCF9xd8hzCCu2taFyrVKCIIIrjw5wGGZmyq&#10;zaQ00bZvbwTB3QznzPnOLNedrcSLGl86VpCOExDEudMlFwqul93/HIQPyBorx6SgJw/r1eBviZl2&#10;LZ/odQ6FiCHsM1RgQqgzKX1uyKIfu5o4ajfXWAxxbQqpG2xjuK3kJEmm0mLJkWCwpq2h/HF+2ghB&#10;OvXprN0+jqY7lFT1d3r2So2G3WYBIlAXfubv9V7H+kkKn2fiBH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wL6mMAAAADcAAAADwAAAAAAAAAAAAAAAACYAgAAZHJzL2Rvd25y&#10;ZXYueG1sUEsFBgAAAAAEAAQA9QAAAIUDAAAAAA==&#10;" fillcolor="#5b9bd5 [3204]" strokecolor="#1f4d78 [1604]" strokeweight="1pt">
                  <v:textbo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 xml:space="preserve">DUP </w:t>
                        </w:r>
                      </w:p>
                    </w:txbxContent>
                  </v:textbox>
                </v:rect>
                <v:line id="直接连接符 102" o:spid="_x0000_s1127" style="position:absolute;visibility:visible;mso-wrap-style:square" from="53486,6540" to="53486,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4ZXnMIAAADcAAAADwAAAGRycy9kb3ducmV2LnhtbERPS2sCMRC+C/6HMEJvmqigZWsUESye&#10;CvVx8DZsxs22m8m6SXe3/74pCN7m43vOatO7SrTUhNKzhulEgSDOvSm50HA+7cevIEJENlh5Jg2/&#10;FGCzHg5WmBnf8Se1x1iIFMIhQw02xjqTMuSWHIaJr4kTd/ONw5hgU0jTYJfCXSVnSi2kw5JTg8Wa&#10;dpby7+OP03DHfE/uenlvVWfb+eJWfyy/rlq/jPrtG4hIfXyKH+6DSfPVDP6fSR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4ZXnMIAAADcAAAADwAAAAAAAAAAAAAA&#10;AAChAgAAZHJzL2Rvd25yZXYueG1sUEsFBgAAAAAEAAQA+QAAAJADAAAAAA==&#10;" strokecolor="#5b9bd5 [3204]" strokeweight=".5pt">
                  <v:stroke joinstyle="miter"/>
                </v:line>
                <v:rect id="矩形 103" o:spid="_x0000_s1128" style="position:absolute;left:50247;top:4000;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BdMEA&#10;AADcAAAADwAAAGRycy9kb3ducmV2LnhtbESP0YrCMBBF3xf8hzCCb2uqgi7VtIggiOCDuh8wNGNT&#10;bSalibb9e7Ow4NsM9849dzZ5b2vxotZXjhXMpgkI4sLpiksFv9f99w8IH5A11o5JwUAe8mz0tcFU&#10;u47P9LqEUsQQ9ikqMCE0qZS+MGTRT11DHLWbay2GuLal1C12MdzWcp4kS2mx4kgw2NDOUPG4PG2E&#10;IJ2H2arbPU6mP1ZUD3d6DkpNxv12DSJQHz7m/+uDjvWTBfw9EyeQ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cwXTBAAAA3A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104" o:spid="_x0000_s1129" style="position:absolute;flip:y;visibility:visible;mso-wrap-style:square" from="53486,1377" to="53486,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sMvcIAAADcAAAADwAAAGRycy9kb3ducmV2LnhtbERPTYvCMBC9C/sfwgjeNFVUajWKiIIg&#10;CrrrwdvYzLbdbSaliVr//WZB8DaP9zmzRWNKcafaFZYV9HsRCOLU6oIzBV+fm24MwnlkjaVlUvAk&#10;B4v5R2uGibYPPtL95DMRQtglqCD3vkqkdGlOBl3PVsSB+7a1QR9gnUld4yOEm1IOomgsDRYcGnKs&#10;aJVT+nu6GQUbvb9yPHGHy9kW4932pzqvRyOlOu1mOQXhqfFv8cu91WF+NIT/Z8IF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sMvcIAAADcAAAADwAAAAAAAAAAAAAA&#10;AAChAgAAZHJzL2Rvd25yZXYueG1sUEsFBgAAAAAEAAQA+QAAAJADAAAAAA==&#10;" strokecolor="#5b9bd5 [3204]" strokeweight=".5pt">
                  <v:stroke joinstyle="miter"/>
                </v:line>
                <v:line id="直接连接符 105" o:spid="_x0000_s1130" style="position:absolute;flip:y;visibility:visible;mso-wrap-style:square" from="53536,1250" to="54984,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pJsIAAADcAAAADwAAAGRycy9kb3ducmV2LnhtbERPTYvCMBC9C/6HMMLeNFWouNUoIgqC&#10;uLCuPXgbm7GtNpPSZLX+e7Ow4G0e73Nmi9ZU4k6NKy0rGA4iEMSZ1SXnCo4/m/4EhPPIGivLpOBJ&#10;DhbzbmeGibYP/qb7wecihLBLUEHhfZ1I6bKCDLqBrYkDd7GNQR9gk0vd4COEm0qOomgsDZYcGgqs&#10;aVVQdjv8GgUbvT/z5NN9nVJbjnfba52u41ipj167nILw1Pq3+N+91WF+FMPfM+ECOX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epJsIAAADcAAAADwAAAAAAAAAAAAAA&#10;AAChAgAAZHJzL2Rvd25yZXYueG1sUEsFBgAAAAAEAAQA+QAAAJADAAAAAA==&#10;" strokecolor="#5b9bd5 [3204]" strokeweight=".5pt">
                  <v:stroke joinstyle="miter"/>
                </v:line>
                <v:line id="直接连接符 106" o:spid="_x0000_s1131" style="position:absolute;flip:x y;visibility:visible;mso-wrap-style:square" from="51993,1250" to="53441,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T/GcIAAADcAAAADwAAAGRycy9kb3ducmV2LnhtbERPTWsCMRC9F/wPYQQvRROFLstqFBGE&#10;9tBDrd6Hzbi7uJmsSXRXf31TKPQ2j/c5q81gW3EnHxrHGuYzBYK4dKbhSsPxez/NQYSIbLB1TBoe&#10;FGCzHr2ssDCu5y+6H2IlUgiHAjXUMXaFlKGsyWKYuY44cWfnLcYEfSWNxz6F21YulMqkxYZTQ40d&#10;7WoqL4eb1fBBz7fm9TT/zCvVu31+vfpMZVpPxsN2CSLSEP/Ff+53k+arDH6fSRfI9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UT/GcIAAADcAAAADwAAAAAAAAAAAAAA&#10;AAChAgAAZHJzL2Rvd25yZXYueG1sUEsFBgAAAAAEAAQA+QAAAJADAAAAAA==&#10;" strokecolor="#5b9bd5 [3204]" strokeweight=".5pt">
                  <v:stroke joinstyle="miter"/>
                </v:line>
                <v:rect id="矩形 107" o:spid="_x0000_s1132" style="position:absolute;left:50311;top:9083;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fHd78A&#10;AADcAAAADwAAAGRycy9kb3ducmV2LnhtbESPzQrCMBCE74LvEFbwpqkeVKpRRBBE8ODPAyzN2lSb&#10;TWmibd/eCIK3XWZ2vtnVprWleFPtC8cKJuMEBHHmdMG5gtt1P1qA8AFZY+mYFHTkYbPu91aYatfw&#10;md6XkIsYwj5FBSaEKpXSZ4Ys+rGriKN2d7XFENc6l7rGJobbUk6TZCYtFhwJBivaGcqel5eNEKRz&#10;N5k3u+fJtMeCyu5Br06p4aDdLkEEasPf/Ls+6Fg/mcP3mTiBX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p8d3vwAAANwAAAAPAAAAAAAAAAAAAAAAAJgCAABkcnMvZG93bnJl&#10;di54bWxQSwUGAAAAAAQABAD1AAAAhAM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108" o:spid="_x0000_s1133" style="position:absolute;visibility:visible;mso-wrap-style:square" from="53311,11623" to="53311,14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5gdsQAAADcAAAADwAAAGRycy9kb3ducmV2LnhtbESPQU/DMAyF75P4D5GRuG0JIA1Umk4I&#10;aYgT0gYcdrMar+nWOKUJbfn38wGJm633/N7ncjOHTo00pDayhduVAUVcR9dyY+HzY7t8BJUyssMu&#10;Mln4pQSb6mpRYuHixDsa97lREsKpQAs+577QOtWeAqZV7IlFO8YhYJZ1aLQbcJLw0Ok7Y9Y6YMvS&#10;4LGnF0/1ef8TLHxjvaVw+HodzeTH+/Wxf384Hay9uZ6fn0BlmvO/+e/6zQm+EVp5RibQ1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bmB2xAAAANwAAAAPAAAAAAAAAAAA&#10;AAAAAKECAABkcnMvZG93bnJldi54bWxQSwUGAAAAAAQABAD5AAAAkgMAAAAA&#10;" strokecolor="#5b9bd5 [3204]" strokeweight=".5pt">
                  <v:stroke joinstyle="miter"/>
                </v:line>
                <v:rect id="矩形 110" o:spid="_x0000_s1134" style="position:absolute;left:31429;top:7515;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fJ3sEA&#10;AADcAAAADwAAAGRycy9kb3ducmV2LnhtbESPzYrCMBDH74LvEEbYm6b14ErXKCIIInjQ9QGGZrap&#10;NpPSRNu+/c5hYW8zzP/jN5vd4Bv1pi7WgQ3kiwwUcRlszZWB+/dxvgYVE7LFJjAZGCnCbjudbLCw&#10;oecrvW+pUhLCsUADLqW20DqWjjzGRWiJ5fYTOo9J1q7StsNewn2jl1m20h5rlgaHLR0clc/by0sJ&#10;0nXMP/vD8+KGc03N+KDXaMzHbNh/gUo0pH/xn/tkBT8XfHlGJt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GXyd7BAAAA3A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111" o:spid="_x0000_s1135" style="position:absolute;flip:x;visibility:visible;mso-wrap-style:square" from="28520,10118" to="34731,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5+MMAAADcAAAADwAAAGRycy9kb3ducmV2LnhtbERPTWvCQBC9C/6HZYTezCaFiKZZRaSC&#10;UCrU6qG3MTsmabOzIbuN8d+7QqG3ebzPyVeDaURPnastK0iiGARxYXXNpYLj53Y6B+E8ssbGMim4&#10;kYPVcjzKMdP2yh/UH3wpQgi7DBVU3reZlK6oyKCLbEscuIvtDPoAu1LqDq8h3DTyOY5n0mDNoaHC&#10;ljYVFT+HX6Ngq9/PPF+4/dfJ1rO33Xd7ek1TpZ4mw/oFhKfB/4v/3Dsd5icJPJ4JF8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1OfjDAAAA3AAAAA8AAAAAAAAAAAAA&#10;AAAAoQIAAGRycy9kb3ducmV2LnhtbFBLBQYAAAAABAAEAPkAAACRAwAAAAA=&#10;" strokecolor="#5b9bd5 [3204]" strokeweight=".5pt">
                  <v:stroke joinstyle="miter"/>
                </v:line>
                <v:rect id="矩形 112" o:spid="_x0000_s1136" style="position:absolute;left:35385;top:13401;width:9055;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yMsIA&#10;AADcAAAADwAAAGRycy9kb3ducmV2LnhtbESPQYvCMBCF74L/IYywN5vWw65UYxFBEGEPuvsDhmZs&#10;aptJaaJt/71ZEPY2w3vzvjfbYrSteFLva8cKsiQFQVw6XXOl4PfnuFyD8AFZY+uYFEzkodjNZ1vM&#10;tRv4Qs9rqEQMYZ+jAhNCl0vpS0MWfeI64qjdXG8xxLWvpO5xiOG2las0/ZQWa44Egx0dDJXN9WEj&#10;BOkyZV/Dofk247mmdrrTY1LqYzHuNyACjeHf/L4+6Vg/W8HfM3EC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CfIywgAAANwAAAAPAAAAAAAAAAAAAAAAAJgCAABkcnMvZG93&#10;bnJldi54bWxQSwUGAAAAAAQABAD1AAAAhwMAAAAA&#10;" fillcolor="#5b9bd5 [3204]" strokecolor="#1f4d78 [1604]" strokeweight="1pt">
                  <v:textbo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Partial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v:line id="直接连接符 113" o:spid="_x0000_s1137" style="position:absolute;visibility:visible;mso-wrap-style:square" from="34667,10055" to="39912,13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Nk2sEAAADcAAAADwAAAGRycy9kb3ducmV2LnhtbERPS4vCMBC+C/sfwix401QFla5RZEHx&#10;JPg6eBuasenaTLpNbLv/fiMI3ubje85i1dlSNFT7wrGC0TABQZw5XXCu4HzaDOYgfEDWWDomBX/k&#10;YbX86C0w1a7lAzXHkIsYwj5FBSaEKpXSZ4Ys+qGriCN3c7XFEGGdS11jG8NtKcdJMpUWC44NBiv6&#10;NpTdjw+r4BezDdnrZdskrWkm01u1n/1clep/dusvEIG68Ba/3Dsd548m8HwmXiC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E2TawQAAANwAAAAPAAAAAAAAAAAAAAAA&#10;AKECAABkcnMvZG93bnJldi54bWxQSwUGAAAAAAQABAD5AAAAjwMAAAAA&#10;" strokecolor="#5b9bd5 [3204]" strokeweight=".5pt">
                  <v:stroke joinstyle="miter"/>
                </v:line>
                <v:rect id="矩形 114" o:spid="_x0000_s1138" style="position:absolute;left:37671;top:3597;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zP3cIA&#10;AADcAAAADwAAAGRycy9kb3ducmV2LnhtbESP3YrCMBCF7xd8hzCCd2takVW6prIIgghe+PMAQzPb&#10;dNtMShNt+/ZGEPZuhnPmfGc228E24kGdrxwrSOcJCOLC6YpLBbfr/nMNwgdkjY1jUjCSh20++dhg&#10;pl3PZ3pcQiliCPsMFZgQ2kxKXxiy6OeuJY7ar+sshrh2pdQd9jHcNnKRJF/SYsWRYLClnaGivtxt&#10;hCCdx3TV7+qTGY4VNeMf3UelZtPh5xtEoCH8m9/XBx3rp0t4PRMnk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M/dwgAAANwAAAAPAAAAAAAAAAAAAAAAAJgCAABkcnMvZG93&#10;bnJldi54bWxQSwUGAAAAAAQABAD1AAAAhwM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115" o:spid="_x0000_s1139" style="position:absolute;flip:x;visibility:visible;mso-wrap-style:square" from="34667,6137" to="40909,7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4/+8MAAADcAAAADwAAAGRycy9kb3ducmV2LnhtbERPTWvCQBC9C/6HZYTezMZCRNOsIlIh&#10;UCrU6qG3MTsmabOzIbuN8d+7QqG3ebzPydaDaURPnastK5hFMQjiwuqaSwXHz910AcJ5ZI2NZVJw&#10;Iwfr1XiUYartlT+oP/hShBB2KSqovG9TKV1RkUEX2ZY4cBfbGfQBdqXUHV5DuGnkcxzPpcGaQ0OF&#10;LW0rKn4Ov0bBTr+febF0+6+Tredv+Xd7ek0SpZ4mw+YFhKfB/4v/3LkO82cJPJ4JF8jV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OP/vDAAAA3AAAAA8AAAAAAAAAAAAA&#10;AAAAoQIAAGRycy9kb3ducmV2LnhtbFBLBQYAAAAABAAEAPkAAACRAwAAAAA=&#10;" strokecolor="#5b9bd5 [3204]" strokeweight=".5pt">
                  <v:stroke joinstyle="miter"/>
                </v:line>
                <v:line id="直接连接符 116" o:spid="_x0000_s1140" style="position:absolute;flip:x y;visibility:visible;mso-wrap-style:square" from="40909,6137" to="43773,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1pxMIAAADcAAAADwAAAGRycy9kb3ducmV2LnhtbERPTWvCQBC9F/wPywi9lLqbgiFEVxFB&#10;0EMPWnsfsmMSzM7G3dWk/fXdQqG3ebzPWa5H24kH+dA61pDNFAjiypmWaw3nj91rASJEZIOdY9Lw&#10;RQHWq8nTEkvjBj7S4xRrkUI4lKihibEvpQxVQxbDzPXEibs4bzEm6GtpPA4p3HbyTalcWmw5NTTY&#10;07ah6nq6Ww0H+p63L5/Ze1Grwe2K283nKtf6eTpuFiAijfFf/OfemzQ/y+H3mXSBXP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1pxMIAAADcAAAADwAAAAAAAAAAAAAA&#10;AAChAgAAZHJzL2Rvd25yZXYueG1sUEsFBgAAAAAEAAQA+QAAAJADAAAAAA==&#10;" strokecolor="#5b9bd5 [3204]" strokeweight=".5pt">
                  <v:stroke joinstyle="miter"/>
                </v:line>
                <v:rect id="矩形 117" o:spid="_x0000_s1141" style="position:absolute;left:39620;top:7896;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5RqsEA&#10;AADcAAAADwAAAGRycy9kb3ducmV2LnhtbESPzarCMBCF94LvEEZwZ9O6UKlGuQgXLoILfx5gaMam&#10;12ZSmmjbtzeC4G6Gc+Z8Zza73tbiSa2vHCvIkhQEceF0xaWC6+V3tgLhA7LG2jEpGMjDbjsebTDX&#10;ruMTPc+hFDGEfY4KTAhNLqUvDFn0iWuIo3ZzrcUQ17aUusUuhttaztN0IS1WHAkGG9obKu7nh40Q&#10;pNOQLbv9/Wj6Q0X18E+PQanppP9ZgwjUh6/5c/2nY/1sCe9n4gR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UarBAAAA3A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118" o:spid="_x0000_s1142" style="position:absolute;flip:y;visibility:visible;mso-wrap-style:square" from="40909,974" to="40909,3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QZcYAAADcAAAADwAAAGRycy9kb3ducmV2LnhtbESPQWvCQBCF74X+h2UK3uomgmKjq5TS&#10;gFAsaM3B25idJmmzsyG71fjvOwfB2wzvzXvfLNeDa9WZ+tB4NpCOE1DEpbcNVwYOX/nzHFSIyBZb&#10;z2TgSgHWq8eHJWbWX3hH532slIRwyNBAHWOXaR3KmhyGse+IRfv2vcMoa19p2+NFwl2rJ0ky0w4b&#10;loYaO3qrqfzd/zkDud2eeP4SPo+Fb2Yfm5+ueJ9OjRk9Da8LUJGGeDffrjdW8FOhlWdkAr3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bPkGXGAAAA3AAAAA8AAAAAAAAA&#10;AAAAAAAAoQIAAGRycy9kb3ducmV2LnhtbFBLBQYAAAAABAAEAPkAAACUAwAAAAA=&#10;" strokecolor="#5b9bd5 [3204]" strokeweight=".5pt">
                  <v:stroke joinstyle="miter"/>
                </v:line>
                <v:line id="直接连接符 119" o:spid="_x0000_s1143" style="position:absolute;flip:y;visibility:visible;mso-wrap-style:square" from="40960,847" to="42408,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1/sIAAADcAAAADwAAAGRycy9kb3ducmV2LnhtbERPTYvCMBC9L/gfwgje1lRB0a5pEVEQ&#10;REF3PextbMa2u82kNFHrvzeC4G0e73NmaWsqcaXGlZYVDPoRCOLM6pJzBT/fq88JCOeRNVaWScGd&#10;HKRJ52OGsbY33tP14HMRQtjFqKDwvo6ldFlBBl3f1sSBO9vGoA+wyaVu8BbCTSWHUTSWBksODQXW&#10;tCgo+z9cjIKV3p54MnW736Mtx5v1X31cjkZK9brt/AuEp9a/xS/3Wof5gyk8nwkXyO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M1/sIAAADcAAAADwAAAAAAAAAAAAAA&#10;AAChAgAAZHJzL2Rvd25yZXYueG1sUEsFBgAAAAAEAAQA+QAAAJADAAAAAA==&#10;" strokecolor="#5b9bd5 [3204]" strokeweight=".5pt">
                  <v:stroke joinstyle="miter"/>
                </v:line>
                <v:line id="直接连接符 120" o:spid="_x0000_s1144" style="position:absolute;flip:x y;visibility:visible;mso-wrap-style:square" from="39417,847" to="40865,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SelsUAAADcAAAADwAAAGRycy9kb3ducmV2LnhtbESPQWvDMAyF74P9B6PBLqO1W1gIWd1S&#10;CoXtsMO69i5iLQmN5dR2m2y/fjoMdpN4T+99Wm0m36sbxdQFtrCYG1DEdXAdNxaOn/tZCSplZId9&#10;YLLwTQk26/u7FVYujPxBt0NulIRwqtBCm/NQaZ3qljymeRiIRfsK0WOWNTbaRRwl3Pd6aUyhPXYs&#10;DS0OtGupPh+u3sIb/Tx3T6fFe9mYMezLyyUWprD28WHavoDKNOV/89/1qxP8peDLMzKBXv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lSelsUAAADcAAAADwAAAAAAAAAA&#10;AAAAAAChAgAAZHJzL2Rvd25yZXYueG1sUEsFBgAAAAAEAAQA+QAAAJMDAAAAAA==&#10;" strokecolor="#5b9bd5 [3204]" strokeweight=".5pt">
                  <v:stroke joinstyle="miter"/>
                </v:line>
                <v:rect id="矩形 121" o:spid="_x0000_s1145" style="position:absolute;left:24025;top:13318;width:8991;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em+MIA&#10;AADcAAAADwAAAGRycy9kb3ducmV2LnhtbESPQYvCMBCF74L/IYywN5vWw65UYxFBEGEPuvsDhmZs&#10;aptJaaJt/71ZEPY2w3vzvjfbYrSteFLva8cKsiQFQVw6XXOl4PfnuFyD8AFZY+uYFEzkodjNZ1vM&#10;tRv4Qs9rqEQMYZ+jAhNCl0vpS0MWfeI64qjdXG8xxLWvpO5xiOG2las0/ZQWa44Egx0dDJXN9WEj&#10;BOkyZV/Dofk247mmdrrTY1LqYzHuNyACjeHf/L4+6Vh/lcHfM3EC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t6b4wgAAANwAAAAPAAAAAAAAAAAAAAAAAJgCAABkcnMvZG93&#10;bnJldi54bWxQSwUGAAAAAAQABAD1AAAAhwMAAAAA&#10;" fillcolor="#5b9bd5 [3204]" strokecolor="#1f4d78 [1604]" strokeweight="1pt">
                  <v:textbo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w10:anchorlock/>
              </v:group>
            </w:pict>
          </mc:Fallback>
        </mc:AlternateContent>
      </w:r>
    </w:p>
    <w:p w:rsidR="00D10121" w:rsidRDefault="00D10121" w:rsidP="00D10121">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4</w:t>
      </w:r>
      <w:r>
        <w:fldChar w:fldCharType="end"/>
      </w:r>
      <w:r>
        <w:t xml:space="preserve"> </w:t>
      </w:r>
      <w:r w:rsidR="00F93B7E" w:rsidRPr="00F93B7E">
        <w:t xml:space="preserve">RF architecture </w:t>
      </w:r>
      <w:r w:rsidR="00F93B7E">
        <w:t>3</w:t>
      </w:r>
      <w:r w:rsidR="00F93B7E" w:rsidRPr="00F93B7E">
        <w:t xml:space="preserve"> for CA_n5-n8 with 3 antennas</w:t>
      </w:r>
    </w:p>
    <w:p w:rsidR="00D10121" w:rsidRDefault="00D10121" w:rsidP="00D10121">
      <w:pPr>
        <w:keepNext/>
      </w:pPr>
      <w:r>
        <w:rPr>
          <w:rFonts w:eastAsiaTheme="minorEastAsia"/>
          <w:noProof/>
          <w:lang w:val="en-US" w:eastAsia="zh-CN"/>
        </w:rPr>
        <mc:AlternateContent>
          <mc:Choice Requires="wpc">
            <w:drawing>
              <wp:inline distT="0" distB="0" distL="0" distR="0" wp14:anchorId="13FFB0BD" wp14:editId="532BF7B5">
                <wp:extent cx="5981700" cy="1898650"/>
                <wp:effectExtent l="0" t="0" r="0" b="6350"/>
                <wp:docPr id="184" name="画布 18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4" name="矩形 154"/>
                        <wps:cNvSpPr/>
                        <wps:spPr>
                          <a:xfrm>
                            <a:off x="825500" y="723900"/>
                            <a:ext cx="647700" cy="254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Pr="00761E70" w:rsidRDefault="00CA3D13" w:rsidP="00D10121">
                              <w:pPr>
                                <w:jc w:val="center"/>
                                <w:rPr>
                                  <w:rFonts w:eastAsiaTheme="minorEastAsia"/>
                                  <w:lang w:eastAsia="zh-CN"/>
                                </w:rPr>
                              </w:pPr>
                              <w:r>
                                <w:rPr>
                                  <w:rFonts w:eastAsiaTheme="minorEastAsia"/>
                                  <w:lang w:eastAsia="zh-CN"/>
                                </w:rPr>
                                <w:t>Switch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矩形 155"/>
                        <wps:cNvSpPr/>
                        <wps:spPr>
                          <a:xfrm>
                            <a:off x="1221400" y="1313126"/>
                            <a:ext cx="905850" cy="3785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直接连接符 156"/>
                        <wps:cNvCnPr>
                          <a:stCxn id="154" idx="2"/>
                          <a:endCxn id="155" idx="0"/>
                        </wps:cNvCnPr>
                        <wps:spPr>
                          <a:xfrm>
                            <a:off x="1149350" y="978186"/>
                            <a:ext cx="524975" cy="3349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1450000" y="3326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8" name="直接连接符 158"/>
                        <wps:cNvCnPr>
                          <a:stCxn id="157" idx="2"/>
                          <a:endCxn id="154" idx="0"/>
                        </wps:cNvCnPr>
                        <wps:spPr>
                          <a:xfrm flipH="1">
                            <a:off x="1149350" y="586686"/>
                            <a:ext cx="624500" cy="1372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9" name="直接连接符 159"/>
                        <wps:cNvCnPr>
                          <a:stCxn id="160" idx="0"/>
                          <a:endCxn id="157" idx="2"/>
                        </wps:cNvCnPr>
                        <wps:spPr>
                          <a:xfrm flipH="1" flipV="1">
                            <a:off x="1773850" y="586686"/>
                            <a:ext cx="286725" cy="1753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0" name="矩形 160"/>
                        <wps:cNvSpPr/>
                        <wps:spPr>
                          <a:xfrm>
                            <a:off x="1644650" y="7620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直接连接符 161"/>
                        <wps:cNvCnPr>
                          <a:stCxn id="157" idx="0"/>
                        </wps:cNvCnPr>
                        <wps:spPr>
                          <a:xfrm flipV="1">
                            <a:off x="1773850" y="69850"/>
                            <a:ext cx="0" cy="2628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2" name="直接连接符 162"/>
                        <wps:cNvCnPr/>
                        <wps:spPr>
                          <a:xfrm flipV="1">
                            <a:off x="1778930" y="57150"/>
                            <a:ext cx="145120" cy="1524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3" name="直接连接符 163"/>
                        <wps:cNvCnPr/>
                        <wps:spPr>
                          <a:xfrm flipH="1" flipV="1">
                            <a:off x="1624920" y="571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4" name="矩形 164"/>
                        <wps:cNvSpPr/>
                        <wps:spPr>
                          <a:xfrm>
                            <a:off x="4832985" y="1414672"/>
                            <a:ext cx="996316" cy="4420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 xml:space="preserve">DUP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 name="直接连接符 165"/>
                        <wps:cNvCnPr>
                          <a:stCxn id="166" idx="2"/>
                        </wps:cNvCnPr>
                        <wps:spPr>
                          <a:xfrm>
                            <a:off x="5348605" y="65405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6" name="矩形 166"/>
                        <wps:cNvSpPr/>
                        <wps:spPr>
                          <a:xfrm>
                            <a:off x="5024755" y="40005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7" name="直接连接符 167"/>
                        <wps:cNvCnPr/>
                        <wps:spPr>
                          <a:xfrm flipV="1">
                            <a:off x="5348605" y="137795"/>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8" name="直接连接符 168"/>
                        <wps:cNvCnPr/>
                        <wps:spPr>
                          <a:xfrm flipV="1">
                            <a:off x="5353685"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9" name="直接连接符 169"/>
                        <wps:cNvCnPr/>
                        <wps:spPr>
                          <a:xfrm flipH="1" flipV="1">
                            <a:off x="5199380"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0" name="矩形 170"/>
                        <wps:cNvSpPr/>
                        <wps:spPr>
                          <a:xfrm>
                            <a:off x="5031105" y="90833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1" name="直接连接符 171"/>
                        <wps:cNvCnPr>
                          <a:endCxn id="164" idx="0"/>
                        </wps:cNvCnPr>
                        <wps:spPr>
                          <a:xfrm>
                            <a:off x="5331143" y="1162336"/>
                            <a:ext cx="0" cy="252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2" name="矩形 172"/>
                        <wps:cNvSpPr/>
                        <wps:spPr>
                          <a:xfrm>
                            <a:off x="3142910" y="75150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3" name="直接连接符 173"/>
                        <wps:cNvCnPr/>
                        <wps:spPr>
                          <a:xfrm flipH="1">
                            <a:off x="2852080" y="1011850"/>
                            <a:ext cx="621030" cy="3194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6" name="矩形 176"/>
                        <wps:cNvSpPr/>
                        <wps:spPr>
                          <a:xfrm>
                            <a:off x="3767115" y="359705"/>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直接连接符 177"/>
                        <wps:cNvCnPr/>
                        <wps:spPr>
                          <a:xfrm flipH="1">
                            <a:off x="3466760" y="613705"/>
                            <a:ext cx="624205" cy="1371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8" name="直接连接符 178"/>
                        <wps:cNvCnPr/>
                        <wps:spPr>
                          <a:xfrm flipH="1" flipV="1">
                            <a:off x="4090965" y="613705"/>
                            <a:ext cx="286385" cy="1752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9" name="矩形 179"/>
                        <wps:cNvSpPr/>
                        <wps:spPr>
                          <a:xfrm>
                            <a:off x="3962060" y="7896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0" name="直接连接符 180"/>
                        <wps:cNvCnPr/>
                        <wps:spPr>
                          <a:xfrm flipV="1">
                            <a:off x="4090965" y="97450"/>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1" name="直接连接符 181"/>
                        <wps:cNvCnPr/>
                        <wps:spPr>
                          <a:xfrm flipV="1">
                            <a:off x="4096045"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2" name="直接连接符 182"/>
                        <wps:cNvCnPr/>
                        <wps:spPr>
                          <a:xfrm flipH="1" flipV="1">
                            <a:off x="3941740"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3" name="矩形 183"/>
                        <wps:cNvSpPr/>
                        <wps:spPr>
                          <a:xfrm>
                            <a:off x="2402500" y="13318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3FFB0BD" id="画布 184" o:spid="_x0000_s1146" editas="canvas" style="width:471pt;height:149.5pt;mso-position-horizontal-relative:char;mso-position-vertical-relative:line" coordsize="59817,18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">
                <v:shape id="_x0000_s1147" type="#_x0000_t75" style="position:absolute;width:59817;height:18986;visibility:visible;mso-wrap-style:square">
                  <v:fill o:detectmouseclick="t"/>
                  <v:path o:connecttype="none"/>
                </v:shape>
                <v:rect id="矩形 154" o:spid="_x0000_s1148" style="position:absolute;left:8255;top:7239;width:6477;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Z2HcEA&#10;AADcAAAADwAAAGRycy9kb3ducmV2LnhtbESP3YrCMBCF7xd8hzCCd2uq+Ec1igiCCHvhzwMMzdhU&#10;m0lpom3f3iwI3s1wzpzvzGrT2lK8qPaFYwWjYQKCOHO64FzB9bL/XYDwAVlj6ZgUdORhs+79rDDV&#10;ruETvc4hFzGEfYoKTAhVKqXPDFn0Q1cRR+3maoshrnUudY1NDLelHCfJTFosOBIMVrQzlD3OTxsh&#10;SKduNG92jz/THgsquzs9O6UG/Xa7BBGoDV/z5/qgY/3pBP6fiRPI9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Gdh3BAAAA3AAAAA8AAAAAAAAAAAAAAAAAmAIAAGRycy9kb3du&#10;cmV2LnhtbFBLBQYAAAAABAAEAPUAAACGAwAAAAA=&#10;" fillcolor="#5b9bd5 [3204]" strokecolor="#1f4d78 [1604]" strokeweight="1pt">
                  <v:textbox>
                    <w:txbxContent>
                      <w:p w:rsidR="00CA3D13" w:rsidRPr="00761E70" w:rsidRDefault="00CA3D13" w:rsidP="00D10121">
                        <w:pPr>
                          <w:jc w:val="center"/>
                          <w:rPr>
                            <w:rFonts w:eastAsiaTheme="minorEastAsia"/>
                            <w:lang w:eastAsia="zh-CN"/>
                          </w:rPr>
                        </w:pPr>
                        <w:r>
                          <w:rPr>
                            <w:rFonts w:eastAsiaTheme="minorEastAsia"/>
                            <w:lang w:eastAsia="zh-CN"/>
                          </w:rPr>
                          <w:t>Switch</w:t>
                        </w:r>
                      </w:p>
                    </w:txbxContent>
                  </v:textbox>
                </v:rect>
                <v:rect id="矩形 155" o:spid="_x0000_s1149" style="position:absolute;left:12214;top:13131;width:9058;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rThsMA&#10;AADcAAAADwAAAGRycy9kb3ducmV2LnhtbESP3YrCMBCF7xd8hzCCd9vUBVeppkUEYRH2wp8HGJqx&#10;qTaT0kTbvv1GEPZuhnPmfGc2xWAb8aTO144VzJMUBHHpdM2Vgst5/7kC4QOyxsYxKRjJQ5FPPjaY&#10;adfzkZ6nUIkYwj5DBSaENpPSl4Ys+sS1xFG7us5iiGtXSd1hH8NtI7/S9FtarDkSDLa0M1TeTw8b&#10;IUjHcb7sd/dfMxxqasYbPUalZtNhuwYRaAj/5vf1j471Fwt4PRMn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4rThsMAAADcAAAADwAAAAAAAAAAAAAAAACYAgAAZHJzL2Rv&#10;d25yZXYueG1sUEsFBgAAAAAEAAQA9QAAAIgDAAAAAA==&#10;" fillcolor="#5b9bd5 [3204]" strokecolor="#1f4d78 [1604]" strokeweight="1pt">
                  <v:textbo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line id="直接连接符 156" o:spid="_x0000_s1150" style="position:absolute;visibility:visible;mso-wrap-style:square" from="11493,9781" to="16743,1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5+gsMAAADcAAAADwAAAGRycy9kb3ducmV2LnhtbERPS2vCQBC+F/oflin0ppsqTUuaVYqg&#10;9FTw0YO3ITvJRrOzMbsm6b/vCkJv8/E9J1+OthE9db52rOBlmoAgLpyuuVJw2K8n7yB8QNbYOCYF&#10;v+RhuXh8yDHTbuAt9btQiRjCPkMFJoQ2k9IXhiz6qWuJI1e6zmKIsKuk7nCI4baRsyRJpcWaY4PB&#10;llaGivPuahVcsFiTPf5s+mQw/Twt2++301Gp56fx8wNEoDH8i+/uLx3nv6ZweyZe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OfoLDAAAA3AAAAA8AAAAAAAAAAAAA&#10;AAAAoQIAAGRycy9kb3ducmV2LnhtbFBLBQYAAAAABAAEAPkAAACRAwAAAAA=&#10;" strokecolor="#5b9bd5 [3204]" strokeweight=".5pt">
                  <v:stroke joinstyle="miter"/>
                </v:line>
                <v:rect id="矩形 157" o:spid="_x0000_s1151" style="position:absolute;left:14500;top:3326;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ToasMA&#10;AADcAAAADwAAAGRycy9kb3ducmV2LnhtbESP0WrCQBBF3wv+wzKCb3VjobXErCKCUAo+JPoBQ3aa&#10;jcnOhuxqkr93hYJvM9w799zJdqNtxZ16XztWsFomIIhLp2uuFFzOx/dvED4ga2wdk4KJPOy2s7cM&#10;U+0GzulehErEEPYpKjAhdKmUvjRk0S9dRxy1P9dbDHHtK6l7HGK4beVHknxJizVHgsGODobKprjZ&#10;CEHKp9V6ODQnM/7W1E5Xuk1KLebjfgMi0Bhe5v/rHx3rf67h+Uyc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ToasMAAADcAAAADwAAAAAAAAAAAAAAAACYAgAAZHJzL2Rv&#10;d25yZXYueG1sUEsFBgAAAAAEAAQA9QAAAIgDA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158" o:spid="_x0000_s1152" style="position:absolute;flip:x;visibility:visible;mso-wrap-style:square" from="11493,5866" to="17738,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UppcUAAADcAAAADwAAAGRycy9kb3ducmV2LnhtbESPQWvCQBCF74X+h2UKvdWNhYhGV5FS&#10;QSgKWj14G7NjEs3OhuxW4793DkJvM7w3730zmXWuVldqQ+XZQL+XgCLOva24MLD7XXwMQYWIbLH2&#10;TAbuFGA2fX2ZYGb9jTd03cZCSQiHDA2UMTaZ1iEvyWHo+YZYtJNvHUZZ20LbFm8S7mr9mSQD7bBi&#10;aSixoa+S8sv2zxlY2NWRh6OwPux9NfhZnpv9d5oa8/7WzcegInXx3/y8XlrBT4VWnpEJ9PQ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KUppcUAAADcAAAADwAAAAAAAAAA&#10;AAAAAAChAgAAZHJzL2Rvd25yZXYueG1sUEsFBgAAAAAEAAQA+QAAAJMDAAAAAA==&#10;" strokecolor="#5b9bd5 [3204]" strokeweight=".5pt">
                  <v:stroke joinstyle="miter"/>
                </v:line>
                <v:line id="直接连接符 159" o:spid="_x0000_s1153" style="position:absolute;flip:x y;visibility:visible;mso-wrap-style:square" from="17738,5866" to="20605,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hEdsIAAADcAAAADwAAAGRycy9kb3ducmV2LnhtbERPS2sCMRC+F/wPYQpeSk0suGy3RhFB&#10;aA8efN2HzXR36WayJtFd++uNUOhtPr7nzJeDbcWVfGgca5hOFAji0pmGKw3Hw+Y1BxEissHWMWm4&#10;UYDlYvQ0x8K4nnd03cdKpBAOBWqoY+wKKUNZk8UwcR1x4r6dtxgT9JU0HvsUblv5plQmLTacGmrs&#10;aF1T+bO/WA1f9DtrXk7TbV6p3m3y89lnKtN6/DysPkBEGuK/+M/9adL82Ts8nkkX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2hEdsIAAADcAAAADwAAAAAAAAAAAAAA&#10;AAChAgAAZHJzL2Rvd25yZXYueG1sUEsFBgAAAAAEAAQA+QAAAJADAAAAAA==&#10;" strokecolor="#5b9bd5 [3204]" strokeweight=".5pt">
                  <v:stroke joinstyle="miter"/>
                </v:line>
                <v:rect id="矩形 160" o:spid="_x0000_s1154" style="position:absolute;left:16446;top:7620;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G6o8AA&#10;AADcAAAADwAAAGRycy9kb3ducmV2LnhtbESPzYrCMBDH7wu+QxjB25q6B1eqUUQQFsGDrg8wNGNT&#10;bSalibZ9e+cgeJth/h+/WW16X6sntbEKbGA2zUARF8FWXBq4/O+/F6BiQrZYByYDA0XYrEdfK8xt&#10;6PhEz3MqlYRwzNGAS6nJtY6FI49xGhpiuV1D6zHJ2pbatthJuK/1T5bNtceKpcFhQztHxf388FKC&#10;dBpmv93ufnT9oaJ6uNFjMGYy7rdLUIn69BG/3X9W8OeCL8/IBHr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ZG6o8AAAADcAAAADwAAAAAAAAAAAAAAAACYAgAAZHJzL2Rvd25y&#10;ZXYueG1sUEsFBgAAAAAEAAQA9QAAAIUDA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161" o:spid="_x0000_s1155" style="position:absolute;flip:y;visibility:visible;mso-wrap-style:square" from="17738,698" to="17738,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KhcIAAADcAAAADwAAAGRycy9kb3ducmV2LnhtbERPTYvCMBC9C/6HMMLeNHXBotUoIisI&#10;oqCrB29jM7bVZlKarNZ/bwRhb/N4nzOZNaYUd6pdYVlBvxeBIE6tLjhTcPhddocgnEfWWFomBU9y&#10;MJu2WxNMtH3wju57n4kQwi5BBbn3VSKlS3My6Hq2Ig7cxdYGfYB1JnWNjxBuSvkdRbE0WHBoyLGi&#10;RU7pbf9nFCz15szDkduejraI16trdfwZDJT66jTzMQhPjf8Xf9wrHebHfXg/Ey6Q0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KhcIAAADcAAAADwAAAAAAAAAAAAAA&#10;AAChAgAAZHJzL2Rvd25yZXYueG1sUEsFBgAAAAAEAAQA+QAAAJADAAAAAA==&#10;" strokecolor="#5b9bd5 [3204]" strokeweight=".5pt">
                  <v:stroke joinstyle="miter"/>
                </v:line>
                <v:line id="直接连接符 162" o:spid="_x0000_s1156" style="position:absolute;flip:y;visibility:visible;mso-wrap-style:square" from="17789,571" to="1924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HU8sIAAADcAAAADwAAAGRycy9kb3ducmV2LnhtbERPS4vCMBC+L/gfwgh7W1MFi1ajiCgI&#10;orA+Dt7GZmyrzaQ0Wa3/3ggL3ubje8542phS3Kl2hWUF3U4Egji1uuBMwWG//BmAcB5ZY2mZFDzJ&#10;wXTS+hpjou2Df+m+85kIIewSVJB7XyVSujQng65jK+LAXWxt0AdYZ1LX+AjhppS9KIqlwYJDQ44V&#10;zXNKb7s/o2CpN2ceDN32dLRFvF5dq+Oi31fqu93MRiA8Nf4j/nevdJgf9+D9TLhAT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yHU8sIAAADcAAAADwAAAAAAAAAAAAAA&#10;AAChAgAAZHJzL2Rvd25yZXYueG1sUEsFBgAAAAAEAAQA+QAAAJADAAAAAA==&#10;" strokecolor="#5b9bd5 [3204]" strokeweight=".5pt">
                  <v:stroke joinstyle="miter"/>
                </v:line>
                <v:line id="直接连接符 163" o:spid="_x0000_s1157" style="position:absolute;flip:x y;visibility:visible;mso-wrap-style:square" from="16249,571" to="17697,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y5IcIAAADcAAAADwAAAGRycy9kb3ducmV2LnhtbERPTWsCMRC9F/wPYQQvRRMtXZbVKFIQ&#10;9NBDbb0Pm3F3cTNZk9Rd/fVNodDbPN7nrDaDbcWNfGgca5jPFAji0pmGKw1fn7tpDiJEZIOtY9Jw&#10;pwCb9ehphYVxPX/Q7RgrkUI4FKihjrErpAxlTRbDzHXEiTs7bzEm6CtpPPYp3LZyoVQmLTacGmrs&#10;6K2m8nL8thoO9Hhtnk/z97xSvdvl16vPVKb1ZDxslyAiDfFf/OfemzQ/e4HfZ9I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Oy5IcIAAADcAAAADwAAAAAAAAAAAAAA&#10;AAChAgAAZHJzL2Rvd25yZXYueG1sUEsFBgAAAAAEAAQA+QAAAJADAAAAAA==&#10;" strokecolor="#5b9bd5 [3204]" strokeweight=".5pt">
                  <v:stroke joinstyle="miter"/>
                </v:line>
                <v:rect id="矩形 164" o:spid="_x0000_s1158" style="position:absolute;left:48329;top:14146;width:9964;height:4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q8oMMA&#10;AADcAAAADwAAAGRycy9kb3ducmV2LnhtbESP0WrCQBBF3wv+wzKCb3VjKbHErCKCUAo+RP2AITvN&#10;xmRnQ3Y1yd+7QqFvM9w799zJd6NtxYN6XztWsFomIIhLp2uuFFwvx/cvED4ga2wdk4KJPOy2s7cc&#10;M+0GLuhxDpWIIewzVGBC6DIpfWnIol+6jjhqv663GOLaV1L3OMRw28qPJEmlxZojwWBHB0Nlc77b&#10;CEEqptV6ODQnM/7U1E43uk9KLebjfgMi0Bj+zX/X3zrWTz/h9UycQG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q8oMMAAADcAAAADwAAAAAAAAAAAAAAAACYAgAAZHJzL2Rv&#10;d25yZXYueG1sUEsFBgAAAAAEAAQA9QAAAIgDAAAAAA==&#10;" fillcolor="#5b9bd5 [3204]" strokecolor="#1f4d78 [1604]" strokeweight="1pt">
                  <v:textbox>
                    <w:txbxContent>
                      <w:p w:rsidR="00CA3D13" w:rsidRDefault="00CA3D13" w:rsidP="00D10121">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 xml:space="preserve">DUP </w:t>
                        </w:r>
                      </w:p>
                    </w:txbxContent>
                  </v:textbox>
                </v:rect>
                <v:line id="直接连接符 165" o:spid="_x0000_s1159" style="position:absolute;visibility:visible;mso-wrap-style:square" from="53486,6540" to="53486,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AqSMMAAADcAAAADwAAAGRycy9kb3ducmV2LnhtbERPS2vCQBC+F/oflin0ppsqTUuaVYqg&#10;9FTw0YO3ITvJRrOzMbsm6b/vCkJv8/E9J1+OthE9db52rOBlmoAgLpyuuVJw2K8n7yB8QNbYOCYF&#10;v+RhuXh8yDHTbuAt9btQiRjCPkMFJoQ2k9IXhiz6qWuJI1e6zmKIsKuk7nCI4baRsyRJpcWaY4PB&#10;llaGivPuahVcsFiTPf5s+mQw/Twt2++301Gp56fx8wNEoDH8i+/uLx3np69weyZe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wKkjDAAAA3AAAAA8AAAAAAAAAAAAA&#10;AAAAoQIAAGRycy9kb3ducmV2LnhtbFBLBQYAAAAABAAEAPkAAACRAwAAAAA=&#10;" strokecolor="#5b9bd5 [3204]" strokeweight=".5pt">
                  <v:stroke joinstyle="miter"/>
                </v:line>
                <v:rect id="矩形 166" o:spid="_x0000_s1160" style="position:absolute;left:50247;top:4000;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SHTMEA&#10;AADcAAAADwAAAGRycy9kb3ducmV2LnhtbESPzarCMBCF94LvEEZwZ1PvoleqUUQQ5IILfx5gaMam&#10;2kxKE2379kYQ7m6Gc+Z8Z1ab3tbiRa2vHCuYJykI4sLpiksF18t+tgDhA7LG2jEpGMjDZj0erTDX&#10;ruMTvc6hFDGEfY4KTAhNLqUvDFn0iWuIo3ZzrcUQ17aUusUuhtta/qRpJi1WHAkGG9oZKh7np40Q&#10;pNMw/+12j6Pp/yqqhzs9B6Wmk367BBGoD//m7/VBx/pZBp9n4gR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0h0zBAAAA3AAAAA8AAAAAAAAAAAAAAAAAmAIAAGRycy9kb3du&#10;cmV2LnhtbFBLBQYAAAAABAAEAPUAAACGAw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167" o:spid="_x0000_s1161" style="position:absolute;flip:y;visibility:visible;mso-wrap-style:square" from="53486,1377" to="53486,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Z3asQAAADcAAAADwAAAGRycy9kb3ducmV2LnhtbERPS2vCQBC+F/oflhF6qxuFRE1dpRQD&#10;AalQHwdv0+w0SZudDdltjP++Kwi9zcf3nOV6MI3oqXO1ZQWTcQSCuLC65lLB8ZA9z0E4j6yxsUwK&#10;ruRgvXp8WGKq7YU/qN/7UoQQdikqqLxvUyldUZFBN7YtceC+bGfQB9iVUnd4CeGmkdMoSqTBmkND&#10;hS29VVT87H+Ngky/f/J84Xbnk62Tbf7dnjZxrNTTaHh9AeFp8P/iuzvXYX4yg9sz4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ndqxAAAANwAAAAPAAAAAAAAAAAA&#10;AAAAAKECAABkcnMvZG93bnJldi54bWxQSwUGAAAAAAQABAD5AAAAkgMAAAAA&#10;" strokecolor="#5b9bd5 [3204]" strokeweight=".5pt">
                  <v:stroke joinstyle="miter"/>
                </v:line>
                <v:line id="直接连接符 168" o:spid="_x0000_s1162" style="position:absolute;flip:y;visibility:visible;mso-wrap-style:square" from="53536,1250" to="54984,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njGMYAAADcAAAADwAAAGRycy9kb3ducmV2LnhtbESPQWvCQBCF74X+h2UKvdWNBYNG1yCl&#10;AaFUqNWDtzE7JtHsbMhuNf33zqHQ2wzvzXvfLPLBtepKfWg8GxiPElDEpbcNVwZ238XLFFSIyBZb&#10;z2TglwLky8eHBWbW3/iLrttYKQnhkKGBOsYu0zqUNTkMI98Ri3byvcMoa19p2+NNwl2rX5Mk1Q4b&#10;loYaO3qrqbxsf5yBwn4eeToLm8PeN+nH+tzt3ycTY56fhtUcVKQh/pv/rtdW8FOhlWdkAr2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7J4xjGAAAA3AAAAA8AAAAAAAAA&#10;AAAAAAAAoQIAAGRycy9kb3ducmV2LnhtbFBLBQYAAAAABAAEAPkAAACUAwAAAAA=&#10;" strokecolor="#5b9bd5 [3204]" strokeweight=".5pt">
                  <v:stroke joinstyle="miter"/>
                </v:line>
                <v:line id="直接连接符 169" o:spid="_x0000_s1163" style="position:absolute;flip:x y;visibility:visible;mso-wrap-style:square" from="51993,1250" to="53441,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SOy8MAAADcAAAADwAAAGRycy9kb3ducmV2LnhtbERPTWvCQBC9C/6HZYRexOxaaIipq5SC&#10;0B56qK33ITsmodnZuLs1qb/eLQje5vE+Z70dbSfO5EPrWMMyUyCIK2darjV8f+0WBYgQkQ12jknD&#10;HwXYbqaTNZbGDfxJ532sRQrhUKKGJsa+lDJUDVkMmeuJE3d03mJM0NfSeBxSuO3ko1K5tNhyamiw&#10;p9eGqp/9r9XwTpendn5YfhS1GtyuOJ18rnKtH2bjyzOISGO8i2/uN5Pm5yv4fyZdID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EjsvDAAAA3AAAAA8AAAAAAAAAAAAA&#10;AAAAoQIAAGRycy9kb3ducmV2LnhtbFBLBQYAAAAABAAEAPkAAACRAwAAAAA=&#10;" strokecolor="#5b9bd5 [3204]" strokeweight=".5pt">
                  <v:stroke joinstyle="miter"/>
                </v:line>
                <v:rect id="矩形 170" o:spid="_x0000_s1164" style="position:absolute;left:50311;top:9083;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gsfsAA&#10;AADcAAAADwAAAGRycy9kb3ducmV2LnhtbESPzYrCMBDH7wu+Qxhhb2uqB5VqFBEEETzo+gBDMzbV&#10;ZlKaaNu3dw4Le5th/h+/WW97X6s3tbEKbGA6yUARF8FWXBq4/R5+lqBiQrZYByYDA0XYbkZfa8xt&#10;6PhC72sqlYRwzNGAS6nJtY6FI49xEhpiud1D6zHJ2pbatthJuK/1LMvm2mPF0uCwob2j4nl9eSlB&#10;ugzTRbd/nl1/qqgeHvQajPke97sVqER9+hf/uY9W8BeCL8/IBHr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gsfsAAAADcAAAADwAAAAAAAAAAAAAAAACYAgAAZHJzL2Rvd25y&#10;ZXYueG1sUEsFBgAAAAAEAAQA9QAAAIUDA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171" o:spid="_x0000_s1165" style="position:absolute;visibility:visible;mso-wrap-style:square" from="53311,11623" to="53311,14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K6lsEAAADcAAAADwAAAGRycy9kb3ducmV2LnhtbERPTYvCMBC9L/gfwgje1lQFlWoUERRP&#10;C+vqwdvQjE21mdQmtt1/vxGEvc3jfc5y3dlSNFT7wrGC0TABQZw5XXCu4PSz+5yD8AFZY+mYFPyS&#10;h/Wq97HEVLuWv6k5hlzEEPYpKjAhVKmUPjNk0Q9dRRy5q6sthgjrXOoa2xhuSzlOkqm0WHBsMFjR&#10;1lB2Pz6tggdmO7KX875JWtNMptfqa3a7KDXod5sFiEBd+Be/3Qcd589G8HomXiB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UrqWwQAAANwAAAAPAAAAAAAAAAAAAAAA&#10;AKECAABkcnMvZG93bnJldi54bWxQSwUGAAAAAAQABAD5AAAAjwMAAAAA&#10;" strokecolor="#5b9bd5 [3204]" strokeweight=".5pt">
                  <v:stroke joinstyle="miter"/>
                </v:line>
                <v:rect id="矩形 172" o:spid="_x0000_s1166" style="position:absolute;left:31429;top:7515;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YXkr8A&#10;AADcAAAADwAAAGRycy9kb3ducmV2LnhtbESPzQrCMBCE74LvEFbwpqkeVKpRRBBE8ODPAyzN2lSb&#10;TWmibd/eCIK3XWZ2vtnVprWleFPtC8cKJuMEBHHmdMG5gtt1P1qA8AFZY+mYFHTkYbPu91aYatfw&#10;md6XkIsYwj5FBSaEKpXSZ4Ys+rGriKN2d7XFENc6l7rGJobbUk6TZCYtFhwJBivaGcqel5eNEKRz&#10;N5k3u+fJtMeCyu5Br06p4aDdLkEEasPf/Ls+6Fh/PoX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1heSvwAAANwAAAAPAAAAAAAAAAAAAAAAAJgCAABkcnMvZG93bnJl&#10;di54bWxQSwUGAAAAAAQABAD1AAAAhAM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173" o:spid="_x0000_s1167" style="position:absolute;flip:x;visibility:visible;mso-wrap-style:square" from="28520,10118" to="34731,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TntMQAAADcAAAADwAAAGRycy9kb3ducmV2LnhtbERPTWvCQBC9C/0PyxR6M5u2qDF1lVIq&#10;CKJg2hy8TbPTJG12NmRXjf/eFQRv83ifM1v0phFH6lxtWcFzFIMgLqyuuVTw/bUcJiCcR9bYWCYF&#10;Z3KwmD8MZphqe+IdHTNfihDCLkUFlfdtKqUrKjLoItsSB+7XdgZ9gF0pdYenEG4a+RLHY2mw5tBQ&#10;YUsfFRX/2cEoWOrNDydTt93nth6vV39t/jkaKfX02L+/gfDU+7v45l7pMH/yCtdnwgVy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tOe0xAAAANwAAAAPAAAAAAAAAAAA&#10;AAAAAKECAABkcnMvZG93bnJldi54bWxQSwUGAAAAAAQABAD5AAAAkgMAAAAA&#10;" strokecolor="#5b9bd5 [3204]" strokeweight=".5pt">
                  <v:stroke joinstyle="miter"/>
                </v:line>
                <v:rect id="矩形 176" o:spid="_x0000_s1168" style="position:absolute;left:37671;top:3597;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0Rkb8A&#10;AADcAAAADwAAAGRycy9kb3ducmV2LnhtbESPzQrCMBCE74LvEFbwpqkeVKpRRBBE8ODPAyzN2lSb&#10;TWmibd/eCIK3XWZ2vtnVprWleFPtC8cKJuMEBHHmdMG5gtt1P1qA8AFZY+mYFHTkYbPu91aYatfw&#10;md6XkIsYwj5FBSaEKpXSZ4Ys+rGriKN2d7XFENc6l7rGJobbUk6TZCYtFhwJBivaGcqel5eNEKRz&#10;N5k3u+fJtMeCyu5Br06p4aDdLkEEasPf/Ls+6Fh/PoP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7RGRvwAAANwAAAAPAAAAAAAAAAAAAAAAAJgCAABkcnMvZG93bnJl&#10;di54bWxQSwUGAAAAAAQABAD1AAAAhAM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177" o:spid="_x0000_s1169" style="position:absolute;flip:x;visibility:visible;mso-wrap-style:square" from="34667,6137" to="40909,7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ht8QAAADcAAAADwAAAGRycy9kb3ducmV2LnhtbERPS2vCQBC+C/6HZYTezEbBR1PXUKSC&#10;UCyozcHbmJ0msdnZkN3G+O+7hYK3+fies0p7U4uOWldZVjCJYhDEudUVFwo+T9vxEoTzyBpry6Tg&#10;Tg7S9XCwwkTbGx+oO/pChBB2CSoovW8SKV1ekkEX2YY4cF+2NegDbAupW7yFcFPLaRzPpcGKQ0OJ&#10;DW1Kyr+PP0bBVu8vvHx2H+fMVvP33bXJ3mYzpZ5G/esLCE+9f4j/3Tsd5i8W8PdMuE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j+G3xAAAANwAAAAPAAAAAAAAAAAA&#10;AAAAAKECAABkcnMvZG93bnJldi54bWxQSwUGAAAAAAQABAD5AAAAkgMAAAAA&#10;" strokecolor="#5b9bd5 [3204]" strokeweight=".5pt">
                  <v:stroke joinstyle="miter"/>
                </v:line>
                <v:line id="直接连接符 178" o:spid="_x0000_s1170" style="position:absolute;flip:x y;visibility:visible;mso-wrap-style:square" from="40909,6137" to="43773,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G9jcUAAADcAAAADwAAAGRycy9kb3ducmV2LnhtbESPQUvDQBCF70L/wzKCF7G7FYwh7bYU&#10;oWAPHmz1PmSnSTA7m+6uTeyvdw6Ctxnem/e+WW0m36sLxdQFtrCYG1DEdXAdNxY+jruHElTKyA77&#10;wGThhxJs1rObFVYujPxOl0NulIRwqtBCm/NQaZ3qljymeRiIRTuF6DHLGhvtIo4S7nv9aEyhPXYs&#10;DS0O9NJS/XX49hb2dH3q7j8Xb2VjxrArz+dYmMLau9tpuwSVacr/5r/rVyf4z0Ir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5G9jcUAAADcAAAADwAAAAAAAAAA&#10;AAAAAAChAgAAZHJzL2Rvd25yZXYueG1sUEsFBgAAAAAEAAQA+QAAAJMDAAAAAA==&#10;" strokecolor="#5b9bd5 [3204]" strokeweight=".5pt">
                  <v:stroke joinstyle="miter"/>
                </v:line>
                <v:rect id="矩形 179" o:spid="_x0000_s1171" style="position:absolute;left:39620;top:7896;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KF48MA&#10;AADcAAAADwAAAGRycy9kb3ducmV2LnhtbESPQWvCQBCF7wX/wzKCt7qxh8bGrCKCUAoeov6AITvN&#10;xmRnQ3Y1yb93hUJvM7w373uT70bbigf1vnasYLVMQBCXTtdcKbheju9rED4ga2wdk4KJPOy2s7cc&#10;M+0GLuhxDpWIIewzVGBC6DIpfWnIol+6jjhqv663GOLaV1L3OMRw28qPJPmUFmuOBIMdHQyVzflu&#10;IwSpmFbpcGhOZvypqZ1udJ+UWszH/QZEoDH8m/+uv3Wsn37B65k4gd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XKF48MAAADcAAAADwAAAAAAAAAAAAAAAACYAgAAZHJzL2Rv&#10;d25yZXYueG1sUEsFBgAAAAAEAAQA9QAAAIgDAAAAAA==&#10;" fillcolor="#5b9bd5 [3204]" strokecolor="#1f4d78 [1604]" strokeweight="1pt">
                  <v:textbox>
                    <w:txbxContent>
                      <w:p w:rsidR="00CA3D13" w:rsidRDefault="00CA3D13" w:rsidP="00D10121">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180" o:spid="_x0000_s1172" style="position:absolute;flip:y;visibility:visible;mso-wrap-style:square" from="40909,974" to="40909,3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MJ5MYAAADcAAAADwAAAGRycy9kb3ducmV2LnhtbESPQWvCQBCF74L/YRmhN920oKTRNRQx&#10;IEgLtfXgbcyOSdrsbMiumv77zqHQ2wzvzXvfrPLBtepGfWg8G3icJaCIS28brgx8fhTTFFSIyBZb&#10;z2TghwLk6/FohZn1d36n2yFWSkI4ZGigjrHLtA5lTQ7DzHfEol187zDK2lfa9niXcNfqpyRZaIcN&#10;S0ONHW1qKr8PV2egsK9nTp/D2+nom8V+99Udt/O5MQ+T4WUJKtIQ/81/1zsr+KngyzMygV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zCeTGAAAA3AAAAA8AAAAAAAAA&#10;AAAAAAAAoQIAAGRycy9kb3ducmV2LnhtbFBLBQYAAAAABAAEAPkAAACUAwAAAAA=&#10;" strokecolor="#5b9bd5 [3204]" strokeweight=".5pt">
                  <v:stroke joinstyle="miter"/>
                </v:line>
                <v:line id="直接连接符 181" o:spid="_x0000_s1173" style="position:absolute;flip:y;visibility:visible;mso-wrap-style:square" from="40960,847" to="42408,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f8IAAADcAAAADwAAAGRycy9kb3ducmV2LnhtbERPS4vCMBC+C/sfwgjeNFVQajWKLArC&#10;sgs+evA2NmNbbSalidr995sFwdt8fM+ZL1tTiQc1rrSsYDiIQBBnVpecKzgeNv0YhPPIGivLpOCX&#10;HCwXH505Jto+eUePvc9FCGGXoILC+zqR0mUFGXQDWxMH7mIbgz7AJpe6wWcIN5UcRdFEGiw5NBRY&#10;02dB2W1/Nwo2+vvM8dT9nFJbTr621zpdj8dK9brtagbCU+vf4pd7q8P8eAj/z4QL5O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sf8IAAADcAAAADwAAAAAAAAAAAAAA&#10;AAChAgAAZHJzL2Rvd25yZXYueG1sUEsFBgAAAAAEAAQA+QAAAJADAAAAAA==&#10;" strokecolor="#5b9bd5 [3204]" strokeweight=".5pt">
                  <v:stroke joinstyle="miter"/>
                </v:line>
                <v:line id="直接连接符 182" o:spid="_x0000_s1174" style="position:absolute;flip:x y;visibility:visible;mso-wrap-style:square" from="39417,847" to="40865,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z6QMIAAADcAAAADwAAAGRycy9kb3ducmV2LnhtbERPS2sCMRC+C/0PYQpepCYKLsvWKKUg&#10;1EMPvu7DZrq7dDNZk9Rd/fWNIHibj+85y/VgW3EhHxrHGmZTBYK4dKbhSsPxsHnLQYSIbLB1TBqu&#10;FGC9ehktsTCu5x1d9rESKYRDgRrqGLtCylDWZDFMXUecuB/nLcYEfSWNxz6F21bOlcqkxYZTQ40d&#10;fdZU/u7/rIYt3RbN5DT7zivVu01+PvtMZVqPX4ePdxCRhvgUP9xfJs3P53B/Jl0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6z6QMIAAADcAAAADwAAAAAAAAAAAAAA&#10;AAChAgAAZHJzL2Rvd25yZXYueG1sUEsFBgAAAAAEAAQA+QAAAJADAAAAAA==&#10;" strokecolor="#5b9bd5 [3204]" strokeweight=".5pt">
                  <v:stroke joinstyle="miter"/>
                </v:line>
                <v:rect id="矩形 183" o:spid="_x0000_s1175" style="position:absolute;left:24025;top:13318;width:8991;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LsIA&#10;AADcAAAADwAAAGRycy9kb3ducmV2LnhtbESP0YrCMBBF3wX/IYywb5rqgluqqYggLAv7oOsHDM3Y&#10;1DaT0kTb/v1GEHyb4d655852N9hGPKjzlWMFy0UCgrhwuuJSweXvOE9B+ICssXFMCkbysMunky1m&#10;2vV8osc5lCKGsM9QgQmhzaT0hSGLfuFa4qhdXWcxxLUrpe6wj+G2kaskWUuLFUeCwZYOhor6fLcR&#10;gnQal1/9of41w09FzXij+6jUx2zYb0AEGsLb/Lr+1rF++gnPZ+IE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T8IuwgAAANwAAAAPAAAAAAAAAAAAAAAAAJgCAABkcnMvZG93&#10;bnJldi54bWxQSwUGAAAAAAQABAD1AAAAhwMAAAAA&#10;" fillcolor="#5b9bd5 [3204]" strokecolor="#1f4d78 [1604]" strokeweight="1pt">
                  <v:textbox>
                    <w:txbxContent>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Full Range</w:t>
                        </w:r>
                      </w:p>
                      <w:p w:rsidR="00CA3D13" w:rsidRDefault="00CA3D13" w:rsidP="00D10121">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w10:anchorlock/>
              </v:group>
            </w:pict>
          </mc:Fallback>
        </mc:AlternateContent>
      </w:r>
    </w:p>
    <w:p w:rsidR="00D10121" w:rsidRDefault="00D10121" w:rsidP="006626DB">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sidR="00E90B6A">
        <w:rPr>
          <w:noProof/>
        </w:rPr>
        <w:t>5</w:t>
      </w:r>
      <w:r>
        <w:fldChar w:fldCharType="end"/>
      </w:r>
      <w:r w:rsidR="006626DB">
        <w:t xml:space="preserve"> </w:t>
      </w:r>
      <w:r w:rsidR="00F93B7E" w:rsidRPr="00F93B7E">
        <w:t>RF architecture 4 for CA_n5-n8 with 3 antennas</w:t>
      </w:r>
    </w:p>
    <w:p w:rsidR="00CA3D13" w:rsidRDefault="00CA3D13" w:rsidP="00CA3D13">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Pr="00CA3D13">
        <w:t xml:space="preserve"> </w:t>
      </w:r>
      <w:proofErr w:type="gramStart"/>
      <w:r>
        <w:t>T</w:t>
      </w:r>
      <w:r w:rsidRPr="00CA3D13">
        <w:t>he</w:t>
      </w:r>
      <w:proofErr w:type="gramEnd"/>
      <w:r w:rsidRPr="00CA3D13">
        <w:t xml:space="preserve"> frequency ranges of each component for 4 </w:t>
      </w:r>
      <w:r w:rsidR="00332472">
        <w:t>kinds of RF architec</w:t>
      </w:r>
      <w:r w:rsidR="00054333">
        <w:t>t</w:t>
      </w:r>
      <w:r w:rsidR="00332472">
        <w:t>ure</w:t>
      </w:r>
      <w:r w:rsidRPr="00CA3D13">
        <w:t>s</w:t>
      </w:r>
    </w:p>
    <w:tbl>
      <w:tblPr>
        <w:tblStyle w:val="af8"/>
        <w:tblW w:w="9631" w:type="dxa"/>
        <w:tblLook w:val="04A0" w:firstRow="1" w:lastRow="0" w:firstColumn="1" w:lastColumn="0" w:noHBand="0" w:noVBand="1"/>
      </w:tblPr>
      <w:tblGrid>
        <w:gridCol w:w="1696"/>
        <w:gridCol w:w="4253"/>
        <w:gridCol w:w="1984"/>
        <w:gridCol w:w="1698"/>
      </w:tblGrid>
      <w:tr w:rsidR="00332472" w:rsidTr="00332472">
        <w:tc>
          <w:tcPr>
            <w:tcW w:w="1696" w:type="dxa"/>
            <w:vAlign w:val="center"/>
          </w:tcPr>
          <w:p w:rsidR="00332472" w:rsidRDefault="00332472" w:rsidP="00332472">
            <w:pPr>
              <w:jc w:val="center"/>
              <w:rPr>
                <w:rFonts w:eastAsiaTheme="minorEastAsia"/>
                <w:lang w:val="en-US" w:eastAsia="zh-CN"/>
              </w:rPr>
            </w:pPr>
            <w:r w:rsidRPr="00F93B7E">
              <w:rPr>
                <w:rFonts w:eastAsiaTheme="minorEastAsia"/>
                <w:lang w:val="en-US" w:eastAsia="zh-CN"/>
              </w:rPr>
              <w:t>RF architecture for CA_n5-n8 with 3 antennas</w:t>
            </w:r>
          </w:p>
        </w:tc>
        <w:tc>
          <w:tcPr>
            <w:tcW w:w="4253" w:type="dxa"/>
            <w:vAlign w:val="center"/>
          </w:tcPr>
          <w:p w:rsidR="00332472" w:rsidRDefault="00332472" w:rsidP="00332472">
            <w:pPr>
              <w:jc w:val="center"/>
              <w:rPr>
                <w:rFonts w:eastAsiaTheme="minorEastAsia"/>
                <w:lang w:val="en-US" w:eastAsia="zh-CN"/>
              </w:rPr>
            </w:pPr>
            <w:r>
              <w:rPr>
                <w:rFonts w:eastAsiaTheme="minorEastAsia"/>
                <w:lang w:val="en-US" w:eastAsia="zh-CN"/>
              </w:rPr>
              <w:t>CA_n5-n8 deployment for main path 1 and path 2</w:t>
            </w:r>
          </w:p>
        </w:tc>
        <w:tc>
          <w:tcPr>
            <w:tcW w:w="1984" w:type="dxa"/>
            <w:vAlign w:val="center"/>
          </w:tcPr>
          <w:p w:rsidR="00332472" w:rsidRDefault="00332472" w:rsidP="00332472">
            <w:pPr>
              <w:jc w:val="center"/>
              <w:rPr>
                <w:rFonts w:eastAsiaTheme="minorEastAsia"/>
                <w:lang w:val="en-US" w:eastAsia="zh-CN"/>
              </w:rPr>
            </w:pPr>
            <w:r>
              <w:rPr>
                <w:rFonts w:eastAsiaTheme="minorEastAsia" w:hint="eastAsia"/>
                <w:lang w:val="en-US" w:eastAsia="zh-CN"/>
              </w:rPr>
              <w:t>s</w:t>
            </w:r>
            <w:r>
              <w:rPr>
                <w:rFonts w:eastAsiaTheme="minorEastAsia"/>
                <w:lang w:val="en-US" w:eastAsia="zh-CN"/>
              </w:rPr>
              <w:t>ingle carrier n5 or n8 deployment</w:t>
            </w:r>
          </w:p>
        </w:tc>
        <w:tc>
          <w:tcPr>
            <w:tcW w:w="1698" w:type="dxa"/>
            <w:vAlign w:val="center"/>
          </w:tcPr>
          <w:p w:rsidR="00332472" w:rsidRDefault="00332472" w:rsidP="00332472">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5+n8 Rx DUP for diversity Rx filter</w:t>
            </w:r>
          </w:p>
        </w:tc>
      </w:tr>
      <w:tr w:rsidR="00332472" w:rsidTr="00332472">
        <w:tc>
          <w:tcPr>
            <w:tcW w:w="1696" w:type="dxa"/>
            <w:vAlign w:val="center"/>
          </w:tcPr>
          <w:p w:rsidR="00332472" w:rsidRDefault="00332472" w:rsidP="00332472">
            <w:pPr>
              <w:jc w:val="center"/>
              <w:rPr>
                <w:rFonts w:eastAsiaTheme="minorEastAsia"/>
                <w:lang w:val="en-US" w:eastAsia="zh-CN"/>
              </w:rPr>
            </w:pPr>
            <w:r w:rsidRPr="00F93B7E">
              <w:rPr>
                <w:rFonts w:eastAsiaTheme="minorEastAsia"/>
                <w:lang w:val="en-US" w:eastAsia="zh-CN"/>
              </w:rPr>
              <w:t>RF architecture</w:t>
            </w:r>
            <w:r>
              <w:rPr>
                <w:rFonts w:eastAsiaTheme="minorEastAsia"/>
                <w:lang w:val="en-US" w:eastAsia="zh-CN"/>
              </w:rPr>
              <w:t xml:space="preserve"> 1</w:t>
            </w:r>
          </w:p>
        </w:tc>
        <w:tc>
          <w:tcPr>
            <w:tcW w:w="4253" w:type="dxa"/>
            <w:vAlign w:val="center"/>
          </w:tcPr>
          <w:p w:rsidR="00332472" w:rsidRDefault="00332472" w:rsidP="00332472">
            <w:pPr>
              <w:rPr>
                <w:rFonts w:eastAsiaTheme="minorEastAsia"/>
                <w:lang w:val="en-US" w:eastAsia="zh-CN"/>
              </w:rPr>
            </w:pPr>
            <w:r>
              <w:rPr>
                <w:rFonts w:eastAsiaTheme="minorEastAsia" w:hint="eastAsia"/>
                <w:lang w:val="en-US" w:eastAsia="zh-CN"/>
              </w:rPr>
              <w:t>n</w:t>
            </w:r>
            <w:r>
              <w:rPr>
                <w:rFonts w:eastAsiaTheme="minorEastAsia"/>
                <w:lang w:val="en-US" w:eastAsia="zh-CN"/>
              </w:rPr>
              <w:t>5 partial range duplexer:</w:t>
            </w:r>
          </w:p>
          <w:p w:rsidR="00332472" w:rsidRDefault="00332472" w:rsidP="00332472">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xml:space="preserve">: </w:t>
            </w:r>
            <w:r w:rsidRPr="00922CB0">
              <w:rPr>
                <w:rFonts w:eastAsiaTheme="minorEastAsia"/>
                <w:lang w:val="en-US" w:eastAsia="zh-CN"/>
              </w:rPr>
              <w:t>824~849MHz</w:t>
            </w:r>
            <w:r>
              <w:rPr>
                <w:rFonts w:eastAsiaTheme="minorEastAsia"/>
                <w:lang w:val="en-US" w:eastAsia="zh-CN"/>
              </w:rPr>
              <w:t xml:space="preserve">, Rx: </w:t>
            </w:r>
            <w:r w:rsidRPr="00922CB0">
              <w:rPr>
                <w:rFonts w:eastAsiaTheme="minorEastAsia"/>
                <w:lang w:val="en-US" w:eastAsia="zh-CN"/>
              </w:rPr>
              <w:t>869~8</w:t>
            </w:r>
            <w:r>
              <w:rPr>
                <w:rFonts w:eastAsiaTheme="minorEastAsia"/>
                <w:lang w:val="en-US" w:eastAsia="zh-CN"/>
              </w:rPr>
              <w:t>80</w:t>
            </w:r>
            <w:r w:rsidRPr="00922CB0">
              <w:rPr>
                <w:rFonts w:eastAsiaTheme="minorEastAsia"/>
                <w:lang w:val="en-US" w:eastAsia="zh-CN"/>
              </w:rPr>
              <w:t>MHz</w:t>
            </w:r>
          </w:p>
          <w:p w:rsidR="00332472" w:rsidRDefault="00332472" w:rsidP="00332472">
            <w:pPr>
              <w:rPr>
                <w:rFonts w:eastAsiaTheme="minorEastAsia"/>
                <w:lang w:val="en-US" w:eastAsia="zh-CN"/>
              </w:rPr>
            </w:pPr>
            <w:r>
              <w:rPr>
                <w:rFonts w:eastAsiaTheme="minorEastAsia" w:hint="eastAsia"/>
                <w:lang w:val="en-US" w:eastAsia="zh-CN"/>
              </w:rPr>
              <w:t>n</w:t>
            </w:r>
            <w:r>
              <w:rPr>
                <w:rFonts w:eastAsiaTheme="minorEastAsia"/>
                <w:lang w:val="en-US" w:eastAsia="zh-CN"/>
              </w:rPr>
              <w:t>8 partial range duplexer:</w:t>
            </w:r>
          </w:p>
          <w:p w:rsidR="00332472" w:rsidRDefault="00332472" w:rsidP="00332472">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90</w:t>
            </w:r>
            <w:r w:rsidRPr="00922CB0">
              <w:rPr>
                <w:rFonts w:eastAsiaTheme="minorEastAsia"/>
                <w:lang w:val="en-US" w:eastAsia="zh-CN"/>
              </w:rPr>
              <w:t>4~</w:t>
            </w:r>
            <w:r>
              <w:rPr>
                <w:rFonts w:eastAsiaTheme="minorEastAsia"/>
                <w:lang w:val="en-US" w:eastAsia="zh-CN"/>
              </w:rPr>
              <w:t>915</w:t>
            </w:r>
            <w:r w:rsidRPr="00922CB0">
              <w:rPr>
                <w:rFonts w:eastAsiaTheme="minorEastAsia"/>
                <w:lang w:val="en-US" w:eastAsia="zh-CN"/>
              </w:rPr>
              <w:t>MHz</w:t>
            </w:r>
            <w:r>
              <w:rPr>
                <w:rFonts w:eastAsiaTheme="minorEastAsia"/>
                <w:lang w:val="en-US" w:eastAsia="zh-CN"/>
              </w:rPr>
              <w:t>, Rx: 925</w:t>
            </w:r>
            <w:r w:rsidRPr="00922CB0">
              <w:rPr>
                <w:rFonts w:eastAsiaTheme="minorEastAsia"/>
                <w:lang w:val="en-US" w:eastAsia="zh-CN"/>
              </w:rPr>
              <w:t>~</w:t>
            </w:r>
            <w:r>
              <w:rPr>
                <w:rFonts w:eastAsiaTheme="minorEastAsia"/>
                <w:lang w:val="en-US" w:eastAsia="zh-CN"/>
              </w:rPr>
              <w:t>960</w:t>
            </w:r>
            <w:r w:rsidRPr="00922CB0">
              <w:rPr>
                <w:rFonts w:eastAsiaTheme="minorEastAsia"/>
                <w:lang w:val="en-US" w:eastAsia="zh-CN"/>
              </w:rPr>
              <w:t>MHz</w:t>
            </w:r>
          </w:p>
        </w:tc>
        <w:tc>
          <w:tcPr>
            <w:tcW w:w="1984" w:type="dxa"/>
            <w:vMerge w:val="restart"/>
            <w:vAlign w:val="center"/>
          </w:tcPr>
          <w:p w:rsidR="00332472" w:rsidRDefault="00332472" w:rsidP="00332472">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5: full frequency range duplexer</w:t>
            </w:r>
          </w:p>
          <w:p w:rsidR="00332472" w:rsidRDefault="00332472" w:rsidP="00332472">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8: full frequency range duplexer</w:t>
            </w:r>
          </w:p>
        </w:tc>
        <w:tc>
          <w:tcPr>
            <w:tcW w:w="1698" w:type="dxa"/>
            <w:vMerge w:val="restart"/>
            <w:vAlign w:val="center"/>
          </w:tcPr>
          <w:p w:rsidR="00332472" w:rsidRPr="00922CB0" w:rsidRDefault="00332472" w:rsidP="00332472">
            <w:pPr>
              <w:jc w:val="center"/>
              <w:rPr>
                <w:rFonts w:eastAsiaTheme="minorEastAsia"/>
                <w:lang w:val="en-US" w:eastAsia="zh-CN"/>
              </w:rPr>
            </w:pPr>
            <w:r w:rsidRPr="00922CB0">
              <w:rPr>
                <w:rFonts w:eastAsiaTheme="minorEastAsia"/>
                <w:lang w:val="en-US" w:eastAsia="zh-CN"/>
              </w:rPr>
              <w:t>Band n5 Rx: 869~894MHz</w:t>
            </w:r>
          </w:p>
          <w:p w:rsidR="00332472" w:rsidRDefault="00332472" w:rsidP="00332472">
            <w:pPr>
              <w:jc w:val="center"/>
              <w:rPr>
                <w:rFonts w:eastAsiaTheme="minorEastAsia"/>
                <w:lang w:val="en-US" w:eastAsia="zh-CN"/>
              </w:rPr>
            </w:pPr>
            <w:r w:rsidRPr="00922CB0">
              <w:rPr>
                <w:rFonts w:eastAsiaTheme="minorEastAsia"/>
                <w:lang w:val="en-US" w:eastAsia="zh-CN"/>
              </w:rPr>
              <w:t>Band n8 Rx: 925~960MHz</w:t>
            </w:r>
          </w:p>
        </w:tc>
      </w:tr>
      <w:tr w:rsidR="00332472" w:rsidTr="00332472">
        <w:tc>
          <w:tcPr>
            <w:tcW w:w="1696" w:type="dxa"/>
            <w:vAlign w:val="center"/>
          </w:tcPr>
          <w:p w:rsidR="00332472" w:rsidRDefault="00332472" w:rsidP="00332472">
            <w:pPr>
              <w:jc w:val="center"/>
              <w:rPr>
                <w:rFonts w:eastAsiaTheme="minorEastAsia"/>
                <w:lang w:val="en-US" w:eastAsia="zh-CN"/>
              </w:rPr>
            </w:pPr>
            <w:r w:rsidRPr="00F93B7E">
              <w:rPr>
                <w:rFonts w:eastAsiaTheme="minorEastAsia"/>
                <w:lang w:val="en-US" w:eastAsia="zh-CN"/>
              </w:rPr>
              <w:t>RF architecture</w:t>
            </w:r>
            <w:r>
              <w:rPr>
                <w:rFonts w:eastAsiaTheme="minorEastAsia"/>
                <w:lang w:val="en-US" w:eastAsia="zh-CN"/>
              </w:rPr>
              <w:t xml:space="preserve"> 2</w:t>
            </w:r>
          </w:p>
        </w:tc>
        <w:tc>
          <w:tcPr>
            <w:tcW w:w="4253" w:type="dxa"/>
            <w:vAlign w:val="center"/>
          </w:tcPr>
          <w:p w:rsidR="00332472" w:rsidRDefault="00332472" w:rsidP="00332472">
            <w:pPr>
              <w:rPr>
                <w:rFonts w:eastAsiaTheme="minorEastAsia"/>
                <w:lang w:val="en-US" w:eastAsia="zh-CN"/>
              </w:rPr>
            </w:pPr>
            <w:r>
              <w:rPr>
                <w:rFonts w:eastAsiaTheme="minorEastAsia" w:hint="eastAsia"/>
                <w:lang w:val="en-US" w:eastAsia="zh-CN"/>
              </w:rPr>
              <w:t>n</w:t>
            </w:r>
            <w:r>
              <w:rPr>
                <w:rFonts w:eastAsiaTheme="minorEastAsia"/>
                <w:lang w:val="en-US" w:eastAsia="zh-CN"/>
              </w:rPr>
              <w:t>5 full range duplexer:</w:t>
            </w:r>
          </w:p>
          <w:p w:rsidR="00332472" w:rsidRDefault="00332472" w:rsidP="00332472">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xml:space="preserve">: </w:t>
            </w:r>
            <w:r w:rsidRPr="00922CB0">
              <w:rPr>
                <w:rFonts w:eastAsiaTheme="minorEastAsia"/>
                <w:lang w:val="en-US" w:eastAsia="zh-CN"/>
              </w:rPr>
              <w:t>824~849MHz</w:t>
            </w:r>
            <w:r>
              <w:rPr>
                <w:rFonts w:eastAsiaTheme="minorEastAsia"/>
                <w:lang w:val="en-US" w:eastAsia="zh-CN"/>
              </w:rPr>
              <w:t xml:space="preserve">, Rx: </w:t>
            </w:r>
            <w:r w:rsidRPr="00922CB0">
              <w:rPr>
                <w:rFonts w:eastAsiaTheme="minorEastAsia"/>
                <w:lang w:val="en-US" w:eastAsia="zh-CN"/>
              </w:rPr>
              <w:t>869~8</w:t>
            </w:r>
            <w:r>
              <w:rPr>
                <w:rFonts w:eastAsiaTheme="minorEastAsia"/>
                <w:lang w:val="en-US" w:eastAsia="zh-CN"/>
              </w:rPr>
              <w:t>94</w:t>
            </w:r>
            <w:r w:rsidRPr="00922CB0">
              <w:rPr>
                <w:rFonts w:eastAsiaTheme="minorEastAsia"/>
                <w:lang w:val="en-US" w:eastAsia="zh-CN"/>
              </w:rPr>
              <w:t>MHz</w:t>
            </w:r>
          </w:p>
          <w:p w:rsidR="00332472" w:rsidRDefault="00332472" w:rsidP="00332472">
            <w:pPr>
              <w:rPr>
                <w:rFonts w:eastAsiaTheme="minorEastAsia"/>
                <w:lang w:val="en-US" w:eastAsia="zh-CN"/>
              </w:rPr>
            </w:pPr>
            <w:r>
              <w:rPr>
                <w:rFonts w:eastAsiaTheme="minorEastAsia" w:hint="eastAsia"/>
                <w:lang w:val="en-US" w:eastAsia="zh-CN"/>
              </w:rPr>
              <w:t>n</w:t>
            </w:r>
            <w:r>
              <w:rPr>
                <w:rFonts w:eastAsiaTheme="minorEastAsia"/>
                <w:lang w:val="en-US" w:eastAsia="zh-CN"/>
              </w:rPr>
              <w:t>8 partial range duplexer:</w:t>
            </w:r>
          </w:p>
          <w:p w:rsidR="00332472" w:rsidRDefault="00332472" w:rsidP="00332472">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90</w:t>
            </w:r>
            <w:r w:rsidRPr="00922CB0">
              <w:rPr>
                <w:rFonts w:eastAsiaTheme="minorEastAsia"/>
                <w:lang w:val="en-US" w:eastAsia="zh-CN"/>
              </w:rPr>
              <w:t>4~</w:t>
            </w:r>
            <w:r>
              <w:rPr>
                <w:rFonts w:eastAsiaTheme="minorEastAsia"/>
                <w:lang w:val="en-US" w:eastAsia="zh-CN"/>
              </w:rPr>
              <w:t>915</w:t>
            </w:r>
            <w:r w:rsidRPr="00922CB0">
              <w:rPr>
                <w:rFonts w:eastAsiaTheme="minorEastAsia"/>
                <w:lang w:val="en-US" w:eastAsia="zh-CN"/>
              </w:rPr>
              <w:t>MHz</w:t>
            </w:r>
            <w:r>
              <w:rPr>
                <w:rFonts w:eastAsiaTheme="minorEastAsia"/>
                <w:lang w:val="en-US" w:eastAsia="zh-CN"/>
              </w:rPr>
              <w:t>, Rx: 925</w:t>
            </w:r>
            <w:r w:rsidRPr="00922CB0">
              <w:rPr>
                <w:rFonts w:eastAsiaTheme="minorEastAsia"/>
                <w:lang w:val="en-US" w:eastAsia="zh-CN"/>
              </w:rPr>
              <w:t>~</w:t>
            </w:r>
            <w:r>
              <w:rPr>
                <w:rFonts w:eastAsiaTheme="minorEastAsia"/>
                <w:lang w:val="en-US" w:eastAsia="zh-CN"/>
              </w:rPr>
              <w:t>960</w:t>
            </w:r>
            <w:r w:rsidRPr="00922CB0">
              <w:rPr>
                <w:rFonts w:eastAsiaTheme="minorEastAsia"/>
                <w:lang w:val="en-US" w:eastAsia="zh-CN"/>
              </w:rPr>
              <w:t>MHz</w:t>
            </w:r>
          </w:p>
        </w:tc>
        <w:tc>
          <w:tcPr>
            <w:tcW w:w="1984" w:type="dxa"/>
            <w:vMerge/>
          </w:tcPr>
          <w:p w:rsidR="00332472" w:rsidRDefault="00332472" w:rsidP="00332472">
            <w:pPr>
              <w:jc w:val="center"/>
              <w:rPr>
                <w:rFonts w:eastAsiaTheme="minorEastAsia"/>
                <w:lang w:val="en-US" w:eastAsia="zh-CN"/>
              </w:rPr>
            </w:pPr>
          </w:p>
        </w:tc>
        <w:tc>
          <w:tcPr>
            <w:tcW w:w="1698" w:type="dxa"/>
            <w:vMerge/>
          </w:tcPr>
          <w:p w:rsidR="00332472" w:rsidRDefault="00332472" w:rsidP="00332472">
            <w:pPr>
              <w:jc w:val="center"/>
              <w:rPr>
                <w:rFonts w:eastAsiaTheme="minorEastAsia"/>
                <w:lang w:val="en-US" w:eastAsia="zh-CN"/>
              </w:rPr>
            </w:pPr>
          </w:p>
        </w:tc>
      </w:tr>
      <w:tr w:rsidR="00332472" w:rsidTr="00332472">
        <w:tc>
          <w:tcPr>
            <w:tcW w:w="1696" w:type="dxa"/>
            <w:vAlign w:val="center"/>
          </w:tcPr>
          <w:p w:rsidR="00332472" w:rsidRDefault="00332472" w:rsidP="00332472">
            <w:pPr>
              <w:jc w:val="center"/>
              <w:rPr>
                <w:rFonts w:eastAsiaTheme="minorEastAsia"/>
                <w:lang w:val="en-US" w:eastAsia="zh-CN"/>
              </w:rPr>
            </w:pPr>
            <w:r w:rsidRPr="00F93B7E">
              <w:rPr>
                <w:rFonts w:eastAsiaTheme="minorEastAsia"/>
                <w:lang w:val="en-US" w:eastAsia="zh-CN"/>
              </w:rPr>
              <w:t>RF architecture</w:t>
            </w:r>
            <w:r>
              <w:rPr>
                <w:rFonts w:eastAsiaTheme="minorEastAsia"/>
                <w:lang w:val="en-US" w:eastAsia="zh-CN"/>
              </w:rPr>
              <w:t xml:space="preserve"> 3</w:t>
            </w:r>
          </w:p>
        </w:tc>
        <w:tc>
          <w:tcPr>
            <w:tcW w:w="4253" w:type="dxa"/>
            <w:vAlign w:val="center"/>
          </w:tcPr>
          <w:p w:rsidR="00332472" w:rsidRDefault="00332472" w:rsidP="00332472">
            <w:pPr>
              <w:rPr>
                <w:rFonts w:eastAsiaTheme="minorEastAsia"/>
                <w:lang w:val="en-US" w:eastAsia="zh-CN"/>
              </w:rPr>
            </w:pPr>
            <w:r>
              <w:rPr>
                <w:rFonts w:eastAsiaTheme="minorEastAsia" w:hint="eastAsia"/>
                <w:lang w:val="en-US" w:eastAsia="zh-CN"/>
              </w:rPr>
              <w:t>n</w:t>
            </w:r>
            <w:r>
              <w:rPr>
                <w:rFonts w:eastAsiaTheme="minorEastAsia"/>
                <w:lang w:val="en-US" w:eastAsia="zh-CN"/>
              </w:rPr>
              <w:t>5 partial range duplexer:</w:t>
            </w:r>
          </w:p>
          <w:p w:rsidR="00332472" w:rsidRDefault="00332472" w:rsidP="00332472">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xml:space="preserve">: </w:t>
            </w:r>
            <w:r w:rsidRPr="00922CB0">
              <w:rPr>
                <w:rFonts w:eastAsiaTheme="minorEastAsia"/>
                <w:lang w:val="en-US" w:eastAsia="zh-CN"/>
              </w:rPr>
              <w:t>824~849MHz</w:t>
            </w:r>
            <w:r>
              <w:rPr>
                <w:rFonts w:eastAsiaTheme="minorEastAsia"/>
                <w:lang w:val="en-US" w:eastAsia="zh-CN"/>
              </w:rPr>
              <w:t xml:space="preserve">, Rx: </w:t>
            </w:r>
            <w:r w:rsidRPr="00922CB0">
              <w:rPr>
                <w:rFonts w:eastAsiaTheme="minorEastAsia"/>
                <w:lang w:val="en-US" w:eastAsia="zh-CN"/>
              </w:rPr>
              <w:t>869~8</w:t>
            </w:r>
            <w:r>
              <w:rPr>
                <w:rFonts w:eastAsiaTheme="minorEastAsia"/>
                <w:lang w:val="en-US" w:eastAsia="zh-CN"/>
              </w:rPr>
              <w:t>80</w:t>
            </w:r>
            <w:r w:rsidRPr="00922CB0">
              <w:rPr>
                <w:rFonts w:eastAsiaTheme="minorEastAsia"/>
                <w:lang w:val="en-US" w:eastAsia="zh-CN"/>
              </w:rPr>
              <w:t>MHz</w:t>
            </w:r>
          </w:p>
          <w:p w:rsidR="00332472" w:rsidRDefault="00332472" w:rsidP="00332472">
            <w:pPr>
              <w:rPr>
                <w:rFonts w:eastAsiaTheme="minorEastAsia"/>
                <w:lang w:val="en-US" w:eastAsia="zh-CN"/>
              </w:rPr>
            </w:pPr>
            <w:r>
              <w:rPr>
                <w:rFonts w:eastAsiaTheme="minorEastAsia" w:hint="eastAsia"/>
                <w:lang w:val="en-US" w:eastAsia="zh-CN"/>
              </w:rPr>
              <w:t>n</w:t>
            </w:r>
            <w:r>
              <w:rPr>
                <w:rFonts w:eastAsiaTheme="minorEastAsia"/>
                <w:lang w:val="en-US" w:eastAsia="zh-CN"/>
              </w:rPr>
              <w:t>8 full range duplexer:</w:t>
            </w:r>
          </w:p>
          <w:p w:rsidR="00332472" w:rsidRDefault="00332472" w:rsidP="00332472">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880</w:t>
            </w:r>
            <w:r w:rsidRPr="00922CB0">
              <w:rPr>
                <w:rFonts w:eastAsiaTheme="minorEastAsia"/>
                <w:lang w:val="en-US" w:eastAsia="zh-CN"/>
              </w:rPr>
              <w:t>~</w:t>
            </w:r>
            <w:r>
              <w:rPr>
                <w:rFonts w:eastAsiaTheme="minorEastAsia"/>
                <w:lang w:val="en-US" w:eastAsia="zh-CN"/>
              </w:rPr>
              <w:t>915</w:t>
            </w:r>
            <w:r w:rsidRPr="00922CB0">
              <w:rPr>
                <w:rFonts w:eastAsiaTheme="minorEastAsia"/>
                <w:lang w:val="en-US" w:eastAsia="zh-CN"/>
              </w:rPr>
              <w:t>MHz</w:t>
            </w:r>
            <w:r>
              <w:rPr>
                <w:rFonts w:eastAsiaTheme="minorEastAsia"/>
                <w:lang w:val="en-US" w:eastAsia="zh-CN"/>
              </w:rPr>
              <w:t>, Rx: 925</w:t>
            </w:r>
            <w:r w:rsidRPr="00922CB0">
              <w:rPr>
                <w:rFonts w:eastAsiaTheme="minorEastAsia"/>
                <w:lang w:val="en-US" w:eastAsia="zh-CN"/>
              </w:rPr>
              <w:t>~</w:t>
            </w:r>
            <w:r>
              <w:rPr>
                <w:rFonts w:eastAsiaTheme="minorEastAsia"/>
                <w:lang w:val="en-US" w:eastAsia="zh-CN"/>
              </w:rPr>
              <w:t>960</w:t>
            </w:r>
            <w:r w:rsidRPr="00922CB0">
              <w:rPr>
                <w:rFonts w:eastAsiaTheme="minorEastAsia"/>
                <w:lang w:val="en-US" w:eastAsia="zh-CN"/>
              </w:rPr>
              <w:t>MHz</w:t>
            </w:r>
          </w:p>
        </w:tc>
        <w:tc>
          <w:tcPr>
            <w:tcW w:w="1984" w:type="dxa"/>
            <w:vMerge/>
          </w:tcPr>
          <w:p w:rsidR="00332472" w:rsidRDefault="00332472" w:rsidP="00332472">
            <w:pPr>
              <w:jc w:val="center"/>
              <w:rPr>
                <w:rFonts w:eastAsiaTheme="minorEastAsia"/>
                <w:lang w:val="en-US" w:eastAsia="zh-CN"/>
              </w:rPr>
            </w:pPr>
          </w:p>
        </w:tc>
        <w:tc>
          <w:tcPr>
            <w:tcW w:w="1698" w:type="dxa"/>
            <w:vMerge/>
          </w:tcPr>
          <w:p w:rsidR="00332472" w:rsidRDefault="00332472" w:rsidP="00332472">
            <w:pPr>
              <w:jc w:val="center"/>
              <w:rPr>
                <w:rFonts w:eastAsiaTheme="minorEastAsia"/>
                <w:lang w:val="en-US" w:eastAsia="zh-CN"/>
              </w:rPr>
            </w:pPr>
          </w:p>
        </w:tc>
      </w:tr>
      <w:tr w:rsidR="00332472" w:rsidTr="00332472">
        <w:tc>
          <w:tcPr>
            <w:tcW w:w="1696" w:type="dxa"/>
            <w:vAlign w:val="center"/>
          </w:tcPr>
          <w:p w:rsidR="00332472" w:rsidRDefault="00332472" w:rsidP="00332472">
            <w:pPr>
              <w:jc w:val="center"/>
              <w:rPr>
                <w:rFonts w:eastAsiaTheme="minorEastAsia"/>
                <w:lang w:val="en-US" w:eastAsia="zh-CN"/>
              </w:rPr>
            </w:pPr>
            <w:r w:rsidRPr="00F93B7E">
              <w:rPr>
                <w:rFonts w:eastAsiaTheme="minorEastAsia"/>
                <w:lang w:val="en-US" w:eastAsia="zh-CN"/>
              </w:rPr>
              <w:t>RF architecture 4</w:t>
            </w:r>
          </w:p>
        </w:tc>
        <w:tc>
          <w:tcPr>
            <w:tcW w:w="4253" w:type="dxa"/>
            <w:vAlign w:val="center"/>
          </w:tcPr>
          <w:p w:rsidR="00332472" w:rsidRDefault="00332472" w:rsidP="00332472">
            <w:pPr>
              <w:rPr>
                <w:rFonts w:eastAsiaTheme="minorEastAsia"/>
                <w:lang w:val="en-US" w:eastAsia="zh-CN"/>
              </w:rPr>
            </w:pPr>
            <w:r>
              <w:rPr>
                <w:rFonts w:eastAsiaTheme="minorEastAsia" w:hint="eastAsia"/>
                <w:lang w:val="en-US" w:eastAsia="zh-CN"/>
              </w:rPr>
              <w:t>n</w:t>
            </w:r>
            <w:r>
              <w:rPr>
                <w:rFonts w:eastAsiaTheme="minorEastAsia"/>
                <w:lang w:val="en-US" w:eastAsia="zh-CN"/>
              </w:rPr>
              <w:t>5 full range duplexer:</w:t>
            </w:r>
          </w:p>
          <w:p w:rsidR="00332472" w:rsidRDefault="00332472" w:rsidP="00332472">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xml:space="preserve">: </w:t>
            </w:r>
            <w:r w:rsidRPr="00922CB0">
              <w:rPr>
                <w:rFonts w:eastAsiaTheme="minorEastAsia"/>
                <w:lang w:val="en-US" w:eastAsia="zh-CN"/>
              </w:rPr>
              <w:t>824~849MHz</w:t>
            </w:r>
            <w:r>
              <w:rPr>
                <w:rFonts w:eastAsiaTheme="minorEastAsia"/>
                <w:lang w:val="en-US" w:eastAsia="zh-CN"/>
              </w:rPr>
              <w:t xml:space="preserve">, Rx: </w:t>
            </w:r>
            <w:r w:rsidRPr="00922CB0">
              <w:rPr>
                <w:rFonts w:eastAsiaTheme="minorEastAsia"/>
                <w:lang w:val="en-US" w:eastAsia="zh-CN"/>
              </w:rPr>
              <w:t>869~8</w:t>
            </w:r>
            <w:r>
              <w:rPr>
                <w:rFonts w:eastAsiaTheme="minorEastAsia"/>
                <w:lang w:val="en-US" w:eastAsia="zh-CN"/>
              </w:rPr>
              <w:t>94</w:t>
            </w:r>
            <w:r w:rsidRPr="00922CB0">
              <w:rPr>
                <w:rFonts w:eastAsiaTheme="minorEastAsia"/>
                <w:lang w:val="en-US" w:eastAsia="zh-CN"/>
              </w:rPr>
              <w:t>MHz</w:t>
            </w:r>
          </w:p>
          <w:p w:rsidR="00332472" w:rsidRDefault="00332472" w:rsidP="00332472">
            <w:pPr>
              <w:rPr>
                <w:rFonts w:eastAsiaTheme="minorEastAsia"/>
                <w:lang w:val="en-US" w:eastAsia="zh-CN"/>
              </w:rPr>
            </w:pPr>
            <w:r>
              <w:rPr>
                <w:rFonts w:eastAsiaTheme="minorEastAsia" w:hint="eastAsia"/>
                <w:lang w:val="en-US" w:eastAsia="zh-CN"/>
              </w:rPr>
              <w:t>n</w:t>
            </w:r>
            <w:r>
              <w:rPr>
                <w:rFonts w:eastAsiaTheme="minorEastAsia"/>
                <w:lang w:val="en-US" w:eastAsia="zh-CN"/>
              </w:rPr>
              <w:t>8 full range duplexer:</w:t>
            </w:r>
          </w:p>
          <w:p w:rsidR="00332472" w:rsidRPr="00922CB0" w:rsidRDefault="00332472" w:rsidP="00332472">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880</w:t>
            </w:r>
            <w:r w:rsidRPr="00922CB0">
              <w:rPr>
                <w:rFonts w:eastAsiaTheme="minorEastAsia"/>
                <w:lang w:val="en-US" w:eastAsia="zh-CN"/>
              </w:rPr>
              <w:t>~</w:t>
            </w:r>
            <w:r>
              <w:rPr>
                <w:rFonts w:eastAsiaTheme="minorEastAsia"/>
                <w:lang w:val="en-US" w:eastAsia="zh-CN"/>
              </w:rPr>
              <w:t>915</w:t>
            </w:r>
            <w:r w:rsidRPr="00922CB0">
              <w:rPr>
                <w:rFonts w:eastAsiaTheme="minorEastAsia"/>
                <w:lang w:val="en-US" w:eastAsia="zh-CN"/>
              </w:rPr>
              <w:t>MHz</w:t>
            </w:r>
            <w:r>
              <w:rPr>
                <w:rFonts w:eastAsiaTheme="minorEastAsia"/>
                <w:lang w:val="en-US" w:eastAsia="zh-CN"/>
              </w:rPr>
              <w:t>, Rx: 925</w:t>
            </w:r>
            <w:r w:rsidRPr="00922CB0">
              <w:rPr>
                <w:rFonts w:eastAsiaTheme="minorEastAsia"/>
                <w:lang w:val="en-US" w:eastAsia="zh-CN"/>
              </w:rPr>
              <w:t>~</w:t>
            </w:r>
            <w:r>
              <w:rPr>
                <w:rFonts w:eastAsiaTheme="minorEastAsia"/>
                <w:lang w:val="en-US" w:eastAsia="zh-CN"/>
              </w:rPr>
              <w:t>960</w:t>
            </w:r>
            <w:r w:rsidRPr="00922CB0">
              <w:rPr>
                <w:rFonts w:eastAsiaTheme="minorEastAsia"/>
                <w:lang w:val="en-US" w:eastAsia="zh-CN"/>
              </w:rPr>
              <w:t>MHz</w:t>
            </w:r>
          </w:p>
        </w:tc>
        <w:tc>
          <w:tcPr>
            <w:tcW w:w="1984" w:type="dxa"/>
            <w:vMerge/>
          </w:tcPr>
          <w:p w:rsidR="00332472" w:rsidRDefault="00332472" w:rsidP="00332472">
            <w:pPr>
              <w:jc w:val="center"/>
              <w:rPr>
                <w:rFonts w:eastAsiaTheme="minorEastAsia"/>
                <w:lang w:val="en-US" w:eastAsia="zh-CN"/>
              </w:rPr>
            </w:pPr>
          </w:p>
        </w:tc>
        <w:tc>
          <w:tcPr>
            <w:tcW w:w="1698" w:type="dxa"/>
            <w:vMerge/>
          </w:tcPr>
          <w:p w:rsidR="00332472" w:rsidRDefault="00332472" w:rsidP="00332472">
            <w:pPr>
              <w:jc w:val="center"/>
              <w:rPr>
                <w:rFonts w:eastAsiaTheme="minorEastAsia"/>
                <w:lang w:val="en-US" w:eastAsia="zh-CN"/>
              </w:rPr>
            </w:pPr>
          </w:p>
        </w:tc>
      </w:tr>
    </w:tbl>
    <w:p w:rsidR="00D10121" w:rsidRDefault="00D10121" w:rsidP="00922CB0">
      <w:pPr>
        <w:rPr>
          <w:rFonts w:eastAsiaTheme="minorEastAsia"/>
          <w:lang w:val="en-US" w:eastAsia="zh-CN"/>
        </w:rPr>
      </w:pPr>
    </w:p>
    <w:p w:rsidR="00CA3D13" w:rsidRDefault="00CA3D13" w:rsidP="00A24C6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332472" w:rsidRPr="00332472">
        <w:rPr>
          <w:rFonts w:eastAsiaTheme="minorEastAsia"/>
          <w:lang w:val="en-US" w:eastAsia="zh-CN"/>
        </w:rPr>
        <w:t>RF architecture</w:t>
      </w:r>
      <w:r>
        <w:rPr>
          <w:rFonts w:eastAsiaTheme="minorEastAsia"/>
          <w:lang w:val="en-US" w:eastAsia="zh-CN"/>
        </w:rPr>
        <w:t xml:space="preserve"> 1: since two dedicated duplexer are used in RF architecture, 40 dB rejection</w:t>
      </w:r>
      <w:r w:rsidR="005868EF">
        <w:rPr>
          <w:rFonts w:eastAsiaTheme="minorEastAsia"/>
          <w:lang w:val="en-US" w:eastAsia="zh-CN"/>
        </w:rPr>
        <w:t>s</w:t>
      </w:r>
      <w:r>
        <w:rPr>
          <w:rFonts w:eastAsiaTheme="minorEastAsia"/>
          <w:lang w:val="en-US" w:eastAsia="zh-CN"/>
        </w:rPr>
        <w:t xml:space="preserve"> between </w:t>
      </w:r>
      <w:r w:rsidRPr="00CA3D13">
        <w:rPr>
          <w:rFonts w:eastAsiaTheme="minorEastAsia"/>
          <w:lang w:val="en-US" w:eastAsia="zh-CN"/>
        </w:rPr>
        <w:t>Rx: 869~880MHz</w:t>
      </w:r>
      <w:r>
        <w:rPr>
          <w:rFonts w:eastAsiaTheme="minorEastAsia"/>
          <w:lang w:val="en-US" w:eastAsia="zh-CN"/>
        </w:rPr>
        <w:t xml:space="preserve"> and </w:t>
      </w:r>
      <w:proofErr w:type="spellStart"/>
      <w:proofErr w:type="gramStart"/>
      <w:r w:rsidRPr="00CA3D13">
        <w:rPr>
          <w:rFonts w:eastAsiaTheme="minorEastAsia"/>
          <w:lang w:val="en-US" w:eastAsia="zh-CN"/>
        </w:rPr>
        <w:t>Tx</w:t>
      </w:r>
      <w:proofErr w:type="spellEnd"/>
      <w:proofErr w:type="gramEnd"/>
      <w:r w:rsidRPr="00CA3D13">
        <w:rPr>
          <w:rFonts w:eastAsiaTheme="minorEastAsia"/>
          <w:lang w:val="en-US" w:eastAsia="zh-CN"/>
        </w:rPr>
        <w:t>: 904~915MHz</w:t>
      </w:r>
      <w:r>
        <w:rPr>
          <w:rFonts w:eastAsiaTheme="minorEastAsia"/>
          <w:lang w:val="en-US" w:eastAsia="zh-CN"/>
        </w:rPr>
        <w:t xml:space="preserve"> can be expected and seems feasible. However, two more dedicated duplexers will cause additional costs.</w:t>
      </w:r>
    </w:p>
    <w:p w:rsidR="00CA3D13" w:rsidRDefault="00CA3D13" w:rsidP="00CA3D1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332472" w:rsidRPr="00332472">
        <w:rPr>
          <w:rFonts w:eastAsiaTheme="minorEastAsia"/>
          <w:lang w:val="en-US" w:eastAsia="zh-CN"/>
        </w:rPr>
        <w:t>RF architecture</w:t>
      </w:r>
      <w:r>
        <w:rPr>
          <w:rFonts w:eastAsiaTheme="minorEastAsia"/>
          <w:lang w:val="en-US" w:eastAsia="zh-CN"/>
        </w:rPr>
        <w:t xml:space="preserve"> 2: </w:t>
      </w:r>
      <w:r w:rsidR="00F506F7">
        <w:rPr>
          <w:rFonts w:eastAsiaTheme="minorEastAsia"/>
          <w:lang w:val="en-US" w:eastAsia="zh-CN"/>
        </w:rPr>
        <w:t>Since o</w:t>
      </w:r>
      <w:r>
        <w:rPr>
          <w:rFonts w:eastAsiaTheme="minorEastAsia"/>
          <w:lang w:val="en-US" w:eastAsia="zh-CN"/>
        </w:rPr>
        <w:t xml:space="preserve">ne dedicated duplexer of band n8 </w:t>
      </w:r>
      <w:r w:rsidR="00F506F7">
        <w:rPr>
          <w:rFonts w:eastAsiaTheme="minorEastAsia"/>
          <w:lang w:val="en-US" w:eastAsia="zh-CN"/>
        </w:rPr>
        <w:t>is</w:t>
      </w:r>
      <w:r>
        <w:rPr>
          <w:rFonts w:eastAsiaTheme="minorEastAsia"/>
          <w:lang w:val="en-US" w:eastAsia="zh-CN"/>
        </w:rPr>
        <w:t xml:space="preserve"> used in RF architecture, 40 dB rejection</w:t>
      </w:r>
      <w:r w:rsidR="005868EF">
        <w:rPr>
          <w:rFonts w:eastAsiaTheme="minorEastAsia"/>
          <w:lang w:val="en-US" w:eastAsia="zh-CN"/>
        </w:rPr>
        <w:t>s</w:t>
      </w:r>
      <w:r>
        <w:rPr>
          <w:rFonts w:eastAsiaTheme="minorEastAsia"/>
          <w:lang w:val="en-US" w:eastAsia="zh-CN"/>
        </w:rPr>
        <w:t xml:space="preserve"> </w:t>
      </w:r>
      <w:r w:rsidR="00F506F7">
        <w:rPr>
          <w:rFonts w:eastAsiaTheme="minorEastAsia"/>
          <w:lang w:val="en-US" w:eastAsia="zh-CN"/>
        </w:rPr>
        <w:t xml:space="preserve">for band n8 </w:t>
      </w:r>
      <w:proofErr w:type="spellStart"/>
      <w:proofErr w:type="gramStart"/>
      <w:r w:rsidR="00F506F7" w:rsidRPr="00CA3D13">
        <w:rPr>
          <w:rFonts w:eastAsiaTheme="minorEastAsia"/>
          <w:lang w:val="en-US" w:eastAsia="zh-CN"/>
        </w:rPr>
        <w:t>Tx</w:t>
      </w:r>
      <w:proofErr w:type="spellEnd"/>
      <w:proofErr w:type="gramEnd"/>
      <w:r w:rsidR="00F506F7">
        <w:rPr>
          <w:rFonts w:eastAsiaTheme="minorEastAsia"/>
          <w:lang w:val="en-US" w:eastAsia="zh-CN"/>
        </w:rPr>
        <w:t xml:space="preserve"> filter</w:t>
      </w:r>
      <w:r w:rsidR="00F506F7" w:rsidRPr="00CA3D13">
        <w:rPr>
          <w:rFonts w:eastAsiaTheme="minorEastAsia"/>
          <w:lang w:val="en-US" w:eastAsia="zh-CN"/>
        </w:rPr>
        <w:t>: 904~915MHz</w:t>
      </w:r>
      <w:r w:rsidR="00F506F7">
        <w:rPr>
          <w:rFonts w:eastAsiaTheme="minorEastAsia"/>
          <w:lang w:val="en-US" w:eastAsia="zh-CN"/>
        </w:rPr>
        <w:t xml:space="preserve"> at</w:t>
      </w:r>
      <w:r>
        <w:rPr>
          <w:rFonts w:eastAsiaTheme="minorEastAsia"/>
          <w:lang w:val="en-US" w:eastAsia="zh-CN"/>
        </w:rPr>
        <w:t xml:space="preserve"> </w:t>
      </w:r>
      <w:r w:rsidRPr="00CA3D13">
        <w:rPr>
          <w:rFonts w:eastAsiaTheme="minorEastAsia"/>
          <w:lang w:val="en-US" w:eastAsia="zh-CN"/>
        </w:rPr>
        <w:t>Rx: 869~8</w:t>
      </w:r>
      <w:r w:rsidR="00F506F7">
        <w:rPr>
          <w:rFonts w:eastAsiaTheme="minorEastAsia"/>
          <w:lang w:val="en-US" w:eastAsia="zh-CN"/>
        </w:rPr>
        <w:t>94</w:t>
      </w:r>
      <w:r w:rsidRPr="00CA3D13">
        <w:rPr>
          <w:rFonts w:eastAsiaTheme="minorEastAsia"/>
          <w:lang w:val="en-US" w:eastAsia="zh-CN"/>
        </w:rPr>
        <w:t>MHz</w:t>
      </w:r>
      <w:r>
        <w:rPr>
          <w:rFonts w:eastAsiaTheme="minorEastAsia"/>
          <w:lang w:val="en-US" w:eastAsia="zh-CN"/>
        </w:rPr>
        <w:t xml:space="preserve"> can be expected and seems feasible. </w:t>
      </w:r>
      <w:r w:rsidR="00F506F7">
        <w:rPr>
          <w:rFonts w:eastAsiaTheme="minorEastAsia"/>
          <w:lang w:val="en-US" w:eastAsia="zh-CN"/>
        </w:rPr>
        <w:t>And further check whether 35~40 dB rejection for band n5 R</w:t>
      </w:r>
      <w:r w:rsidR="00F506F7" w:rsidRPr="00CA3D13">
        <w:rPr>
          <w:rFonts w:eastAsiaTheme="minorEastAsia"/>
          <w:lang w:val="en-US" w:eastAsia="zh-CN"/>
        </w:rPr>
        <w:t>x</w:t>
      </w:r>
      <w:r w:rsidR="00F506F7">
        <w:rPr>
          <w:rFonts w:eastAsiaTheme="minorEastAsia"/>
          <w:lang w:val="en-US" w:eastAsia="zh-CN"/>
        </w:rPr>
        <w:t xml:space="preserve"> filter</w:t>
      </w:r>
      <w:r w:rsidR="00F506F7" w:rsidRPr="00CA3D13">
        <w:rPr>
          <w:rFonts w:eastAsiaTheme="minorEastAsia"/>
          <w:lang w:val="en-US" w:eastAsia="zh-CN"/>
        </w:rPr>
        <w:t>: 869~8</w:t>
      </w:r>
      <w:r w:rsidR="00F506F7">
        <w:rPr>
          <w:rFonts w:eastAsiaTheme="minorEastAsia"/>
          <w:lang w:val="en-US" w:eastAsia="zh-CN"/>
        </w:rPr>
        <w:t>94</w:t>
      </w:r>
      <w:r w:rsidR="00F506F7" w:rsidRPr="00CA3D13">
        <w:rPr>
          <w:rFonts w:eastAsiaTheme="minorEastAsia"/>
          <w:lang w:val="en-US" w:eastAsia="zh-CN"/>
        </w:rPr>
        <w:t xml:space="preserve">MHz </w:t>
      </w:r>
      <w:r w:rsidR="00F506F7">
        <w:rPr>
          <w:rFonts w:eastAsiaTheme="minorEastAsia"/>
          <w:lang w:val="en-US" w:eastAsia="zh-CN"/>
        </w:rPr>
        <w:t xml:space="preserve">at </w:t>
      </w:r>
      <w:proofErr w:type="spellStart"/>
      <w:proofErr w:type="gramStart"/>
      <w:r w:rsidR="00F506F7">
        <w:rPr>
          <w:rFonts w:eastAsiaTheme="minorEastAsia"/>
          <w:lang w:val="en-US" w:eastAsia="zh-CN"/>
        </w:rPr>
        <w:t>T</w:t>
      </w:r>
      <w:r w:rsidR="00F506F7" w:rsidRPr="00CA3D13">
        <w:rPr>
          <w:rFonts w:eastAsiaTheme="minorEastAsia"/>
          <w:lang w:val="en-US" w:eastAsia="zh-CN"/>
        </w:rPr>
        <w:t>x</w:t>
      </w:r>
      <w:proofErr w:type="spellEnd"/>
      <w:proofErr w:type="gramEnd"/>
      <w:r w:rsidR="00F506F7" w:rsidRPr="00CA3D13">
        <w:rPr>
          <w:rFonts w:eastAsiaTheme="minorEastAsia"/>
          <w:lang w:val="en-US" w:eastAsia="zh-CN"/>
        </w:rPr>
        <w:t>:</w:t>
      </w:r>
      <w:r w:rsidR="00F506F7" w:rsidRPr="00F506F7">
        <w:rPr>
          <w:rFonts w:eastAsiaTheme="minorEastAsia"/>
          <w:lang w:val="en-US" w:eastAsia="zh-CN"/>
        </w:rPr>
        <w:t xml:space="preserve"> </w:t>
      </w:r>
      <w:r w:rsidR="00F506F7" w:rsidRPr="00CA3D13">
        <w:rPr>
          <w:rFonts w:eastAsiaTheme="minorEastAsia"/>
          <w:lang w:val="en-US" w:eastAsia="zh-CN"/>
        </w:rPr>
        <w:t>904~915MHz</w:t>
      </w:r>
      <w:r w:rsidR="00F506F7">
        <w:rPr>
          <w:rFonts w:eastAsiaTheme="minorEastAsia"/>
          <w:lang w:val="en-US" w:eastAsia="zh-CN"/>
        </w:rPr>
        <w:t xml:space="preserve"> is feasible or not. </w:t>
      </w:r>
      <w:r>
        <w:rPr>
          <w:rFonts w:eastAsiaTheme="minorEastAsia"/>
          <w:lang w:val="en-US" w:eastAsia="zh-CN"/>
        </w:rPr>
        <w:t xml:space="preserve">However, </w:t>
      </w:r>
      <w:r w:rsidR="00F506F7">
        <w:rPr>
          <w:rFonts w:eastAsiaTheme="minorEastAsia"/>
          <w:lang w:val="en-US" w:eastAsia="zh-CN"/>
        </w:rPr>
        <w:t>only one more dedicated duplexer</w:t>
      </w:r>
      <w:r>
        <w:rPr>
          <w:rFonts w:eastAsiaTheme="minorEastAsia"/>
          <w:lang w:val="en-US" w:eastAsia="zh-CN"/>
        </w:rPr>
        <w:t xml:space="preserve"> </w:t>
      </w:r>
      <w:r w:rsidR="00F506F7">
        <w:rPr>
          <w:rFonts w:eastAsiaTheme="minorEastAsia"/>
          <w:lang w:val="en-US" w:eastAsia="zh-CN"/>
        </w:rPr>
        <w:t xml:space="preserve">may balance the </w:t>
      </w:r>
      <w:r>
        <w:rPr>
          <w:rFonts w:eastAsiaTheme="minorEastAsia"/>
          <w:lang w:val="en-US" w:eastAsia="zh-CN"/>
        </w:rPr>
        <w:t xml:space="preserve">additional costs and </w:t>
      </w:r>
      <w:r w:rsidR="00F506F7">
        <w:rPr>
          <w:rFonts w:eastAsiaTheme="minorEastAsia"/>
          <w:lang w:val="en-US" w:eastAsia="zh-CN"/>
        </w:rPr>
        <w:t>performance. T</w:t>
      </w:r>
      <w:r>
        <w:rPr>
          <w:rFonts w:eastAsiaTheme="minorEastAsia"/>
          <w:lang w:val="en-US" w:eastAsia="zh-CN"/>
        </w:rPr>
        <w:t>he</w:t>
      </w:r>
      <w:r w:rsidR="00F506F7">
        <w:rPr>
          <w:rFonts w:eastAsiaTheme="minorEastAsia"/>
          <w:lang w:val="en-US" w:eastAsia="zh-CN"/>
        </w:rPr>
        <w:t xml:space="preserve"> frequency</w:t>
      </w:r>
      <w:r>
        <w:rPr>
          <w:rFonts w:eastAsiaTheme="minorEastAsia"/>
          <w:lang w:val="en-US" w:eastAsia="zh-CN"/>
        </w:rPr>
        <w:t xml:space="preserve"> restriction may only </w:t>
      </w:r>
      <w:r w:rsidR="00F506F7">
        <w:rPr>
          <w:rFonts w:eastAsiaTheme="minorEastAsia"/>
          <w:lang w:val="en-US" w:eastAsia="zh-CN"/>
        </w:rPr>
        <w:t xml:space="preserve">occur at band n8 </w:t>
      </w:r>
      <w:proofErr w:type="spellStart"/>
      <w:proofErr w:type="gramStart"/>
      <w:r w:rsidR="00F506F7">
        <w:rPr>
          <w:rFonts w:eastAsiaTheme="minorEastAsia"/>
          <w:lang w:val="en-US" w:eastAsia="zh-CN"/>
        </w:rPr>
        <w:t>Tx</w:t>
      </w:r>
      <w:proofErr w:type="spellEnd"/>
      <w:proofErr w:type="gramEnd"/>
      <w:r w:rsidR="00F506F7">
        <w:rPr>
          <w:rFonts w:eastAsiaTheme="minorEastAsia"/>
          <w:lang w:val="en-US" w:eastAsia="zh-CN"/>
        </w:rPr>
        <w:t xml:space="preserve"> filter</w:t>
      </w:r>
      <w:r>
        <w:rPr>
          <w:rFonts w:eastAsiaTheme="minorEastAsia"/>
          <w:lang w:val="en-US" w:eastAsia="zh-CN"/>
        </w:rPr>
        <w:t>.</w:t>
      </w:r>
    </w:p>
    <w:p w:rsidR="00F506F7" w:rsidRDefault="00F506F7" w:rsidP="00F506F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332472" w:rsidRPr="00332472">
        <w:rPr>
          <w:rFonts w:eastAsiaTheme="minorEastAsia"/>
          <w:lang w:val="en-US" w:eastAsia="zh-CN"/>
        </w:rPr>
        <w:t>RF architecture</w:t>
      </w:r>
      <w:r>
        <w:rPr>
          <w:rFonts w:eastAsiaTheme="minorEastAsia"/>
          <w:lang w:val="en-US" w:eastAsia="zh-CN"/>
        </w:rPr>
        <w:t xml:space="preserve"> 3: Since one dedicated duplexer of band n5 is used in RF architecture, 40 dB rejection</w:t>
      </w:r>
      <w:r w:rsidR="005868EF">
        <w:rPr>
          <w:rFonts w:eastAsiaTheme="minorEastAsia"/>
          <w:lang w:val="en-US" w:eastAsia="zh-CN"/>
        </w:rPr>
        <w:t>s</w:t>
      </w:r>
      <w:r>
        <w:rPr>
          <w:rFonts w:eastAsiaTheme="minorEastAsia"/>
          <w:lang w:val="en-US" w:eastAsia="zh-CN"/>
        </w:rPr>
        <w:t xml:space="preserve"> for band n5 </w:t>
      </w:r>
      <w:r w:rsidRPr="00F506F7">
        <w:rPr>
          <w:rFonts w:eastAsiaTheme="minorEastAsia"/>
          <w:lang w:val="en-US" w:eastAsia="zh-CN"/>
        </w:rPr>
        <w:t>Rx</w:t>
      </w:r>
      <w:r>
        <w:rPr>
          <w:rFonts w:eastAsiaTheme="minorEastAsia"/>
          <w:lang w:val="en-US" w:eastAsia="zh-CN"/>
        </w:rPr>
        <w:t xml:space="preserve"> filter</w:t>
      </w:r>
      <w:r w:rsidRPr="00F506F7">
        <w:rPr>
          <w:rFonts w:eastAsiaTheme="minorEastAsia"/>
          <w:lang w:val="en-US" w:eastAsia="zh-CN"/>
        </w:rPr>
        <w:t>: 869~880MHz</w:t>
      </w:r>
      <w:r>
        <w:rPr>
          <w:rFonts w:eastAsiaTheme="minorEastAsia"/>
          <w:lang w:val="en-US" w:eastAsia="zh-CN"/>
        </w:rPr>
        <w:t xml:space="preserve"> at </w:t>
      </w:r>
      <w:proofErr w:type="spellStart"/>
      <w:r>
        <w:rPr>
          <w:rFonts w:eastAsiaTheme="minorEastAsia"/>
          <w:lang w:val="en-US" w:eastAsia="zh-CN"/>
        </w:rPr>
        <w:t>T</w:t>
      </w:r>
      <w:r w:rsidRPr="00CA3D13">
        <w:rPr>
          <w:rFonts w:eastAsiaTheme="minorEastAsia"/>
          <w:lang w:val="en-US" w:eastAsia="zh-CN"/>
        </w:rPr>
        <w:t>x</w:t>
      </w:r>
      <w:proofErr w:type="spellEnd"/>
      <w:r w:rsidRPr="00CA3D13">
        <w:rPr>
          <w:rFonts w:eastAsiaTheme="minorEastAsia"/>
          <w:lang w:val="en-US" w:eastAsia="zh-CN"/>
        </w:rPr>
        <w:t xml:space="preserve">: </w:t>
      </w:r>
      <w:r>
        <w:rPr>
          <w:rFonts w:eastAsiaTheme="minorEastAsia"/>
          <w:lang w:val="en-US" w:eastAsia="zh-CN"/>
        </w:rPr>
        <w:t>904</w:t>
      </w:r>
      <w:r w:rsidRPr="00CA3D13">
        <w:rPr>
          <w:rFonts w:eastAsiaTheme="minorEastAsia"/>
          <w:lang w:val="en-US" w:eastAsia="zh-CN"/>
        </w:rPr>
        <w:t>~</w:t>
      </w:r>
      <w:r>
        <w:rPr>
          <w:rFonts w:eastAsiaTheme="minorEastAsia"/>
          <w:lang w:val="en-US" w:eastAsia="zh-CN"/>
        </w:rPr>
        <w:t>915</w:t>
      </w:r>
      <w:r w:rsidRPr="00CA3D13">
        <w:rPr>
          <w:rFonts w:eastAsiaTheme="minorEastAsia"/>
          <w:lang w:val="en-US" w:eastAsia="zh-CN"/>
        </w:rPr>
        <w:t>MHz</w:t>
      </w:r>
      <w:r>
        <w:rPr>
          <w:rFonts w:eastAsiaTheme="minorEastAsia"/>
          <w:lang w:val="en-US" w:eastAsia="zh-CN"/>
        </w:rPr>
        <w:t xml:space="preserve"> can be expected and seems feasible. And further check whether 35~40 dB rejection</w:t>
      </w:r>
      <w:r w:rsidR="005868EF">
        <w:rPr>
          <w:rFonts w:eastAsiaTheme="minorEastAsia"/>
          <w:lang w:val="en-US" w:eastAsia="zh-CN"/>
        </w:rPr>
        <w:t>s</w:t>
      </w:r>
      <w:r>
        <w:rPr>
          <w:rFonts w:eastAsiaTheme="minorEastAsia"/>
          <w:lang w:val="en-US" w:eastAsia="zh-CN"/>
        </w:rPr>
        <w:t xml:space="preserve"> for band n5 R</w:t>
      </w:r>
      <w:r w:rsidRPr="00CA3D13">
        <w:rPr>
          <w:rFonts w:eastAsiaTheme="minorEastAsia"/>
          <w:lang w:val="en-US" w:eastAsia="zh-CN"/>
        </w:rPr>
        <w:t>x</w:t>
      </w:r>
      <w:r>
        <w:rPr>
          <w:rFonts w:eastAsiaTheme="minorEastAsia"/>
          <w:lang w:val="en-US" w:eastAsia="zh-CN"/>
        </w:rPr>
        <w:t xml:space="preserve"> filter</w:t>
      </w:r>
      <w:r w:rsidRPr="00CA3D13">
        <w:rPr>
          <w:rFonts w:eastAsiaTheme="minorEastAsia"/>
          <w:lang w:val="en-US" w:eastAsia="zh-CN"/>
        </w:rPr>
        <w:t>: 869~8</w:t>
      </w:r>
      <w:r>
        <w:rPr>
          <w:rFonts w:eastAsiaTheme="minorEastAsia"/>
          <w:lang w:val="en-US" w:eastAsia="zh-CN"/>
        </w:rPr>
        <w:t>80</w:t>
      </w:r>
      <w:r w:rsidRPr="00CA3D13">
        <w:rPr>
          <w:rFonts w:eastAsiaTheme="minorEastAsia"/>
          <w:lang w:val="en-US" w:eastAsia="zh-CN"/>
        </w:rPr>
        <w:t xml:space="preserve">MHz </w:t>
      </w:r>
      <w:r>
        <w:rPr>
          <w:rFonts w:eastAsiaTheme="minorEastAsia"/>
          <w:lang w:val="en-US" w:eastAsia="zh-CN"/>
        </w:rPr>
        <w:t xml:space="preserve">can be extend to larger range, e.g. </w:t>
      </w:r>
      <w:proofErr w:type="spellStart"/>
      <w:proofErr w:type="gramStart"/>
      <w:r>
        <w:rPr>
          <w:rFonts w:eastAsiaTheme="minorEastAsia"/>
          <w:lang w:val="en-US" w:eastAsia="zh-CN"/>
        </w:rPr>
        <w:t>T</w:t>
      </w:r>
      <w:r w:rsidRPr="00CA3D13">
        <w:rPr>
          <w:rFonts w:eastAsiaTheme="minorEastAsia"/>
          <w:lang w:val="en-US" w:eastAsia="zh-CN"/>
        </w:rPr>
        <w:t>x</w:t>
      </w:r>
      <w:proofErr w:type="spellEnd"/>
      <w:proofErr w:type="gramEnd"/>
      <w:r w:rsidRPr="00CA3D13">
        <w:rPr>
          <w:rFonts w:eastAsiaTheme="minorEastAsia"/>
          <w:lang w:val="en-US" w:eastAsia="zh-CN"/>
        </w:rPr>
        <w:t>:</w:t>
      </w:r>
      <w:r w:rsidRPr="00F506F7">
        <w:rPr>
          <w:rFonts w:eastAsiaTheme="minorEastAsia"/>
          <w:lang w:val="en-US" w:eastAsia="zh-CN"/>
        </w:rPr>
        <w:t xml:space="preserve"> </w:t>
      </w:r>
      <w:r>
        <w:rPr>
          <w:rFonts w:eastAsiaTheme="minorEastAsia"/>
          <w:lang w:val="en-US" w:eastAsia="zh-CN"/>
        </w:rPr>
        <w:t>889</w:t>
      </w:r>
      <w:r w:rsidRPr="00CA3D13">
        <w:rPr>
          <w:rFonts w:eastAsiaTheme="minorEastAsia"/>
          <w:lang w:val="en-US" w:eastAsia="zh-CN"/>
        </w:rPr>
        <w:t>~915MHz</w:t>
      </w:r>
      <w:r>
        <w:rPr>
          <w:rFonts w:eastAsiaTheme="minorEastAsia"/>
          <w:lang w:val="en-US" w:eastAsia="zh-CN"/>
        </w:rPr>
        <w:t xml:space="preserve"> or not. Band n8 </w:t>
      </w:r>
      <w:proofErr w:type="spellStart"/>
      <w:proofErr w:type="gramStart"/>
      <w:r>
        <w:rPr>
          <w:rFonts w:eastAsiaTheme="minorEastAsia"/>
          <w:lang w:val="en-US" w:eastAsia="zh-CN"/>
        </w:rPr>
        <w:t>T</w:t>
      </w:r>
      <w:r w:rsidRPr="00F506F7">
        <w:rPr>
          <w:rFonts w:eastAsiaTheme="minorEastAsia"/>
          <w:lang w:val="en-US" w:eastAsia="zh-CN"/>
        </w:rPr>
        <w:t>x</w:t>
      </w:r>
      <w:proofErr w:type="spellEnd"/>
      <w:proofErr w:type="gramEnd"/>
      <w:r>
        <w:rPr>
          <w:rFonts w:eastAsiaTheme="minorEastAsia"/>
          <w:lang w:val="en-US" w:eastAsia="zh-CN"/>
        </w:rPr>
        <w:t xml:space="preserve"> filter</w:t>
      </w:r>
      <w:r w:rsidRPr="00F506F7">
        <w:rPr>
          <w:rFonts w:eastAsiaTheme="minorEastAsia"/>
          <w:lang w:val="en-US" w:eastAsia="zh-CN"/>
        </w:rPr>
        <w:t xml:space="preserve">: </w:t>
      </w:r>
      <w:r>
        <w:rPr>
          <w:rFonts w:eastAsiaTheme="minorEastAsia"/>
          <w:lang w:val="en-US" w:eastAsia="zh-CN"/>
        </w:rPr>
        <w:t>880</w:t>
      </w:r>
      <w:r w:rsidRPr="00F506F7">
        <w:rPr>
          <w:rFonts w:eastAsiaTheme="minorEastAsia"/>
          <w:lang w:val="en-US" w:eastAsia="zh-CN"/>
        </w:rPr>
        <w:t>~</w:t>
      </w:r>
      <w:r>
        <w:rPr>
          <w:rFonts w:eastAsiaTheme="minorEastAsia"/>
          <w:lang w:val="en-US" w:eastAsia="zh-CN"/>
        </w:rPr>
        <w:t>915</w:t>
      </w:r>
      <w:r w:rsidRPr="00F506F7">
        <w:rPr>
          <w:rFonts w:eastAsiaTheme="minorEastAsia"/>
          <w:lang w:val="en-US" w:eastAsia="zh-CN"/>
        </w:rPr>
        <w:t>MHz</w:t>
      </w:r>
      <w:r>
        <w:rPr>
          <w:rFonts w:eastAsiaTheme="minorEastAsia"/>
          <w:lang w:val="en-US" w:eastAsia="zh-CN"/>
        </w:rPr>
        <w:t xml:space="preserve"> at R</w:t>
      </w:r>
      <w:r w:rsidRPr="00CA3D13">
        <w:rPr>
          <w:rFonts w:eastAsiaTheme="minorEastAsia"/>
          <w:lang w:val="en-US" w:eastAsia="zh-CN"/>
        </w:rPr>
        <w:t xml:space="preserve">x: </w:t>
      </w:r>
      <w:r>
        <w:rPr>
          <w:rFonts w:eastAsiaTheme="minorEastAsia"/>
          <w:lang w:val="en-US" w:eastAsia="zh-CN"/>
        </w:rPr>
        <w:t>869</w:t>
      </w:r>
      <w:r w:rsidRPr="00CA3D13">
        <w:rPr>
          <w:rFonts w:eastAsiaTheme="minorEastAsia"/>
          <w:lang w:val="en-US" w:eastAsia="zh-CN"/>
        </w:rPr>
        <w:t>~</w:t>
      </w:r>
      <w:r>
        <w:rPr>
          <w:rFonts w:eastAsiaTheme="minorEastAsia"/>
          <w:lang w:val="en-US" w:eastAsia="zh-CN"/>
        </w:rPr>
        <w:t>880</w:t>
      </w:r>
      <w:r w:rsidRPr="00CA3D13">
        <w:rPr>
          <w:rFonts w:eastAsiaTheme="minorEastAsia"/>
          <w:lang w:val="en-US" w:eastAsia="zh-CN"/>
        </w:rPr>
        <w:t>MHz</w:t>
      </w:r>
      <w:r>
        <w:rPr>
          <w:rFonts w:eastAsiaTheme="minorEastAsia"/>
          <w:lang w:val="en-US" w:eastAsia="zh-CN"/>
        </w:rPr>
        <w:t xml:space="preserve"> may have a few rejection. However, only one more dedicated duplexer may balance the additional costs and performance. The frequency restriction may only occur at band n</w:t>
      </w:r>
      <w:r w:rsidR="005868EF">
        <w:rPr>
          <w:rFonts w:eastAsiaTheme="minorEastAsia"/>
          <w:lang w:val="en-US" w:eastAsia="zh-CN"/>
        </w:rPr>
        <w:t>5</w:t>
      </w:r>
      <w:r>
        <w:rPr>
          <w:rFonts w:eastAsiaTheme="minorEastAsia"/>
          <w:lang w:val="en-US" w:eastAsia="zh-CN"/>
        </w:rPr>
        <w:t xml:space="preserve"> </w:t>
      </w:r>
      <w:r w:rsidR="005868EF">
        <w:rPr>
          <w:rFonts w:eastAsiaTheme="minorEastAsia"/>
          <w:lang w:val="en-US" w:eastAsia="zh-CN"/>
        </w:rPr>
        <w:t>R</w:t>
      </w:r>
      <w:r>
        <w:rPr>
          <w:rFonts w:eastAsiaTheme="minorEastAsia"/>
          <w:lang w:val="en-US" w:eastAsia="zh-CN"/>
        </w:rPr>
        <w:t>x filter</w:t>
      </w:r>
      <w:r w:rsidR="005868EF">
        <w:rPr>
          <w:rFonts w:eastAsiaTheme="minorEastAsia"/>
          <w:lang w:val="en-US" w:eastAsia="zh-CN"/>
        </w:rPr>
        <w:t xml:space="preserve"> and further check the restricted UL frequency range of band n8</w:t>
      </w:r>
      <w:r>
        <w:rPr>
          <w:rFonts w:eastAsiaTheme="minorEastAsia"/>
          <w:lang w:val="en-US" w:eastAsia="zh-CN"/>
        </w:rPr>
        <w:t>.</w:t>
      </w:r>
    </w:p>
    <w:p w:rsidR="005868EF" w:rsidRDefault="005868EF" w:rsidP="005868EF">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332472" w:rsidRPr="00332472">
        <w:rPr>
          <w:rFonts w:eastAsiaTheme="minorEastAsia"/>
          <w:lang w:val="en-US" w:eastAsia="zh-CN"/>
        </w:rPr>
        <w:t>RF architecture</w:t>
      </w:r>
      <w:r>
        <w:rPr>
          <w:rFonts w:eastAsiaTheme="minorEastAsia"/>
          <w:lang w:val="en-US" w:eastAsia="zh-CN"/>
        </w:rPr>
        <w:t xml:space="preserve"> 4: Two general duplexers of band n5 and n8 are used in RF architecture. Further check whether </w:t>
      </w:r>
      <w:r w:rsidRPr="005868EF">
        <w:rPr>
          <w:rFonts w:eastAsiaTheme="minorEastAsia"/>
          <w:lang w:val="en-US" w:eastAsia="zh-CN"/>
        </w:rPr>
        <w:t>40 dB rejection for band n5 Rx filter: 869~8</w:t>
      </w:r>
      <w:r>
        <w:rPr>
          <w:rFonts w:eastAsiaTheme="minorEastAsia"/>
          <w:lang w:val="en-US" w:eastAsia="zh-CN"/>
        </w:rPr>
        <w:t>94</w:t>
      </w:r>
      <w:r w:rsidRPr="005868EF">
        <w:rPr>
          <w:rFonts w:eastAsiaTheme="minorEastAsia"/>
          <w:lang w:val="en-US" w:eastAsia="zh-CN"/>
        </w:rPr>
        <w:t xml:space="preserve">MHz at </w:t>
      </w:r>
      <w:proofErr w:type="spellStart"/>
      <w:proofErr w:type="gramStart"/>
      <w:r w:rsidRPr="005868EF">
        <w:rPr>
          <w:rFonts w:eastAsiaTheme="minorEastAsia"/>
          <w:lang w:val="en-US" w:eastAsia="zh-CN"/>
        </w:rPr>
        <w:t>Tx</w:t>
      </w:r>
      <w:proofErr w:type="spellEnd"/>
      <w:proofErr w:type="gramEnd"/>
      <w:r w:rsidRPr="005868EF">
        <w:rPr>
          <w:rFonts w:eastAsiaTheme="minorEastAsia"/>
          <w:lang w:val="en-US" w:eastAsia="zh-CN"/>
        </w:rPr>
        <w:t xml:space="preserve">: 904~915MHz can be expected </w:t>
      </w:r>
      <w:r>
        <w:rPr>
          <w:rFonts w:eastAsiaTheme="minorEastAsia"/>
          <w:lang w:val="en-US" w:eastAsia="zh-CN"/>
        </w:rPr>
        <w:t>and</w:t>
      </w:r>
      <w:r w:rsidRPr="005868EF">
        <w:rPr>
          <w:rFonts w:eastAsiaTheme="minorEastAsia"/>
          <w:lang w:val="en-US" w:eastAsia="zh-CN"/>
        </w:rPr>
        <w:t xml:space="preserve"> feasible</w:t>
      </w:r>
      <w:r>
        <w:rPr>
          <w:rFonts w:eastAsiaTheme="minorEastAsia"/>
          <w:lang w:val="en-US" w:eastAsia="zh-CN"/>
        </w:rPr>
        <w:t xml:space="preserve"> or not. Band n8 </w:t>
      </w:r>
      <w:proofErr w:type="spellStart"/>
      <w:proofErr w:type="gramStart"/>
      <w:r>
        <w:rPr>
          <w:rFonts w:eastAsiaTheme="minorEastAsia"/>
          <w:lang w:val="en-US" w:eastAsia="zh-CN"/>
        </w:rPr>
        <w:t>T</w:t>
      </w:r>
      <w:r w:rsidRPr="00F506F7">
        <w:rPr>
          <w:rFonts w:eastAsiaTheme="minorEastAsia"/>
          <w:lang w:val="en-US" w:eastAsia="zh-CN"/>
        </w:rPr>
        <w:t>x</w:t>
      </w:r>
      <w:proofErr w:type="spellEnd"/>
      <w:proofErr w:type="gramEnd"/>
      <w:r>
        <w:rPr>
          <w:rFonts w:eastAsiaTheme="minorEastAsia"/>
          <w:lang w:val="en-US" w:eastAsia="zh-CN"/>
        </w:rPr>
        <w:t xml:space="preserve"> filter</w:t>
      </w:r>
      <w:r w:rsidRPr="00F506F7">
        <w:rPr>
          <w:rFonts w:eastAsiaTheme="minorEastAsia"/>
          <w:lang w:val="en-US" w:eastAsia="zh-CN"/>
        </w:rPr>
        <w:t xml:space="preserve">: </w:t>
      </w:r>
      <w:r>
        <w:rPr>
          <w:rFonts w:eastAsiaTheme="minorEastAsia"/>
          <w:lang w:val="en-US" w:eastAsia="zh-CN"/>
        </w:rPr>
        <w:t>880</w:t>
      </w:r>
      <w:r w:rsidRPr="00F506F7">
        <w:rPr>
          <w:rFonts w:eastAsiaTheme="minorEastAsia"/>
          <w:lang w:val="en-US" w:eastAsia="zh-CN"/>
        </w:rPr>
        <w:t>~</w:t>
      </w:r>
      <w:r>
        <w:rPr>
          <w:rFonts w:eastAsiaTheme="minorEastAsia"/>
          <w:lang w:val="en-US" w:eastAsia="zh-CN"/>
        </w:rPr>
        <w:t>915</w:t>
      </w:r>
      <w:r w:rsidRPr="00F506F7">
        <w:rPr>
          <w:rFonts w:eastAsiaTheme="minorEastAsia"/>
          <w:lang w:val="en-US" w:eastAsia="zh-CN"/>
        </w:rPr>
        <w:t>MHz</w:t>
      </w:r>
      <w:r>
        <w:rPr>
          <w:rFonts w:eastAsiaTheme="minorEastAsia"/>
          <w:lang w:val="en-US" w:eastAsia="zh-CN"/>
        </w:rPr>
        <w:t xml:space="preserve"> at R</w:t>
      </w:r>
      <w:r w:rsidRPr="00CA3D13">
        <w:rPr>
          <w:rFonts w:eastAsiaTheme="minorEastAsia"/>
          <w:lang w:val="en-US" w:eastAsia="zh-CN"/>
        </w:rPr>
        <w:t xml:space="preserve">x: </w:t>
      </w:r>
      <w:r>
        <w:rPr>
          <w:rFonts w:eastAsiaTheme="minorEastAsia"/>
          <w:lang w:val="en-US" w:eastAsia="zh-CN"/>
        </w:rPr>
        <w:t>869</w:t>
      </w:r>
      <w:r w:rsidRPr="00CA3D13">
        <w:rPr>
          <w:rFonts w:eastAsiaTheme="minorEastAsia"/>
          <w:lang w:val="en-US" w:eastAsia="zh-CN"/>
        </w:rPr>
        <w:t>~</w:t>
      </w:r>
      <w:r>
        <w:rPr>
          <w:rFonts w:eastAsiaTheme="minorEastAsia"/>
          <w:lang w:val="en-US" w:eastAsia="zh-CN"/>
        </w:rPr>
        <w:t>880</w:t>
      </w:r>
      <w:r w:rsidRPr="00CA3D13">
        <w:rPr>
          <w:rFonts w:eastAsiaTheme="minorEastAsia"/>
          <w:lang w:val="en-US" w:eastAsia="zh-CN"/>
        </w:rPr>
        <w:t>MHz</w:t>
      </w:r>
      <w:r>
        <w:rPr>
          <w:rFonts w:eastAsiaTheme="minorEastAsia"/>
          <w:lang w:val="en-US" w:eastAsia="zh-CN"/>
        </w:rPr>
        <w:t xml:space="preserve"> may have a few rejections. However, there is no dedicated duplexer for this solution, so the additional costs are not observed. The UL frequency range of band n8</w:t>
      </w:r>
      <w:r w:rsidRPr="005868EF">
        <w:rPr>
          <w:rFonts w:eastAsiaTheme="minorEastAsia"/>
          <w:lang w:val="en-US" w:eastAsia="zh-CN"/>
        </w:rPr>
        <w:t xml:space="preserve"> </w:t>
      </w:r>
      <w:r>
        <w:rPr>
          <w:rFonts w:eastAsiaTheme="minorEastAsia"/>
          <w:lang w:val="en-US" w:eastAsia="zh-CN"/>
        </w:rPr>
        <w:t xml:space="preserve">have to be restricted at </w:t>
      </w:r>
      <w:proofErr w:type="spellStart"/>
      <w:proofErr w:type="gramStart"/>
      <w:r w:rsidR="00551C45" w:rsidRPr="00551C45">
        <w:rPr>
          <w:rFonts w:eastAsiaTheme="minorEastAsia"/>
          <w:lang w:val="en-US" w:eastAsia="zh-CN"/>
        </w:rPr>
        <w:t>Tx</w:t>
      </w:r>
      <w:proofErr w:type="spellEnd"/>
      <w:proofErr w:type="gramEnd"/>
      <w:r w:rsidR="00551C45" w:rsidRPr="00551C45">
        <w:rPr>
          <w:rFonts w:eastAsiaTheme="minorEastAsia"/>
          <w:lang w:val="en-US" w:eastAsia="zh-CN"/>
        </w:rPr>
        <w:t>: 904~915MHz</w:t>
      </w:r>
      <w:r>
        <w:rPr>
          <w:rFonts w:eastAsiaTheme="minorEastAsia"/>
          <w:lang w:val="en-US" w:eastAsia="zh-CN"/>
        </w:rPr>
        <w:t>.</w:t>
      </w:r>
    </w:p>
    <w:p w:rsidR="00CA3D13" w:rsidRPr="005868EF" w:rsidRDefault="00551C45" w:rsidP="00A24C6C">
      <w:pPr>
        <w:rPr>
          <w:rFonts w:eastAsiaTheme="minorEastAsia"/>
          <w:lang w:val="en-US" w:eastAsia="zh-CN"/>
        </w:rPr>
      </w:pPr>
      <w:r w:rsidRPr="00246868">
        <w:rPr>
          <w:rFonts w:eastAsiaTheme="minorEastAsia"/>
          <w:b/>
          <w:lang w:val="en-US" w:eastAsia="zh-CN"/>
        </w:rPr>
        <w:t xml:space="preserve">Proposal </w:t>
      </w:r>
      <w:r>
        <w:rPr>
          <w:rFonts w:eastAsiaTheme="minorEastAsia"/>
          <w:b/>
          <w:lang w:val="en-US" w:eastAsia="zh-CN"/>
        </w:rPr>
        <w:t>2</w:t>
      </w:r>
      <w:r w:rsidRPr="00246868">
        <w:rPr>
          <w:rFonts w:eastAsiaTheme="minorEastAsia"/>
          <w:b/>
          <w:lang w:val="en-US" w:eastAsia="zh-CN"/>
        </w:rPr>
        <w:t xml:space="preserve">: Figure </w:t>
      </w:r>
      <w:r>
        <w:rPr>
          <w:rFonts w:eastAsiaTheme="minorEastAsia"/>
          <w:b/>
          <w:lang w:val="en-US" w:eastAsia="zh-CN"/>
        </w:rPr>
        <w:t>2~5</w:t>
      </w:r>
      <w:r w:rsidRPr="00246868">
        <w:rPr>
          <w:rFonts w:eastAsiaTheme="minorEastAsia"/>
          <w:b/>
          <w:lang w:val="en-US" w:eastAsia="zh-CN"/>
        </w:rPr>
        <w:t xml:space="preserve"> can be considered as candidate reference</w:t>
      </w:r>
      <w:r>
        <w:rPr>
          <w:rFonts w:eastAsiaTheme="minorEastAsia"/>
          <w:b/>
          <w:lang w:val="en-US" w:eastAsia="zh-CN"/>
        </w:rPr>
        <w:t>s</w:t>
      </w:r>
      <w:r w:rsidRPr="00246868">
        <w:rPr>
          <w:rFonts w:eastAsiaTheme="minorEastAsia"/>
          <w:b/>
          <w:lang w:val="en-US" w:eastAsia="zh-CN"/>
        </w:rPr>
        <w:t xml:space="preserve"> for t</w:t>
      </w:r>
      <w:r>
        <w:rPr>
          <w:rFonts w:eastAsiaTheme="minorEastAsia"/>
          <w:b/>
          <w:lang w:val="en-US" w:eastAsia="zh-CN"/>
        </w:rPr>
        <w:t>hree</w:t>
      </w:r>
      <w:r w:rsidRPr="00246868">
        <w:rPr>
          <w:rFonts w:eastAsiaTheme="minorEastAsia"/>
          <w:b/>
          <w:lang w:val="en-US" w:eastAsia="zh-CN"/>
        </w:rPr>
        <w:t xml:space="preserve"> antennas RF architecture of CA_n5-n8. </w:t>
      </w:r>
      <w:r>
        <w:rPr>
          <w:rFonts w:eastAsiaTheme="minorEastAsia"/>
          <w:b/>
          <w:lang w:val="en-US" w:eastAsia="zh-CN"/>
        </w:rPr>
        <w:t>T</w:t>
      </w:r>
      <w:r w:rsidRPr="00551C45">
        <w:rPr>
          <w:rFonts w:eastAsiaTheme="minorEastAsia"/>
          <w:b/>
          <w:lang w:val="en-US" w:eastAsia="zh-CN"/>
        </w:rPr>
        <w:t xml:space="preserve">he frequency ranges of each component are listed for 4 candidate </w:t>
      </w:r>
      <w:r w:rsidR="00332472" w:rsidRPr="00332472">
        <w:rPr>
          <w:rFonts w:eastAsiaTheme="minorEastAsia"/>
          <w:b/>
          <w:lang w:val="en-US" w:eastAsia="zh-CN"/>
        </w:rPr>
        <w:t>RF architecture</w:t>
      </w:r>
      <w:r w:rsidRPr="00551C45">
        <w:rPr>
          <w:rFonts w:eastAsiaTheme="minorEastAsia"/>
          <w:b/>
          <w:lang w:val="en-US" w:eastAsia="zh-CN"/>
        </w:rPr>
        <w:t>s in table 1.</w:t>
      </w:r>
    </w:p>
    <w:p w:rsidR="00347664" w:rsidRPr="00760BA0" w:rsidRDefault="00347664" w:rsidP="00347664">
      <w:pPr>
        <w:pStyle w:val="1"/>
        <w:rPr>
          <w:rFonts w:eastAsiaTheme="minorEastAsia"/>
          <w:lang w:val="fr-FR" w:eastAsia="zh-CN"/>
        </w:rPr>
      </w:pPr>
      <w:r>
        <w:lastRenderedPageBreak/>
        <w:t>Summary</w:t>
      </w:r>
    </w:p>
    <w:p w:rsidR="00E90B6A" w:rsidRPr="00246868" w:rsidRDefault="00E90B6A" w:rsidP="00E90B6A">
      <w:pPr>
        <w:rPr>
          <w:rFonts w:eastAsiaTheme="minorEastAsia"/>
          <w:b/>
          <w:lang w:val="en-US" w:eastAsia="zh-CN"/>
        </w:rPr>
      </w:pPr>
      <w:r w:rsidRPr="00246868">
        <w:rPr>
          <w:rFonts w:eastAsiaTheme="minorEastAsia"/>
          <w:b/>
          <w:lang w:val="en-US" w:eastAsia="zh-CN"/>
        </w:rPr>
        <w:t xml:space="preserve">Observation 1: if UE implemented two antennas’ RF architecture for CA_n5-n8, a new </w:t>
      </w:r>
      <w:proofErr w:type="spellStart"/>
      <w:r w:rsidRPr="00246868">
        <w:rPr>
          <w:rFonts w:eastAsiaTheme="minorEastAsia"/>
          <w:b/>
          <w:lang w:val="en-US" w:eastAsia="zh-CN"/>
        </w:rPr>
        <w:t>quadplexer</w:t>
      </w:r>
      <w:proofErr w:type="spellEnd"/>
      <w:r w:rsidRPr="00246868">
        <w:rPr>
          <w:rFonts w:eastAsiaTheme="minorEastAsia"/>
          <w:b/>
          <w:lang w:val="en-US" w:eastAsia="zh-CN"/>
        </w:rPr>
        <w:t xml:space="preserve"> has to be assumed in the RF architecture.</w:t>
      </w:r>
    </w:p>
    <w:p w:rsidR="00E90B6A" w:rsidRPr="00246868" w:rsidRDefault="00E90B6A" w:rsidP="00E90B6A">
      <w:pPr>
        <w:rPr>
          <w:rFonts w:eastAsiaTheme="minorEastAsia"/>
          <w:b/>
          <w:lang w:val="en-US" w:eastAsia="zh-CN"/>
        </w:rPr>
      </w:pPr>
      <w:r w:rsidRPr="00246868">
        <w:rPr>
          <w:rFonts w:eastAsiaTheme="minorEastAsia"/>
          <w:b/>
          <w:lang w:val="en-US" w:eastAsia="zh-CN"/>
        </w:rPr>
        <w:t xml:space="preserve">Proposal 1: Figure 1 can be considered as a candidate reference for two antennas RF architecture of CA_n5-n8. The frequency range for </w:t>
      </w:r>
      <w:proofErr w:type="spellStart"/>
      <w:r w:rsidRPr="00246868">
        <w:rPr>
          <w:rFonts w:eastAsiaTheme="minorEastAsia"/>
          <w:b/>
          <w:lang w:val="en-US" w:eastAsia="zh-CN"/>
        </w:rPr>
        <w:t>quadplexer</w:t>
      </w:r>
      <w:proofErr w:type="spellEnd"/>
      <w:r w:rsidRPr="00246868">
        <w:rPr>
          <w:rFonts w:eastAsiaTheme="minorEastAsia"/>
          <w:b/>
          <w:lang w:val="en-US" w:eastAsia="zh-CN"/>
        </w:rPr>
        <w:t xml:space="preserve"> and band n8 duplexer can be designed as below.</w:t>
      </w:r>
    </w:p>
    <w:p w:rsidR="00E90B6A" w:rsidRPr="00246868" w:rsidRDefault="00E90B6A" w:rsidP="00E90B6A">
      <w:pPr>
        <w:rPr>
          <w:rFonts w:eastAsiaTheme="minorEastAsia"/>
          <w:b/>
          <w:lang w:val="en-US" w:eastAsia="zh-CN"/>
        </w:rPr>
      </w:pPr>
      <w:proofErr w:type="spellStart"/>
      <w:r w:rsidRPr="00246868">
        <w:rPr>
          <w:rFonts w:eastAsiaTheme="minorEastAsia" w:hint="eastAsia"/>
          <w:b/>
          <w:lang w:val="en-US" w:eastAsia="zh-CN"/>
        </w:rPr>
        <w:t>Q</w:t>
      </w:r>
      <w:r w:rsidRPr="00246868">
        <w:rPr>
          <w:rFonts w:eastAsiaTheme="minorEastAsia"/>
          <w:b/>
          <w:lang w:val="en-US" w:eastAsia="zh-CN"/>
        </w:rPr>
        <w:t>uadplexer</w:t>
      </w:r>
      <w:proofErr w:type="spellEnd"/>
      <w:r w:rsidRPr="00246868">
        <w:rPr>
          <w:rFonts w:eastAsiaTheme="minorEastAsia"/>
          <w:b/>
          <w:lang w:val="en-US" w:eastAsia="zh-CN"/>
        </w:rPr>
        <w:t>:</w:t>
      </w:r>
    </w:p>
    <w:p w:rsidR="00E90B6A" w:rsidRPr="00246868" w:rsidRDefault="00E90B6A" w:rsidP="00E90B6A">
      <w:pPr>
        <w:ind w:leftChars="300" w:left="600"/>
        <w:rPr>
          <w:rFonts w:eastAsiaTheme="minorEastAsia"/>
          <w:b/>
          <w:lang w:val="en-US" w:eastAsia="zh-CN"/>
        </w:rPr>
      </w:pPr>
      <w:r w:rsidRPr="00246868">
        <w:rPr>
          <w:rFonts w:eastAsiaTheme="minorEastAsia"/>
          <w:b/>
          <w:lang w:val="en-US" w:eastAsia="zh-CN"/>
        </w:rPr>
        <w:t xml:space="preserve">Band n5 </w:t>
      </w:r>
      <w:proofErr w:type="spellStart"/>
      <w:proofErr w:type="gramStart"/>
      <w:r w:rsidRPr="00246868">
        <w:rPr>
          <w:rFonts w:eastAsiaTheme="minorEastAsia"/>
          <w:b/>
          <w:lang w:val="en-US" w:eastAsia="zh-CN"/>
        </w:rPr>
        <w:t>Tx</w:t>
      </w:r>
      <w:proofErr w:type="spellEnd"/>
      <w:proofErr w:type="gramEnd"/>
      <w:r w:rsidRPr="00246868">
        <w:rPr>
          <w:rFonts w:eastAsiaTheme="minorEastAsia"/>
          <w:b/>
          <w:lang w:val="en-US" w:eastAsia="zh-CN"/>
        </w:rPr>
        <w:t>: 824~849MHz</w:t>
      </w:r>
    </w:p>
    <w:p w:rsidR="00E90B6A" w:rsidRPr="00246868" w:rsidRDefault="00E90B6A" w:rsidP="00E90B6A">
      <w:pPr>
        <w:ind w:leftChars="300" w:left="600"/>
        <w:rPr>
          <w:rFonts w:eastAsiaTheme="minorEastAsia"/>
          <w:b/>
          <w:lang w:val="en-US" w:eastAsia="zh-CN"/>
        </w:rPr>
      </w:pPr>
      <w:r w:rsidRPr="00246868">
        <w:rPr>
          <w:rFonts w:eastAsiaTheme="minorEastAsia"/>
          <w:b/>
          <w:lang w:val="en-US" w:eastAsia="zh-CN"/>
        </w:rPr>
        <w:t>Band n5 Rx: 869~894MHz</w:t>
      </w:r>
    </w:p>
    <w:p w:rsidR="00E90B6A" w:rsidRPr="00246868" w:rsidRDefault="00E90B6A" w:rsidP="00E90B6A">
      <w:pPr>
        <w:ind w:leftChars="300" w:left="600"/>
        <w:rPr>
          <w:rFonts w:eastAsiaTheme="minorEastAsia"/>
          <w:b/>
          <w:lang w:val="en-US" w:eastAsia="zh-CN"/>
        </w:rPr>
      </w:pPr>
      <w:r w:rsidRPr="00246868">
        <w:rPr>
          <w:rFonts w:eastAsiaTheme="minorEastAsia"/>
          <w:b/>
          <w:lang w:val="en-US" w:eastAsia="zh-CN"/>
        </w:rPr>
        <w:t xml:space="preserve">Band n8 </w:t>
      </w:r>
      <w:proofErr w:type="spellStart"/>
      <w:proofErr w:type="gramStart"/>
      <w:r w:rsidRPr="00246868">
        <w:rPr>
          <w:rFonts w:eastAsiaTheme="minorEastAsia"/>
          <w:b/>
          <w:lang w:val="en-US" w:eastAsia="zh-CN"/>
        </w:rPr>
        <w:t>Tx</w:t>
      </w:r>
      <w:proofErr w:type="spellEnd"/>
      <w:proofErr w:type="gramEnd"/>
      <w:r w:rsidRPr="00246868">
        <w:rPr>
          <w:rFonts w:eastAsiaTheme="minorEastAsia"/>
          <w:b/>
          <w:lang w:val="en-US" w:eastAsia="zh-CN"/>
        </w:rPr>
        <w:t>: 904~915MHz</w:t>
      </w:r>
    </w:p>
    <w:p w:rsidR="00E90B6A" w:rsidRPr="00246868" w:rsidRDefault="00E90B6A" w:rsidP="00E90B6A">
      <w:pPr>
        <w:ind w:leftChars="300" w:left="600"/>
        <w:rPr>
          <w:rFonts w:eastAsiaTheme="minorEastAsia"/>
          <w:b/>
          <w:lang w:val="en-US" w:eastAsia="zh-CN"/>
        </w:rPr>
      </w:pPr>
      <w:r w:rsidRPr="00246868">
        <w:rPr>
          <w:rFonts w:eastAsiaTheme="minorEastAsia"/>
          <w:b/>
          <w:lang w:val="en-US" w:eastAsia="zh-CN"/>
        </w:rPr>
        <w:t>Band n8 Rx: 949~960MHz or 925~960MHz</w:t>
      </w:r>
    </w:p>
    <w:p w:rsidR="00E90B6A" w:rsidRPr="00246868" w:rsidRDefault="00E90B6A" w:rsidP="00E90B6A">
      <w:pPr>
        <w:rPr>
          <w:rFonts w:eastAsiaTheme="minorEastAsia"/>
          <w:b/>
          <w:lang w:val="en-US" w:eastAsia="zh-CN"/>
        </w:rPr>
      </w:pPr>
      <w:r w:rsidRPr="00246868">
        <w:rPr>
          <w:rFonts w:eastAsiaTheme="minorEastAsia"/>
          <w:b/>
          <w:lang w:val="en-US" w:eastAsia="zh-CN"/>
        </w:rPr>
        <w:t>Band n8 Duplexer: (Used for band n8 deployment without band n5)</w:t>
      </w:r>
    </w:p>
    <w:p w:rsidR="00E90B6A" w:rsidRPr="00246868" w:rsidRDefault="00E90B6A" w:rsidP="00E90B6A">
      <w:pPr>
        <w:ind w:leftChars="300" w:left="600"/>
        <w:rPr>
          <w:rFonts w:eastAsiaTheme="minorEastAsia"/>
          <w:b/>
          <w:lang w:val="en-US" w:eastAsia="zh-CN"/>
        </w:rPr>
      </w:pPr>
      <w:r w:rsidRPr="00246868">
        <w:rPr>
          <w:rFonts w:eastAsiaTheme="minorEastAsia"/>
          <w:b/>
          <w:lang w:val="en-US" w:eastAsia="zh-CN"/>
        </w:rPr>
        <w:t xml:space="preserve">Band n8 </w:t>
      </w:r>
      <w:proofErr w:type="spellStart"/>
      <w:proofErr w:type="gramStart"/>
      <w:r w:rsidRPr="00246868">
        <w:rPr>
          <w:rFonts w:eastAsiaTheme="minorEastAsia"/>
          <w:b/>
          <w:lang w:val="en-US" w:eastAsia="zh-CN"/>
        </w:rPr>
        <w:t>Tx</w:t>
      </w:r>
      <w:proofErr w:type="spellEnd"/>
      <w:proofErr w:type="gramEnd"/>
      <w:r w:rsidRPr="00246868">
        <w:rPr>
          <w:rFonts w:eastAsiaTheme="minorEastAsia"/>
          <w:b/>
          <w:lang w:val="en-US" w:eastAsia="zh-CN"/>
        </w:rPr>
        <w:t>: 880~915MHz</w:t>
      </w:r>
    </w:p>
    <w:p w:rsidR="00E90B6A" w:rsidRPr="00246868" w:rsidRDefault="00E90B6A" w:rsidP="00E90B6A">
      <w:pPr>
        <w:ind w:leftChars="300" w:left="600"/>
        <w:rPr>
          <w:rFonts w:eastAsiaTheme="minorEastAsia"/>
          <w:b/>
          <w:lang w:val="en-US" w:eastAsia="zh-CN"/>
        </w:rPr>
      </w:pPr>
      <w:r w:rsidRPr="00246868">
        <w:rPr>
          <w:rFonts w:eastAsiaTheme="minorEastAsia"/>
          <w:b/>
          <w:lang w:val="en-US" w:eastAsia="zh-CN"/>
        </w:rPr>
        <w:t>Band n8 Rx: 925~960MHz</w:t>
      </w:r>
    </w:p>
    <w:p w:rsidR="00E90B6A" w:rsidRPr="00246868" w:rsidRDefault="00E90B6A" w:rsidP="00E90B6A">
      <w:pPr>
        <w:rPr>
          <w:rFonts w:eastAsiaTheme="minorEastAsia"/>
          <w:b/>
          <w:lang w:val="en-US" w:eastAsia="zh-CN"/>
        </w:rPr>
      </w:pPr>
      <w:r w:rsidRPr="00246868">
        <w:rPr>
          <w:rFonts w:eastAsiaTheme="minorEastAsia"/>
          <w:b/>
          <w:lang w:val="en-US" w:eastAsia="zh-CN"/>
        </w:rPr>
        <w:t>Band n5 + n8 DUP: (diversity Rx filter)</w:t>
      </w:r>
    </w:p>
    <w:p w:rsidR="00E90B6A" w:rsidRPr="00246868" w:rsidRDefault="00E90B6A" w:rsidP="00E90B6A">
      <w:pPr>
        <w:ind w:leftChars="300" w:left="600"/>
        <w:rPr>
          <w:rFonts w:eastAsiaTheme="minorEastAsia"/>
          <w:b/>
          <w:lang w:val="en-US" w:eastAsia="zh-CN"/>
        </w:rPr>
      </w:pPr>
      <w:r w:rsidRPr="00246868">
        <w:rPr>
          <w:rFonts w:eastAsiaTheme="minorEastAsia"/>
          <w:b/>
          <w:lang w:val="en-US" w:eastAsia="zh-CN"/>
        </w:rPr>
        <w:t>Band n5 Rx: 869~894MHz</w:t>
      </w:r>
    </w:p>
    <w:p w:rsidR="00E90B6A" w:rsidRDefault="00E90B6A" w:rsidP="00E90B6A">
      <w:pPr>
        <w:ind w:leftChars="300" w:left="600"/>
        <w:rPr>
          <w:rFonts w:eastAsiaTheme="minorEastAsia"/>
          <w:b/>
          <w:lang w:eastAsia="zh-CN"/>
        </w:rPr>
      </w:pPr>
      <w:r w:rsidRPr="00246868">
        <w:rPr>
          <w:rFonts w:eastAsiaTheme="minorEastAsia"/>
          <w:b/>
          <w:lang w:val="en-US" w:eastAsia="zh-CN"/>
        </w:rPr>
        <w:t>Band n8 Rx: 925~960MHz</w:t>
      </w:r>
    </w:p>
    <w:p w:rsidR="00E90B6A" w:rsidRDefault="00E90B6A" w:rsidP="00E90B6A">
      <w:pPr>
        <w:keepNext/>
        <w:jc w:val="center"/>
      </w:pPr>
      <w:r>
        <w:rPr>
          <w:rFonts w:eastAsiaTheme="minorEastAsia"/>
          <w:noProof/>
          <w:lang w:val="en-US" w:eastAsia="zh-CN"/>
        </w:rPr>
        <mc:AlternateContent>
          <mc:Choice Requires="wpc">
            <w:drawing>
              <wp:inline distT="0" distB="0" distL="0" distR="0" wp14:anchorId="3BAD24B6" wp14:editId="7C663108">
                <wp:extent cx="4749800" cy="1981200"/>
                <wp:effectExtent l="0" t="0" r="0" b="0"/>
                <wp:docPr id="205" name="画布 20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5" name="矩形 185"/>
                        <wps:cNvSpPr/>
                        <wps:spPr>
                          <a:xfrm>
                            <a:off x="825500" y="723900"/>
                            <a:ext cx="647700" cy="254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Pr="00761E70" w:rsidRDefault="00E90B6A" w:rsidP="00E90B6A">
                              <w:pPr>
                                <w:jc w:val="center"/>
                                <w:rPr>
                                  <w:rFonts w:eastAsiaTheme="minorEastAsia"/>
                                  <w:lang w:eastAsia="zh-CN"/>
                                </w:rPr>
                              </w:pPr>
                              <w:r>
                                <w:rPr>
                                  <w:rFonts w:eastAsiaTheme="minorEastAsia"/>
                                  <w:lang w:eastAsia="zh-CN"/>
                                </w:rPr>
                                <w:t>Switch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矩形 186"/>
                        <wps:cNvSpPr/>
                        <wps:spPr>
                          <a:xfrm>
                            <a:off x="243500" y="1291536"/>
                            <a:ext cx="8233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proofErr w:type="spellStart"/>
                              <w:r>
                                <w:rPr>
                                  <w:rFonts w:ascii="Times New Roman" w:hAnsi="Times New Roman"/>
                                  <w:sz w:val="20"/>
                                  <w:szCs w:val="20"/>
                                  <w:lang w:val="en-GB"/>
                                </w:rPr>
                                <w:t>Quadplexer</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7" name="直接连接符 187"/>
                        <wps:cNvCnPr>
                          <a:endCxn id="186" idx="0"/>
                        </wps:cNvCnPr>
                        <wps:spPr>
                          <a:xfrm flipH="1">
                            <a:off x="655150" y="984536"/>
                            <a:ext cx="500550" cy="3070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8" name="矩形 188"/>
                        <wps:cNvSpPr/>
                        <wps:spPr>
                          <a:xfrm>
                            <a:off x="1443650" y="1304236"/>
                            <a:ext cx="848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9" name="直接连接符 189"/>
                        <wps:cNvCnPr>
                          <a:endCxn id="188" idx="0"/>
                        </wps:cNvCnPr>
                        <wps:spPr>
                          <a:xfrm>
                            <a:off x="1162050" y="965486"/>
                            <a:ext cx="705950" cy="3387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0" name="矩形 190"/>
                        <wps:cNvSpPr/>
                        <wps:spPr>
                          <a:xfrm>
                            <a:off x="1450000" y="3326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1" name="直接连接符 191"/>
                        <wps:cNvCnPr/>
                        <wps:spPr>
                          <a:xfrm flipH="1">
                            <a:off x="1181100" y="586686"/>
                            <a:ext cx="597830" cy="1245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2" name="直接连接符 192"/>
                        <wps:cNvCnPr>
                          <a:endCxn id="190" idx="2"/>
                        </wps:cNvCnPr>
                        <wps:spPr>
                          <a:xfrm flipH="1" flipV="1">
                            <a:off x="1773850" y="586686"/>
                            <a:ext cx="546736" cy="16896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3" name="矩形 193"/>
                        <wps:cNvSpPr/>
                        <wps:spPr>
                          <a:xfrm>
                            <a:off x="1987550" y="75565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4" name="直接连接符 194"/>
                        <wps:cNvCnPr>
                          <a:stCxn id="190" idx="0"/>
                        </wps:cNvCnPr>
                        <wps:spPr>
                          <a:xfrm flipV="1">
                            <a:off x="1773850" y="69850"/>
                            <a:ext cx="0" cy="2628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5" name="直接连接符 195"/>
                        <wps:cNvCnPr/>
                        <wps:spPr>
                          <a:xfrm flipV="1">
                            <a:off x="1778930" y="57150"/>
                            <a:ext cx="145120" cy="1524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wps:spPr>
                          <a:xfrm flipH="1" flipV="1">
                            <a:off x="1624920" y="571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7" name="矩形 197"/>
                        <wps:cNvSpPr/>
                        <wps:spPr>
                          <a:xfrm>
                            <a:off x="3188335" y="1471822"/>
                            <a:ext cx="996316" cy="4420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 xml:space="preserve">DUP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8" name="直接连接符 198"/>
                        <wps:cNvCnPr>
                          <a:stCxn id="199" idx="2"/>
                        </wps:cNvCnPr>
                        <wps:spPr>
                          <a:xfrm>
                            <a:off x="3703955" y="71120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9" name="矩形 199"/>
                        <wps:cNvSpPr/>
                        <wps:spPr>
                          <a:xfrm>
                            <a:off x="3380105" y="45720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0" name="直接连接符 200"/>
                        <wps:cNvCnPr/>
                        <wps:spPr>
                          <a:xfrm flipV="1">
                            <a:off x="3703955" y="194945"/>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wps:spPr>
                          <a:xfrm flipV="1">
                            <a:off x="3709035" y="18224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2" name="直接连接符 202"/>
                        <wps:cNvCnPr/>
                        <wps:spPr>
                          <a:xfrm flipH="1" flipV="1">
                            <a:off x="3554730" y="18224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3" name="矩形 203"/>
                        <wps:cNvSpPr/>
                        <wps:spPr>
                          <a:xfrm>
                            <a:off x="3386455" y="9654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4" name="直接连接符 204"/>
                        <wps:cNvCnPr>
                          <a:endCxn id="197" idx="0"/>
                        </wps:cNvCnPr>
                        <wps:spPr>
                          <a:xfrm>
                            <a:off x="3686493" y="1219486"/>
                            <a:ext cx="0" cy="252336"/>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BAD24B6" id="画布 205" o:spid="_x0000_s1176" editas="canvas" style="width:374pt;height:156pt;mso-position-horizontal-relative:char;mso-position-vertical-relative:line" coordsize="47498,19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">
                <v:shape id="_x0000_s1177" type="#_x0000_t75" style="position:absolute;width:47498;height:19812;visibility:visible;mso-wrap-style:square">
                  <v:fill o:detectmouseclick="t"/>
                  <v:path o:connecttype="none"/>
                </v:shape>
                <v:rect id="矩形 185" o:spid="_x0000_s1178" style="position:absolute;left:8255;top:7239;width:6477;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r/wcIA&#10;AADcAAAADwAAAGRycy9kb3ducmV2LnhtbESP0YrCMBBF3wX/IYywb5oqrFuqqYggLAv7oOsHDM3Y&#10;1DaT0kTb/v1GEHyb4d655852N9hGPKjzlWMFy0UCgrhwuuJSweXvOE9B+ICssXFMCkbysMunky1m&#10;2vV8osc5lCKGsM9QgQmhzaT0hSGLfuFa4qhdXWcxxLUrpe6wj+G2kaskWUuLFUeCwZYOhor6fLcR&#10;gnQal1/9of41w09FzXij+6jUx2zYb0AEGsLb/Lr+1rF++gnPZ+IEMv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6v/BwgAAANwAAAAPAAAAAAAAAAAAAAAAAJgCAABkcnMvZG93&#10;bnJldi54bWxQSwUGAAAAAAQABAD1AAAAhwMAAAAA&#10;" fillcolor="#5b9bd5 [3204]" strokecolor="#1f4d78 [1604]" strokeweight="1pt">
                  <v:textbox>
                    <w:txbxContent>
                      <w:p w:rsidR="00E90B6A" w:rsidRPr="00761E70" w:rsidRDefault="00E90B6A" w:rsidP="00E90B6A">
                        <w:pPr>
                          <w:jc w:val="center"/>
                          <w:rPr>
                            <w:rFonts w:eastAsiaTheme="minorEastAsia"/>
                            <w:lang w:eastAsia="zh-CN"/>
                          </w:rPr>
                        </w:pPr>
                        <w:r>
                          <w:rPr>
                            <w:rFonts w:eastAsiaTheme="minorEastAsia"/>
                            <w:lang w:eastAsia="zh-CN"/>
                          </w:rPr>
                          <w:t>Switch</w:t>
                        </w:r>
                      </w:p>
                    </w:txbxContent>
                  </v:textbox>
                </v:rect>
                <v:rect id="矩形 186" o:spid="_x0000_s1179" style="position:absolute;left:2435;top:12915;width:8233;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hhtr8A&#10;AADcAAAADwAAAGRycy9kb3ducmV2LnhtbESPzQrCMBCE74LvEFbwpqkeVKpRRBBE8ODPAyzN2lSb&#10;TWmibd/eCIK3XWZ2vtnVprWleFPtC8cKJuMEBHHmdMG5gtt1P1qA8AFZY+mYFHTkYbPu91aYatfw&#10;md6XkIsYwj5FBSaEKpXSZ4Ys+rGriKN2d7XFENc6l7rGJobbUk6TZCYtFhwJBivaGcqel5eNEKRz&#10;N5k3u+fJtMeCyu5Br06p4aDdLkEEasPf/Ls+6Fh/MYP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GG2vwAAANwAAAAPAAAAAAAAAAAAAAAAAJgCAABkcnMvZG93bnJl&#10;di54bWxQSwUGAAAAAAQABAD1AAAAhAMAAAAA&#10;" fillcolor="#5b9bd5 [3204]" strokecolor="#1f4d78 [1604]" strokeweight="1pt">
                  <v:textbox>
                    <w:txbxContent>
                      <w:p w:rsidR="00E90B6A" w:rsidRDefault="00E90B6A" w:rsidP="00E90B6A">
                        <w:pPr>
                          <w:pStyle w:val="afd"/>
                          <w:overflowPunct w:val="0"/>
                          <w:spacing w:before="0" w:beforeAutospacing="0" w:after="180" w:afterAutospacing="0"/>
                          <w:jc w:val="center"/>
                        </w:pPr>
                        <w:proofErr w:type="spellStart"/>
                        <w:r>
                          <w:rPr>
                            <w:rFonts w:ascii="Times New Roman" w:hAnsi="Times New Roman"/>
                            <w:sz w:val="20"/>
                            <w:szCs w:val="20"/>
                            <w:lang w:val="en-GB"/>
                          </w:rPr>
                          <w:t>Quadplexer</w:t>
                        </w:r>
                        <w:proofErr w:type="spellEnd"/>
                      </w:p>
                    </w:txbxContent>
                  </v:textbox>
                </v:rect>
                <v:line id="直接连接符 187" o:spid="_x0000_s1180" style="position:absolute;flip:x;visibility:visible;mso-wrap-style:square" from="6551,9845" to="11557,12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qRkMQAAADcAAAADwAAAGRycy9kb3ducmV2LnhtbERPTWvCQBC9C/0Pywi9mY2CMaauUoqC&#10;UCo06sHbNDtN0mZnQ3Zr0n/fFYTe5vE+Z7UZTCOu1LnasoJpFIMgLqyuuVRwOu4mKQjnkTU2lknB&#10;LznYrB9GK8y07fmdrrkvRQhhl6GCyvs2k9IVFRl0kW2JA/dpO4M+wK6UusM+hJtGzuI4kQZrDg0V&#10;tvRSUfGd/xgFO/32wenSHS5nWyev+6/2vJ3PlXocD89PIDwN/l98d+91mJ8u4PZMuE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WpGQxAAAANwAAAAPAAAAAAAAAAAA&#10;AAAAAKECAABkcnMvZG93bnJldi54bWxQSwUGAAAAAAQABAD5AAAAkgMAAAAA&#10;" strokecolor="#5b9bd5 [3204]" strokeweight=".5pt">
                  <v:stroke joinstyle="miter"/>
                </v:line>
                <v:rect id="矩形 188" o:spid="_x0000_s1181" style="position:absolute;left:14436;top:13042;width:848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QX8AA&#10;AADcAAAADwAAAGRycy9kb3ducmV2LnhtbESPzYrCMBDH74LvEEbYm6buwZVqFBGERfDgxwMMzdhU&#10;m0lpom3f3jks7G2G+X/8Zr3tfa3e1MYqsIH5LANFXARbcWngdj1Ml6BiQrZYByYDA0XYbsajNeY2&#10;dHym9yWVSkI45mjApdTkWsfCkcc4Cw2x3O6h9ZhkbUttW+wk3Nf6O8sW2mPF0uCwob2j4nl5eSlB&#10;Og/zn27/PLn+WFE9POg1GPM16XcrUIn69C/+c/9awV8KrTwjE+j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QX8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Duplexer n8</w:t>
                        </w:r>
                      </w:p>
                    </w:txbxContent>
                  </v:textbox>
                </v:rect>
                <v:line id="直接连接符 189" o:spid="_x0000_s1182" style="position:absolute;visibility:visible;mso-wrap-style:square" from="11620,9654" to="18680,13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HGt8MAAADcAAAADwAAAGRycy9kb3ducmV2LnhtbERPyWrDMBC9B/oPYgK9NXJaSF3XSiiF&#10;lJ4K2Q65DdbYcmKNXEu13b+PAoHc5vHWyVejbURPna8dK5jPEhDEhdM1Vwr2u/VTCsIHZI2NY1Lw&#10;Tx5Wy4dJjpl2A2+o34ZKxBD2GSowIbSZlL4wZNHPXEscudJ1FkOEXSV1h0MMt418TpKFtFhzbDDY&#10;0qeh4rz9swp+sViTPR6++mQw/cuibH9eT0elHqfjxzuIQGO4i2/ubx3np29wfSZeIJ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zxxrfDAAAA3AAAAA8AAAAAAAAAAAAA&#10;AAAAoQIAAGRycy9kb3ducmV2LnhtbFBLBQYAAAAABAAEAPkAAACRAwAAAAA=&#10;" strokecolor="#5b9bd5 [3204]" strokeweight=".5pt">
                  <v:stroke joinstyle="miter"/>
                </v:line>
                <v:rect id="矩形 190" o:spid="_x0000_s1183" style="position:absolute;left:14500;top:3326;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TKhMEA&#10;AADcAAAADwAAAGRycy9kb3ducmV2LnhtbESPzYrCMBDH74LvEEbYm6buwdVqFBGERdiDHw8wNGNT&#10;bSalibZ9+53Dwt5mmP/Hbza73tfqTW2sAhuYzzJQxEWwFZcGbtfjdAkqJmSLdWAyMFCE3XY82mBu&#10;Q8dnel9SqSSEY44GXEpNrnUsHHmMs9AQy+0eWo9J1rbUtsVOwn2tP7NsoT1WLA0OGzo4Kp6Xl5cS&#10;pPMw/+oOzx/Xnyqqhwe9BmM+Jv1+DSpRn/7Ff+5vK/grwZdnZAK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EyoT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191" o:spid="_x0000_s1184" style="position:absolute;flip:x;visibility:visible;mso-wrap-style:square" from="11811,5866" to="17789,7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Y6osIAAADcAAAADwAAAGRycy9kb3ducmV2LnhtbERPTYvCMBC9L/gfwgje1lRB0a5pEVEQ&#10;REF3PextbMa2u82kNFHrvzeC4G0e73NmaWsqcaXGlZYVDPoRCOLM6pJzBT/fq88JCOeRNVaWScGd&#10;HKRJ52OGsbY33tP14HMRQtjFqKDwvo6ldFlBBl3f1sSBO9vGoA+wyaVu8BbCTSWHUTSWBksODQXW&#10;tCgo+z9cjIKV3p54MnW736Mtx5v1X31cjkZK9brt/AuEp9a/xS/3Wof50wE8nwkXyOQ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iY6osIAAADcAAAADwAAAAAAAAAAAAAA&#10;AAChAgAAZHJzL2Rvd25yZXYueG1sUEsFBgAAAAAEAAQA+QAAAJADAAAAAA==&#10;" strokecolor="#5b9bd5 [3204]" strokeweight=".5pt">
                  <v:stroke joinstyle="miter"/>
                </v:line>
                <v:line id="直接连接符 192" o:spid="_x0000_s1185" style="position:absolute;flip:x y;visibility:visible;mso-wrap-style:square" from="17738,5866" to="23205,7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VsncIAAADcAAAADwAAAGRycy9kb3ducmV2LnhtbERPS2sCMRC+F/wPYQpeiiYKXdatUaQg&#10;2EMPvu7DZrq7dDNZk9Td9tc3guBtPr7nLNeDbcWVfGgca5hNFQji0pmGKw2n43aSgwgR2WDrmDT8&#10;UoD1avS0xMK4nvd0PcRKpBAOBWqoY+wKKUNZk8UwdR1x4r6ctxgT9JU0HvsUbls5VyqTFhtODTV2&#10;9F5T+X34sRo+6O+1eTnPPvNK9W6bXy4+U5nW4+dh8wYi0hAf4rt7Z9L8xRxuz6QL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nVsncIAAADcAAAADwAAAAAAAAAAAAAA&#10;AAChAgAAZHJzL2Rvd25yZXYueG1sUEsFBgAAAAAEAAQA+QAAAJADAAAAAA==&#10;" strokecolor="#5b9bd5 [3204]" strokeweight=".5pt">
                  <v:stroke joinstyle="miter"/>
                </v:line>
                <v:rect id="矩形 193" o:spid="_x0000_s1186" style="position:absolute;left:19875;top:7556;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ZU88IA&#10;AADcAAAADwAAAGRycy9kb3ducmV2LnhtbESP3YrCMBCF7xd8hzCCd2uqgj/VKCIIIuyFPw8wNGNT&#10;bSalibZ9e7MgeDfDOXO+M6tNa0vxotoXjhWMhgkI4szpgnMF18v+dw7CB2SNpWNS0JGHzbr3s8JU&#10;u4ZP9DqHXMQQ9ikqMCFUqZQ+M2TRD11FHLWbqy2GuNa51DU2MdyWcpwkU2mx4EgwWNHOUPY4P22E&#10;IJ260azZPf5Meyyo7O707JQa9NvtEkSgNnzNn+uDjvUXE/h/Jk4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lTzwgAAANwAAAAPAAAAAAAAAAAAAAAAAJgCAABkcnMvZG93&#10;bnJldi54bWxQSwUGAAAAAAQABAD1AAAAhwM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194" o:spid="_x0000_s1187" style="position:absolute;flip:y;visibility:visible;mso-wrap-style:square" from="17738,698" to="17738,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GZOsIAAADcAAAADwAAAGRycy9kb3ducmV2LnhtbERPS4vCMBC+C/6HMII3TV1UtBplWVYQ&#10;FgVfB29jM7bVZlKarNZ/bwTB23x8z5nOa1OIG1Uut6yg141AECdW55wq2O8WnREI55E1FpZJwYMc&#10;zGfNxhRjbe+8odvWpyKEsItRQeZ9GUvpkowMuq4tiQN3tpVBH2CVSl3hPYSbQn5F0VAazDk0ZFjS&#10;T0bJdftvFCz06sSjsVsfDzYf/i0v5eF3MFCq3aq/JyA81f4jfruXOswf9+H1TLh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lGZOsIAAADcAAAADwAAAAAAAAAAAAAA&#10;AAChAgAAZHJzL2Rvd25yZXYueG1sUEsFBgAAAAAEAAQA+QAAAJADAAAAAA==&#10;" strokecolor="#5b9bd5 [3204]" strokeweight=".5pt">
                  <v:stroke joinstyle="miter"/>
                </v:line>
                <v:line id="直接连接符 195" o:spid="_x0000_s1188" style="position:absolute;flip:y;visibility:visible;mso-wrap-style:square" from="17789,571" to="1924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08ocIAAADcAAAADwAAAGRycy9kb3ducmV2LnhtbERPS4vCMBC+C/6HMMLeNHWhotUoIisI&#10;ywq+Dt7GZmyrzaQ0Wa3/3giCt/n4njOZNaYUN6pdYVlBvxeBIE6tLjhTsN8tu0MQziNrLC2Tggc5&#10;mE3brQkm2t55Q7etz0QIYZeggtz7KpHSpTkZdD1bEQfubGuDPsA6k7rGewg3pfyOooE0WHBoyLGi&#10;RU7pdftvFCz134mHI7c+Hmwx+F1dqsNPHCv11WnmYxCeGv8Rv90rHeaPYng9Ey6Q0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08ocIAAADcAAAADwAAAAAAAAAAAAAA&#10;AAChAgAAZHJzL2Rvd25yZXYueG1sUEsFBgAAAAAEAAQA+QAAAJADAAAAAA==&#10;" strokecolor="#5b9bd5 [3204]" strokeweight=".5pt">
                  <v:stroke joinstyle="miter"/>
                </v:line>
                <v:line id="直接连接符 196" o:spid="_x0000_s1189" style="position:absolute;flip:x y;visibility:visible;mso-wrap-style:square" from="16249,571" to="17697,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5qnsMAAADcAAAADwAAAGRycy9kb3ducmV2LnhtbERPTWvCQBC9C/6HZYRexOxaaIipq5SC&#10;0B56qK33ITsmodnZuLs1qb/eLQje5vE+Z70dbSfO5EPrWMMyUyCIK2darjV8f+0WBYgQkQ12jknD&#10;HwXYbqaTNZbGDfxJ532sRQrhUKKGJsa+lDJUDVkMmeuJE3d03mJM0NfSeBxSuO3ko1K5tNhyamiw&#10;p9eGqp/9r9XwTpendn5YfhS1GtyuOJ18rnKtH2bjyzOISGO8i2/uN5Pmr3L4fyZdID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1Oap7DAAAA3AAAAA8AAAAAAAAAAAAA&#10;AAAAoQIAAGRycy9kb3ducmV2LnhtbFBLBQYAAAAABAAEAPkAAACRAwAAAAA=&#10;" strokecolor="#5b9bd5 [3204]" strokeweight=".5pt">
                  <v:stroke joinstyle="miter"/>
                </v:line>
                <v:rect id="矩形 197" o:spid="_x0000_s1190" style="position:absolute;left:31883;top:14718;width:9963;height:4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1S8MMA&#10;AADcAAAADwAAAGRycy9kb3ducmV2LnhtbESPQWvCQBCF7wX/wzKCt7qxh8bGrCKCUAoeov6AITvN&#10;xmRnQ3Y1yb93hUJvM7w373uT70bbigf1vnasYLVMQBCXTtdcKbheju9rED4ga2wdk4KJPOy2s7cc&#10;M+0GLuhxDpWIIewzVGBC6DIpfWnIol+6jjhqv663GOLaV1L3OMRw28qPJPmUFmuOBIMdHQyVzflu&#10;IwSpmFbpcGhOZvypqZ1udJ+UWszH/QZEoDH8m/+uv3Ws/5XC65k4gd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1S8MMAAADcAAAADwAAAAAAAAAAAAAAAACYAgAAZHJzL2Rv&#10;d25yZXYueG1sUEsFBgAAAAAEAAQA9QAAAIgDAAAAAA==&#10;" fillcolor="#5b9bd5 [3204]" strokecolor="#1f4d78 [1604]" strokeweight="1pt">
                  <v:textbo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 xml:space="preserve">DUP </w:t>
                        </w:r>
                      </w:p>
                    </w:txbxContent>
                  </v:textbox>
                </v:rect>
                <v:line id="直接连接符 198" o:spid="_x0000_s1191" style="position:absolute;visibility:visible;mso-wrap-style:square" from="37039,7112" to="37039,9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T18cUAAADcAAAADwAAAGRycy9kb3ducmV2LnhtbESPT2/CMAzF70h8h8hIu0E6JjHWEdCE&#10;xMRpEn924GY1punWOF2TteXbzwek3Wy95/d+Xm0GX6uO2lgFNvA4y0ARF8FWXBo4n3bTJaiYkC3W&#10;gcnAjSJs1uPRCnMbej5Qd0ylkhCOORpwKTW51rFw5DHOQkMs2jW0HpOsbalti72E+1rPs2yhPVYs&#10;DQ4b2joqvo+/3sAPFjvyl8/3Lutd97S4Nh/PXxdjHibD2yuoREP6N9+v91bwX4RWnpEJ9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mT18cUAAADcAAAADwAAAAAAAAAA&#10;AAAAAAChAgAAZHJzL2Rvd25yZXYueG1sUEsFBgAAAAAEAAQA+QAAAJMDAAAAAA==&#10;" strokecolor="#5b9bd5 [3204]" strokeweight=".5pt">
                  <v:stroke joinstyle="miter"/>
                </v:line>
                <v:rect id="矩形 199" o:spid="_x0000_s1192" style="position:absolute;left:33801;top:4572;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5jGcIA&#10;AADcAAAADwAAAGRycy9kb3ducmV2LnhtbESPQYvCMBCF74L/IYywN031sG6rqYggLAt70PUHDM3Y&#10;1DaT0kTb/vuNIHib4b1535vtbrCNeFDnK8cKlosEBHHhdMWlgsvfcf4FwgdkjY1jUjCSh10+nWwx&#10;067nEz3OoRQxhH2GCkwIbSalLwxZ9AvXEkft6jqLIa5dKXWHfQy3jVwlyae0WHEkGGzpYKioz3cb&#10;IUincbnuD/WvGX4qasYb3UelPmbDfgMi0BDe5tf1t4710xSez8QJ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mMZwgAAANwAAAAPAAAAAAAAAAAAAAAAAJgCAABkcnMvZG93&#10;bnJldi54bWxQSwUGAAAAAAQABAD1AAAAhwM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200" o:spid="_x0000_s1193" style="position:absolute;flip:y;visibility:visible;mso-wrap-style:square" from="37039,1949" to="37039,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VrwsMAAADcAAAADwAAAGRycy9kb3ducmV2LnhtbESPQYvCMBSE74L/ITzBm6YuKNptKiIr&#10;CKKwuh729rZ5ttXmpTRR6783woLHYWa+YZJ5aypxo8aVlhWMhhEI4szqknMFP4fVYArCeWSNlWVS&#10;8CAH87TbSTDW9s7fdNv7XAQIuxgVFN7XsZQuK8igG9qaOHgn2xj0QTa51A3eA9xU8iOKJtJgyWGh&#10;wJqWBWWX/dUoWOntH09nbvd7tOVksz7Xx6/xWKl+r118gvDU+nf4v73WCgIRXmfCEZDp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Fa8LDAAAA3AAAAA8AAAAAAAAAAAAA&#10;AAAAoQIAAGRycy9kb3ducmV2LnhtbFBLBQYAAAAABAAEAPkAAACRAwAAAAA=&#10;" strokecolor="#5b9bd5 [3204]" strokeweight=".5pt">
                  <v:stroke joinstyle="miter"/>
                </v:line>
                <v:line id="直接连接符 201" o:spid="_x0000_s1194" style="position:absolute;flip:y;visibility:visible;mso-wrap-style:square" from="37090,1822" to="38538,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nOWcQAAADcAAAADwAAAGRycy9kb3ducmV2LnhtbESPzarCMBSE94LvEI5wd5oqKFqNIqIg&#10;iML1Z+Hu2BzbanNSmlytb2+ECy6HmfmGmcxqU4gHVS63rKDbiUAQJ1bnnCo4HlbtIQjnkTUWlknB&#10;ixzMps3GBGNtn/xLj71PRYCwi1FB5n0ZS+mSjAy6ji2Jg3e1lUEfZJVKXeEzwE0he1E0kAZzDgsZ&#10;lrTIKLnv/4yCld5eeDhyu/PJ5oPN+laelv2+Uj+tej4G4an23/B/e60V9KIufM6EIyCn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Cc5ZxAAAANwAAAAPAAAAAAAAAAAA&#10;AAAAAKECAABkcnMvZG93bnJldi54bWxQSwUGAAAAAAQABAD5AAAAkgMAAAAA&#10;" strokecolor="#5b9bd5 [3204]" strokeweight=".5pt">
                  <v:stroke joinstyle="miter"/>
                </v:line>
                <v:line id="直接连接符 202" o:spid="_x0000_s1195" style="position:absolute;flip:x y;visibility:visible;mso-wrap-style:square" from="35547,1822" to="36995,3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qYZsQAAADcAAAADwAAAGRycy9kb3ducmV2LnhtbESPQWvCQBSE7wX/w/KEXoruGjCE6Coi&#10;CO2hB7W9P7LPJJh9G3e3Ju2v7xYKHoeZ+YZZb0fbiTv50DrWsJgrEMSVMy3XGj7Oh1kBIkRkg51j&#10;0vBNAbabydMaS+MGPtL9FGuRIBxK1NDE2JdShqohi2HueuLkXZy3GJP0tTQehwS3ncyUyqXFltNC&#10;gz3tG6qupy+r4Y1+lu3L5+K9qNXgDsXt5nOVa/08HXcrEJHG+Aj/t1+Nhkxl8HcmHQG5+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WphmxAAAANwAAAAPAAAAAAAAAAAA&#10;AAAAAKECAABkcnMvZG93bnJldi54bWxQSwUGAAAAAAQABAD5AAAAkgMAAAAA&#10;" strokecolor="#5b9bd5 [3204]" strokeweight=".5pt">
                  <v:stroke joinstyle="miter"/>
                </v:line>
                <v:rect id="矩形 203" o:spid="_x0000_s1196" style="position:absolute;left:33864;top:9654;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gCMEA&#10;AADcAAAADwAAAGRycy9kb3ducmV2LnhtbESP3YrCMBCF7xd8hzDC3m1TXVDpmhYRhGXBC38eYGjG&#10;pmszKU207dsbQfDycH4+zroYbCPu1PnasYJZkoIgLp2uuVJwPu2+ViB8QNbYOCYFI3ko8snHGjPt&#10;ej7Q/RgqEUfYZ6jAhNBmUvrSkEWfuJY4ehfXWQxRdpXUHfZx3DZynqYLabHmSDDY0tZQeT3ebIQg&#10;HcbZst9e92b4q6kZ/+k2KvU5HTY/IAIN4R1+tX+1gn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oAj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204" o:spid="_x0000_s1197" style="position:absolute;visibility:visible;mso-wrap-style:square" from="36864,12194" to="36864,14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YLD8QAAADcAAAADwAAAGRycy9kb3ducmV2LnhtbESPQWsCMRSE74X+h/AK3mqiFiurUaSg&#10;eBKq9eDtsXluVjcv6ybdXf99Uyj0OMzMN8xi1btKtNSE0rOG0VCBIM69KbnQ8HXcvM5AhIhssPJM&#10;Gh4UYLV8flpgZnzHn9QeYiEShEOGGmyMdSZlyC05DENfEyfv4huHMcmmkKbBLsFdJcdKTaXDktOC&#10;xZo+LOW3w7fTcMd8Q+582raqs+1keqn379ez1oOXfj0HEamP/+G/9s5oGKs3+D2Tjo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BgsPxAAAANwAAAAPAAAAAAAAAAAA&#10;AAAAAKECAABkcnMvZG93bnJldi54bWxQSwUGAAAAAAQABAD5AAAAkgMAAAAA&#10;" strokecolor="#5b9bd5 [3204]" strokeweight=".5pt">
                  <v:stroke joinstyle="miter"/>
                </v:line>
                <w10:anchorlock/>
              </v:group>
            </w:pict>
          </mc:Fallback>
        </mc:AlternateContent>
      </w:r>
    </w:p>
    <w:p w:rsidR="00E90B6A" w:rsidRDefault="00E90B6A" w:rsidP="00E90B6A">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1</w:t>
      </w:r>
      <w:r>
        <w:fldChar w:fldCharType="end"/>
      </w:r>
      <w:r>
        <w:t xml:space="preserve"> two antennas RF architecture for CA_n5-n8</w:t>
      </w:r>
    </w:p>
    <w:p w:rsidR="00F93B7E" w:rsidRDefault="00F93B7E" w:rsidP="00E90B6A">
      <w:pPr>
        <w:rPr>
          <w:rFonts w:eastAsiaTheme="minorEastAsia"/>
          <w:b/>
          <w:lang w:val="en-US" w:eastAsia="zh-CN"/>
        </w:rPr>
      </w:pPr>
    </w:p>
    <w:p w:rsidR="00F93B7E" w:rsidRDefault="00F93B7E" w:rsidP="00E90B6A">
      <w:pPr>
        <w:rPr>
          <w:rFonts w:eastAsiaTheme="minorEastAsia"/>
          <w:b/>
          <w:lang w:val="en-US" w:eastAsia="zh-CN"/>
        </w:rPr>
      </w:pPr>
    </w:p>
    <w:p w:rsidR="00F93B7E" w:rsidRDefault="00F93B7E" w:rsidP="00E90B6A">
      <w:pPr>
        <w:rPr>
          <w:rFonts w:eastAsiaTheme="minorEastAsia"/>
          <w:b/>
          <w:lang w:val="en-US" w:eastAsia="zh-CN"/>
        </w:rPr>
      </w:pPr>
    </w:p>
    <w:p w:rsidR="00F93B7E" w:rsidRDefault="00F93B7E" w:rsidP="00E90B6A">
      <w:pPr>
        <w:rPr>
          <w:rFonts w:eastAsiaTheme="minorEastAsia"/>
          <w:b/>
          <w:lang w:val="en-US" w:eastAsia="zh-CN"/>
        </w:rPr>
      </w:pPr>
    </w:p>
    <w:p w:rsidR="00F93B7E" w:rsidRDefault="00F93B7E" w:rsidP="00E90B6A">
      <w:pPr>
        <w:rPr>
          <w:rFonts w:eastAsiaTheme="minorEastAsia"/>
          <w:b/>
          <w:lang w:val="en-US" w:eastAsia="zh-CN"/>
        </w:rPr>
      </w:pPr>
    </w:p>
    <w:p w:rsidR="00F93B7E" w:rsidRDefault="00F93B7E" w:rsidP="00E90B6A">
      <w:pPr>
        <w:rPr>
          <w:rFonts w:eastAsiaTheme="minorEastAsia"/>
          <w:b/>
          <w:lang w:val="en-US" w:eastAsia="zh-CN"/>
        </w:rPr>
      </w:pPr>
    </w:p>
    <w:p w:rsidR="00F93B7E" w:rsidRDefault="00F93B7E" w:rsidP="00E90B6A">
      <w:pPr>
        <w:rPr>
          <w:rFonts w:eastAsiaTheme="minorEastAsia"/>
          <w:b/>
          <w:lang w:val="en-US" w:eastAsia="zh-CN"/>
        </w:rPr>
      </w:pPr>
    </w:p>
    <w:p w:rsidR="00E90B6A" w:rsidRPr="005868EF" w:rsidRDefault="00E90B6A" w:rsidP="00E90B6A">
      <w:pPr>
        <w:rPr>
          <w:rFonts w:eastAsiaTheme="minorEastAsia"/>
          <w:lang w:val="en-US" w:eastAsia="zh-CN"/>
        </w:rPr>
      </w:pPr>
      <w:r w:rsidRPr="00246868">
        <w:rPr>
          <w:rFonts w:eastAsiaTheme="minorEastAsia"/>
          <w:b/>
          <w:lang w:val="en-US" w:eastAsia="zh-CN"/>
        </w:rPr>
        <w:t xml:space="preserve">Proposal </w:t>
      </w:r>
      <w:r>
        <w:rPr>
          <w:rFonts w:eastAsiaTheme="minorEastAsia"/>
          <w:b/>
          <w:lang w:val="en-US" w:eastAsia="zh-CN"/>
        </w:rPr>
        <w:t>2</w:t>
      </w:r>
      <w:r w:rsidRPr="00246868">
        <w:rPr>
          <w:rFonts w:eastAsiaTheme="minorEastAsia"/>
          <w:b/>
          <w:lang w:val="en-US" w:eastAsia="zh-CN"/>
        </w:rPr>
        <w:t xml:space="preserve">: Figure </w:t>
      </w:r>
      <w:r>
        <w:rPr>
          <w:rFonts w:eastAsiaTheme="minorEastAsia"/>
          <w:b/>
          <w:lang w:val="en-US" w:eastAsia="zh-CN"/>
        </w:rPr>
        <w:t>2~5</w:t>
      </w:r>
      <w:r w:rsidRPr="00246868">
        <w:rPr>
          <w:rFonts w:eastAsiaTheme="minorEastAsia"/>
          <w:b/>
          <w:lang w:val="en-US" w:eastAsia="zh-CN"/>
        </w:rPr>
        <w:t xml:space="preserve"> can be considered as candidate reference</w:t>
      </w:r>
      <w:r>
        <w:rPr>
          <w:rFonts w:eastAsiaTheme="minorEastAsia"/>
          <w:b/>
          <w:lang w:val="en-US" w:eastAsia="zh-CN"/>
        </w:rPr>
        <w:t>s</w:t>
      </w:r>
      <w:r w:rsidRPr="00246868">
        <w:rPr>
          <w:rFonts w:eastAsiaTheme="minorEastAsia"/>
          <w:b/>
          <w:lang w:val="en-US" w:eastAsia="zh-CN"/>
        </w:rPr>
        <w:t xml:space="preserve"> for t</w:t>
      </w:r>
      <w:r>
        <w:rPr>
          <w:rFonts w:eastAsiaTheme="minorEastAsia"/>
          <w:b/>
          <w:lang w:val="en-US" w:eastAsia="zh-CN"/>
        </w:rPr>
        <w:t>hree</w:t>
      </w:r>
      <w:r w:rsidRPr="00246868">
        <w:rPr>
          <w:rFonts w:eastAsiaTheme="minorEastAsia"/>
          <w:b/>
          <w:lang w:val="en-US" w:eastAsia="zh-CN"/>
        </w:rPr>
        <w:t xml:space="preserve"> antennas RF architecture of CA_n5-n8. </w:t>
      </w:r>
      <w:r>
        <w:rPr>
          <w:rFonts w:eastAsiaTheme="minorEastAsia"/>
          <w:b/>
          <w:lang w:val="en-US" w:eastAsia="zh-CN"/>
        </w:rPr>
        <w:t>T</w:t>
      </w:r>
      <w:r w:rsidRPr="00551C45">
        <w:rPr>
          <w:rFonts w:eastAsiaTheme="minorEastAsia"/>
          <w:b/>
          <w:lang w:val="en-US" w:eastAsia="zh-CN"/>
        </w:rPr>
        <w:t xml:space="preserve">he frequency ranges of each component are listed for 4 candidate </w:t>
      </w:r>
      <w:r w:rsidR="00332472" w:rsidRPr="00332472">
        <w:rPr>
          <w:rFonts w:eastAsiaTheme="minorEastAsia"/>
          <w:b/>
          <w:lang w:val="en-US" w:eastAsia="zh-CN"/>
        </w:rPr>
        <w:t>RF architecture</w:t>
      </w:r>
      <w:r w:rsidRPr="00551C45">
        <w:rPr>
          <w:rFonts w:eastAsiaTheme="minorEastAsia"/>
          <w:b/>
          <w:lang w:val="en-US" w:eastAsia="zh-CN"/>
        </w:rPr>
        <w:t>s in table 1.</w:t>
      </w:r>
    </w:p>
    <w:p w:rsidR="00E90B6A" w:rsidRDefault="00E90B6A" w:rsidP="00E90B6A">
      <w:pPr>
        <w:keepNext/>
      </w:pPr>
      <w:r>
        <w:rPr>
          <w:rFonts w:eastAsiaTheme="minorEastAsia"/>
          <w:noProof/>
          <w:lang w:val="en-US" w:eastAsia="zh-CN"/>
        </w:rPr>
        <w:lastRenderedPageBreak/>
        <mc:AlternateContent>
          <mc:Choice Requires="wpc">
            <w:drawing>
              <wp:inline distT="0" distB="0" distL="0" distR="0" wp14:anchorId="775ACC1A" wp14:editId="71550AA3">
                <wp:extent cx="5981700" cy="1778000"/>
                <wp:effectExtent l="0" t="0" r="0" b="0"/>
                <wp:docPr id="326" name="画布 3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6" name="矩形 206"/>
                        <wps:cNvSpPr/>
                        <wps:spPr>
                          <a:xfrm>
                            <a:off x="825500" y="723900"/>
                            <a:ext cx="647700" cy="254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Pr="00761E70" w:rsidRDefault="00E90B6A" w:rsidP="00E90B6A">
                              <w:pPr>
                                <w:jc w:val="center"/>
                                <w:rPr>
                                  <w:rFonts w:eastAsiaTheme="minorEastAsia"/>
                                  <w:lang w:eastAsia="zh-CN"/>
                                </w:rPr>
                              </w:pPr>
                              <w:r>
                                <w:rPr>
                                  <w:rFonts w:eastAsiaTheme="minorEastAsia"/>
                                  <w:lang w:eastAsia="zh-CN"/>
                                </w:rPr>
                                <w:t>Switch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直接连接符 207"/>
                        <wps:cNvCnPr>
                          <a:endCxn id="225" idx="0"/>
                        </wps:cNvCnPr>
                        <wps:spPr>
                          <a:xfrm flipH="1">
                            <a:off x="534670" y="984536"/>
                            <a:ext cx="621030" cy="31975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8" name="矩形 208"/>
                        <wps:cNvSpPr/>
                        <wps:spPr>
                          <a:xfrm>
                            <a:off x="1221400" y="1313126"/>
                            <a:ext cx="905850" cy="3785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9" name="直接连接符 209"/>
                        <wps:cNvCnPr>
                          <a:stCxn id="206" idx="2"/>
                          <a:endCxn id="208" idx="0"/>
                        </wps:cNvCnPr>
                        <wps:spPr>
                          <a:xfrm>
                            <a:off x="1149350" y="978186"/>
                            <a:ext cx="524975" cy="3349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0" name="矩形 210"/>
                        <wps:cNvSpPr/>
                        <wps:spPr>
                          <a:xfrm>
                            <a:off x="1450000" y="3326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1" name="直接连接符 211"/>
                        <wps:cNvCnPr>
                          <a:stCxn id="210" idx="2"/>
                          <a:endCxn id="206" idx="0"/>
                        </wps:cNvCnPr>
                        <wps:spPr>
                          <a:xfrm flipH="1">
                            <a:off x="1149350" y="586686"/>
                            <a:ext cx="624500" cy="1372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2" name="直接连接符 212"/>
                        <wps:cNvCnPr>
                          <a:stCxn id="213" idx="0"/>
                          <a:endCxn id="210" idx="2"/>
                        </wps:cNvCnPr>
                        <wps:spPr>
                          <a:xfrm flipH="1" flipV="1">
                            <a:off x="1773850" y="586686"/>
                            <a:ext cx="286725" cy="1753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3" name="矩形 213"/>
                        <wps:cNvSpPr/>
                        <wps:spPr>
                          <a:xfrm>
                            <a:off x="1644650" y="7620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4" name="直接连接符 214"/>
                        <wps:cNvCnPr>
                          <a:stCxn id="210" idx="0"/>
                        </wps:cNvCnPr>
                        <wps:spPr>
                          <a:xfrm flipV="1">
                            <a:off x="1773850" y="69850"/>
                            <a:ext cx="0" cy="2628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5" name="直接连接符 215"/>
                        <wps:cNvCnPr/>
                        <wps:spPr>
                          <a:xfrm flipV="1">
                            <a:off x="1778930" y="57150"/>
                            <a:ext cx="145120" cy="1524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6" name="直接连接符 216"/>
                        <wps:cNvCnPr/>
                        <wps:spPr>
                          <a:xfrm flipH="1" flipV="1">
                            <a:off x="1624920" y="571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7" name="矩形 217"/>
                        <wps:cNvSpPr/>
                        <wps:spPr>
                          <a:xfrm>
                            <a:off x="4839335" y="1276591"/>
                            <a:ext cx="996316" cy="4420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 xml:space="preserve">DUP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 name="直接连接符 218"/>
                        <wps:cNvCnPr>
                          <a:stCxn id="219" idx="2"/>
                        </wps:cNvCnPr>
                        <wps:spPr>
                          <a:xfrm>
                            <a:off x="5348605" y="65405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9" name="矩形 219"/>
                        <wps:cNvSpPr/>
                        <wps:spPr>
                          <a:xfrm>
                            <a:off x="5024755" y="40005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直接连接符 220"/>
                        <wps:cNvCnPr/>
                        <wps:spPr>
                          <a:xfrm flipV="1">
                            <a:off x="5348605" y="137795"/>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1" name="直接连接符 221"/>
                        <wps:cNvCnPr/>
                        <wps:spPr>
                          <a:xfrm flipV="1">
                            <a:off x="5353685"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2" name="直接连接符 222"/>
                        <wps:cNvCnPr/>
                        <wps:spPr>
                          <a:xfrm flipH="1" flipV="1">
                            <a:off x="5199380"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3" name="矩形 223"/>
                        <wps:cNvSpPr/>
                        <wps:spPr>
                          <a:xfrm>
                            <a:off x="5031105" y="90833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4" name="直接连接符 224"/>
                        <wps:cNvCnPr>
                          <a:endCxn id="217" idx="0"/>
                        </wps:cNvCnPr>
                        <wps:spPr>
                          <a:xfrm>
                            <a:off x="5337493" y="1024255"/>
                            <a:ext cx="0" cy="252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5" name="矩形 225"/>
                        <wps:cNvSpPr/>
                        <wps:spPr>
                          <a:xfrm>
                            <a:off x="85090" y="13042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Partial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6" name="矩形 226"/>
                        <wps:cNvSpPr/>
                        <wps:spPr>
                          <a:xfrm>
                            <a:off x="3142910" y="75150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7" name="直接连接符 227"/>
                        <wps:cNvCnPr/>
                        <wps:spPr>
                          <a:xfrm flipH="1">
                            <a:off x="2852080" y="1011850"/>
                            <a:ext cx="621030" cy="3194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8" name="矩形 228"/>
                        <wps:cNvSpPr/>
                        <wps:spPr>
                          <a:xfrm>
                            <a:off x="3538515" y="1340145"/>
                            <a:ext cx="90551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Partial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9" name="直接连接符 229"/>
                        <wps:cNvCnPr/>
                        <wps:spPr>
                          <a:xfrm>
                            <a:off x="3466760" y="1005500"/>
                            <a:ext cx="524510" cy="33464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0" name="矩形 230"/>
                        <wps:cNvSpPr/>
                        <wps:spPr>
                          <a:xfrm>
                            <a:off x="3767115" y="359705"/>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1" name="直接连接符 231"/>
                        <wps:cNvCnPr/>
                        <wps:spPr>
                          <a:xfrm flipH="1">
                            <a:off x="3466760" y="613705"/>
                            <a:ext cx="624205" cy="1371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2" name="直接连接符 232"/>
                        <wps:cNvCnPr/>
                        <wps:spPr>
                          <a:xfrm flipH="1" flipV="1">
                            <a:off x="4090965" y="613705"/>
                            <a:ext cx="286385" cy="1752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3" name="矩形 233"/>
                        <wps:cNvSpPr/>
                        <wps:spPr>
                          <a:xfrm>
                            <a:off x="3962060" y="7896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4" name="直接连接符 234"/>
                        <wps:cNvCnPr/>
                        <wps:spPr>
                          <a:xfrm flipV="1">
                            <a:off x="4090965" y="97450"/>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5" name="直接连接符 235"/>
                        <wps:cNvCnPr/>
                        <wps:spPr>
                          <a:xfrm flipV="1">
                            <a:off x="4096045"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6" name="直接连接符 236"/>
                        <wps:cNvCnPr/>
                        <wps:spPr>
                          <a:xfrm flipH="1" flipV="1">
                            <a:off x="3941740"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7" name="矩形 237"/>
                        <wps:cNvSpPr/>
                        <wps:spPr>
                          <a:xfrm>
                            <a:off x="2402500" y="13318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75ACC1A" id="画布 326" o:spid="_x0000_s1198" editas="canvas" style="width:471pt;height:140pt;mso-position-horizontal-relative:char;mso-position-vertical-relative:line" coordsize="59817,17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">
                <v:shape id="_x0000_s1199" type="#_x0000_t75" style="position:absolute;width:59817;height:17780;visibility:visible;mso-wrap-style:square">
                  <v:fill o:detectmouseclick="t"/>
                  <v:path o:connecttype="none"/>
                </v:shape>
                <v:rect id="矩形 206" o:spid="_x0000_s1200" style="position:absolute;left:8255;top:7239;width:6477;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4DkL4A&#10;AADcAAAADwAAAGRycy9kb3ducmV2LnhtbESPywrCMBBF94L/EEZwp6kuVKpRRBBEcOHjA4ZmbKrN&#10;pDTRtn9vBMHl5T4Od7VpbSneVPvCsYLJOAFBnDldcK7gdt2PFiB8QNZYOiYFHXnYrPu9FabaNXym&#10;9yXkIo6wT1GBCaFKpfSZIYt+7Cri6N1dbTFEWedS19jEcVvKaZLMpMWCI8FgRTtD2fPyshGCdO4m&#10;82b3PJn2WFDZPejVKTUctNsliEBt+Id/7YNWME1m8D0Tj4Bc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OA5C+AAAA3AAAAA8AAAAAAAAAAAAAAAAAmAIAAGRycy9kb3ducmV2&#10;LnhtbFBLBQYAAAAABAAEAPUAAACDAwAAAAA=&#10;" fillcolor="#5b9bd5 [3204]" strokecolor="#1f4d78 [1604]" strokeweight="1pt">
                  <v:textbox>
                    <w:txbxContent>
                      <w:p w:rsidR="00E90B6A" w:rsidRPr="00761E70" w:rsidRDefault="00E90B6A" w:rsidP="00E90B6A">
                        <w:pPr>
                          <w:jc w:val="center"/>
                          <w:rPr>
                            <w:rFonts w:eastAsiaTheme="minorEastAsia"/>
                            <w:lang w:eastAsia="zh-CN"/>
                          </w:rPr>
                        </w:pPr>
                        <w:r>
                          <w:rPr>
                            <w:rFonts w:eastAsiaTheme="minorEastAsia"/>
                            <w:lang w:eastAsia="zh-CN"/>
                          </w:rPr>
                          <w:t>Switch</w:t>
                        </w:r>
                      </w:p>
                    </w:txbxContent>
                  </v:textbox>
                </v:rect>
                <v:line id="直接连接符 207" o:spid="_x0000_s1201" style="position:absolute;flip:x;visibility:visible;mso-wrap-style:square" from="5346,9845" to="11557,13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zztsQAAADcAAAADwAAAGRycy9kb3ducmV2LnhtbESPS4vCQBCE78L+h6EXvOlkBV/RUUQU&#10;BHHB18Fbm2mTrJmekBk1/ntnQfBYVNVX1Hham0LcqXK5ZQU/7QgEcWJ1zqmCw37ZGoBwHlljYZkU&#10;PMnBdPLVGGOs7YO3dN/5VAQIuxgVZN6XsZQuyciga9uSOHgXWxn0QVap1BU+AtwUshNFPWkw57CQ&#10;YUnzjJLr7mYULPXmzIOh+z0dbd5br/7K46LbVar5Xc9GIDzV/hN+t1daQSfqw/+ZcATk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rPO2xAAAANwAAAAPAAAAAAAAAAAA&#10;AAAAAKECAABkcnMvZG93bnJldi54bWxQSwUGAAAAAAQABAD5AAAAkgMAAAAA&#10;" strokecolor="#5b9bd5 [3204]" strokeweight=".5pt">
                  <v:stroke joinstyle="miter"/>
                </v:line>
                <v:rect id="矩形 208" o:spid="_x0000_s1202" style="position:absolute;left:12214;top:13131;width:9058;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0yeb4A&#10;AADcAAAADwAAAGRycy9kb3ducmV2LnhtbERPzYrCMBC+C75DGGFvmurBXapRRBBE8KC7DzA0Y1Nt&#10;JqWJtn1757Dg8eP7X297X6sXtbEKbGA+y0ARF8FWXBr4+z1Mf0DFhGyxDkwGBoqw3YxHa8xt6PhC&#10;r2sqlYRwzNGAS6nJtY6FI49xFhpi4W6h9ZgEtqW2LXYS7mu9yLKl9lixNDhsaO+oeFyfXkqQLsP8&#10;u9s/zq4/VVQPd3oOxnxN+t0KVKI+fcT/7qM1sMhkrZyRI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EdMnm+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line id="直接连接符 209" o:spid="_x0000_s1203" style="position:absolute;visibility:visible;mso-wrap-style:square" from="11493,9781" to="16743,1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ekkcQAAADcAAAADwAAAGRycy9kb3ducmV2LnhtbESPQWsCMRSE74X+h/AK3mqigq2rUaSg&#10;eBKq9eDtsXluVjcv6ybdXf99Uyj0OMzMN8xi1btKtNSE0rOG0VCBIM69KbnQ8HXcvL6DCBHZYOWZ&#10;NDwowGr5/LTAzPiOP6k9xEIkCIcMNdgY60zKkFtyGIa+Jk7exTcOY5JNIU2DXYK7So6VmkqHJacF&#10;izV9WMpvh2+n4Y75htz5tG1VZ9vJ9FLv365nrQcv/XoOIlIf/8N/7Z3RMFYz+D2Tjo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B6SRxAAAANwAAAAPAAAAAAAAAAAA&#10;AAAAAKECAABkcnMvZG93bnJldi54bWxQSwUGAAAAAAQABAD5AAAAkgMAAAAA&#10;" strokecolor="#5b9bd5 [3204]" strokeweight=".5pt">
                  <v:stroke joinstyle="miter"/>
                </v:line>
                <v:rect id="矩形 210" o:spid="_x0000_s1204" style="position:absolute;left:14500;top:3326;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Koor4A&#10;AADcAAAADwAAAGRycy9kb3ducmV2LnhtbERPzYrCMBC+L/gOYQRva1oP7lKNIoKwLHjQ3QcYmrGp&#10;NpPSRNu+vXMQPH58/+vt4Bv1oC7WgQ3k8wwUcRlszZWB/7/D5zeomJAtNoHJwEgRtpvJxxoLG3o+&#10;0eOcKiUhHAs04FJqC61j6chjnIeWWLhL6DwmgV2lbYe9hPtGL7JsqT3WLA0OW9o7Km/nu5cSpNOY&#10;f/X729ENvzU145XuozGz6bBbgUo0pLf45f6xBha5zJczcgT0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qyqKK+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211" o:spid="_x0000_s1205" style="position:absolute;flip:x;visibility:visible;mso-wrap-style:square" from="11493,5866" to="17738,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BYhMYAAADcAAAADwAAAGRycy9kb3ducmV2LnhtbESPT2vCQBTE74LfYXmCN7OJoGjMKqVU&#10;EEoL9c/B2zP7mqTNvg3ZNUm/fbdQ8DjMzG+YbDeYWnTUusqygiSKQRDnVldcKDif9rMVCOeRNdaW&#10;ScEPOdhtx6MMU217/qDu6AsRIOxSVFB636RSurwkgy6yDXHwPm1r0AfZFlK32Ae4qeU8jpfSYMVh&#10;ocSGnkvKv493o2Cv3268Wrv368VWy9fDV3N5WSyUmk6Gpw0IT4N/hP/bB61gniTwdyYcAbn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QWITGAAAA3AAAAA8AAAAAAAAA&#10;AAAAAAAAoQIAAGRycy9kb3ducmV2LnhtbFBLBQYAAAAABAAEAPkAAACUAwAAAAA=&#10;" strokecolor="#5b9bd5 [3204]" strokeweight=".5pt">
                  <v:stroke joinstyle="miter"/>
                </v:line>
                <v:line id="直接连接符 212" o:spid="_x0000_s1206" style="position:absolute;flip:x y;visibility:visible;mso-wrap-style:square" from="17738,5866" to="20605,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MOu8UAAADcAAAADwAAAGRycy9kb3ducmV2LnhtbESPwWrDMBBE74H+g9hCL6GRbIgxbpRQ&#10;CoH20EOS9r5YG9vEWjmSGjv5+qpQyHGYmTfMajPZXlzIh86xhmyhQBDXznTcaPg6bJ9LECEiG+wd&#10;k4YrBdisH2YrrIwbeUeXfWxEgnCoUEMb41BJGeqWLIaFG4iTd3TeYkzSN9J4HBPc9jJXqpAWO04L&#10;LQ701lJ92v9YDR90W3bz7+yzbNTotuX57AtVaP30OL2+gIg0xXv4v/1uNORZDn9n0h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MOu8UAAADcAAAADwAAAAAAAAAA&#10;AAAAAAChAgAAZHJzL2Rvd25yZXYueG1sUEsFBgAAAAAEAAQA+QAAAJMDAAAAAA==&#10;" strokecolor="#5b9bd5 [3204]" strokeweight=".5pt">
                  <v:stroke joinstyle="miter"/>
                </v:line>
                <v:rect id="矩形 213" o:spid="_x0000_s1207" style="position:absolute;left:16446;top:7620;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A21cAA&#10;AADcAAAADwAAAGRycy9kb3ducmV2LnhtbESP3YrCMBCF7xd8hzCCd2taBZVqFBEEEbzw5wGGZmyq&#10;zaQ00bZvbxYWvDycn4+z2nS2Em9qfOlYQTpOQBDnTpdcKLhd978LED4ga6wck4KePGzWg58VZtq1&#10;fKb3JRQijrDPUIEJoc6k9Lkhi37sauLo3V1jMUTZFFI32MZxW8lJksykxZIjwWBNO0P58/KyEYJ0&#10;7tN5u3ueTHcsqeof9OqVGg277RJEoC58w//tg1YwSaf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mA21c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214" o:spid="_x0000_s1208" style="position:absolute;flip:y;visibility:visible;mso-wrap-style:square" from="17738,698" to="17738,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f7HMYAAADcAAAADwAAAGRycy9kb3ducmV2LnhtbESPQWvCQBSE74L/YXmCN7NRNGjqKlIq&#10;CKWFRnPw9pp9JtHs25Ddavrvu4VCj8PMfMOst71pxJ06V1tWMI1iEMSF1TWXCk7H/WQJwnlkjY1l&#10;UvBNDrab4WCNqbYP/qB75ksRIOxSVFB536ZSuqIigy6yLXHwLrYz6IPsSqk7fAS4aeQsjhNpsOaw&#10;UGFLzxUVt+zLKNjrt09ertz7Obd18nq4tvnLYqHUeNTvnkB46v1/+K990Apm0zn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n+xzGAAAA3AAAAA8AAAAAAAAA&#10;AAAAAAAAoQIAAGRycy9kb3ducmV2LnhtbFBLBQYAAAAABAAEAPkAAACUAwAAAAA=&#10;" strokecolor="#5b9bd5 [3204]" strokeweight=".5pt">
                  <v:stroke joinstyle="miter"/>
                </v:line>
                <v:line id="直接连接符 215" o:spid="_x0000_s1209" style="position:absolute;flip:y;visibility:visible;mso-wrap-style:square" from="17789,571" to="1924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eh8YAAADcAAAADwAAAGRycy9kb3ducmV2LnhtbESPQWvCQBSE7wX/w/KE3pqNQsSmWUVE&#10;QSgVauuht9fsM4lm34bsNon/3hUKHoeZ+YbJloOpRUetqywrmEQxCOLc6ooLBd9f25c5COeRNdaW&#10;ScGVHCwXo6cMU217/qTu4AsRIOxSVFB636RSurwkgy6yDXHwTrY16INsC6lb7APc1HIaxzNpsOKw&#10;UGJD65Lyy+HPKNjqj1+ev7r9z9FWs/fduTlukkSp5/GwegPhafCP8H97pxVMJwncz4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PrXofGAAAA3AAAAA8AAAAAAAAA&#10;AAAAAAAAoQIAAGRycy9kb3ducmV2LnhtbFBLBQYAAAAABAAEAPkAAACUAwAAAAA=&#10;" strokecolor="#5b9bd5 [3204]" strokeweight=".5pt">
                  <v:stroke joinstyle="miter"/>
                </v:line>
                <v:line id="直接连接符 216" o:spid="_x0000_s1210" style="position:absolute;flip:x y;visibility:visible;mso-wrap-style:square" from="16249,571" to="17697,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gIuMQAAADcAAAADwAAAGRycy9kb3ducmV2LnhtbESPQWvCQBSE7wX/w/IKXkrdjdAQUlcp&#10;glAPPdTq/ZF9JsHs27i7NdFf3xWEHoeZ+YZZrEbbiQv50DrWkM0UCOLKmZZrDfufzWsBIkRkg51j&#10;0nClAKvl5GmBpXEDf9NlF2uRIBxK1NDE2JdShqohi2HmeuLkHZ23GJP0tTQehwS3nZwrlUuLLaeF&#10;BntaN1Sddr9Ww5Zub+3LIfsqajW4TXE++1zlWk+fx493EJHG+B9+tD+NhnmWw/1MOg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uAi4xAAAANwAAAAPAAAAAAAAAAAA&#10;AAAAAKECAABkcnMvZG93bnJldi54bWxQSwUGAAAAAAQABAD5AAAAkgMAAAAA&#10;" strokecolor="#5b9bd5 [3204]" strokeweight=".5pt">
                  <v:stroke joinstyle="miter"/>
                </v:line>
                <v:rect id="矩形 217" o:spid="_x0000_s1211" style="position:absolute;left:48393;top:12765;width:9963;height:4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sw1sEA&#10;AADcAAAADwAAAGRycy9kb3ducmV2LnhtbESPzYrCMBSF98K8Q7iCO5vWhUo1FhEGRJiFPw9wae40&#10;nTY3pYm2ffvJwIDLw/n5OPtitK14Ue9rxwqyJAVBXDpdc6Xgcf9cbkH4gKyxdUwKJvJQHD5me8y1&#10;G/hKr1uoRBxhn6MCE0KXS+lLQxZ94jri6H273mKIsq+k7nGI47aVqzRdS4s1R4LBjk6Gyub2tBGC&#10;dJ2yzXBqvsx4qamdfug5KbWYj8cdiEBjeIf/22etYJVt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bMNb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 xml:space="preserve">DUP </w:t>
                        </w:r>
                      </w:p>
                    </w:txbxContent>
                  </v:textbox>
                </v:rect>
                <v:line id="直接连接符 218" o:spid="_x0000_s1212" style="position:absolute;visibility:visible;mso-wrap-style:square" from="53486,6540" to="53486,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KX18IAAADcAAAADwAAAGRycy9kb3ducmV2LnhtbERPz2vCMBS+D/wfwhO8zVSFOjqjiKDs&#10;NFjdDr09mtemW/NSm6zt/vvlIHj8+H7vDpNtxUC9bxwrWC0TEMSl0w3XCj6v5+cXED4ga2wdk4I/&#10;8nDYz552mGk38gcNeahFDGGfoQITQpdJ6UtDFv3SdcSRq1xvMUTY11L3OMZw28p1kqTSYsOxwWBH&#10;J0PlT/5rFdywPJMtvi5DMpphk1bd+/a7UGoxn46vIAJN4SG+u9+0gvUqro1n4hG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JKX18IAAADcAAAADwAAAAAAAAAAAAAA&#10;AAChAgAAZHJzL2Rvd25yZXYueG1sUEsFBgAAAAAEAAQA+QAAAJADAAAAAA==&#10;" strokecolor="#5b9bd5 [3204]" strokeweight=".5pt">
                  <v:stroke joinstyle="miter"/>
                </v:line>
                <v:rect id="矩形 219" o:spid="_x0000_s1213" style="position:absolute;left:50247;top:4000;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gBP8AA&#10;AADcAAAADwAAAGRycy9kb3ducmV2LnhtbESPy6rCMBRF5xf8h3AEZ9e0DnxUo4ggiODAxwccmmNT&#10;bU5KE2379+bCBYeb/Vjs1aazlXhT40vHCtJxAoI4d7rkQsHtuv+dg/ABWWPlmBT05GGzHvysMNOu&#10;5TO9L6EQcYR9hgpMCHUmpc8NWfRjVxNH7+4aiyHKppC6wTaO20pOkmQqLZYcCQZr2hnKn5eXjRCk&#10;c5/O2t3zZLpjSVX/oFev1GjYbZcgAnXhG/5vH7SCSbqAvzPxCMj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4gBP8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220" o:spid="_x0000_s1214" style="position:absolute;flip:y;visibility:visible;mso-wrap-style:square" from="53486,1377" to="53486,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A3osEAAADcAAAADwAAAGRycy9kb3ducmV2LnhtbERPy4rCMBTdC/5DuMLsNLWgaDWKyAiC&#10;KIyPhbtrc22rzU1pota/N4sBl4fzns4bU4on1a6wrKDfi0AQp1YXnCk4HlbdEQjnkTWWlknBmxzM&#10;Z+3WFBNtX/xHz73PRAhhl6CC3PsqkdKlORl0PVsRB+5qa4M+wDqTusZXCDeljKNoKA0WHBpyrGiZ&#10;U3rfP4yCld5eeDR2u/PJFsPN+ladfgcDpX46zWICwlPjv+J/91oriOMwP5wJR0DO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8DeiwQAAANwAAAAPAAAAAAAAAAAAAAAA&#10;AKECAABkcnMvZG93bnJldi54bWxQSwUGAAAAAAQABAD5AAAAjwMAAAAA&#10;" strokecolor="#5b9bd5 [3204]" strokeweight=".5pt">
                  <v:stroke joinstyle="miter"/>
                </v:line>
                <v:line id="直接连接符 221" o:spid="_x0000_s1215" style="position:absolute;flip:y;visibility:visible;mso-wrap-style:square" from="53536,1250" to="54984,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ySOcYAAADcAAAADwAAAGRycy9kb3ducmV2LnhtbESPQWvCQBSE7wX/w/KE3pqNAcWmWUVE&#10;QSgVauuht9fsM4lm34bsNon/3hUKHoeZ+YbJloOpRUetqywrmEQxCOLc6ooLBd9f25c5COeRNdaW&#10;ScGVHCwXo6cMU217/qTu4AsRIOxSVFB636RSurwkgy6yDXHwTrY16INsC6lb7APc1DKJ45k0WHFY&#10;KLGhdUn55fBnFGz1xy/PX93+52ir2fvu3Bw306lSz+Nh9QbC0+Af4f/2TitIkgncz4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8kjnGAAAA3AAAAA8AAAAAAAAA&#10;AAAAAAAAoQIAAGRycy9kb3ducmV2LnhtbFBLBQYAAAAABAAEAPkAAACUAwAAAAA=&#10;" strokecolor="#5b9bd5 [3204]" strokeweight=".5pt">
                  <v:stroke joinstyle="miter"/>
                </v:line>
                <v:line id="直接连接符 222" o:spid="_x0000_s1216" style="position:absolute;flip:x y;visibility:visible;mso-wrap-style:square" from="51993,1250" to="53441,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EBsUAAADcAAAADwAAAGRycy9kb3ducmV2LnhtbESPwWrDMBBE74X8g9hCLyWRYqgxjpVQ&#10;AoH00EPT9r5YW9vUWjmSEjv5+ioQ6HGYmTdMtZlsL87kQ+dYw3KhQBDXznTcaPj63M0LECEiG+wd&#10;k4YLBdisZw8VlsaN/EHnQ2xEgnAoUUMb41BKGeqWLIaFG4iT9+O8xZikb6TxOCa47WWmVC4tdpwW&#10;Whxo21L9ezhZDW90femev5fvRaNGtyuOR5+rXOunx+l1BSLSFP/D9/beaMiyDG5n0h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u/EBsUAAADcAAAADwAAAAAAAAAA&#10;AAAAAAChAgAAZHJzL2Rvd25yZXYueG1sUEsFBgAAAAAEAAQA+QAAAJMDAAAAAA==&#10;" strokecolor="#5b9bd5 [3204]" strokeweight=".5pt">
                  <v:stroke joinstyle="miter"/>
                </v:line>
                <v:rect id="矩形 223" o:spid="_x0000_s1217" style="position:absolute;left:50311;top:9083;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z8aMEA&#10;AADcAAAADwAAAGRycy9kb3ducmV2LnhtbESP3YrCMBCF74V9hzALe6epXdClmsoiLIjghT8PMDSz&#10;TW0zKU207dsbQfDycH4+znoz2EbcqfOVYwXzWQKCuHC64lLB5fw3/QHhA7LGxjEpGMnDJv+YrDHT&#10;rucj3U+hFHGEfYYKTAhtJqUvDFn0M9cSR+/fdRZDlF0pdYd9HLeNTJNkIS1WHAkGW9oaKurTzUYI&#10;0nGcL/ttfTDDvqJmvNJtVOrrc/hdgQg0hHf41d5pBW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M/Gj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224" o:spid="_x0000_s1218" style="position:absolute;visibility:visible;mso-wrap-style:square" from="53374,10242" to="53374,12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NXb8QAAADcAAAADwAAAGRycy9kb3ducmV2LnhtbESPT2vCQBTE70K/w/IKvdVNo6hEVymC&#10;0lPBfwdvj+wzG5t9m2bXJP32rlDwOMzMb5jFqreVaKnxpWMFH8MEBHHudMmFguNh8z4D4QOyxsox&#10;KfgjD6vly2CBmXYd76jdh0JECPsMFZgQ6kxKnxuy6IeuJo7exTUWQ5RNIXWDXYTbSqZJMpEWS44L&#10;BmtaG8p/9jer4BfzDdnzadsmnWlHk0v9Pb2elXp77T/nIAL14Rn+b39pBWk6hseZeAT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s1dvxAAAANwAAAAPAAAAAAAAAAAA&#10;AAAAAKECAABkcnMvZG93bnJldi54bWxQSwUGAAAAAAQABAD5AAAAkgMAAAAA&#10;" strokecolor="#5b9bd5 [3204]" strokeweight=".5pt">
                  <v:stroke joinstyle="miter"/>
                </v:line>
                <v:rect id="矩形 225" o:spid="_x0000_s1219" style="position:absolute;left:850;top:13042;width:8992;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nBh8EA&#10;AADcAAAADwAAAGRycy9kb3ducmV2LnhtbESP3YrCMBCF74V9hzALe6ephdWlmsoiLIjghT8PMDSz&#10;TW0zKU207dsbQfDycH4+znoz2EbcqfOVYwXzWQKCuHC64lLB5fw3/QHhA7LGxjEpGMnDJv+YrDHT&#10;rucj3U+hFHGEfYYKTAhtJqUvDFn0M9cSR+/fdRZDlF0pdYd9HLeNTJNkIS1WHAkGW9oaKurTzUYI&#10;0nGcL/ttfTDDvqJmvNJtVOrrc/hdgQg0hHf41d5pBWn6Dc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pwYf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Partial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rect id="矩形 226" o:spid="_x0000_s1220" style="position:absolute;left:31429;top:7515;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tf8MIA&#10;AADcAAAADwAAAGRycy9kb3ducmV2LnhtbESPzWrCQBSF9wXfYbhCd3WSLGKJjiIBoRRcxPYBLplr&#10;Jpq5EzKjSd7eKRRcHs7Px9nuJ9uJBw2+dawgXSUgiGunW24U/P4cPz5B+ICssXNMCmbysN8t3rZY&#10;aDdyRY9zaEQcYV+gAhNCX0jpa0MW/cr1xNG7uMFiiHJopB5wjOO2k1mS5NJiy5FgsKfSUH07322E&#10;IFVzuh7L28lM3y1185Xus1Lvy+mwARFoCq/wf/tLK8iyHP7OxCM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1/wwgAAANwAAAAPAAAAAAAAAAAAAAAAAJgCAABkcnMvZG93&#10;bnJldi54bWxQSwUGAAAAAAQABAD1AAAAhwM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227" o:spid="_x0000_s1221" style="position:absolute;flip:x;visibility:visible;mso-wrap-style:square" from="28520,10118" to="34731,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mv1sUAAADcAAAADwAAAGRycy9kb3ducmV2LnhtbESPS4vCQBCE74L/YWjBm04M+Mo6iiwr&#10;CIuCr8PeejO9STTTEzKjZv+9Iwgei6r6ipotGlOKG9WusKxg0I9AEKdWF5wpOB5WvQkI55E1lpZJ&#10;wT85WMzbrRkm2t55R7e9z0SAsEtQQe59lUjp0pwMur6tiIP3Z2uDPsg6k7rGe4CbUsZRNJIGCw4L&#10;OVb0mVN62V+NgpXe/PJk6rY/J1uMvtfn6vQ1HCrV7TTLDxCeGv8Ov9prrSCOx/A8E46An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hmv1sUAAADcAAAADwAAAAAAAAAA&#10;AAAAAAChAgAAZHJzL2Rvd25yZXYueG1sUEsFBgAAAAAEAAQA+QAAAJMDAAAAAA==&#10;" strokecolor="#5b9bd5 [3204]" strokeweight=".5pt">
                  <v:stroke joinstyle="miter"/>
                </v:line>
                <v:rect id="矩形 228" o:spid="_x0000_s1222" style="position:absolute;left:35385;top:13401;width:9055;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huGb4A&#10;AADcAAAADwAAAGRycy9kb3ducmV2LnhtbERPzYrCMBC+L+w7hFnwtqb24Eo1yiIsiOBB1wcYmrGp&#10;NpPSRNu+vXMQPH58/6vN4Bv1oC7WgQ3Mphko4jLYmisD5/+/7wWomJAtNoHJwEgRNuvPjxUWNvR8&#10;pMcpVUpCOBZowKXUFlrH0pHHOA0tsXCX0HlMArtK2w57CfeNzrNsrj3WLA0OW9o6Km+nu5cSpOM4&#10;++m3t4Mb9jU145XuozGTr+F3CSrRkN7il3tnDeS5rJUzcgT0+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qobhm+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Partial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v:line id="直接连接符 229" o:spid="_x0000_s1223" style="position:absolute;visibility:visible;mso-wrap-style:square" from="34667,10055" to="39912,13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48cUAAADcAAAADwAAAGRycy9kb3ducmV2LnhtbESPT2vCQBTE7wW/w/KE3urGCNamriKC&#10;0pPgnx68PbLPbGr2bcyuSfz2bqHQ4zAzv2Hmy95WoqXGl44VjEcJCOLc6ZILBafj5m0GwgdkjZVj&#10;UvAgD8vF4GWOmXYd76k9hEJECPsMFZgQ6kxKnxuy6EeuJo7exTUWQ5RNIXWDXYTbSqZJMpUWS44L&#10;BmtaG8qvh7tVcMN8Q/b8vW2TzrST6aXevf+clXod9qtPEIH68B/+a39pBWn6Ab9n4hGQi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bL48cUAAADcAAAADwAAAAAAAAAA&#10;AAAAAAChAgAAZHJzL2Rvd25yZXYueG1sUEsFBgAAAAAEAAQA+QAAAJMDAAAAAA==&#10;" strokecolor="#5b9bd5 [3204]" strokeweight=".5pt">
                  <v:stroke joinstyle="miter"/>
                </v:line>
                <v:rect id="矩形 230" o:spid="_x0000_s1224" style="position:absolute;left:37671;top:3597;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0wr4A&#10;AADcAAAADwAAAGRycy9kb3ducmV2LnhtbERPzYrCMBC+C75DGMGbprqwLtUoIgiysAd1H2Boxqba&#10;TEoTbfv2zmFhjx/f/2bX+1q9qI1VYAOLeQaKuAi24tLA7/U4+wIVE7LFOjAZGCjCbjsebTC3oeMz&#10;vS6pVBLCMUcDLqUm1zoWjjzGeWiIhbuF1mMS2JbatthJuK/1Mss+tceKpcFhQwdHxePy9FKCdB4W&#10;q+7w+HH9d0X1cKfnYMx00u/XoBL16V/85z5ZA8sP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EH9MK+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231" o:spid="_x0000_s1225" style="position:absolute;flip:x;visibility:visible;mso-wrap-style:square" from="34667,6137" to="40909,7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UE5MYAAADcAAAADwAAAGRycy9kb3ducmV2LnhtbESPQWvCQBSE74L/YXmCN7NRMWjqKlIq&#10;CKWFRnPw9pp9JtHs25Ddavrvu4VCj8PMfMOst71pxJ06V1tWMI1iEMSF1TWXCk7H/WQJwnlkjY1l&#10;UvBNDrab4WCNqbYP/qB75ksRIOxSVFB536ZSuqIigy6yLXHwLrYz6IPsSqk7fAS4aeQsjhNpsOaw&#10;UGFLzxUVt+zLKNjrt09ertz7Obd18nq4tvnLYqHUeNTvnkB46v1/+K990Apm8yn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lBOTGAAAA3AAAAA8AAAAAAAAA&#10;AAAAAAAAoQIAAGRycy9kb3ducmV2LnhtbFBLBQYAAAAABAAEAPkAAACUAwAAAAA=&#10;" strokecolor="#5b9bd5 [3204]" strokeweight=".5pt">
                  <v:stroke joinstyle="miter"/>
                </v:line>
                <v:line id="直接连接符 232" o:spid="_x0000_s1226" style="position:absolute;flip:x y;visibility:visible;mso-wrap-style:square" from="40909,6137" to="43773,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ZS28UAAADcAAAADwAAAGRycy9kb3ducmV2LnhtbESPzWrDMBCE74W+g9hCLqWR4lBjnCih&#10;FALpoYfm575YW9vEWjmSEjt9+ipQ6HGYmW+Y5Xq0nbiSD61jDbOpAkFcOdNyreGw37wUIEJENtg5&#10;Jg03CrBePT4ssTRu4C+67mItEoRDiRqaGPtSylA1ZDFMXU+cvG/nLcYkfS2NxyHBbSczpXJpseW0&#10;0GBP7w1Vp93Favign9f2+Tj7LGo1uE1xPvtc5VpPnsa3BYhIY/wP/7W3RkM2z+B+Jh0Buf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zZS28UAAADcAAAADwAAAAAAAAAA&#10;AAAAAAChAgAAZHJzL2Rvd25yZXYueG1sUEsFBgAAAAAEAAQA+QAAAJMDAAAAAA==&#10;" strokecolor="#5b9bd5 [3204]" strokeweight=".5pt">
                  <v:stroke joinstyle="miter"/>
                </v:line>
                <v:rect id="矩形 233" o:spid="_x0000_s1227" style="position:absolute;left:39620;top:7896;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VqtcAA&#10;AADcAAAADwAAAGRycy9kb3ducmV2LnhtbESP3YrCMBCF7wXfIYzgnU1VWKUaRQRBhL3w5wGGZmyq&#10;zaQ00bZvvxGEvTycn4+z3na2Em9qfOlYwTRJQRDnTpdcKLhdD5MlCB+QNVaOSUFPHrab4WCNmXYt&#10;n+l9CYWII+wzVGBCqDMpfW7Iok9cTRy9u2sshiibQuoG2zhuKzlL0x9pseRIMFjT3lD+vLxshCCd&#10;++mi3T9/TXcqqeof9OqVGo+63QpEoC78h7/to1Ywm8/hcyYe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dVqtc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234" o:spid="_x0000_s1228" style="position:absolute;flip:y;visibility:visible;mso-wrap-style:square" from="40909,974" to="40909,3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KnfMcAAADcAAAADwAAAGRycy9kb3ducmV2LnhtbESPT2vCQBTE74V+h+UJ3upGbYJGVyml&#10;gUBpwX8Hb8/sM0mbfRuyW02/vSsUehxm5jfMct2bRlyoc7VlBeNRBIK4sLrmUsF+lz3NQDiPrLGx&#10;TAp+ycF69fiwxFTbK2/osvWlCBB2KSqovG9TKV1RkUE3si1x8M62M+iD7EqpO7wGuGnkJIoSabDm&#10;sFBhS68VFd/bH6Mg0x8nns3d5/Fg6+Q9/2oPb3Gs1HDQvyxAeOr9f/ivnWsFk+kz3M+EIyB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Eqd8xwAAANwAAAAPAAAAAAAA&#10;AAAAAAAAAKECAABkcnMvZG93bnJldi54bWxQSwUGAAAAAAQABAD5AAAAlQMAAAAA&#10;" strokecolor="#5b9bd5 [3204]" strokeweight=".5pt">
                  <v:stroke joinstyle="miter"/>
                </v:line>
                <v:line id="直接连接符 235" o:spid="_x0000_s1229" style="position:absolute;flip:y;visibility:visible;mso-wrap-style:square" from="40960,847" to="42408,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4C58UAAADcAAAADwAAAGRycy9kb3ducmV2LnhtbESPT4vCMBTE74LfITzBm6YqFe0aRZYV&#10;hEXBf4e9vW3ettXmpTRZrd/eCILHYWZ+w8wWjSnFlWpXWFYw6EcgiFOrC84UHA+r3gSE88gaS8uk&#10;4E4OFvN2a4aJtjfe0XXvMxEg7BJUkHtfJVK6NCeDrm8r4uD92dqgD7LOpK7xFuCmlMMoGkuDBYeF&#10;HCv6zCm97P+NgpXe/PJk6rY/J1uMv9fn6vQVx0p1O83yA4Snxr/Dr/ZaKxiOYnieCUd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F4C58UAAADcAAAADwAAAAAAAAAA&#10;AAAAAAChAgAAZHJzL2Rvd25yZXYueG1sUEsFBgAAAAAEAAQA+QAAAJMDAAAAAA==&#10;" strokecolor="#5b9bd5 [3204]" strokeweight=".5pt">
                  <v:stroke joinstyle="miter"/>
                </v:line>
                <v:line id="直接连接符 236" o:spid="_x0000_s1230" style="position:absolute;flip:x y;visibility:visible;mso-wrap-style:square" from="39417,847" to="40865,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1U2MUAAADcAAAADwAAAGRycy9kb3ducmV2LnhtbESPzWrDMBCE74W+g9hCL6WRklBjnCgh&#10;BALNoYf83Rdra5tYK0dSYzdPXwUCPQ4z8w0zXw62FVfyoXGsYTxSIIhLZxquNBwPm/ccRIjIBlvH&#10;pOGXAiwXz09zLIzreUfXfaxEgnAoUEMdY1dIGcqaLIaR64iT9+28xZikr6Tx2Ce4beVEqUxabDgt&#10;1NjRuqbyvP+xGrZ0+2jeTuOvvFK92+SXi89UpvXry7CagYg0xP/wo/1pNEymGdzPp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A1U2MUAAADcAAAADwAAAAAAAAAA&#10;AAAAAAChAgAAZHJzL2Rvd25yZXYueG1sUEsFBgAAAAAEAAQA+QAAAJMDAAAAAA==&#10;" strokecolor="#5b9bd5 [3204]" strokeweight=".5pt">
                  <v:stroke joinstyle="miter"/>
                </v:line>
                <v:rect id="矩形 237" o:spid="_x0000_s1231" style="position:absolute;left:24025;top:13318;width:8991;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5stsEA&#10;AADcAAAADwAAAGRycy9kb3ducmV2LnhtbESP3YrCMBCF74V9hzAL3tlUBZWuaVkEQQQvdH2AoZlt&#10;ujaT0kTbvr0RhL08nJ+Psy0G24gHdb52rGCepCCIS6drrhRcf/azDQgfkDU2jknBSB6K/GOyxUy7&#10;ns/0uIRKxBH2GSowIbSZlL40ZNEnriWO3q/rLIYou0rqDvs4bhu5SNOVtFhzJBhsaWeovF3uNkKQ&#10;zuN83e9uJzMca2rGP7qPSk0/h+8vEIGG8B9+tw9awWK5ht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ubLb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w10:anchorlock/>
              </v:group>
            </w:pict>
          </mc:Fallback>
        </mc:AlternateContent>
      </w:r>
    </w:p>
    <w:p w:rsidR="00E90B6A" w:rsidRDefault="00E90B6A" w:rsidP="00E90B6A">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F93B7E" w:rsidRPr="00F93B7E">
        <w:t xml:space="preserve">RF architecture </w:t>
      </w:r>
      <w:r w:rsidR="00F93B7E">
        <w:t>1</w:t>
      </w:r>
      <w:r w:rsidR="00F93B7E" w:rsidRPr="00F93B7E">
        <w:t xml:space="preserve"> for CA_n5-n8 with 3 antennas</w:t>
      </w:r>
    </w:p>
    <w:p w:rsidR="00E90B6A" w:rsidRDefault="00E90B6A" w:rsidP="00E90B6A">
      <w:pPr>
        <w:keepNext/>
      </w:pPr>
      <w:r>
        <w:rPr>
          <w:rFonts w:eastAsiaTheme="minorEastAsia"/>
          <w:noProof/>
          <w:lang w:val="en-US" w:eastAsia="zh-CN"/>
        </w:rPr>
        <mc:AlternateContent>
          <mc:Choice Requires="wpc">
            <w:drawing>
              <wp:inline distT="0" distB="0" distL="0" distR="0" wp14:anchorId="6685FF88" wp14:editId="3DA8E909">
                <wp:extent cx="5886450" cy="1885951"/>
                <wp:effectExtent l="0" t="0" r="0" b="0"/>
                <wp:docPr id="327" name="画布 32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8" name="矩形 238"/>
                        <wps:cNvSpPr/>
                        <wps:spPr>
                          <a:xfrm>
                            <a:off x="819149" y="723900"/>
                            <a:ext cx="647700" cy="254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Pr="00761E70" w:rsidRDefault="00E90B6A" w:rsidP="00E90B6A">
                              <w:pPr>
                                <w:jc w:val="center"/>
                                <w:rPr>
                                  <w:rFonts w:eastAsiaTheme="minorEastAsia"/>
                                  <w:lang w:eastAsia="zh-CN"/>
                                </w:rPr>
                              </w:pPr>
                              <w:r>
                                <w:rPr>
                                  <w:rFonts w:eastAsiaTheme="minorEastAsia"/>
                                  <w:lang w:eastAsia="zh-CN"/>
                                </w:rPr>
                                <w:t>Switch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直接连接符 239"/>
                        <wps:cNvCnPr>
                          <a:endCxn id="257" idx="0"/>
                        </wps:cNvCnPr>
                        <wps:spPr>
                          <a:xfrm flipH="1">
                            <a:off x="528319" y="984536"/>
                            <a:ext cx="621030" cy="31975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0" name="矩形 240"/>
                        <wps:cNvSpPr/>
                        <wps:spPr>
                          <a:xfrm>
                            <a:off x="1215049" y="1313126"/>
                            <a:ext cx="905850" cy="3785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1" name="直接连接符 241"/>
                        <wps:cNvCnPr>
                          <a:stCxn id="238" idx="2"/>
                          <a:endCxn id="240" idx="0"/>
                        </wps:cNvCnPr>
                        <wps:spPr>
                          <a:xfrm>
                            <a:off x="1142999" y="978186"/>
                            <a:ext cx="524975" cy="3349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2" name="矩形 242"/>
                        <wps:cNvSpPr/>
                        <wps:spPr>
                          <a:xfrm>
                            <a:off x="1443649" y="3326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3" name="直接连接符 243"/>
                        <wps:cNvCnPr>
                          <a:stCxn id="242" idx="2"/>
                          <a:endCxn id="238" idx="0"/>
                        </wps:cNvCnPr>
                        <wps:spPr>
                          <a:xfrm flipH="1">
                            <a:off x="1142999" y="586686"/>
                            <a:ext cx="624500" cy="1372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4" name="直接连接符 244"/>
                        <wps:cNvCnPr>
                          <a:stCxn id="245" idx="0"/>
                          <a:endCxn id="242" idx="2"/>
                        </wps:cNvCnPr>
                        <wps:spPr>
                          <a:xfrm flipH="1" flipV="1">
                            <a:off x="1767499" y="586686"/>
                            <a:ext cx="286725" cy="1753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5" name="矩形 245"/>
                        <wps:cNvSpPr/>
                        <wps:spPr>
                          <a:xfrm>
                            <a:off x="1638299" y="7620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直接连接符 246"/>
                        <wps:cNvCnPr>
                          <a:stCxn id="242" idx="0"/>
                        </wps:cNvCnPr>
                        <wps:spPr>
                          <a:xfrm flipV="1">
                            <a:off x="1767499" y="69850"/>
                            <a:ext cx="0" cy="2628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7" name="直接连接符 247"/>
                        <wps:cNvCnPr/>
                        <wps:spPr>
                          <a:xfrm flipV="1">
                            <a:off x="1772579" y="57150"/>
                            <a:ext cx="145120" cy="1524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8" name="直接连接符 248"/>
                        <wps:cNvCnPr/>
                        <wps:spPr>
                          <a:xfrm flipH="1" flipV="1">
                            <a:off x="1618569" y="571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9" name="矩形 249"/>
                        <wps:cNvSpPr/>
                        <wps:spPr>
                          <a:xfrm>
                            <a:off x="4826634" y="1414672"/>
                            <a:ext cx="996316" cy="4420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 xml:space="preserve">DUP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 name="直接连接符 250"/>
                        <wps:cNvCnPr>
                          <a:stCxn id="251" idx="2"/>
                        </wps:cNvCnPr>
                        <wps:spPr>
                          <a:xfrm>
                            <a:off x="5342254" y="65405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1" name="矩形 251"/>
                        <wps:cNvSpPr/>
                        <wps:spPr>
                          <a:xfrm>
                            <a:off x="5018404" y="40005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直接连接符 252"/>
                        <wps:cNvCnPr/>
                        <wps:spPr>
                          <a:xfrm flipV="1">
                            <a:off x="5342254" y="137795"/>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 name="直接连接符 253"/>
                        <wps:cNvCnPr/>
                        <wps:spPr>
                          <a:xfrm flipV="1">
                            <a:off x="5347334"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 name="直接连接符 254"/>
                        <wps:cNvCnPr/>
                        <wps:spPr>
                          <a:xfrm flipH="1" flipV="1">
                            <a:off x="5193029"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5" name="矩形 255"/>
                        <wps:cNvSpPr/>
                        <wps:spPr>
                          <a:xfrm>
                            <a:off x="5024754" y="90833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6" name="直接连接符 256"/>
                        <wps:cNvCnPr>
                          <a:endCxn id="249" idx="0"/>
                        </wps:cNvCnPr>
                        <wps:spPr>
                          <a:xfrm>
                            <a:off x="5324792" y="1162336"/>
                            <a:ext cx="0" cy="252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7" name="矩形 257"/>
                        <wps:cNvSpPr/>
                        <wps:spPr>
                          <a:xfrm>
                            <a:off x="78739" y="13042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Partial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8" name="矩形 258"/>
                        <wps:cNvSpPr/>
                        <wps:spPr>
                          <a:xfrm>
                            <a:off x="3136559" y="75150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9" name="直接连接符 259"/>
                        <wps:cNvCnPr/>
                        <wps:spPr>
                          <a:xfrm flipH="1">
                            <a:off x="2845729" y="1011850"/>
                            <a:ext cx="621030" cy="3194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0" name="矩形 260"/>
                        <wps:cNvSpPr/>
                        <wps:spPr>
                          <a:xfrm>
                            <a:off x="3760764" y="359705"/>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 name="直接连接符 261"/>
                        <wps:cNvCnPr/>
                        <wps:spPr>
                          <a:xfrm flipH="1">
                            <a:off x="3460409" y="613705"/>
                            <a:ext cx="624205" cy="1371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2" name="直接连接符 262"/>
                        <wps:cNvCnPr/>
                        <wps:spPr>
                          <a:xfrm flipH="1" flipV="1">
                            <a:off x="4084614" y="613705"/>
                            <a:ext cx="286385" cy="1752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3" name="矩形 263"/>
                        <wps:cNvSpPr/>
                        <wps:spPr>
                          <a:xfrm>
                            <a:off x="3955709" y="7896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4" name="直接连接符 264"/>
                        <wps:cNvCnPr/>
                        <wps:spPr>
                          <a:xfrm flipV="1">
                            <a:off x="4084614" y="97450"/>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5" name="直接连接符 265"/>
                        <wps:cNvCnPr/>
                        <wps:spPr>
                          <a:xfrm flipV="1">
                            <a:off x="4089694"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6" name="直接连接符 266"/>
                        <wps:cNvCnPr/>
                        <wps:spPr>
                          <a:xfrm flipH="1" flipV="1">
                            <a:off x="3935389"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7" name="矩形 267"/>
                        <wps:cNvSpPr/>
                        <wps:spPr>
                          <a:xfrm>
                            <a:off x="2396149" y="13318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685FF88" id="画布 327" o:spid="_x0000_s1232" editas="canvas" style="width:463.5pt;height:148.5pt;mso-position-horizontal-relative:char;mso-position-vertical-relative:line" coordsize="58864,18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">
                <v:shape id="_x0000_s1233" type="#_x0000_t75" style="position:absolute;width:58864;height:18859;visibility:visible;mso-wrap-style:square">
                  <v:fill o:detectmouseclick="t"/>
                  <v:path o:connecttype="none"/>
                </v:shape>
                <v:rect id="矩形 238" o:spid="_x0000_s1234" style="position:absolute;left:8191;top:7239;width:6477;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H4xL4A&#10;AADcAAAADwAAAGRycy9kb3ducmV2LnhtbERPzYrCMBC+C75DGMGbprqwLtUoIgiysAd1H2Boxqba&#10;TEoTbfv2zmFhjx/f/2bX+1q9qI1VYAOLeQaKuAi24tLA7/U4+wIVE7LFOjAZGCjCbjsebTC3oeMz&#10;vS6pVBLCMUcDLqUm1zoWjjzGeWiIhbuF1mMS2JbatthJuK/1Mss+tceKpcFhQwdHxePy9FKCdB4W&#10;q+7w+HH9d0X1cKfnYMx00u/XoBL16V/85z5ZA8sPWSt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9x+MS+AAAA3AAAAA8AAAAAAAAAAAAAAAAAmAIAAGRycy9kb3ducmV2&#10;LnhtbFBLBQYAAAAABAAEAPUAAACDAwAAAAA=&#10;" fillcolor="#5b9bd5 [3204]" strokecolor="#1f4d78 [1604]" strokeweight="1pt">
                  <v:textbox>
                    <w:txbxContent>
                      <w:p w:rsidR="00E90B6A" w:rsidRPr="00761E70" w:rsidRDefault="00E90B6A" w:rsidP="00E90B6A">
                        <w:pPr>
                          <w:jc w:val="center"/>
                          <w:rPr>
                            <w:rFonts w:eastAsiaTheme="minorEastAsia"/>
                            <w:lang w:eastAsia="zh-CN"/>
                          </w:rPr>
                        </w:pPr>
                        <w:r>
                          <w:rPr>
                            <w:rFonts w:eastAsiaTheme="minorEastAsia"/>
                            <w:lang w:eastAsia="zh-CN"/>
                          </w:rPr>
                          <w:t>Switch</w:t>
                        </w:r>
                      </w:p>
                    </w:txbxContent>
                  </v:textbox>
                </v:rect>
                <v:line id="直接连接符 239" o:spid="_x0000_s1235" style="position:absolute;flip:x;visibility:visible;mso-wrap-style:square" from="5283,9845" to="11493,130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MI4sYAAADcAAAADwAAAGRycy9kb3ducmV2LnhtbESPQWvCQBSE70L/w/IK3nSjYtDoKlIa&#10;CJQWmtaDt2f2mUSzb0N2q+m/d4VCj8PMfMOst71pxJU6V1tWMBlHIIgLq2suFXx/paMFCOeRNTaW&#10;ScEvOdhungZrTLS98Sddc1+KAGGXoILK+zaR0hUVGXRj2xIH72Q7gz7IrpS6w1uAm0ZOoyiWBmsO&#10;CxW29FJRccl/jIJUvx95sXQfh72t47fs3O5f53Olhs/9bgXCU+//w3/tTCuYzpbwOBOOgNz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TCOLGAAAA3AAAAA8AAAAAAAAA&#10;AAAAAAAAoQIAAGRycy9kb3ducmV2LnhtbFBLBQYAAAAABAAEAPkAAACUAwAAAAA=&#10;" strokecolor="#5b9bd5 [3204]" strokeweight=".5pt">
                  <v:stroke joinstyle="miter"/>
                </v:line>
                <v:rect id="矩形 240" o:spid="_x0000_s1236" style="position:absolute;left:12150;top:13131;width:9058;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GHv74A&#10;AADcAAAADwAAAGRycy9kb3ducmV2LnhtbERPzYrCMBC+C75DGMGbpsqyLtUoIgiysAd1H2Boxqba&#10;TEoTbfv2zmFhjx/f/2bX+1q9qI1VYAOLeQaKuAi24tLA7/U4+wIVE7LFOjAZGCjCbjsebTC3oeMz&#10;vS6pVBLCMUcDLqUm1zoWjjzGeWiIhbuF1mMS2JbatthJuK/1Mss+tceKpcFhQwdHxePy9FKCdB4W&#10;q+7w+HH9d0X1cKfnYMx00u/XoBL16V/85z5ZA8sPmS9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Bh7++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line id="直接连接符 241" o:spid="_x0000_s1237" style="position:absolute;visibility:visible;mso-wrap-style:square" from="11429,9781" to="16679,1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sRV8QAAADcAAAADwAAAGRycy9kb3ducmV2LnhtbESPQWvCQBSE7wX/w/KE3upGLSrRVURQ&#10;ehK09eDtkX1mo9m3Mbsm8d93hUKPw8x8wyxWnS1FQ7UvHCsYDhIQxJnTBecKfr63HzMQPiBrLB2T&#10;gid5WC17bwtMtWv5QM0x5CJC2KeowIRQpVL6zJBFP3AVcfQurrYYoqxzqWtsI9yWcpQkE2mx4Lhg&#10;sKKNoex2fFgFd8y2ZM+nXZO0phlPLtV+ej0r9d7v1nMQgbrwH/5rf2kFo88hvM7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xFXxAAAANwAAAAPAAAAAAAAAAAA&#10;AAAAAKECAABkcnMvZG93bnJldi54bWxQSwUGAAAAAAQABAD5AAAAkgMAAAAA&#10;" strokecolor="#5b9bd5 [3204]" strokeweight=".5pt">
                  <v:stroke joinstyle="miter"/>
                </v:line>
                <v:rect id="矩形 242" o:spid="_x0000_s1238" style="position:absolute;left:14436;top:3326;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8U8EA&#10;AADcAAAADwAAAGRycy9kb3ducmV2LnhtbESP3YrCMBCF74V9hzALe6epZdGlmsoiLIjghT8PMDSz&#10;TW0zKU207dsbQfDycH4+znoz2EbcqfOVYwXzWQKCuHC64lLB5fw3/QHhA7LGxjEpGMnDJv+YrDHT&#10;rucj3U+hFHGEfYYKTAhtJqUvDFn0M9cSR+/fdRZDlF0pdYd9HLeNTJNkIS1WHAkGW9oaKurTzUYI&#10;0nGcL/ttfTDDvqJmvNJtVOrrc/hdgQg0hHf41d5pBel3Cs8z8QjI/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fvFP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243" o:spid="_x0000_s1239" style="position:absolute;flip:x;visibility:visible;mso-wrap-style:square" from="11429,5866" to="17674,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1MdccAAADcAAAADwAAAGRycy9kb3ducmV2LnhtbESPT2vCQBTE74V+h+UJ3upGbYJGVyml&#10;gUBpwX8Hb8/sM0mbfRuyW02/vSsUehxm5jfMct2bRlyoc7VlBeNRBIK4sLrmUsF+lz3NQDiPrLGx&#10;TAp+ycF69fiwxFTbK2/osvWlCBB2KSqovG9TKV1RkUE3si1x8M62M+iD7EqpO7wGuGnkJIoSabDm&#10;sFBhS68VFd/bH6Mg0x8nns3d5/Fg6+Q9/2oPb3Gs1HDQvyxAeOr9f/ivnWsFk+cp3M+EIyB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Ux1xwAAANwAAAAPAAAAAAAA&#10;AAAAAAAAAKECAABkcnMvZG93bnJldi54bWxQSwUGAAAAAAQABAD5AAAAlQMAAAAA&#10;" strokecolor="#5b9bd5 [3204]" strokeweight=".5pt">
                  <v:stroke joinstyle="miter"/>
                </v:line>
                <v:line id="直接连接符 244" o:spid="_x0000_s1240" style="position:absolute;flip:x y;visibility:visible;mso-wrap-style:square" from="17674,5866" to="20542,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UcScUAAADcAAAADwAAAGRycy9kb3ducmV2LnhtbESPQWvCQBSE74X+h+UVvJRmV9EQUlcp&#10;BUEPPVTt/ZF9TUKzb+Pu1kR/vVsoeBxm5htmuR5tJ87kQ+tYwzRTIIgrZ1quNRwPm5cCRIjIBjvH&#10;pOFCAdarx4cllsYN/EnnfaxFgnAoUUMTY19KGaqGLIbM9cTJ+3beYkzS19J4HBLcdnKmVC4ttpwW&#10;GuzpvaHqZ/9rNezoumifv6YfRa0GtylOJ5+rXOvJ0/j2CiLSGO/h//bWaJjN5/B3Jh0Bub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5UcScUAAADcAAAADwAAAAAAAAAA&#10;AAAAAAChAgAAZHJzL2Rvd25yZXYueG1sUEsFBgAAAAAEAAQA+QAAAJMDAAAAAA==&#10;" strokecolor="#5b9bd5 [3204]" strokeweight=".5pt">
                  <v:stroke joinstyle="miter"/>
                </v:line>
                <v:rect id="矩形 245" o:spid="_x0000_s1241" style="position:absolute;left:16382;top:7620;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kJ8AA&#10;AADcAAAADwAAAGRycy9kb3ducmV2LnhtbESP24rCMBRF3wf8h3AE38ZU8UY1igiCCPPg5QMOzbGp&#10;Nielibb9ezMg+LjZl8VebVpbihfVvnCsYDRMQBBnThecK7he9r8LED4gaywdk4KOPGzWvZ8Vpto1&#10;fKLXOeQijrBPUYEJoUql9Jkhi37oKuLo3VxtMURZ51LX2MRxW8pxksykxYIjwWBFO0PZ4/y0EYJ0&#10;6kbzZvf4M+2xoLK707NTatBvt0sQgdrwDX/aB61gPJnC/5l4BOT6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YkJ8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246" o:spid="_x0000_s1242" style="position:absolute;flip:y;visibility:visible;mso-wrap-style:square" from="17674,698" to="17674,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rv7cUAAADcAAAADwAAAGRycy9kb3ducmV2LnhtbESPT4vCMBTE74LfITzBm6aKFu0aRZYV&#10;hEXBf4e9vW3ettXmpTRZrd/eCILHYWZ+w8wWjSnFlWpXWFYw6EcgiFOrC84UHA+r3gSE88gaS8uk&#10;4E4OFvN2a4aJtjfe0XXvMxEg7BJUkHtfJVK6NCeDrm8r4uD92dqgD7LOpK7xFuCmlMMoiqXBgsNC&#10;jhV95pRe9v9GwUpvfnkyddufky3i7/W5On2Nx0p1O83yA4Snxr/Dr/ZaKxiOYnieCUd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Irv7cUAAADcAAAADwAAAAAAAAAA&#10;AAAAAAChAgAAZHJzL2Rvd25yZXYueG1sUEsFBgAAAAAEAAQA+QAAAJMDAAAAAA==&#10;" strokecolor="#5b9bd5 [3204]" strokeweight=".5pt">
                  <v:stroke joinstyle="miter"/>
                </v:line>
                <v:line id="直接连接符 247" o:spid="_x0000_s1243" style="position:absolute;flip:y;visibility:visible;mso-wrap-style:square" from="17725,571" to="19176,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8ZKdsUAAADcAAAADwAAAGRycy9kb3ducmV2LnhtbESPS4vCQBCE78L+h6EXvOlkxWd0lEUU&#10;BFnB18Fbm2mT7GZ6QmbU+O+dBcFjUVVfUZNZbQpxo8rllhV8tSMQxInVOacKDvtlawjCeWSNhWVS&#10;8CAHs+lHY4Kxtnfe0m3nUxEg7GJUkHlfxlK6JCODrm1L4uBdbGXQB1mlUld4D3BTyE4U9aXBnMNC&#10;hiXNM0r+dlejYKl/zjwcuc3paPP+evVbHhe9nlLNz/p7DMJT7d/hV3ulFXS6A/g/E46AnD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8ZKdsUAAADcAAAADwAAAAAAAAAA&#10;AAAAAAChAgAAZHJzL2Rvd25yZXYueG1sUEsFBgAAAAAEAAQA+QAAAJMDAAAAAA==&#10;" strokecolor="#5b9bd5 [3204]" strokeweight=".5pt">
                  <v:stroke joinstyle="miter"/>
                </v:line>
                <v:line id="直接连接符 248" o:spid="_x0000_s1244" style="position:absolute;flip:x y;visibility:visible;mso-wrap-style:square" from="16185,571" to="17633,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gWTMEAAADcAAAADwAAAGRycy9kb3ducmV2LnhtbERPz2vCMBS+C/4P4Q12EU0UV0o1igyE&#10;efCgm/dH82zLmpeaZLbur18Owo4f3+/1drCtuJMPjWMN85kCQVw603Cl4etzP81BhIhssHVMGh4U&#10;YLsZj9ZYGNfzie7nWIkUwqFADXWMXSFlKGuyGGauI07c1XmLMUFfSeOxT+G2lQulMmmx4dRQY0fv&#10;NZXf5x+r4UC/b83kMj/mlerdPr/dfKYyrV9fht0KRKQh/ouf7g+jYbFMa9OZdATk5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2BZMwQAAANwAAAAPAAAAAAAAAAAAAAAA&#10;AKECAABkcnMvZG93bnJldi54bWxQSwUGAAAAAAQABAD5AAAAjwMAAAAA&#10;" strokecolor="#5b9bd5 [3204]" strokeweight=".5pt">
                  <v:stroke joinstyle="miter"/>
                </v:line>
                <v:rect id="矩形 249" o:spid="_x0000_s1245" style="position:absolute;left:48266;top:14146;width:9963;height:4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suIsEA&#10;AADcAAAADwAAAGRycy9kb3ducmV2LnhtbESP24rCMBRF3wf8h3AE38ZUES/VKCIIIsyDlw84NMem&#10;2pyUJtr2782A4ONmXxZ7tWltKV5U+8KxgtEwAUGcOV1wruB62f/OQfiArLF0TAo68rBZ935WmGrX&#10;8Ile55CLOMI+RQUmhCqV0meGLPqhq4ijd3O1xRBlnUtdYxPHbSnHSTKVFguOBIMV7Qxlj/PTRgjS&#10;qRvNmt3jz7THgsruTs9OqUG/3S5BBGrDN/xpH7SC8WQB/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7LiL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 xml:space="preserve">DUP </w:t>
                        </w:r>
                      </w:p>
                    </w:txbxContent>
                  </v:textbox>
                </v:rect>
                <v:line id="直接连接符 250" o:spid="_x0000_s1246" style="position:absolute;visibility:visible;mso-wrap-style:square" from="53422,6540" to="53422,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4iEcEAAADcAAAADwAAAGRycy9kb3ducmV2LnhtbERPTYvCMBC9L/gfwgje1lRlVapRZEHx&#10;tKC7HrwNzdhUm0m3iW399+YgeHy87+W6s6VoqPaFYwWjYQKCOHO64FzB3+/2cw7CB2SNpWNS8CAP&#10;61XvY4mpdi0fqDmGXMQQ9ikqMCFUqZQ+M2TRD11FHLmLqy2GCOtc6hrbGG5LOU6SqbRYcGwwWNG3&#10;oex2vFsF/5htyZ5PuyZpTTOZXqqf2fWs1KDfbRYgAnXhLX6591rB+CvOj2fiEZCr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jiIRwQAAANwAAAAPAAAAAAAAAAAAAAAA&#10;AKECAABkcnMvZG93bnJldi54bWxQSwUGAAAAAAQABAD5AAAAjwMAAAAA&#10;" strokecolor="#5b9bd5 [3204]" strokeweight=".5pt">
                  <v:stroke joinstyle="miter"/>
                </v:line>
                <v:rect id="矩形 251" o:spid="_x0000_s1247" style="position:absolute;left:50184;top:4000;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S0+cAA&#10;AADcAAAADwAAAGRycy9kb3ducmV2LnhtbESP24rCMBRF3wf8h3AE38a0gheqUUQQRPDBywccmmNT&#10;bU5KE23792ZgwMfNviz2atPZSryp8aVjBek4AUGcO11yoeB23f8uQPiArLFyTAp68rBZD35WmGnX&#10;8pnel1CIOMI+QwUmhDqT0ueGLPqxq4mjd3eNxRBlU0jdYBvHbSUnSTKTFkuOBIM17Qzlz8vLRgjS&#10;uU/n7e55Mt2xpKp/0KtXajTstksQgbrwDf+3D1rBZJrC3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5S0+c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252" o:spid="_x0000_s1248" style="position:absolute;flip:y;visibility:visible;mso-wrap-style:square" from="53422,1377" to="53422,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h/M8YAAADcAAAADwAAAGRycy9kb3ducmV2LnhtbESPQWvCQBSE70L/w/IK3nRjIGJjNkHE&#10;gFBaqK0Hb8/sM0mbfRuyq6b/vlso9DjMzDdMVoymEzcaXGtZwWIegSCurG65VvDxXs5WIJxH1thZ&#10;JgXf5KDIHyYZptre+Y1uB1+LAGGXooLG+z6V0lUNGXRz2xMH72IHgz7IoZZ6wHuAm07GUbSUBlsO&#10;Cw32tG2o+jpcjYJSv5x59eReT0fbLp/3n/1xlyRKTR/HzRqEp9H/h//ae60gTmL4PROOgM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pofzPGAAAA3AAAAA8AAAAAAAAA&#10;AAAAAAAAoQIAAGRycy9kb3ducmV2LnhtbFBLBQYAAAAABAAEAPkAAACUAwAAAAA=&#10;" strokecolor="#5b9bd5 [3204]" strokeweight=".5pt">
                  <v:stroke joinstyle="miter"/>
                </v:line>
                <v:line id="直接连接符 253" o:spid="_x0000_s1249" style="position:absolute;flip:y;visibility:visible;mso-wrap-style:square" from="53473,1250" to="54921,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TaqMUAAADcAAAADwAAAGRycy9kb3ducmV2LnhtbESPT4vCMBTE74LfITzBm6YqFe0aRZYV&#10;hEXBf4e9vW3ettXmpTRZrd/eCILHYWZ+w8wWjSnFlWpXWFYw6EcgiFOrC84UHA+r3gSE88gaS8uk&#10;4E4OFvN2a4aJtjfe0XXvMxEg7BJUkHtfJVK6NCeDrm8r4uD92dqgD7LOpK7xFuCmlMMoGkuDBYeF&#10;HCv6zCm97P+NgpXe/PJk6rY/J1uMv9fn6vQVx0p1O83yA4Snxr/Dr/ZaKxjGI3ieCUd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STaqMUAAADcAAAADwAAAAAAAAAA&#10;AAAAAAChAgAAZHJzL2Rvd25yZXYueG1sUEsFBgAAAAAEAAQA+QAAAJMDAAAAAA==&#10;" strokecolor="#5b9bd5 [3204]" strokeweight=".5pt">
                  <v:stroke joinstyle="miter"/>
                </v:line>
                <v:line id="直接连接符 254" o:spid="_x0000_s1250" style="position:absolute;flip:x y;visibility:visible;mso-wrap-style:square" from="51930,1250" to="53378,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yKlMUAAADcAAAADwAAAGRycy9kb3ducmV2LnhtbESPQWvCQBSE74X+h+UVvJRmV6khpK5S&#10;BEEPPVTt/ZF9TUKzb+PuaqK/3i0Uehxm5htmsRptJy7kQ+tYwzRTIIgrZ1quNRwPm5cCRIjIBjvH&#10;pOFKAVbLx4cFlsYN/EmXfaxFgnAoUUMTY19KGaqGLIbM9cTJ+3beYkzS19J4HBLcdnKmVC4ttpwW&#10;Guxp3VD1sz9bDTu6zdvnr+lHUavBbYrTyecq13ryNL6/gYg0xv/wX3trNMzmr/B7Jh0B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kyKlMUAAADcAAAADwAAAAAAAAAA&#10;AAAAAAChAgAAZHJzL2Rvd25yZXYueG1sUEsFBgAAAAAEAAQA+QAAAJMDAAAAAA==&#10;" strokecolor="#5b9bd5 [3204]" strokeweight=".5pt">
                  <v:stroke joinstyle="miter"/>
                </v:line>
                <v:rect id="矩形 255" o:spid="_x0000_s1251" style="position:absolute;left:50247;top:9083;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y+sAA&#10;AADcAAAADwAAAGRycy9kb3ducmV2LnhtbESP3YrCMBCF7wXfIYzgnU0VXKUaRQRBhL3w5wGGZmyq&#10;zaQ00bZvvxGEvTycn4+z3na2Em9qfOlYwTRJQRDnTpdcKLhdD5MlCB+QNVaOSUFPHrab4WCNmXYt&#10;n+l9CYWII+wzVGBCqDMpfW7Iok9cTRy9u2sshiibQuoG2zhuKzlL0x9pseRIMFjT3lD+vLxshCCd&#10;++mi3T9/TXcqqeof9OqVGo+63QpEoC78h7/to1Ywm8/hcyYeAb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K+y+s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256" o:spid="_x0000_s1252" style="position:absolute;visibility:visible;mso-wrap-style:square" from="53247,11623" to="53247,14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sf/sUAAADcAAAADwAAAGRycy9kb3ducmV2LnhtbESPQWvCQBSE70L/w/IK3nRTpWlJs0oR&#10;FE9CtT14e2Rfsmmzb9PsmsR/3y0IHoeZ+YbJ16NtRE+drx0reJonIIgLp2uuFHyetrNXED4ga2wc&#10;k4IreVivHiY5ZtoN/EH9MVQiQthnqMCE0GZS+sKQRT93LXH0StdZDFF2ldQdDhFuG7lIklRarDku&#10;GGxpY6j4OV6sgl8stmTPX7s+GUy/TMv28PJ9Vmr6OL6/gQg0hnv41t5rBYvnFP7Px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Csf/sUAAADcAAAADwAAAAAAAAAA&#10;AAAAAAChAgAAZHJzL2Rvd25yZXYueG1sUEsFBgAAAAAEAAQA+QAAAJMDAAAAAA==&#10;" strokecolor="#5b9bd5 [3204]" strokeweight=".5pt">
                  <v:stroke joinstyle="miter"/>
                </v:line>
                <v:rect id="矩形 257" o:spid="_x0000_s1253" style="position:absolute;left:787;top:13042;width:8991;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GJFsEA&#10;AADcAAAADwAAAGRycy9kb3ducmV2LnhtbESP3YrCMBCF74V9hzAL3tlUwR+6pmURBBG80PUBhma2&#10;6dpMShNt+/ZGEPbycH4+zrYYbCMe1PnasYJ5koIgLp2uuVJw/dnPNiB8QNbYOCYFI3ko8o/JFjPt&#10;ej7T4xIqEUfYZ6jAhNBmUvrSkEWfuJY4er+usxii7CqpO+zjuG3kIk1X0mLNkWCwpZ2h8na52whB&#10;Oo/zdb+7ncxwrKkZ/+g+KjX9HL6/QAQawn/43T5oBYvlGl5n4hGQ+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xiRb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Partial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rect id="矩形 258" o:spid="_x0000_s1254" style="position:absolute;left:31365;top:7515;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4dZL4A&#10;AADcAAAADwAAAGRycy9kb3ducmV2LnhtbERPzYrCMBC+C75DGMGbpgq7LtUoIgiysAd1H2Boxqba&#10;TEoTbfv2zmFhjx/f/2bX+1q9qI1VYAOLeQaKuAi24tLA7/U4+wIVE7LFOjAZGCjCbjsebTC3oeMz&#10;vS6pVBLCMUcDLqUm1zoWjjzGeWiIhbuF1mMS2JbatthJuK/1Mss+tceKpcFhQwdHxePy9FKCdB4W&#10;q+7w+HH9d0X1cKfnYMx00u/XoBL16V/85z5ZA8sPWStn5Ajo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uHWS+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259" o:spid="_x0000_s1255" style="position:absolute;flip:x;visibility:visible;mso-wrap-style:square" from="28457,10118" to="34667,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ztQsUAAADcAAAADwAAAGRycy9kb3ducmV2LnhtbESPT4vCMBTE7wt+h/CEva2pQsV2jSKi&#10;IIiC/w57e9u8bavNS2myWr+9EQSPw8z8hhlPW1OJKzWutKyg34tAEGdWl5wrOB6WXyMQziNrrCyT&#10;gjs5mE46H2NMtb3xjq57n4sAYZeigsL7OpXSZQUZdD1bEwfvzzYGfZBNLnWDtwA3lRxE0VAaLDks&#10;FFjTvKDssv83CpZ688ujxG1/TrYcrlfn+rSIY6U+u+3sG4Sn1r/Dr/ZKKxjECTzPhCMgJ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MztQsUAAADcAAAADwAAAAAAAAAA&#10;AAAAAAChAgAAZHJzL2Rvd25yZXYueG1sUEsFBgAAAAAEAAQA+QAAAJMDAAAAAA==&#10;" strokecolor="#5b9bd5 [3204]" strokeweight=".5pt">
                  <v:stroke joinstyle="miter"/>
                </v:line>
                <v:rect id="矩形 260" o:spid="_x0000_s1256" style="position:absolute;left:37607;top:3597;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b374A&#10;AADcAAAADwAAAGRycy9kb3ducmV2LnhtbERPzYrCMBC+L/gOYQRva6oHV7pGEUEQwYOuDzA0s021&#10;mZQm2vbtnYPg8eP7X216X6sntbEKbGA2zUARF8FWXBq4/u2/l6BiQrZYByYDA0XYrEdfK8xt6PhM&#10;z0sqlYRwzNGAS6nJtY6FI49xGhpi4f5D6zEJbEttW+wk3Nd6nmUL7bFiaXDY0M5Rcb88vJQgnYfZ&#10;T7e7n1x/rKgebvQYjJmM++0vqER9+ojf7oM1MF/IfDkjR0Cv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029++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261" o:spid="_x0000_s1257" style="position:absolute;flip:x;visibility:visible;mso-wrap-style:square" from="34604,6137" to="40846,7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r+cYAAADcAAAADwAAAGRycy9kb3ducmV2LnhtbESPQWvCQBSE74X+h+UVvNWNgsFGVxEx&#10;ECgtNNWDt2f2NUnNvg3Z1cR/7xYKHoeZ+YZZrgfTiCt1rrasYDKOQBAXVtdcKth/p69zEM4ja2ws&#10;k4IbOVivnp+WmGjb8xddc1+KAGGXoILK+zaR0hUVGXRj2xIH78d2Bn2QXSl1h32Am0ZOoyiWBmsO&#10;CxW2tK2oOOcXoyDVHyeev7nP48HW8Xv22x52s5lSo5dhswDhafCP8H870wqm8QT+zoQjIF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WK/nGAAAA3AAAAA8AAAAAAAAA&#10;AAAAAAAAoQIAAGRycy9kb3ducmV2LnhtbFBLBQYAAAAABAAEAPkAAACUAwAAAAA=&#10;" strokecolor="#5b9bd5 [3204]" strokeweight=".5pt">
                  <v:stroke joinstyle="miter"/>
                </v:line>
                <v:line id="直接连接符 262" o:spid="_x0000_s1258" style="position:absolute;flip:x y;visibility:visible;mso-wrap-style:square" from="40846,6137" to="43709,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V9xsQAAADcAAAADwAAAGRycy9kb3ducmV2LnhtbESPzWrDMBCE74W8g9hCLiWRYogxTpRQ&#10;AoHm0EP+7ou1tU2tlSOpsdunrwqFHIeZ+YZZb0fbiTv50DrWsJgrEMSVMy3XGi7n/awAESKywc4x&#10;afimANvN5GmNpXEDH+l+irVIEA4lamhi7EspQ9WQxTB3PXHyPpy3GJP0tTQehwS3ncyUyqXFltNC&#10;gz3tGqo+T19Ww4F+lu3LdfFe1Gpw++J287nKtZ4+j68rEJHG+Aj/t9+MhizP4O9MOgJy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hX3GxAAAANwAAAAPAAAAAAAAAAAA&#10;AAAAAKECAABkcnMvZG93bnJldi54bWxQSwUGAAAAAAQABAD5AAAAkgMAAAAA&#10;" strokecolor="#5b9bd5 [3204]" strokeweight=".5pt">
                  <v:stroke joinstyle="miter"/>
                </v:line>
                <v:rect id="矩形 263" o:spid="_x0000_s1259" style="position:absolute;left:39557;top:7896;width:8318;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ZFqL8A&#10;AADcAAAADwAAAGRycy9kb3ducmV2LnhtbESPzarCMBCF9xd8hzCCu2uqgko1igiCCC78eYChGZtq&#10;MylNtO3bG0FweTg/H2e5bm0pXlT7wrGC0TABQZw5XXCu4HrZ/c9B+ICssXRMCjrysF71/paYatfw&#10;iV7nkIs4wj5FBSaEKpXSZ4Ys+qGriKN3c7XFEGWdS11jE8dtKcdJMpUWC44EgxVtDWWP89NGCNKp&#10;G82a7eNo2kNBZXenZ6fUoN9uFiACteEX/rb3WsF4OoHP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ZkWovwAAANwAAAAPAAAAAAAAAAAAAAAAAJgCAABkcnMvZG93bnJl&#10;di54bWxQSwUGAAAAAAQABAD1AAAAhAM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264" o:spid="_x0000_s1260" style="position:absolute;flip:y;visibility:visible;mso-wrap-style:square" from="40846,974" to="40846,3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GIYcUAAADcAAAADwAAAGRycy9kb3ducmV2LnhtbESPT4vCMBTE74LfITzBm6aKFu0aRZYV&#10;hEXBf4e9vW3ettXmpTRZrd/eCILHYWZ+w8wWjSnFlWpXWFYw6EcgiFOrC84UHA+r3gSE88gaS8uk&#10;4E4OFvN2a4aJtjfe0XXvMxEg7BJUkHtfJVK6NCeDrm8r4uD92dqgD7LOpK7xFuCmlMMoiqXBgsNC&#10;jhV95pRe9v9GwUpvfnkyddufky3i7/W5On2Nx0p1O83yA4Snxr/Dr/ZaKxjGI3ieCUdAz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KGIYcUAAADcAAAADwAAAAAAAAAA&#10;AAAAAAChAgAAZHJzL2Rvd25yZXYueG1sUEsFBgAAAAAEAAQA+QAAAJMDAAAAAA==&#10;" strokecolor="#5b9bd5 [3204]" strokeweight=".5pt">
                  <v:stroke joinstyle="miter"/>
                </v:line>
                <v:line id="直接连接符 265" o:spid="_x0000_s1261" style="position:absolute;flip:y;visibility:visible;mso-wrap-style:square" from="40896,847" to="42344,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sYAAADcAAAADwAAAGRycy9kb3ducmV2LnhtbESPQWvCQBSE74X+h+UVvDUbhYQ0uoqI&#10;glBaaGwO3p7ZZ5I2+zZkV03/fbdQ8DjMzDfMYjWaTlxpcK1lBdMoBkFcWd1yreDzsHvOQDiPrLGz&#10;TAp+yMFq+fiwwFzbG3/QtfC1CBB2OSpovO9zKV3VkEEX2Z44eGc7GPRBDrXUA94C3HRyFsepNNhy&#10;WGiwp01D1XdxMQp2+u3E2Yt7P5a2TV/3X325TRKlJk/jeg7C0+jv4f/2XiuYpQn8nQ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tLfrGAAAA3AAAAA8AAAAAAAAA&#10;AAAAAAAAoQIAAGRycy9kb3ducmV2LnhtbFBLBQYAAAAABAAEAPkAAACUAwAAAAA=&#10;" strokecolor="#5b9bd5 [3204]" strokeweight=".5pt">
                  <v:stroke joinstyle="miter"/>
                </v:line>
                <v:line id="直接连接符 266" o:spid="_x0000_s1262" style="position:absolute;flip:x y;visibility:visible;mso-wrap-style:square" from="39353,847" to="40801,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57xcQAAADcAAAADwAAAGRycy9kb3ducmV2LnhtbESPQWsCMRSE70L/Q3iFXqQmCg3L1iil&#10;INiDh2p7f2xed5duXtYkutv+eiMIHoeZ+YZZrkfXiTOF2Ho2MJ8pEMSVty3XBr4Om+cCREzIFjvP&#10;ZOCPIqxXD5MlltYP/EnnfapFhnAs0UCTUl9KGauGHMaZ74mz9+ODw5RlqKUNOGS46+RCKS0dtpwX&#10;GuzpvaHqd39yBj7o/6Wdfs93Ra0GvymOx6CVNubpcXx7BZFoTPfwrb21BhZaw/VMPgJyd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vnvFxAAAANwAAAAPAAAAAAAAAAAA&#10;AAAAAKECAABkcnMvZG93bnJldi54bWxQSwUGAAAAAAQABAD5AAAAkgMAAAAA&#10;" strokecolor="#5b9bd5 [3204]" strokeweight=".5pt">
                  <v:stroke joinstyle="miter"/>
                </v:line>
                <v:rect id="矩形 267" o:spid="_x0000_s1263" style="position:absolute;left:23961;top:13318;width:8992;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1Dq74A&#10;AADcAAAADwAAAGRycy9kb3ducmV2LnhtbESPywrCMBBF94L/EEZwp6kuVKpRRBBEcOHjA4ZmbKrN&#10;pDTRtn9vBMHl5T4Od7VpbSneVPvCsYLJOAFBnDldcK7gdt2PFiB8QNZYOiYFHXnYrPu9FabaNXym&#10;9yXkIo6wT1GBCaFKpfSZIYt+7Cri6N1dbTFEWedS19jEcVvKaZLMpMWCI8FgRTtD2fPyshGCdO4m&#10;82b3PJn2WFDZPejVKTUctNsliEBt+Id/7YNWMJ3N4X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1dQ6u+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w10:anchorlock/>
              </v:group>
            </w:pict>
          </mc:Fallback>
        </mc:AlternateContent>
      </w:r>
    </w:p>
    <w:p w:rsidR="00E90B6A" w:rsidRDefault="00E90B6A" w:rsidP="00E90B6A">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3</w:t>
      </w:r>
      <w:r>
        <w:fldChar w:fldCharType="end"/>
      </w:r>
      <w:r w:rsidRPr="00D10121">
        <w:t xml:space="preserve"> </w:t>
      </w:r>
      <w:r w:rsidR="00F93B7E" w:rsidRPr="00F93B7E">
        <w:t xml:space="preserve">RF architecture </w:t>
      </w:r>
      <w:r w:rsidR="00F93B7E">
        <w:t>2</w:t>
      </w:r>
      <w:r w:rsidR="00F93B7E" w:rsidRPr="00F93B7E">
        <w:t xml:space="preserve"> for CA_n5-n8 with 3 antennas</w:t>
      </w:r>
    </w:p>
    <w:p w:rsidR="00E90B6A" w:rsidRDefault="00E90B6A" w:rsidP="00E90B6A">
      <w:pPr>
        <w:keepNext/>
      </w:pPr>
      <w:r>
        <w:rPr>
          <w:rFonts w:eastAsiaTheme="minorEastAsia"/>
          <w:noProof/>
          <w:lang w:val="en-US" w:eastAsia="zh-CN"/>
        </w:rPr>
        <mc:AlternateContent>
          <mc:Choice Requires="wpc">
            <w:drawing>
              <wp:inline distT="0" distB="0" distL="0" distR="0" wp14:anchorId="1400D5F0" wp14:editId="7F1C1F97">
                <wp:extent cx="5981700" cy="1879600"/>
                <wp:effectExtent l="0" t="0" r="0" b="6350"/>
                <wp:docPr id="328" name="画布 3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8" name="矩形 268"/>
                        <wps:cNvSpPr/>
                        <wps:spPr>
                          <a:xfrm>
                            <a:off x="825500" y="723900"/>
                            <a:ext cx="647700" cy="254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Pr="00761E70" w:rsidRDefault="00E90B6A" w:rsidP="00E90B6A">
                              <w:pPr>
                                <w:jc w:val="center"/>
                                <w:rPr>
                                  <w:rFonts w:eastAsiaTheme="minorEastAsia"/>
                                  <w:lang w:eastAsia="zh-CN"/>
                                </w:rPr>
                              </w:pPr>
                              <w:r>
                                <w:rPr>
                                  <w:rFonts w:eastAsiaTheme="minorEastAsia"/>
                                  <w:lang w:eastAsia="zh-CN"/>
                                </w:rPr>
                                <w:t>Switch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矩形 269"/>
                        <wps:cNvSpPr/>
                        <wps:spPr>
                          <a:xfrm>
                            <a:off x="1221400" y="1313126"/>
                            <a:ext cx="905850" cy="3785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直接连接符 270"/>
                        <wps:cNvCnPr>
                          <a:stCxn id="268" idx="2"/>
                          <a:endCxn id="269" idx="0"/>
                        </wps:cNvCnPr>
                        <wps:spPr>
                          <a:xfrm>
                            <a:off x="1149350" y="978186"/>
                            <a:ext cx="524975" cy="3349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1" name="矩形 271"/>
                        <wps:cNvSpPr/>
                        <wps:spPr>
                          <a:xfrm>
                            <a:off x="1450000" y="3326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2" name="直接连接符 272"/>
                        <wps:cNvCnPr>
                          <a:stCxn id="271" idx="2"/>
                          <a:endCxn id="268" idx="0"/>
                        </wps:cNvCnPr>
                        <wps:spPr>
                          <a:xfrm flipH="1">
                            <a:off x="1149350" y="586686"/>
                            <a:ext cx="624500" cy="1372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3" name="直接连接符 273"/>
                        <wps:cNvCnPr>
                          <a:stCxn id="274" idx="0"/>
                          <a:endCxn id="271" idx="2"/>
                        </wps:cNvCnPr>
                        <wps:spPr>
                          <a:xfrm flipH="1" flipV="1">
                            <a:off x="1773850" y="586686"/>
                            <a:ext cx="286725" cy="1753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4" name="矩形 274"/>
                        <wps:cNvSpPr/>
                        <wps:spPr>
                          <a:xfrm>
                            <a:off x="1644650" y="7620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5" name="直接连接符 275"/>
                        <wps:cNvCnPr>
                          <a:stCxn id="271" idx="0"/>
                        </wps:cNvCnPr>
                        <wps:spPr>
                          <a:xfrm flipV="1">
                            <a:off x="1773850" y="69850"/>
                            <a:ext cx="0" cy="2628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6" name="直接连接符 276"/>
                        <wps:cNvCnPr/>
                        <wps:spPr>
                          <a:xfrm flipV="1">
                            <a:off x="1778930" y="57150"/>
                            <a:ext cx="145120" cy="1524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7" name="直接连接符 277"/>
                        <wps:cNvCnPr/>
                        <wps:spPr>
                          <a:xfrm flipH="1" flipV="1">
                            <a:off x="1624920" y="571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8" name="矩形 278"/>
                        <wps:cNvSpPr/>
                        <wps:spPr>
                          <a:xfrm>
                            <a:off x="4832985" y="1414672"/>
                            <a:ext cx="996316" cy="4420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 xml:space="preserve">DUP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9" name="直接连接符 279"/>
                        <wps:cNvCnPr>
                          <a:stCxn id="280" idx="2"/>
                        </wps:cNvCnPr>
                        <wps:spPr>
                          <a:xfrm>
                            <a:off x="5348605" y="65405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0" name="矩形 280"/>
                        <wps:cNvSpPr/>
                        <wps:spPr>
                          <a:xfrm>
                            <a:off x="5024755" y="40005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1" name="直接连接符 281"/>
                        <wps:cNvCnPr/>
                        <wps:spPr>
                          <a:xfrm flipV="1">
                            <a:off x="5348605" y="137795"/>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2" name="直接连接符 282"/>
                        <wps:cNvCnPr/>
                        <wps:spPr>
                          <a:xfrm flipV="1">
                            <a:off x="5353685"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3" name="直接连接符 283"/>
                        <wps:cNvCnPr/>
                        <wps:spPr>
                          <a:xfrm flipH="1" flipV="1">
                            <a:off x="5199380"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4" name="矩形 284"/>
                        <wps:cNvSpPr/>
                        <wps:spPr>
                          <a:xfrm>
                            <a:off x="5031105" y="90833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5" name="直接连接符 285"/>
                        <wps:cNvCnPr>
                          <a:endCxn id="278" idx="0"/>
                        </wps:cNvCnPr>
                        <wps:spPr>
                          <a:xfrm>
                            <a:off x="5331143" y="1162336"/>
                            <a:ext cx="0" cy="252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6" name="矩形 286"/>
                        <wps:cNvSpPr/>
                        <wps:spPr>
                          <a:xfrm>
                            <a:off x="3142910" y="75150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 name="直接连接符 287"/>
                        <wps:cNvCnPr/>
                        <wps:spPr>
                          <a:xfrm flipH="1">
                            <a:off x="2852080" y="1011850"/>
                            <a:ext cx="621030" cy="3194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8" name="矩形 288"/>
                        <wps:cNvSpPr/>
                        <wps:spPr>
                          <a:xfrm>
                            <a:off x="3538515" y="1340145"/>
                            <a:ext cx="90551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Partial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9" name="直接连接符 289"/>
                        <wps:cNvCnPr/>
                        <wps:spPr>
                          <a:xfrm>
                            <a:off x="3466760" y="1005500"/>
                            <a:ext cx="524510" cy="33464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0" name="矩形 290"/>
                        <wps:cNvSpPr/>
                        <wps:spPr>
                          <a:xfrm>
                            <a:off x="3767115" y="359705"/>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1" name="直接连接符 291"/>
                        <wps:cNvCnPr/>
                        <wps:spPr>
                          <a:xfrm flipH="1">
                            <a:off x="3466760" y="613705"/>
                            <a:ext cx="624205" cy="1371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2" name="直接连接符 292"/>
                        <wps:cNvCnPr/>
                        <wps:spPr>
                          <a:xfrm flipH="1" flipV="1">
                            <a:off x="4090965" y="613705"/>
                            <a:ext cx="286385" cy="1752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3" name="矩形 293"/>
                        <wps:cNvSpPr/>
                        <wps:spPr>
                          <a:xfrm>
                            <a:off x="3962060" y="7896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4" name="直接连接符 294"/>
                        <wps:cNvCnPr/>
                        <wps:spPr>
                          <a:xfrm flipV="1">
                            <a:off x="4090965" y="97450"/>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5" name="直接连接符 295"/>
                        <wps:cNvCnPr/>
                        <wps:spPr>
                          <a:xfrm flipV="1">
                            <a:off x="4096045"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6" name="直接连接符 296"/>
                        <wps:cNvCnPr/>
                        <wps:spPr>
                          <a:xfrm flipH="1" flipV="1">
                            <a:off x="3941740"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7" name="矩形 297"/>
                        <wps:cNvSpPr/>
                        <wps:spPr>
                          <a:xfrm>
                            <a:off x="2402500" y="13318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400D5F0" id="画布 328" o:spid="_x0000_s1264" editas="canvas" style="width:471pt;height:148pt;mso-position-horizontal-relative:char;mso-position-vertical-relative:line" coordsize="59817,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">
                <v:shape id="_x0000_s1265" type="#_x0000_t75" style="position:absolute;width:59817;height:18796;visibility:visible;mso-wrap-style:square">
                  <v:fill o:detectmouseclick="t"/>
                  <v:path o:connecttype="none"/>
                </v:shape>
                <v:rect id="矩形 268" o:spid="_x0000_s1266" style="position:absolute;left:8255;top:7239;width:6477;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X2b4A&#10;AADcAAAADwAAAGRycy9kb3ducmV2LnhtbERPzYrCMBC+L/gOYQRva6oHV7pGEUEQwYOuDzA0s021&#10;mZQm2vbtnYPg8eP7X216X6sntbEKbGA2zUARF8FWXBq4/u2/l6BiQrZYByYDA0XYrEdfK8xt6PhM&#10;z0sqlYRwzNGAS6nJtY6FI49xGhpi4f5D6zEJbEttW+wk3Nd6nmUL7bFiaXDY0M5Rcb88vJQgnYfZ&#10;T7e7n1x/rKgebvQYjJmM++0vqER9+ojf7oM1MF/IWjkjR0Cv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zC19m+AAAA3AAAAA8AAAAAAAAAAAAAAAAAmAIAAGRycy9kb3ducmV2&#10;LnhtbFBLBQYAAAAABAAEAPUAAACDAwAAAAA=&#10;" fillcolor="#5b9bd5 [3204]" strokecolor="#1f4d78 [1604]" strokeweight="1pt">
                  <v:textbox>
                    <w:txbxContent>
                      <w:p w:rsidR="00E90B6A" w:rsidRPr="00761E70" w:rsidRDefault="00E90B6A" w:rsidP="00E90B6A">
                        <w:pPr>
                          <w:jc w:val="center"/>
                          <w:rPr>
                            <w:rFonts w:eastAsiaTheme="minorEastAsia"/>
                            <w:lang w:eastAsia="zh-CN"/>
                          </w:rPr>
                        </w:pPr>
                        <w:r>
                          <w:rPr>
                            <w:rFonts w:eastAsiaTheme="minorEastAsia"/>
                            <w:lang w:eastAsia="zh-CN"/>
                          </w:rPr>
                          <w:t>Switch</w:t>
                        </w:r>
                      </w:p>
                    </w:txbxContent>
                  </v:textbox>
                </v:rect>
                <v:rect id="矩形 269" o:spid="_x0000_s1267" style="position:absolute;left:12214;top:13131;width:9058;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5yQsAA&#10;AADcAAAADwAAAGRycy9kb3ducmV2LnhtbESPzYrCMBSF94LvEK7gzqa6cLQaRQRBhFn48wCX5tpU&#10;m5vSRNu+/UQQZnk4Px9nve1sJd7U+NKxgmmSgiDOnS65UHC7HiYLED4ga6wck4KePGw3w8EaM+1a&#10;PtP7EgoRR9hnqMCEUGdS+tyQRZ+4mjh6d9dYDFE2hdQNtnHcVnKWpnNpseRIMFjT3lD+vLxshCCd&#10;++lPu3/+mu5UUtU/6NUrNR51uxWIQF34D3/bR61gNl/C50w8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45yQs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line id="直接连接符 270" o:spid="_x0000_s1268" style="position:absolute;visibility:visible;mso-wrap-style:square" from="11493,9781" to="16743,1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t+ccAAAADcAAAADwAAAGRycy9kb3ducmV2LnhtbERPTYvCMBC9L/gfwgje1lQFlWoUERRP&#10;gu7uwdvQjE21mdQmtvXfm4Owx8f7Xq47W4qGal84VjAaJiCIM6cLzhX8/uy+5yB8QNZYOiYFL/Kw&#10;XvW+lphq1/KJmnPIRQxhn6ICE0KVSukzQxb90FXEkbu62mKIsM6lrrGN4baU4ySZSosFxwaDFW0N&#10;Zffz0yp4YLYje/nbN0lrmsn0Wh1nt4tSg363WYAI1IV/8cd90ArGszg/nolHQK7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M7fnHAAAAA3AAAAA8AAAAAAAAAAAAAAAAA&#10;oQIAAGRycy9kb3ducmV2LnhtbFBLBQYAAAAABAAEAPkAAACOAwAAAAA=&#10;" strokecolor="#5b9bd5 [3204]" strokeweight=".5pt">
                  <v:stroke joinstyle="miter"/>
                </v:line>
                <v:rect id="矩形 271" o:spid="_x0000_s1269" style="position:absolute;left:14500;top:3326;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HomcEA&#10;AADcAAAADwAAAGRycy9kb3ducmV2LnhtbESPzYrCMBSF98K8Q7iCO5vWhUo1FhEGRJiFPw9wae40&#10;nTY3pYm2ffvJwIDLw/n5OPtitK14Ue9rxwqyJAVBXDpdc6Xgcf9cbkH4gKyxdUwKJvJQHD5me8y1&#10;G/hKr1uoRBxhn6MCE0KXS+lLQxZ94jri6H273mKIsq+k7nGI47aVqzRdS4s1R4LBjk6Gyub2tBGC&#10;dJ2yzXBqvsx4qamdfug5KbWYj8cdiEBjeIf/22etYLXJ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h6Jn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272" o:spid="_x0000_s1270" style="position:absolute;flip:x;visibility:visible;mso-wrap-style:square" from="11493,5866" to="17738,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0jU8UAAADcAAAADwAAAGRycy9kb3ducmV2LnhtbESPS4vCQBCE74L/YWjBm04M+Mo6iiwr&#10;CIuCr8PeejO9STTTEzKjZv+9Iwgei6r6ipotGlOKG9WusKxg0I9AEKdWF5wpOB5WvQkI55E1lpZJ&#10;wT85WMzbrRkm2t55R7e9z0SAsEtQQe59lUjp0pwMur6tiIP3Z2uDPsg6k7rGe4CbUsZRNJIGCw4L&#10;OVb0mVN62V+NgpXe/PJk6rY/J1uMvtfn6vQ1HCrV7TTLDxCeGv8Ov9prrSAex/A8E46An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0jU8UAAADcAAAADwAAAAAAAAAA&#10;AAAAAAChAgAAZHJzL2Rvd25yZXYueG1sUEsFBgAAAAAEAAQA+QAAAJMDAAAAAA==&#10;" strokecolor="#5b9bd5 [3204]" strokeweight=".5pt">
                  <v:stroke joinstyle="miter"/>
                </v:line>
                <v:line id="直接连接符 273" o:spid="_x0000_s1271" style="position:absolute;flip:x y;visibility:visible;mso-wrap-style:square" from="17738,5866" to="20605,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BOgMUAAADcAAAADwAAAGRycy9kb3ducmV2LnhtbESPQWsCMRSE70L/Q3iCF6mJFrfL1iil&#10;INhDD2p7f2xedxc3L2uSuqu/vikUPA4z8w2z2gy2FRfyoXGsYT5TIIhLZxquNHwet485iBCRDbaO&#10;ScOVAmzWD6MVFsb1vKfLIVYiQTgUqKGOsSukDGVNFsPMdcTJ+3beYkzSV9J47BPctnKhVCYtNpwW&#10;auzorabydPixGt7ptmymX/OPvFK92+bns89UpvVkPLy+gIg0xHv4v70zGhbPT/B3Jh0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hBOgMUAAADcAAAADwAAAAAAAAAA&#10;AAAAAAChAgAAZHJzL2Rvd25yZXYueG1sUEsFBgAAAAAEAAQA+QAAAJMDAAAAAA==&#10;" strokecolor="#5b9bd5 [3204]" strokeweight=".5pt">
                  <v:stroke joinstyle="miter"/>
                </v:line>
                <v:rect id="矩形 274" o:spid="_x0000_s1272" style="position:absolute;left:16446;top:7620;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ZLAcEA&#10;AADcAAAADwAAAGRycy9kb3ducmV2LnhtbESP3YrCMBCF74V9hzAL3tlUEZWuaVkEQQQvdH2AoZlt&#10;ujaT0kTbvr0RhL08nJ+Psy0G24gHdb52rGCepCCIS6drrhRcf/azDQgfkDU2jknBSB6K/GOyxUy7&#10;ns/0uIRKxBH2GSowIbSZlL40ZNEnriWO3q/rLIYou0rqDvs4bhu5SNOVtFhzJBhsaWeovF3uNkKQ&#10;zuN83e9uJzMca2rGP7qPSk0/h+8vEIGG8B9+tw9awWK9hNeZeARk/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WSwH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275" o:spid="_x0000_s1273" style="position:absolute;flip:y;visibility:visible;mso-wrap-style:square" from="17738,698" to="17738,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S7J8YAAADcAAAADwAAAGRycy9kb3ducmV2LnhtbESPQWvCQBSE7wX/w/KE3uqmQqyNWUVE&#10;ISAtaJuDt2f2maRm34bsNsZ/3y0Uehxm5hsmXQ2mET11rras4HkSgSAurK65VPD5sXuag3AeWWNj&#10;mRTcycFqOXpIMdH2xgfqj74UAcIuQQWV920ipSsqMugmtiUO3sV2Bn2QXSl1h7cAN42cRtFMGqw5&#10;LFTY0qai4nr8Ngp2+u3M81f3fsptPdtnX22+jWOlHsfDegHC0+D/w3/tTCuYvsTweyYcAb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40uyfGAAAA3AAAAA8AAAAAAAAA&#10;AAAAAAAAoQIAAGRycy9kb3ducmV2LnhtbFBLBQYAAAAABAAEAPkAAACUAwAAAAA=&#10;" strokecolor="#5b9bd5 [3204]" strokeweight=".5pt">
                  <v:stroke joinstyle="miter"/>
                </v:line>
                <v:line id="直接连接符 276" o:spid="_x0000_s1274" style="position:absolute;flip:y;visibility:visible;mso-wrap-style:square" from="17789,571" to="1924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YlUMYAAADcAAAADwAAAGRycy9kb3ducmV2LnhtbESPQWvCQBSE7wX/w/KE3uqmgqmNWUVK&#10;AwGxoG0O3p7ZZ5KafRuyW43/3i0Uehxm5hsmXQ2mFRfqXWNZwfMkAkFcWt1wpeDrM3uag3AeWWNr&#10;mRTcyMFqOXpIMdH2yju67H0lAoRdggpq77tESlfWZNBNbEccvJPtDfog+0rqHq8Bblo5jaJYGmw4&#10;LNTY0VtN5Xn/YxRkenvk+av7OBS2iTf5d1e8z2ZKPY6H9QKEp8H/h//auVYwfYnh90w4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7mJVDGAAAA3AAAAA8AAAAAAAAA&#10;AAAAAAAAoQIAAGRycy9kb3ducmV2LnhtbFBLBQYAAAAABAAEAPkAAACUAwAAAAA=&#10;" strokecolor="#5b9bd5 [3204]" strokeweight=".5pt">
                  <v:stroke joinstyle="miter"/>
                </v:line>
                <v:line id="直接连接符 277" o:spid="_x0000_s1275" style="position:absolute;flip:x y;visibility:visible;mso-wrap-style:square" from="16249,571" to="17697,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tIg8UAAADcAAAADwAAAGRycy9kb3ducmV2LnhtbESPQWvCQBSE70L/w/IKXqTuKjQJqasU&#10;QbCHHqr2/si+JqHZt3F3Nam/3i0Uehxm5htmtRltJ67kQ+tYw2KuQBBXzrRcazgdd08FiBCRDXaO&#10;ScMPBdisHyYrLI0b+IOuh1iLBOFQooYmxr6UMlQNWQxz1xMn78t5izFJX0vjcUhw28mlUpm02HJa&#10;aLCnbUPV9+FiNbzR7bmdfS7ei1oNbleczz5TmdbTx/H1BUSkMf6H/9p7o2GZ5/B7Jh0Bub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StIg8UAAADcAAAADwAAAAAAAAAA&#10;AAAAAAChAgAAZHJzL2Rvd25yZXYueG1sUEsFBgAAAAAEAAQA+QAAAJMDAAAAAA==&#10;" strokecolor="#5b9bd5 [3204]" strokeweight=".5pt">
                  <v:stroke joinstyle="miter"/>
                </v:line>
                <v:rect id="矩形 278" o:spid="_x0000_s1276" style="position:absolute;left:48329;top:14146;width:9964;height:4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tBBL4A&#10;AADcAAAADwAAAGRycy9kb3ducmV2LnhtbERPzYrCMBC+L/gOYYS9rakeVKpRRBBE8KDrAwzN2FSb&#10;SWmibd/eOSzs8eP7X297X6s3tbEKbGA6yUARF8FWXBq4/R5+lqBiQrZYByYDA0XYbkZfa8xt6PhC&#10;72sqlYRwzNGAS6nJtY6FI49xEhpi4e6h9ZgEtqW2LXYS7ms9y7K59lixNDhsaO+oeF5fXkqQLsN0&#10;0e2fZ9efKqqHB70GY77H/W4FKlGf/sV/7qM1MFvIWj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bQQS+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 xml:space="preserve">DUP </w:t>
                        </w:r>
                      </w:p>
                    </w:txbxContent>
                  </v:textbox>
                </v:rect>
                <v:line id="直接连接符 279" o:spid="_x0000_s1277" style="position:absolute;visibility:visible;mso-wrap-style:square" from="53486,6540" to="53486,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HX7MUAAADcAAAADwAAAGRycy9kb3ducmV2LnhtbESPzWrDMBCE74W8g9hAb7WcFPLjWA4h&#10;kNJToWlzyG2xNpYTa+VYqu2+fVUo9DjMzDdMvh1tI3rqfO1YwSxJQRCXTtdcKfj8ODytQPiArLFx&#10;TAq+ycO2mDzkmGk38Dv1x1CJCGGfoQITQptJ6UtDFn3iWuLoXVxnMUTZVVJ3OES4beQ8TRfSYs1x&#10;wWBLe0Pl7fhlFdyxPJA9n176dDD98+LSvi2vZ6Uep+NuAyLQGP7Df+1XrWC+XMPvmXgEZP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HX7MUAAADcAAAADwAAAAAAAAAA&#10;AAAAAAChAgAAZHJzL2Rvd25yZXYueG1sUEsFBgAAAAAEAAQA+QAAAJMDAAAAAA==&#10;" strokecolor="#5b9bd5 [3204]" strokeweight=".5pt">
                  <v:stroke joinstyle="miter"/>
                </v:line>
                <v:rect id="矩形 280" o:spid="_x0000_s1278" style="position:absolute;left:50247;top:4000;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9Jb4A&#10;AADcAAAADwAAAGRycy9kb3ducmV2LnhtbERPzYrCMBC+C75DGGFvmurBla5RRBBE8ODPAwzNbFNt&#10;JqWJtn1757Cwx4/vf73tfa3e1MYqsIH5LANFXARbcWngfjtMV6BiQrZYByYDA0XYbsajNeY2dHyh&#10;9zWVSkI45mjApdTkWsfCkcc4Cw2xcL+h9ZgEtqW2LXYS7mu9yLKl9lixNDhsaO+oeF5fXkqQLsP8&#10;u9s/z64/VVQPD3oNxnxN+t0PqER9+hf/uY/WwGIl8+WMHAG9+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K4PSW+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281" o:spid="_x0000_s1279" style="position:absolute;flip:y;visibility:visible;mso-wrap-style:square" from="53486,1377" to="53486,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rNA8YAAADcAAAADwAAAGRycy9kb3ducmV2LnhtbESPQWvCQBSE74X+h+UVems2CpE0ZhUR&#10;BaG0oDUHb8/sa5KafRuy25j++25B8DjMzDdMvhxNKwbqXWNZwSSKQRCXVjdcKTh+bl9SEM4ja2wt&#10;k4JfcrBcPD7kmGl75T0NB1+JAGGXoYLa+y6T0pU1GXSR7YiD92V7gz7IvpK6x2uAm1ZO43gmDTYc&#10;FmrsaF1TeTn8GAVb/X7m9NV9nArbzN52312xSRKlnp/G1RyEp9Hfw7f2TiuYphP4PxOOgFz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TazQPGAAAA3AAAAA8AAAAAAAAA&#10;AAAAAAAAoQIAAGRycy9kb3ducmV2LnhtbFBLBQYAAAAABAAEAPkAAACUAwAAAAA=&#10;" strokecolor="#5b9bd5 [3204]" strokeweight=".5pt">
                  <v:stroke joinstyle="miter"/>
                </v:line>
                <v:line id="直接连接符 282" o:spid="_x0000_s1280" style="position:absolute;flip:y;visibility:visible;mso-wrap-style:square" from="53536,1250" to="54984,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hTdMUAAADcAAAADwAAAGRycy9kb3ducmV2LnhtbESPT4vCMBTE7wt+h/AEb2tqQaldo4go&#10;CKKw/jns7W3ztq02L6WJWr+9ERY8DjPzG2Yya00lbtS40rKCQT8CQZxZXXKu4HhYfSYgnEfWWFkm&#10;BQ9yMJt2PiaYanvnb7rtfS4ChF2KCgrv61RKlxVk0PVtTRy8P9sY9EE2udQN3gPcVDKOopE0WHJY&#10;KLCmRUHZZX81ClZ6+8vJ2O1+TrYcbdbn+rQcDpXqddv5FwhPrX+H/9trrSBOYnidCUd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AhTdMUAAADcAAAADwAAAAAAAAAA&#10;AAAAAAChAgAAZHJzL2Rvd25yZXYueG1sUEsFBgAAAAAEAAQA+QAAAJMDAAAAAA==&#10;" strokecolor="#5b9bd5 [3204]" strokeweight=".5pt">
                  <v:stroke joinstyle="miter"/>
                </v:line>
                <v:line id="直接连接符 283" o:spid="_x0000_s1281" style="position:absolute;flip:x y;visibility:visible;mso-wrap-style:square" from="51993,1250" to="53441,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U+p8UAAADcAAAADwAAAGRycy9kb3ducmV2LnhtbESPzWrDMBCE74W+g9hCL6WRklBjnCgh&#10;BALNoYf83Rdra5tYK0dSYzdPXwUCPQ4z8w0zXw62FVfyoXGsYTxSIIhLZxquNBwPm/ccRIjIBlvH&#10;pOGXAiwXz09zLIzreUfXfaxEgnAoUEMdY1dIGcqaLIaR64iT9+28xZikr6Tx2Ce4beVEqUxabDgt&#10;1NjRuqbyvP+xGrZ0+2jeTuOvvFK92+SXi89UpvXry7CagYg0xP/wo/1pNEzyKdzPpCM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8U+p8UAAADcAAAADwAAAAAAAAAA&#10;AAAAAAChAgAAZHJzL2Rvd25yZXYueG1sUEsFBgAAAAAEAAQA+QAAAJMDAAAAAA==&#10;" strokecolor="#5b9bd5 [3204]" strokeweight=".5pt">
                  <v:stroke joinstyle="miter"/>
                </v:line>
                <v:rect id="矩形 284" o:spid="_x0000_s1282" style="position:absolute;left:50311;top:9083;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7JsAA&#10;AADcAAAADwAAAGRycy9kb3ducmV2LnhtbESP3YrCMBCF7xd8hzCCd2uqiJZqFBEEEbzw5wGGZmyq&#10;zaQ00bZvbxYWvDycn4+z2nS2Em9qfOlYwWScgCDOnS65UHC77n9TED4ga6wck4KePGzWg58VZtq1&#10;fKb3JRQijrDPUIEJoc6k9Lkhi37sauLo3V1jMUTZFFI32MZxW8lpksylxZIjwWBNO0P58/KyEYJ0&#10;7ieLdvc8me5YUtU/6NUrNRp22yWIQF34hv/bB61gms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M7Js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285" o:spid="_x0000_s1283" style="position:absolute;visibility:visible;mso-wrap-style:square" from="53311,11623" to="53311,14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mtzsUAAADcAAAADwAAAGRycy9kb3ducmV2LnhtbESPT2vCQBTE7wW/w/KE3upGpRqiq0hB&#10;6Umofw7eHtlnNpp9G7PbJH77bqHQ4zAzv2GW695WoqXGl44VjEcJCOLc6ZILBafj9i0F4QOyxsox&#10;KXiSh/Vq8LLETLuOv6g9hEJECPsMFZgQ6kxKnxuy6EeuJo7e1TUWQ5RNIXWDXYTbSk6SZCYtlhwX&#10;DNb0YSi/H76tggfmW7KX865NOtNOZ9d6P79dlHod9psFiEB9+A//tT+1gkn6Dr9n4h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mtzsUAAADcAAAADwAAAAAAAAAA&#10;AAAAAAChAgAAZHJzL2Rvd25yZXYueG1sUEsFBgAAAAAEAAQA+QAAAJMDAAAAAA==&#10;" strokecolor="#5b9bd5 [3204]" strokeweight=".5pt">
                  <v:stroke joinstyle="miter"/>
                </v:line>
                <v:rect id="矩形 286" o:spid="_x0000_s1284" style="position:absolute;left:31429;top:7515;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Ayr4A&#10;AADcAAAADwAAAGRycy9kb3ducmV2LnhtbESPywrCMBBF94L/EEZwp6kuVKpRRBBEcOHjA4ZmbKrN&#10;pDTRtn9vBMHl5T4Od7VpbSneVPvCsYLJOAFBnDldcK7gdt2PFiB8QNZYOiYFHXnYrPu9FabaNXym&#10;9yXkIo6wT1GBCaFKpfSZIYt+7Cri6N1dbTFEWedS19jEcVvKaZLMpMWCI8FgRTtD2fPyshGCdO4m&#10;82b3PJn2WFDZPejVKTUctNsliEBt+Id/7YNWMF3M4HsmHgG5/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dAMq+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287" o:spid="_x0000_s1285" style="position:absolute;flip:x;visibility:visible;mso-wrap-style:square" from="28520,10118" to="34731,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w7MYAAADcAAAADwAAAGRycy9kb3ducmV2LnhtbESPQWvCQBSE7wX/w/KE3uqmgpqmWUVK&#10;AwFR0DaH3l6zr0lq9m3IbjX+e1cQehxm5hsmXQ2mFSfqXWNZwfMkAkFcWt1wpeDzI3uKQTiPrLG1&#10;TAou5GC1HD2kmGh75j2dDr4SAcIuQQW1910ipStrMugmtiMO3o/tDfog+0rqHs8Bblo5jaK5NNhw&#10;WKixo7eayuPhzyjI9Pab4xe3+ypsM9/kv13xPpsp9Tge1q8gPA3+P3xv51rBNF7A7Uw4AnJ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R/8OzGAAAA3AAAAA8AAAAAAAAA&#10;AAAAAAAAoQIAAGRycy9kb3ducmV2LnhtbFBLBQYAAAAABAAEAPkAAACUAwAAAAA=&#10;" strokecolor="#5b9bd5 [3204]" strokeweight=".5pt">
                  <v:stroke joinstyle="miter"/>
                </v:line>
                <v:rect id="矩形 288" o:spid="_x0000_s1286" style="position:absolute;left:35385;top:13401;width:9055;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4xI74A&#10;AADcAAAADwAAAGRycy9kb3ducmV2LnhtbERPzYrCMBC+C75DGGFvmurBla5RRBBE8ODPAwzNbFNt&#10;JqWJtn1757Cwx4/vf73tfa3e1MYqsIH5LANFXARbcWngfjtMV6BiQrZYByYDA0XYbsajNeY2dHyh&#10;9zWVSkI45mjApdTkWsfCkcc4Cw2xcL+h9ZgEtqW2LXYS7mu9yLKl9lixNDhsaO+oeF5fXkqQLsP8&#10;u9s/z64/VVQPD3oNxnxN+t0PqER9+hf/uY/WwGIla+WMHAG9+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zOMSO+AAAA3AAAAA8AAAAAAAAAAAAAAAAAmAIAAGRycy9kb3ducmV2&#10;LnhtbFBLBQYAAAAABAAEAPUAAACDAwAAAAA=&#10;" fillcolor="#5b9bd5 [3204]" strokecolor="#1f4d78 [1604]" strokeweight="1pt">
                  <v:textbo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Partial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v:line id="直接连接符 289" o:spid="_x0000_s1287" style="position:absolute;visibility:visible;mso-wrap-style:square" from="34667,10055" to="39912,13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Sny8UAAADcAAAADwAAAGRycy9kb3ducmV2LnhtbESPT2vCQBTE7wW/w/KE3upGBRujq0hB&#10;6Umofw7eHtlnNpp9G7PbJH77bqHQ4zAzv2GW695WoqXGl44VjEcJCOLc6ZILBafj9i0F4QOyxsox&#10;KXiSh/Vq8LLETLuOv6g9hEJECPsMFZgQ6kxKnxuy6EeuJo7e1TUWQ5RNIXWDXYTbSk6SZCYtlhwX&#10;DNb0YSi/H76tggfmW7KX865NOtNOZ9d6/367KPU67DcLEIH68B/+a39qBZN0Dr9n4hGQ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9Sny8UAAADcAAAADwAAAAAAAAAA&#10;AAAAAAChAgAAZHJzL2Rvd25yZXYueG1sUEsFBgAAAAAEAAQA+QAAAJMDAAAAAA==&#10;" strokecolor="#5b9bd5 [3204]" strokeweight=".5pt">
                  <v:stroke joinstyle="miter"/>
                </v:line>
                <v:rect id="矩形 290" o:spid="_x0000_s1288" style="position:absolute;left:37671;top:3597;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Gr+L8A&#10;AADcAAAADwAAAGRycy9kb3ducmV2LnhtbERPzYrCMBC+C75DGMGbpnrYdatRRBBkYQ/qPsDQjE21&#10;mZQm2vbtncPCHj++/82u97V6URurwAYW8wwUcRFsxaWB3+txtgIVE7LFOjAZGCjCbjsebTC3oeMz&#10;vS6pVBLCMUcDLqUm1zoWjjzGeWiIhbuF1mMS2JbatthJuK/1Mss+tMeKpcFhQwdHxePy9FKCdB4W&#10;n93h8eP674rq4U7PwZjppN+vQSXq07/4z32yBpZfMl/OyBH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Yav4vwAAANwAAAAPAAAAAAAAAAAAAAAAAJgCAABkcnMvZG93bnJl&#10;di54bWxQSwUGAAAAAAQABAD1AAAAhAM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291" o:spid="_x0000_s1289" style="position:absolute;flip:x;visibility:visible;mso-wrap-style:square" from="34667,6137" to="40909,7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Nb3sQAAADcAAAADwAAAGRycy9kb3ducmV2LnhtbESPzarCMBSE9xd8h3CEu7umCopWo4go&#10;CKLg38LdsTm21eakNLla394IgsthZr5hRpPaFOJOlcstK2i3IhDEidU5pwoO+8VfH4TzyBoLy6Tg&#10;SQ4m48bPCGNtH7yl+86nIkDYxagg876MpXRJRgZdy5bEwbvYyqAPskqlrvAR4KaQnSjqSYM5h4UM&#10;S5pllNx2/0bBQq/P3B+4zelo895qeS2P825Xqd9mPR2C8FT7b/jTXmoFnUEb3mfCEZDj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A1vexAAAANwAAAAPAAAAAAAAAAAA&#10;AAAAAKECAABkcnMvZG93bnJldi54bWxQSwUGAAAAAAQABAD5AAAAkgMAAAAA&#10;" strokecolor="#5b9bd5 [3204]" strokeweight=".5pt">
                  <v:stroke joinstyle="miter"/>
                </v:line>
                <v:line id="直接连接符 292" o:spid="_x0000_s1290" style="position:absolute;flip:x y;visibility:visible;mso-wrap-style:square" from="40909,6137" to="43773,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AN4cUAAADcAAAADwAAAGRycy9kb3ducmV2LnhtbESPQWvCQBSE70L/w/IKvUjdNdCQRlcp&#10;gtAeeqi290f2mYRm38bd1aT+ercgeBxm5htmuR5tJ87kQ+tYw3ymQBBXzrRca/jeb58LECEiG+wc&#10;k4Y/CrBePUyWWBo38Bedd7EWCcKhRA1NjH0pZagashhmridO3sF5izFJX0vjcUhw28lMqVxabDkt&#10;NNjTpqHqd3eyGj7o8tJOf+afRa0Gty2OR5+rXOunx/FtASLSGO/hW/vdaMheM/g/k4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AN4cUAAADcAAAADwAAAAAAAAAA&#10;AAAAAAChAgAAZHJzL2Rvd25yZXYueG1sUEsFBgAAAAAEAAQA+QAAAJMDAAAAAA==&#10;" strokecolor="#5b9bd5 [3204]" strokeweight=".5pt">
                  <v:stroke joinstyle="miter"/>
                </v:line>
                <v:rect id="矩形 293" o:spid="_x0000_s1291" style="position:absolute;left:39620;top:7896;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1j8EA&#10;AADcAAAADwAAAGRycy9kb3ducmV2LnhtbESP24rCMBRF3wf8h3AE38ZUBS/VKCIIIsyDlw84NMem&#10;2pyUJtr2782A4ONmXxZ7tWltKV5U+8KxgtEwAUGcOV1wruB62f/OQfiArLF0TAo68rBZ935WmGrX&#10;8Ile55CLOMI+RQUmhCqV0meGLPqhq4ijd3O1xRBlnUtdYxPHbSnHSTKVFguOBIMV7Qxlj/PTRgjS&#10;qRvNmt3jz7THgsruTs9OqUG/3S5BBGrDN/xpH7SC8WIC/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zNY/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294" o:spid="_x0000_s1292" style="position:absolute;flip:y;visibility:visible;mso-wrap-style:square" from="40909,974" to="40909,3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T4RsYAAADcAAAADwAAAGRycy9kb3ducmV2LnhtbESPQWvCQBSE70L/w/IK3nSjaNDoKlIa&#10;CJQWmtaDt2f2mUSzb0N2q+m/d4VCj8PMfMOst71pxJU6V1tWMBlHIIgLq2suFXx/paMFCOeRNTaW&#10;ScEvOdhungZrTLS98Sddc1+KAGGXoILK+zaR0hUVGXRj2xIH72Q7gz7IrpS6w1uAm0ZOoyiWBmsO&#10;CxW29FJRccl/jIJUvx95sXQfh72t47fs3O5f53Olhs/9bgXCU+//w3/tTCuYLmfwOBOOgNz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F0+EbGAAAA3AAAAA8AAAAAAAAA&#10;AAAAAAAAoQIAAGRycy9kb3ducmV2LnhtbFBLBQYAAAAABAAEAPkAAACUAwAAAAA=&#10;" strokecolor="#5b9bd5 [3204]" strokeweight=".5pt">
                  <v:stroke joinstyle="miter"/>
                </v:line>
                <v:line id="直接连接符 295" o:spid="_x0000_s1293" style="position:absolute;flip:y;visibility:visible;mso-wrap-style:square" from="40960,847" to="42408,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hd3cUAAADcAAAADwAAAGRycy9kb3ducmV2LnhtbESPT4vCMBTE7wt+h/CEva2pQsV2jSKi&#10;IIiC/w57e9u8bavNS2myWr+9EQSPw8z8hhlPW1OJKzWutKyg34tAEGdWl5wrOB6WXyMQziNrrCyT&#10;gjs5mE46H2NMtb3xjq57n4sAYZeigsL7OpXSZQUZdD1bEwfvzzYGfZBNLnWDtwA3lRxE0VAaLDks&#10;FFjTvKDssv83CpZ688ujxG1/TrYcrlfn+rSIY6U+u+3sG4Sn1r/Dr/ZKKxgkMTzPhCMgJ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hd3cUAAADcAAAADwAAAAAAAAAA&#10;AAAAAAChAgAAZHJzL2Rvd25yZXYueG1sUEsFBgAAAAAEAAQA+QAAAJMDAAAAAA==&#10;" strokecolor="#5b9bd5 [3204]" strokeweight=".5pt">
                  <v:stroke joinstyle="miter"/>
                </v:line>
                <v:line id="直接连接符 296" o:spid="_x0000_s1294" style="position:absolute;flip:x y;visibility:visible;mso-wrap-style:square" from="39417,847" to="40865,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sL4sUAAADcAAAADwAAAGRycy9kb3ducmV2LnhtbESPT2sCMRTE74V+h/AEL6UmCi7b1Sil&#10;IOjBQ/1zf2yeu4ublzVJ3bWfvikUehxm5jfMcj3YVtzJh8axhulEgSAunWm40nA6bl5zECEiG2wd&#10;k4YHBVivnp+WWBjX8yfdD7ESCcKhQA11jF0hZShrshgmriNO3sV5izFJX0njsU9w28qZUpm02HBa&#10;qLGjj5rK6+HLatjR97x5OU/3eaV6t8lvN5+pTOvxaHhfgIg0xP/wX3trNMzeMvg9k46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sL4sUAAADcAAAADwAAAAAAAAAA&#10;AAAAAAChAgAAZHJzL2Rvd25yZXYueG1sUEsFBgAAAAAEAAQA+QAAAJMDAAAAAA==&#10;" strokecolor="#5b9bd5 [3204]" strokeweight=".5pt">
                  <v:stroke joinstyle="miter"/>
                </v:line>
                <v:rect id="矩形 297" o:spid="_x0000_s1295" style="position:absolute;left:24025;top:13318;width:8991;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gzjMAA&#10;AADcAAAADwAAAGRycy9kb3ducmV2LnhtbESPy8rCMBCF9z/4DmEEd7+pLrxUo4ggiODCywMMzdhU&#10;m0lpom3f3giCy8O5fJzlurWleFHtC8cKRsMEBHHmdMG5gutl9z8D4QOyxtIxKejIw3rV+1tiql3D&#10;J3qdQy7iCPsUFZgQqlRKnxmy6IeuIo7ezdUWQ5R1LnWNTRy3pRwnyURaLDgSDFa0NZQ9zk8bIUin&#10;bjRtto+jaQ8Fld2dnp1Sg367WYAI1IZf+NveawXj+RQ+Z+IR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IgzjM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w10:anchorlock/>
              </v:group>
            </w:pict>
          </mc:Fallback>
        </mc:AlternateContent>
      </w:r>
    </w:p>
    <w:p w:rsidR="00E90B6A" w:rsidRDefault="00E90B6A" w:rsidP="00E90B6A">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4</w:t>
      </w:r>
      <w:r>
        <w:fldChar w:fldCharType="end"/>
      </w:r>
      <w:r>
        <w:t xml:space="preserve"> </w:t>
      </w:r>
      <w:r w:rsidR="00F93B7E" w:rsidRPr="00F93B7E">
        <w:t xml:space="preserve">RF architecture </w:t>
      </w:r>
      <w:r w:rsidR="00F93B7E">
        <w:t>3</w:t>
      </w:r>
      <w:r w:rsidR="00F93B7E" w:rsidRPr="00F93B7E">
        <w:t xml:space="preserve"> for CA_n5-n8 with 3 antennas</w:t>
      </w:r>
    </w:p>
    <w:p w:rsidR="00E90B6A" w:rsidRDefault="00E90B6A" w:rsidP="00E90B6A">
      <w:pPr>
        <w:keepNext/>
      </w:pPr>
      <w:r>
        <w:rPr>
          <w:rFonts w:eastAsiaTheme="minorEastAsia"/>
          <w:noProof/>
          <w:lang w:val="en-US" w:eastAsia="zh-CN"/>
        </w:rPr>
        <mc:AlternateContent>
          <mc:Choice Requires="wpc">
            <w:drawing>
              <wp:inline distT="0" distB="0" distL="0" distR="0" wp14:anchorId="74F4E807" wp14:editId="72763E44">
                <wp:extent cx="5981700" cy="1898650"/>
                <wp:effectExtent l="0" t="0" r="0" b="6350"/>
                <wp:docPr id="329" name="画布 3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98" name="矩形 298"/>
                        <wps:cNvSpPr/>
                        <wps:spPr>
                          <a:xfrm>
                            <a:off x="825500" y="723900"/>
                            <a:ext cx="647700" cy="25428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Pr="00761E70" w:rsidRDefault="00E90B6A" w:rsidP="00E90B6A">
                              <w:pPr>
                                <w:jc w:val="center"/>
                                <w:rPr>
                                  <w:rFonts w:eastAsiaTheme="minorEastAsia"/>
                                  <w:lang w:eastAsia="zh-CN"/>
                                </w:rPr>
                              </w:pPr>
                              <w:r>
                                <w:rPr>
                                  <w:rFonts w:eastAsiaTheme="minorEastAsia"/>
                                  <w:lang w:eastAsia="zh-CN"/>
                                </w:rPr>
                                <w:t>Switch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矩形 299"/>
                        <wps:cNvSpPr/>
                        <wps:spPr>
                          <a:xfrm>
                            <a:off x="1221400" y="1313126"/>
                            <a:ext cx="905850" cy="3785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0" name="直接连接符 300"/>
                        <wps:cNvCnPr>
                          <a:stCxn id="298" idx="2"/>
                          <a:endCxn id="299" idx="0"/>
                        </wps:cNvCnPr>
                        <wps:spPr>
                          <a:xfrm>
                            <a:off x="1149350" y="978186"/>
                            <a:ext cx="524975" cy="3349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1" name="矩形 301"/>
                        <wps:cNvSpPr/>
                        <wps:spPr>
                          <a:xfrm>
                            <a:off x="1450000" y="33268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2" name="直接连接符 302"/>
                        <wps:cNvCnPr>
                          <a:stCxn id="301" idx="2"/>
                          <a:endCxn id="298" idx="0"/>
                        </wps:cNvCnPr>
                        <wps:spPr>
                          <a:xfrm flipH="1">
                            <a:off x="1149350" y="586686"/>
                            <a:ext cx="624500" cy="1372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3" name="直接连接符 303"/>
                        <wps:cNvCnPr>
                          <a:stCxn id="304" idx="0"/>
                          <a:endCxn id="301" idx="2"/>
                        </wps:cNvCnPr>
                        <wps:spPr>
                          <a:xfrm flipH="1" flipV="1">
                            <a:off x="1773850" y="586686"/>
                            <a:ext cx="286725" cy="17531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4" name="矩形 304"/>
                        <wps:cNvSpPr/>
                        <wps:spPr>
                          <a:xfrm>
                            <a:off x="1644650" y="7620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5" name="直接连接符 305"/>
                        <wps:cNvCnPr>
                          <a:stCxn id="301" idx="0"/>
                        </wps:cNvCnPr>
                        <wps:spPr>
                          <a:xfrm flipV="1">
                            <a:off x="1773850" y="69850"/>
                            <a:ext cx="0" cy="2628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6" name="直接连接符 306"/>
                        <wps:cNvCnPr/>
                        <wps:spPr>
                          <a:xfrm flipV="1">
                            <a:off x="1778930" y="57150"/>
                            <a:ext cx="145120" cy="15240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7" name="直接连接符 307"/>
                        <wps:cNvCnPr/>
                        <wps:spPr>
                          <a:xfrm flipH="1" flipV="1">
                            <a:off x="1624920" y="571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8" name="矩形 308"/>
                        <wps:cNvSpPr/>
                        <wps:spPr>
                          <a:xfrm>
                            <a:off x="4832985" y="1414672"/>
                            <a:ext cx="996316" cy="44201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 xml:space="preserve">DUP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9" name="直接连接符 309"/>
                        <wps:cNvCnPr>
                          <a:stCxn id="310" idx="2"/>
                        </wps:cNvCnPr>
                        <wps:spPr>
                          <a:xfrm>
                            <a:off x="5348605" y="654050"/>
                            <a:ext cx="0" cy="2349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0" name="矩形 310"/>
                        <wps:cNvSpPr/>
                        <wps:spPr>
                          <a:xfrm>
                            <a:off x="5024755" y="40005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1" name="直接连接符 311"/>
                        <wps:cNvCnPr/>
                        <wps:spPr>
                          <a:xfrm flipV="1">
                            <a:off x="5348605" y="137795"/>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2" name="直接连接符 312"/>
                        <wps:cNvCnPr/>
                        <wps:spPr>
                          <a:xfrm flipV="1">
                            <a:off x="5353685"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3" name="直接连接符 313"/>
                        <wps:cNvCnPr/>
                        <wps:spPr>
                          <a:xfrm flipH="1" flipV="1">
                            <a:off x="5199380" y="125095"/>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4" name="矩形 314"/>
                        <wps:cNvSpPr/>
                        <wps:spPr>
                          <a:xfrm>
                            <a:off x="5031105" y="908336"/>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5" name="直接连接符 315"/>
                        <wps:cNvCnPr>
                          <a:endCxn id="308" idx="0"/>
                        </wps:cNvCnPr>
                        <wps:spPr>
                          <a:xfrm>
                            <a:off x="5331143" y="1162336"/>
                            <a:ext cx="0" cy="252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6" name="矩形 316"/>
                        <wps:cNvSpPr/>
                        <wps:spPr>
                          <a:xfrm>
                            <a:off x="3142910" y="751500"/>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7" name="直接连接符 317"/>
                        <wps:cNvCnPr/>
                        <wps:spPr>
                          <a:xfrm flipH="1">
                            <a:off x="2852080" y="1011850"/>
                            <a:ext cx="621030" cy="3194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8" name="矩形 318"/>
                        <wps:cNvSpPr/>
                        <wps:spPr>
                          <a:xfrm>
                            <a:off x="3767115" y="359705"/>
                            <a:ext cx="64770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9" name="直接连接符 319"/>
                        <wps:cNvCnPr/>
                        <wps:spPr>
                          <a:xfrm flipH="1">
                            <a:off x="3466760" y="613705"/>
                            <a:ext cx="624205" cy="1371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0" name="直接连接符 320"/>
                        <wps:cNvCnPr/>
                        <wps:spPr>
                          <a:xfrm flipH="1" flipV="1">
                            <a:off x="4090965" y="613705"/>
                            <a:ext cx="286385" cy="1752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1" name="矩形 321"/>
                        <wps:cNvSpPr/>
                        <wps:spPr>
                          <a:xfrm>
                            <a:off x="3962060" y="789600"/>
                            <a:ext cx="831850" cy="2540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2" name="直接连接符 322"/>
                        <wps:cNvCnPr/>
                        <wps:spPr>
                          <a:xfrm flipV="1">
                            <a:off x="4090965" y="97450"/>
                            <a:ext cx="0" cy="26225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3" name="直接连接符 323"/>
                        <wps:cNvCnPr/>
                        <wps:spPr>
                          <a:xfrm flipV="1">
                            <a:off x="4096045"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4" name="直接连接符 324"/>
                        <wps:cNvCnPr/>
                        <wps:spPr>
                          <a:xfrm flipH="1" flipV="1">
                            <a:off x="3941740" y="84750"/>
                            <a:ext cx="144780" cy="1524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5" name="矩形 325"/>
                        <wps:cNvSpPr/>
                        <wps:spPr>
                          <a:xfrm>
                            <a:off x="2402500" y="1331890"/>
                            <a:ext cx="899160" cy="3784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4F4E807" id="画布 329" o:spid="_x0000_s1296" editas="canvas" style="width:471pt;height:149.5pt;mso-position-horizontal-relative:char;mso-position-vertical-relative:line" coordsize="59817,18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">
                <v:shape id="_x0000_s1297" type="#_x0000_t75" style="position:absolute;width:59817;height:18986;visibility:visible;mso-wrap-style:square">
                  <v:fill o:detectmouseclick="t"/>
                  <v:path o:connecttype="none"/>
                </v:shape>
                <v:rect id="矩形 298" o:spid="_x0000_s1298" style="position:absolute;left:8255;top:7239;width:6477;height:25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n/r8A&#10;AADcAAAADwAAAGRycy9kb3ducmV2LnhtbERPzYrCMBC+C75DGMGbpnrYdatRRBBkYQ/qPsDQjE21&#10;mZQm2vbtncPCHj++/82u97V6URurwAYW8wwUcRFsxaWB3+txtgIVE7LFOjAZGCjCbjsebTC3oeMz&#10;vS6pVBLCMUcDLqUm1zoWjjzGeWiIhbuF1mMS2JbatthJuK/1Mss+tMeKpcFhQwdHxePy9FKCdB4W&#10;n93h8eP674rq4U7PwZjppN+vQSXq07/4z32yBpZfslbOyBH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F6f+vwAAANwAAAAPAAAAAAAAAAAAAAAAAJgCAABkcnMvZG93bnJl&#10;di54bWxQSwUGAAAAAAQABAD1AAAAhAMAAAAA&#10;" fillcolor="#5b9bd5 [3204]" strokecolor="#1f4d78 [1604]" strokeweight="1pt">
                  <v:textbox>
                    <w:txbxContent>
                      <w:p w:rsidR="00E90B6A" w:rsidRPr="00761E70" w:rsidRDefault="00E90B6A" w:rsidP="00E90B6A">
                        <w:pPr>
                          <w:jc w:val="center"/>
                          <w:rPr>
                            <w:rFonts w:eastAsiaTheme="minorEastAsia"/>
                            <w:lang w:eastAsia="zh-CN"/>
                          </w:rPr>
                        </w:pPr>
                        <w:r>
                          <w:rPr>
                            <w:rFonts w:eastAsiaTheme="minorEastAsia"/>
                            <w:lang w:eastAsia="zh-CN"/>
                          </w:rPr>
                          <w:t>Switch</w:t>
                        </w:r>
                      </w:p>
                    </w:txbxContent>
                  </v:textbox>
                </v:rect>
                <v:rect id="矩形 299" o:spid="_x0000_s1299" style="position:absolute;left:12214;top:13131;width:9058;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sCZcAA&#10;AADcAAAADwAAAGRycy9kb3ducmV2LnhtbESPzYrCMBSF9wO+Q7iCuzHVhdpqFBEEEVz48wCX5tpU&#10;m5vSRNu+vRkYcHk4Px9ntelsJd7U+NKxgsk4AUGcO11yoeB23f8uQPiArLFyTAp68rBZD35WmGnX&#10;8pnel1CIOMI+QwUmhDqT0ueGLPqxq4mjd3eNxRBlU0jdYBvHbSWnSTKTFkuOBIM17Qzlz8vLRgjS&#10;uZ/M293zZLpjSVX/oFev1GjYbZcgAnXhG/5vH7SCaZrC35l4BOT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sCZc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n8</w:t>
                        </w:r>
                      </w:p>
                    </w:txbxContent>
                  </v:textbox>
                </v:rect>
                <v:line id="直接连接符 300" o:spid="_x0000_s1300" style="position:absolute;visibility:visible;mso-wrap-style:square" from="11493,9781" to="16743,13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wCkcEAAADcAAAADwAAAGRycy9kb3ducmV2LnhtbERPz2vCMBS+C/4P4QneNFHBSddUhuDw&#10;NJjTg7dH82y6NS+1ydruv18Ogx0/vt/5fnSN6KkLtWcNq6UCQVx6U3Ol4fJxXOxAhIhssPFMGn4o&#10;wL6YTnLMjB/4nfpzrEQK4ZChBhtjm0kZSksOw9K3xIm7+85hTLCrpOlwSOGukWulttJhzanBYksH&#10;S+XX+dtpeGB5JHe7vvZqsP1me2/fnj5vWs9n48sziEhj/Bf/uU9Gw0al+elMOgKy+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3AKRwQAAANwAAAAPAAAAAAAAAAAAAAAA&#10;AKECAABkcnMvZG93bnJldi54bWxQSwUGAAAAAAQABAD5AAAAjwMAAAAA&#10;" strokecolor="#5b9bd5 [3204]" strokeweight=".5pt">
                  <v:stroke joinstyle="miter"/>
                </v:line>
                <v:rect id="矩形 301" o:spid="_x0000_s1301" style="position:absolute;left:14500;top:3326;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aUecEA&#10;AADcAAAADwAAAGRycy9kb3ducmV2LnhtbESP3YrCMBCF7xd8hzCCd2tahV2ppiKCsCx4oesDDM3Y&#10;1DaT0kTbvr0RhL08nJ+Ps9kOthEP6nzlWEE6T0AQF05XXCq4/B0+VyB8QNbYOCYFI3nY5pOPDWba&#10;9XyixzmUIo6wz1CBCaHNpPSFIYt+7lri6F1dZzFE2ZVSd9jHcdvIRZJ8SYsVR4LBlvaGivp8txGC&#10;dBrT735fH83wW1Ez3ug+KjWbDrs1iEBD+A+/2z9awTJJ4XUmHgGZ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GlHn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302" o:spid="_x0000_s1302" style="position:absolute;flip:x;visibility:visible;mso-wrap-style:square" from="11493,5866" to="17738,72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pfs8YAAADcAAAADwAAAGRycy9kb3ducmV2LnhtbESPQWvCQBSE7wX/w/IEb81GRUlT11BK&#10;BUEqaJuDt2f2NYnNvg3ZNab/vlsQehxm5htmlQ2mET11rrasYBrFIIgLq2suFXx+bB4TEM4ja2ws&#10;k4IfcpCtRw8rTLW98YH6oy9FgLBLUUHlfZtK6YqKDLrItsTB+7KdQR9kV0rd4S3ATSNncbyUBmsO&#10;CxW29FpR8X28GgUb/X7m5MntT7mtl7vtpc3fFgulJuPh5RmEp8H/h+/trVYwj2fwdyYc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86X7PGAAAA3AAAAA8AAAAAAAAA&#10;AAAAAAAAoQIAAGRycy9kb3ducmV2LnhtbFBLBQYAAAAABAAEAPkAAACUAwAAAAA=&#10;" strokecolor="#5b9bd5 [3204]" strokeweight=".5pt">
                  <v:stroke joinstyle="miter"/>
                </v:line>
                <v:line id="直接连接符 303" o:spid="_x0000_s1303" style="position:absolute;flip:x y;visibility:visible;mso-wrap-style:square" from="17738,5866" to="20605,7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yYMUAAADcAAAADwAAAGRycy9kb3ducmV2LnhtbESPzWrDMBCE74W+g9hCL6WR0lBjnCgh&#10;BALNIYf83Rdra5tYK0dSY6dPXwUCPQ4z8w0zWwy2FVfyoXGsYTxSIIhLZxquNBwP6/ccRIjIBlvH&#10;pOFGARbz56cZFsb1vKPrPlYiQTgUqKGOsSukDGVNFsPIdcTJ+3beYkzSV9J47BPctvJDqUxabDgt&#10;1NjRqqbyvP+xGjb0+9m8ncbbvFK9W+eXi89UpvXry7Ccgog0xP/wo/1lNEzUBO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PcyYMUAAADcAAAADwAAAAAAAAAA&#10;AAAAAAChAgAAZHJzL2Rvd25yZXYueG1sUEsFBgAAAAAEAAQA+QAAAJMDAAAAAA==&#10;" strokecolor="#5b9bd5 [3204]" strokeweight=".5pt">
                  <v:stroke joinstyle="miter"/>
                </v:line>
                <v:rect id="矩形 304" o:spid="_x0000_s1304" style="position:absolute;left:16446;top:7620;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E34cAA&#10;AADcAAAADwAAAGRycy9kb3ducmV2LnhtbESP24rCMBRF3wf8h3AE38bUCyrVKCIIIsyDlw84NMem&#10;2pyUJtr2782A4ONmXxZ7tWltKV5U+8KxgtEwAUGcOV1wruB62f8uQPiArLF0TAo68rBZ935WmGrX&#10;8Ile55CLOMI+RQUmhCqV0meGLPqhq4ijd3O1xRBlnUtdYxPHbSnHSTKTFguOBIMV7Qxlj/PTRgjS&#10;qRvNm93jz7THgsruTs9OqUG/3S5BBGrDN/xpH7SCSTKF/zPxCMj1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E34c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305" o:spid="_x0000_s1305" style="position:absolute;flip:y;visibility:visible;mso-wrap-style:square" from="17738,698" to="17738,3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PHx8YAAADcAAAADwAAAGRycy9kb3ducmV2LnhtbESPQWvCQBSE70L/w/IK3symlYSYuopI&#10;BaFUaNSDt9fsa5I2+zZkt5r+e1cQehxm5htmvhxMK87Uu8aygqcoBkFcWt1wpeCw30wyEM4ja2wt&#10;k4I/crBcPIzmmGt74Q86F74SAcIuRwW1910upStrMugi2xEH78v2Bn2QfSV1j5cAN618juNUGmw4&#10;LNTY0bqm8qf4NQo2+v2Ts5nbnY62Sd+2393xNUmUGj8OqxcQngb/H763t1rBNE7gdiYcAb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DTx8fGAAAA3AAAAA8AAAAAAAAA&#10;AAAAAAAAoQIAAGRycy9kb3ducmV2LnhtbFBLBQYAAAAABAAEAPkAAACUAwAAAAA=&#10;" strokecolor="#5b9bd5 [3204]" strokeweight=".5pt">
                  <v:stroke joinstyle="miter"/>
                </v:line>
                <v:line id="直接连接符 306" o:spid="_x0000_s1306" style="position:absolute;flip:y;visibility:visible;mso-wrap-style:square" from="17789,571" to="19240,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FZsMcAAADcAAAADwAAAGRycy9kb3ducmV2LnhtbESPT2vCQBTE70K/w/IKvemmFoOmrlKK&#10;gUBRqH8O3l6zr0na7NuQ3Sbx27uC0OMwM79hluvB1KKj1lWWFTxPIhDEudUVFwqOh3Q8B+E8ssba&#10;Mim4kIP16mG0xETbnj+p2/tCBAi7BBWU3jeJlC4vyaCb2IY4eN+2NeiDbAupW+wD3NRyGkWxNFhx&#10;WCixofeS8t/9n1GQ6u0Xzxdudz7ZKv7IfprTZjZT6ulxeHsF4Wnw/+F7O9MKXqIYbmfCEZCr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AVmwxwAAANwAAAAPAAAAAAAA&#10;AAAAAAAAAKECAABkcnMvZG93bnJldi54bWxQSwUGAAAAAAQABAD5AAAAlQMAAAAA&#10;" strokecolor="#5b9bd5 [3204]" strokeweight=".5pt">
                  <v:stroke joinstyle="miter"/>
                </v:line>
                <v:line id="直接连接符 307" o:spid="_x0000_s1307" style="position:absolute;flip:x y;visibility:visible;mso-wrap-style:square" from="16249,571" to="17697,2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w0Y8UAAADcAAAADwAAAGRycy9kb3ducmV2LnhtbESPzWrDMBCE74W8g9hAL6WRkhDXuFFC&#10;KQSaQw756X2xtraptXIkJXb79FGhkOMwM98wy/VgW3ElHxrHGqYTBYK4dKbhSsPpuHnOQYSIbLB1&#10;TBp+KMB6NXpYYmFcz3u6HmIlEoRDgRrqGLtCylDWZDFMXEecvC/nLcYkfSWNxz7BbStnSmXSYsNp&#10;ocaO3msqvw8Xq2FLv4vm6XO6yyvVu01+PvtMZVo/joe3VxCRhngP/7c/jIa5eoG/M+kIyN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8w0Y8UAAADcAAAADwAAAAAAAAAA&#10;AAAAAAChAgAAZHJzL2Rvd25yZXYueG1sUEsFBgAAAAAEAAQA+QAAAJMDAAAAAA==&#10;" strokecolor="#5b9bd5 [3204]" strokeweight=".5pt">
                  <v:stroke joinstyle="miter"/>
                </v:line>
                <v:rect id="矩形 308" o:spid="_x0000_s1308" style="position:absolute;left:48329;top:14146;width:9964;height:4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95L8A&#10;AADcAAAADwAAAGRycy9kb3ducmV2LnhtbERPzYrCMBC+C75DGGFvmrrCKtUoIgiLsAd/HmBoxqba&#10;TEoTbfv2O4eFPX58/5td72v1pjZWgQ3MZxko4iLYiksDt+txugIVE7LFOjAZGCjCbjsebTC3oeMz&#10;vS+pVBLCMUcDLqUm1zoWjjzGWWiIhbuH1mMS2JbatthJuK/1Z5Z9aY8VS4PDhg6Oiufl5aUE6TzM&#10;l93h+eP6U0X18KDXYMzHpN+vQSXq07/4z/1tDSwyWStn5Ajo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D3kvwAAANwAAAAPAAAAAAAAAAAAAAAAAJgCAABkcnMvZG93bnJl&#10;di54bWxQSwUGAAAAAAQABAD1AAAAhAMAAAAA&#10;" fillcolor="#5b9bd5 [3204]" strokecolor="#1f4d78 [1604]" strokeweight="1pt">
                  <v:textbox>
                    <w:txbxContent>
                      <w:p w:rsidR="00E90B6A" w:rsidRDefault="00E90B6A" w:rsidP="00E90B6A">
                        <w:pPr>
                          <w:pStyle w:val="afd"/>
                          <w:overflowPunct w:val="0"/>
                          <w:spacing w:before="0" w:beforeAutospacing="0" w:after="0" w:afterAutospacing="0"/>
                          <w:jc w:val="center"/>
                          <w:rPr>
                            <w:rFonts w:ascii="Times New Roman" w:hAnsi="Times New Roman"/>
                            <w:sz w:val="20"/>
                            <w:szCs w:val="20"/>
                            <w:lang w:val="en-GB"/>
                          </w:rPr>
                        </w:pPr>
                        <w:r>
                          <w:rPr>
                            <w:rFonts w:ascii="Times New Roman" w:hAnsi="Times New Roman"/>
                            <w:sz w:val="20"/>
                            <w:szCs w:val="20"/>
                            <w:lang w:val="en-GB"/>
                          </w:rPr>
                          <w:t>n5+n8 Rx</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 xml:space="preserve">DUP </w:t>
                        </w:r>
                      </w:p>
                    </w:txbxContent>
                  </v:textbox>
                </v:rect>
                <v:line id="直接连接符 309" o:spid="_x0000_s1309" style="position:absolute;visibility:visible;mso-wrap-style:square" from="53486,6540" to="53486,8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arDMQAAADcAAAADwAAAGRycy9kb3ducmV2LnhtbESPQWsCMRSE74X+h/AK3mpiBVtXo0hB&#10;8SRU68HbY/PcrG5e1k3cXf99Uyj0OMzMN8x82btKtNSE0rOG0VCBIM69KbnQ8H1Yv36ACBHZYOWZ&#10;NDwowHLx/DTHzPiOv6jdx0IkCIcMNdgY60zKkFtyGIa+Jk7e2TcOY5JNIU2DXYK7Sr4pNZEOS04L&#10;Fmv6tJRf93en4Yb5mtzpuGlVZ9vx5Fzv3i8nrQcv/WoGIlIf/8N/7a3RMFZT+D2TjoB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5qsMxAAAANwAAAAPAAAAAAAAAAAA&#10;AAAAAKECAABkcnMvZG93bnJldi54bWxQSwUGAAAAAAQABAD5AAAAkgMAAAAA&#10;" strokecolor="#5b9bd5 [3204]" strokeweight=".5pt">
                  <v:stroke joinstyle="miter"/>
                </v:line>
                <v:rect id="矩形 310" o:spid="_x0000_s1310" style="position:absolute;left:50247;top:4000;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nP78A&#10;AADcAAAADwAAAGRycy9kb3ducmV2LnhtbERPzWrCQBC+F3yHZQRvdZMKrURXEUEoQg9aH2DIjtlo&#10;djZkV5O8vXMo9Pjx/a+3g2/Uk7pYBzaQzzNQxGWwNVcGLr+H9yWomJAtNoHJwEgRtpvJ2xoLG3o+&#10;0fOcKiUhHAs04FJqC61j6chjnIeWWLhr6DwmgV2lbYe9hPtGf2TZp/ZYszQ4bGnvqLyfH15KkE5j&#10;/tXv7z9uONbUjDd6jMbMpsNuBSrRkP7Ff+5va2CRy3w5I0dAb1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8U6c/vwAAANwAAAAPAAAAAAAAAAAAAAAAAJgCAABkcnMvZG93bnJl&#10;di54bWxQSwUGAAAAAAQABAD1AAAAhAM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311" o:spid="_x0000_s1311" style="position:absolute;flip:y;visibility:visible;mso-wrap-style:square" from="53486,1377" to="53486,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FXGcUAAADcAAAADwAAAGRycy9kb3ducmV2LnhtbESPQYvCMBSE74L/IbyFvWlaF8WtRhFR&#10;EERBXQ/ens2z7dq8lCZq/febBcHjMDPfMONpY0pxp9oVlhXE3QgEcWp1wZmCn8OyMwThPLLG0jIp&#10;eJKD6aTdGmOi7YN3dN/7TAQIuwQV5N5XiZQuzcmg69qKOHgXWxv0QdaZ1DU+AtyUshdFA2mw4LCQ&#10;Y0XznNLr/mYULPXmzMNvtz0dbTFYr36r46LfV+rzo5mNQHhq/Dv8aq+0gq84hv8z4QjIy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FXGcUAAADcAAAADwAAAAAAAAAA&#10;AAAAAAChAgAAZHJzL2Rvd25yZXYueG1sUEsFBgAAAAAEAAQA+QAAAJMDAAAAAA==&#10;" strokecolor="#5b9bd5 [3204]" strokeweight=".5pt">
                  <v:stroke joinstyle="miter"/>
                </v:line>
                <v:line id="直接连接符 312" o:spid="_x0000_s1312" style="position:absolute;flip:y;visibility:visible;mso-wrap-style:square" from="53536,1250" to="54984,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PJbsYAAADcAAAADwAAAGRycy9kb3ducmV2LnhtbESPQWvCQBSE74L/YXmCN7NRMWjqKlIq&#10;CKWFRnPw9pp9JtHs25Ddavrvu4VCj8PMfMOst71pxJ06V1tWMI1iEMSF1TWXCk7H/WQJwnlkjY1l&#10;UvBNDrab4WCNqbYP/qB75ksRIOxSVFB536ZSuqIigy6yLXHwLrYz6IPsSqk7fAS4aeQsjhNpsOaw&#10;UGFLzxUVt+zLKNjrt09ertz7Obd18nq4tvnLYqHUeNTvnkB46v1/+K990Arm0xn8nglHQG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rjyW7GAAAA3AAAAA8AAAAAAAAA&#10;AAAAAAAAoQIAAGRycy9kb3ducmV2LnhtbFBLBQYAAAAABAAEAPkAAACUAwAAAAA=&#10;" strokecolor="#5b9bd5 [3204]" strokeweight=".5pt">
                  <v:stroke joinstyle="miter"/>
                </v:line>
                <v:line id="直接连接符 313" o:spid="_x0000_s1313" style="position:absolute;flip:x y;visibility:visible;mso-wrap-style:square" from="51993,1250" to="53441,2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kvcUAAADcAAAADwAAAGRycy9kb3ducmV2LnhtbESPzWrDMBCE74G+g9hCLqGRnFBjnCih&#10;FALtoYf83Rdra5tYK0dSY7dPXxUCPQ4z8w2z3o62EzfyoXWsIZsrEMSVMy3XGk7H3VMBIkRkg51j&#10;0vBNAbabh8kaS+MG3tPtEGuRIBxK1NDE2JdShqohi2HueuLkfTpvMSbpa2k8DgluO7lQKpcWW04L&#10;Dfb02lB1OXxZDe/089zOztlHUavB7Yrr1ecq13r6OL6sQEQa43/43n4zGpbZEv7OpCM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6kvcUAAADcAAAADwAAAAAAAAAA&#10;AAAAAAChAgAAZHJzL2Rvd25yZXYueG1sUEsFBgAAAAAEAAQA+QAAAJMDAAAAAA==&#10;" strokecolor="#5b9bd5 [3204]" strokeweight=".5pt">
                  <v:stroke joinstyle="miter"/>
                </v:line>
                <v:rect id="矩形 314" o:spid="_x0000_s1314" style="position:absolute;left:50311;top:9083;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ihPMIA&#10;AADcAAAADwAAAGRycy9kb3ducmV2LnhtbESPy2rDMBBF94H+g5hCd7HsNrTFiWxKIBAKXTjpBwzW&#10;1HJijYyl+PH3VSHQ5eU+DndXzrYTIw2+dawgS1IQxLXTLTcKvs+H9TsIH5A1do5JwUIeyuJhtcNc&#10;u4krGk+hEXGEfY4KTAh9LqWvDVn0ieuJo/fjBoshyqGResApjttOPqfpq7TYciQY7GlvqL6ebjZC&#10;kKole5v21y8zf7bULRe6LUo9Pc4fWxCB5vAfvrePWsFLtoG/M/EIyO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KE8wgAAANwAAAAPAAAAAAAAAAAAAAAAAJgCAABkcnMvZG93&#10;bnJldi54bWxQSwUGAAAAAAQABAD1AAAAhwM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315" o:spid="_x0000_s1315" style="position:absolute;visibility:visible;mso-wrap-style:square" from="53311,11623" to="53311,14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I31MUAAADcAAAADwAAAGRycy9kb3ducmV2LnhtbESPQWvCQBSE74X+h+UVvOlGQ21JXaUI&#10;EU+Ctj14e2Sf2Wj2bZpdk/jvu4LQ4zAz3zCL1WBr0VHrK8cKppMEBHHhdMWlgu+vfPwOwgdkjbVj&#10;UnAjD6vl89MCM+163lN3CKWIEPYZKjAhNJmUvjBk0U9cQxy9k2sthijbUuoW+wi3tZwlyVxarDgu&#10;GGxobai4HK5WwS8WOdnjz6ZLetOl81OzezsflRq9DJ8fIAIN4T/8aG+1gnT6Cvcz8Qj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HI31MUAAADcAAAADwAAAAAAAAAA&#10;AAAAAAChAgAAZHJzL2Rvd25yZXYueG1sUEsFBgAAAAAEAAQA+QAAAJMDAAAAAA==&#10;" strokecolor="#5b9bd5 [3204]" strokeweight=".5pt">
                  <v:stroke joinstyle="miter"/>
                </v:line>
                <v:rect id="矩形 316" o:spid="_x0000_s1316" style="position:absolute;left:31429;top:7515;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aa0MIA&#10;AADcAAAADwAAAGRycy9kb3ducmV2LnhtbESPy2rDMBBF94X+g5hCd7XsFNLiWA4lUAiFLJLmAwZr&#10;ajm2RsaSX39fBQpdXu7jcIv9Yjsx0eAbxwqyJAVBXDndcK3g+v358g7CB2SNnWNSsJKHffn4UGCu&#10;3cxnmi6hFnGEfY4KTAh9LqWvDFn0ieuJo/fjBoshyqGWesA5jttObtJ0Ky02HAkGezoYqtrLaCME&#10;6bxmb/OhPZnlq6FuvdG4KvX8tHzsQARawn/4r33UCl6zLdzPxCM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9prQwgAAANwAAAAPAAAAAAAAAAAAAAAAAJgCAABkcnMvZG93&#10;bnJldi54bWxQSwUGAAAAAAQABAD1AAAAhwM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Switch</w:t>
                        </w:r>
                      </w:p>
                    </w:txbxContent>
                  </v:textbox>
                </v:rect>
                <v:line id="直接连接符 317" o:spid="_x0000_s1317" style="position:absolute;flip:x;visibility:visible;mso-wrap-style:square" from="28520,10118" to="34731,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Rq9sYAAADcAAAADwAAAGRycy9kb3ducmV2LnhtbESPQWvCQBSE74X+h+UVvOkmitamboKU&#10;BgSxUFsP3p7Z1yRt9m3Irhr/vSsIPQ4z8w2zyHrTiBN1rrasIB5FIIgLq2suFXx/5cM5COeRNTaW&#10;ScGFHGTp48MCE23P/EmnrS9FgLBLUEHlfZtI6YqKDLqRbYmD92M7gz7IrpS6w3OAm0aOo2gmDdYc&#10;Fips6a2i4m97NApyvTnw/MV97He2nq1Xv+3ufTpVavDUL19BeOr9f/jeXmkFk/gZbmfCEZDp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UavbGAAAA3AAAAA8AAAAAAAAA&#10;AAAAAAAAoQIAAGRycy9kb3ducmV2LnhtbFBLBQYAAAAABAAEAPkAAACUAwAAAAA=&#10;" strokecolor="#5b9bd5 [3204]" strokeweight=".5pt">
                  <v:stroke joinstyle="miter"/>
                </v:line>
                <v:rect id="矩形 318" o:spid="_x0000_s1318" style="position:absolute;left:37671;top:3597;width:6477;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WrOb8A&#10;AADcAAAADwAAAGRycy9kb3ducmV2LnhtbERPzWrCQBC+F3yHZQRvdZMKrURXEUEoQg9aH2DIjtlo&#10;djZkV5O8vXMo9Pjx/a+3g2/Uk7pYBzaQzzNQxGWwNVcGLr+H9yWomJAtNoHJwEgRtpvJ2xoLG3o+&#10;0fOcKiUhHAs04FJqC61j6chjnIeWWLhr6DwmgV2lbYe9hPtGf2TZp/ZYszQ4bGnvqLyfH15KkE5j&#10;/tXv7z9uONbUjDd6jMbMpsNuBSrRkP7Ff+5va2CRy1o5I0dAb1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Jas5vwAAANwAAAAPAAAAAAAAAAAAAAAAAJgCAABkcnMvZG93bnJl&#10;di54bWxQSwUGAAAAAAQABAD1AAAAhAM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Diplexer</w:t>
                        </w:r>
                      </w:p>
                    </w:txbxContent>
                  </v:textbox>
                </v:rect>
                <v:line id="直接连接符 319" o:spid="_x0000_s1319" style="position:absolute;flip:x;visibility:visible;mso-wrap-style:square" from="34667,6137" to="40909,75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dbH8YAAADcAAAADwAAAGRycy9kb3ducmV2LnhtbESPQWvCQBSE7wX/w/IEb3VjJUGjq5RS&#10;QSgtNOrB2zP7TKLZtyG7Nem/d4VCj8PMfMMs172pxY1aV1lWMBlHIIhzqysuFOx3m+cZCOeRNdaW&#10;ScEvOVivBk9LTLXt+JtumS9EgLBLUUHpfZNK6fKSDLqxbYiDd7atQR9kW0jdYhfgppYvUZRIgxWH&#10;hRIbeispv2Y/RsFGf554Nndfx4Otko/tpTm8x7FSo2H/ugDhqff/4b/2ViuYTubwOBOOgFz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RHWx/GAAAA3AAAAA8AAAAAAAAA&#10;AAAAAAAAoQIAAGRycy9kb3ducmV2LnhtbFBLBQYAAAAABAAEAPkAAACUAwAAAAA=&#10;" strokecolor="#5b9bd5 [3204]" strokeweight=".5pt">
                  <v:stroke joinstyle="miter"/>
                </v:line>
                <v:line id="直接连接符 320" o:spid="_x0000_s1320" style="position:absolute;flip:x y;visibility:visible;mso-wrap-style:square" from="40909,6137" to="43773,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Dwd8EAAADcAAAADwAAAGRycy9kb3ducmV2LnhtbERPz2vCMBS+C/4P4Q12EU1UVko1igyE&#10;efCgm/dH82zLmpeaZLbur18Owo4f3+/1drCtuJMPjWMN85kCQVw603Cl4etzP81BhIhssHVMGh4U&#10;YLsZj9ZYGNfzie7nWIkUwqFADXWMXSFlKGuyGGauI07c1XmLMUFfSeOxT+G2lQulMmmx4dRQY0fv&#10;NZXf5x+r4UC/b83kMj/mlerdPr/dfKYyrV9fht0KRKQh/ouf7g+jYblI89OZdATk5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kPB3wQAAANwAAAAPAAAAAAAAAAAAAAAA&#10;AKECAABkcnMvZG93bnJldi54bWxQSwUGAAAAAAQABAD5AAAAjwMAAAAA&#10;" strokecolor="#5b9bd5 [3204]" strokeweight=".5pt">
                  <v:stroke joinstyle="miter"/>
                </v:line>
                <v:rect id="矩形 321" o:spid="_x0000_s1321" style="position:absolute;left:39620;top:7896;width:8319;height:25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PIGcAA&#10;AADcAAAADwAAAGRycy9kb3ducmV2LnhtbESP3YrCMBCF7xd8hzCCd2taBZVqFBEEEbzw5wGGZmyq&#10;zaQ00bZvbxYWvDycn4+z2nS2Em9qfOlYQTpOQBDnTpdcKLhd978LED4ga6wck4KePGzWg58VZtq1&#10;fKb3JRQijrDPUIEJoc6k9Lkhi37sauLo3V1jMUTZFFI32MZxW8lJksykxZIjwWBNO0P58/KyEYJ0&#10;7tN5u3ueTHcsqeof9OqVGg277RJEoC58w//tg1YwnaT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PIGcAAAADcAAAADwAAAAAAAAAAAAAAAACYAgAAZHJzL2Rvd25y&#10;ZXYueG1sUEsFBgAAAAAEAAQA9QAAAIUDAAAAAA==&#10;" fillcolor="#5b9bd5 [3204]" strokecolor="#1f4d78 [1604]" strokeweight="1pt">
                  <v:textbox>
                    <w:txbxContent>
                      <w:p w:rsidR="00E90B6A" w:rsidRDefault="00E90B6A" w:rsidP="00E90B6A">
                        <w:pPr>
                          <w:pStyle w:val="afd"/>
                          <w:overflowPunct w:val="0"/>
                          <w:spacing w:before="0" w:beforeAutospacing="0" w:after="180" w:afterAutospacing="0"/>
                          <w:jc w:val="center"/>
                        </w:pPr>
                        <w:r>
                          <w:rPr>
                            <w:rFonts w:ascii="Times New Roman" w:hAnsi="Times New Roman"/>
                            <w:sz w:val="20"/>
                            <w:szCs w:val="20"/>
                            <w:lang w:val="en-GB"/>
                          </w:rPr>
                          <w:t>Mid bands</w:t>
                        </w:r>
                      </w:p>
                    </w:txbxContent>
                  </v:textbox>
                </v:rect>
                <v:line id="直接连接符 322" o:spid="_x0000_s1322" style="position:absolute;flip:y;visibility:visible;mso-wrap-style:square" from="40909,974" to="40909,3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8D08YAAADcAAAADwAAAGRycy9kb3ducmV2LnhtbESPQWvCQBSE7wX/w/KE3uqmKREbXaWI&#10;QkBaMNaDt2f2maTNvg3Z1aT/vlsoeBxm5htmsRpMI27UudqygudJBIK4sLrmUsHnYfs0A+E8ssbG&#10;Min4IQer5ehhgam2Pe/plvtSBAi7FBVU3replK6oyKCb2JY4eBfbGfRBdqXUHfYBbhoZR9FUGqw5&#10;LFTY0rqi4ju/GgVb/X7m2av7OB1tPd1lX+1xkyRKPY6HtzkIT4O/h//bmVbwEsfwdyYcAbn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PA9PGAAAA3AAAAA8AAAAAAAAA&#10;AAAAAAAAoQIAAGRycy9kb3ducmV2LnhtbFBLBQYAAAAABAAEAPkAAACUAwAAAAA=&#10;" strokecolor="#5b9bd5 [3204]" strokeweight=".5pt">
                  <v:stroke joinstyle="miter"/>
                </v:line>
                <v:line id="直接连接符 323" o:spid="_x0000_s1323" style="position:absolute;flip:y;visibility:visible;mso-wrap-style:square" from="40960,847" to="42408,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mSMUAAADcAAAADwAAAGRycy9kb3ducmV2LnhtbESPT4vCMBTE78J+h/AWvGm6ilK7RhFR&#10;EETBfwdvb5tnW7d5KU3U+u03C4LHYWZ+w4ynjSnFnWpXWFbw1Y1AEKdWF5wpOB6WnRiE88gaS8uk&#10;4EkOppOP1hgTbR+8o/veZyJA2CWoIPe+SqR0aU4GXddWxMG72NqgD7LOpK7xEeCmlL0oGkqDBYeF&#10;HCua55T+7m9GwVJvfjgeue35ZIvhenWtTovBQKn2ZzP7BuGp8e/wq73SCvq9PvyfCUdAT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OmSMUAAADcAAAADwAAAAAAAAAA&#10;AAAAAAChAgAAZHJzL2Rvd25yZXYueG1sUEsFBgAAAAAEAAQA+QAAAJMDAAAAAA==&#10;" strokecolor="#5b9bd5 [3204]" strokeweight=".5pt">
                  <v:stroke joinstyle="miter"/>
                </v:line>
                <v:line id="直接连接符 324" o:spid="_x0000_s1324" style="position:absolute;flip:x y;visibility:visible;mso-wrap-style:square" from="39417,847" to="40865,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v2dMUAAADcAAAADwAAAGRycy9kb3ducmV2LnhtbESPQWsCMRSE70L/Q3iCF6mJ1i7L1iil&#10;INhDD2p7f2xedxc3L2uSuqu/vikUPA4z8w2z2gy2FRfyoXGsYT5TIIhLZxquNHwet485iBCRDbaO&#10;ScOVAmzWD6MVFsb1vKfLIVYiQTgUqKGOsSukDGVNFsPMdcTJ+3beYkzSV9J47BPctnKhVCYtNpwW&#10;auzorabydPixGt7p9txMv+YfeaV6t83PZ5+pTOvJeHh9ARFpiPfwf3tnNDwtlvB3Jh0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v2dMUAAADcAAAADwAAAAAAAAAA&#10;AAAAAAChAgAAZHJzL2Rvd25yZXYueG1sUEsFBgAAAAAEAAQA+QAAAJMDAAAAAA==&#10;" strokecolor="#5b9bd5 [3204]" strokeweight=".5pt">
                  <v:stroke joinstyle="miter"/>
                </v:line>
                <v:rect id="矩形 325" o:spid="_x0000_s1325" style="position:absolute;left:24025;top:13318;width:8991;height:37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jOGsEA&#10;AADcAAAADwAAAGRycy9kb3ducmV2LnhtbESP24rCMBRF3wf8h3AE38ZUxQvVKCIIIsyDlw84NMem&#10;2pyUJtr2782A4ONmXxZ7tWltKV5U+8KxgtEwAUGcOV1wruB62f8uQPiArLF0TAo68rBZ935WmGrX&#10;8Ile55CLOMI+RQUmhCqV0meGLPqhq4ijd3O1xRBlnUtdYxPHbSnHSTKTFguOBIMV7Qxlj/PTRgjS&#10;qRvNm93jz7THgsruTs9OqUG/3S5BBGrDN/xpH7SCyXgK/2fiEZ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IzhrBAAAA3AAAAA8AAAAAAAAAAAAAAAAAmAIAAGRycy9kb3du&#10;cmV2LnhtbFBLBQYAAAAABAAEAPUAAACGAwAAAAA=&#10;" fillcolor="#5b9bd5 [3204]" strokecolor="#1f4d78 [1604]" strokeweight="1pt">
                  <v:textbox>
                    <w:txbxContent>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Full Range</w:t>
                        </w:r>
                      </w:p>
                      <w:p w:rsidR="00E90B6A" w:rsidRDefault="00E90B6A" w:rsidP="00E90B6A">
                        <w:pPr>
                          <w:pStyle w:val="afd"/>
                          <w:overflowPunct w:val="0"/>
                          <w:spacing w:before="0" w:beforeAutospacing="0" w:after="0" w:afterAutospacing="0"/>
                          <w:jc w:val="center"/>
                        </w:pPr>
                        <w:r>
                          <w:rPr>
                            <w:rFonts w:ascii="Times New Roman" w:hAnsi="Times New Roman"/>
                            <w:sz w:val="20"/>
                            <w:szCs w:val="20"/>
                            <w:lang w:val="en-GB"/>
                          </w:rPr>
                          <w:t>Duplexer n5</w:t>
                        </w:r>
                      </w:p>
                    </w:txbxContent>
                  </v:textbox>
                </v:rect>
                <w10:anchorlock/>
              </v:group>
            </w:pict>
          </mc:Fallback>
        </mc:AlternateContent>
      </w:r>
    </w:p>
    <w:p w:rsidR="00E90B6A" w:rsidRDefault="00E90B6A" w:rsidP="00E90B6A">
      <w:pPr>
        <w:pStyle w:val="ad"/>
        <w:jc w:val="center"/>
        <w:rPr>
          <w:rFonts w:eastAsiaTheme="minorEastAsia"/>
          <w:lang w:val="en-US" w:eastAsia="zh-CN"/>
        </w:rPr>
      </w:pPr>
      <w:r>
        <w:t xml:space="preserve">Figure </w:t>
      </w:r>
      <w:r>
        <w:fldChar w:fldCharType="begin"/>
      </w:r>
      <w:r>
        <w:instrText xml:space="preserve"> SEQ Figure \* ARABIC </w:instrText>
      </w:r>
      <w:r>
        <w:fldChar w:fldCharType="separate"/>
      </w:r>
      <w:r>
        <w:rPr>
          <w:noProof/>
        </w:rPr>
        <w:t>5</w:t>
      </w:r>
      <w:r>
        <w:fldChar w:fldCharType="end"/>
      </w:r>
      <w:r>
        <w:t xml:space="preserve"> </w:t>
      </w:r>
      <w:r w:rsidR="00F93B7E" w:rsidRPr="006626DB">
        <w:t>RF architecture</w:t>
      </w:r>
      <w:r w:rsidR="00F93B7E">
        <w:t xml:space="preserve"> </w:t>
      </w:r>
      <w:r>
        <w:t>4</w:t>
      </w:r>
      <w:r w:rsidRPr="006626DB">
        <w:t xml:space="preserve"> for CA_n5-n8</w:t>
      </w:r>
      <w:r w:rsidR="00F93B7E">
        <w:t xml:space="preserve"> with </w:t>
      </w:r>
      <w:r w:rsidR="00F93B7E" w:rsidRPr="006626DB">
        <w:t>3 antenna</w:t>
      </w:r>
      <w:r w:rsidR="00F93B7E">
        <w:t>s</w:t>
      </w:r>
    </w:p>
    <w:p w:rsidR="00E90B6A" w:rsidRDefault="00E90B6A" w:rsidP="00E90B6A">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Pr="00CA3D13">
        <w:t xml:space="preserve"> </w:t>
      </w:r>
      <w:proofErr w:type="gramStart"/>
      <w:r>
        <w:t>T</w:t>
      </w:r>
      <w:r w:rsidRPr="00CA3D13">
        <w:t>he</w:t>
      </w:r>
      <w:proofErr w:type="gramEnd"/>
      <w:r w:rsidRPr="00CA3D13">
        <w:t xml:space="preserve"> frequency ranges of each component for 4 </w:t>
      </w:r>
      <w:r w:rsidR="00332472">
        <w:t xml:space="preserve">kinds of </w:t>
      </w:r>
      <w:r w:rsidR="00F93B7E" w:rsidRPr="00F93B7E">
        <w:t>RF architecture</w:t>
      </w:r>
    </w:p>
    <w:tbl>
      <w:tblPr>
        <w:tblStyle w:val="af8"/>
        <w:tblW w:w="0" w:type="auto"/>
        <w:tblLook w:val="04A0" w:firstRow="1" w:lastRow="0" w:firstColumn="1" w:lastColumn="0" w:noHBand="0" w:noVBand="1"/>
      </w:tblPr>
      <w:tblGrid>
        <w:gridCol w:w="1696"/>
        <w:gridCol w:w="4253"/>
        <w:gridCol w:w="1984"/>
        <w:gridCol w:w="1698"/>
      </w:tblGrid>
      <w:tr w:rsidR="00E90B6A" w:rsidTr="00F44B30">
        <w:tc>
          <w:tcPr>
            <w:tcW w:w="1696" w:type="dxa"/>
            <w:vAlign w:val="center"/>
          </w:tcPr>
          <w:p w:rsidR="00E90B6A" w:rsidRDefault="00F93B7E" w:rsidP="00F93B7E">
            <w:pPr>
              <w:jc w:val="center"/>
              <w:rPr>
                <w:rFonts w:eastAsiaTheme="minorEastAsia"/>
                <w:lang w:val="en-US" w:eastAsia="zh-CN"/>
              </w:rPr>
            </w:pPr>
            <w:r w:rsidRPr="00F93B7E">
              <w:rPr>
                <w:rFonts w:eastAsiaTheme="minorEastAsia"/>
                <w:lang w:val="en-US" w:eastAsia="zh-CN"/>
              </w:rPr>
              <w:t>RF architecture for CA_n5-n8 with 3 antennas</w:t>
            </w:r>
          </w:p>
        </w:tc>
        <w:tc>
          <w:tcPr>
            <w:tcW w:w="4253" w:type="dxa"/>
            <w:vAlign w:val="center"/>
          </w:tcPr>
          <w:p w:rsidR="00E90B6A" w:rsidRDefault="00E90B6A" w:rsidP="00F44B30">
            <w:pPr>
              <w:jc w:val="center"/>
              <w:rPr>
                <w:rFonts w:eastAsiaTheme="minorEastAsia"/>
                <w:lang w:val="en-US" w:eastAsia="zh-CN"/>
              </w:rPr>
            </w:pPr>
            <w:r>
              <w:rPr>
                <w:rFonts w:eastAsiaTheme="minorEastAsia"/>
                <w:lang w:val="en-US" w:eastAsia="zh-CN"/>
              </w:rPr>
              <w:t>CA_n5-n8 deployment for main path 1 and path 2</w:t>
            </w:r>
          </w:p>
        </w:tc>
        <w:tc>
          <w:tcPr>
            <w:tcW w:w="1984" w:type="dxa"/>
            <w:vAlign w:val="center"/>
          </w:tcPr>
          <w:p w:rsidR="00E90B6A" w:rsidRDefault="00E90B6A" w:rsidP="00F44B30">
            <w:pPr>
              <w:jc w:val="center"/>
              <w:rPr>
                <w:rFonts w:eastAsiaTheme="minorEastAsia"/>
                <w:lang w:val="en-US" w:eastAsia="zh-CN"/>
              </w:rPr>
            </w:pPr>
            <w:r>
              <w:rPr>
                <w:rFonts w:eastAsiaTheme="minorEastAsia" w:hint="eastAsia"/>
                <w:lang w:val="en-US" w:eastAsia="zh-CN"/>
              </w:rPr>
              <w:t>s</w:t>
            </w:r>
            <w:r>
              <w:rPr>
                <w:rFonts w:eastAsiaTheme="minorEastAsia"/>
                <w:lang w:val="en-US" w:eastAsia="zh-CN"/>
              </w:rPr>
              <w:t>ingle carrier n5 or n8 deployment</w:t>
            </w:r>
          </w:p>
        </w:tc>
        <w:tc>
          <w:tcPr>
            <w:tcW w:w="1698" w:type="dxa"/>
            <w:vAlign w:val="center"/>
          </w:tcPr>
          <w:p w:rsidR="00E90B6A" w:rsidRDefault="00E90B6A" w:rsidP="00F44B30">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5+n8 Rx DUP for diversity Rx filter</w:t>
            </w:r>
          </w:p>
        </w:tc>
      </w:tr>
      <w:tr w:rsidR="00E90B6A" w:rsidTr="00F44B30">
        <w:tc>
          <w:tcPr>
            <w:tcW w:w="1696" w:type="dxa"/>
            <w:vAlign w:val="center"/>
          </w:tcPr>
          <w:p w:rsidR="00E90B6A" w:rsidRDefault="00F93B7E" w:rsidP="00F44B30">
            <w:pPr>
              <w:jc w:val="center"/>
              <w:rPr>
                <w:rFonts w:eastAsiaTheme="minorEastAsia"/>
                <w:lang w:val="en-US" w:eastAsia="zh-CN"/>
              </w:rPr>
            </w:pPr>
            <w:r w:rsidRPr="00F93B7E">
              <w:rPr>
                <w:rFonts w:eastAsiaTheme="minorEastAsia"/>
                <w:lang w:val="en-US" w:eastAsia="zh-CN"/>
              </w:rPr>
              <w:t>RF architecture</w:t>
            </w:r>
            <w:r w:rsidR="00E90B6A">
              <w:rPr>
                <w:rFonts w:eastAsiaTheme="minorEastAsia"/>
                <w:lang w:val="en-US" w:eastAsia="zh-CN"/>
              </w:rPr>
              <w:t xml:space="preserve"> 1</w:t>
            </w:r>
          </w:p>
        </w:tc>
        <w:tc>
          <w:tcPr>
            <w:tcW w:w="4253" w:type="dxa"/>
            <w:vAlign w:val="center"/>
          </w:tcPr>
          <w:p w:rsidR="00E90B6A" w:rsidRDefault="00E90B6A" w:rsidP="00F44B30">
            <w:pPr>
              <w:rPr>
                <w:rFonts w:eastAsiaTheme="minorEastAsia"/>
                <w:lang w:val="en-US" w:eastAsia="zh-CN"/>
              </w:rPr>
            </w:pPr>
            <w:r>
              <w:rPr>
                <w:rFonts w:eastAsiaTheme="minorEastAsia" w:hint="eastAsia"/>
                <w:lang w:val="en-US" w:eastAsia="zh-CN"/>
              </w:rPr>
              <w:t>n</w:t>
            </w:r>
            <w:r>
              <w:rPr>
                <w:rFonts w:eastAsiaTheme="minorEastAsia"/>
                <w:lang w:val="en-US" w:eastAsia="zh-CN"/>
              </w:rPr>
              <w:t>5 partial range duplexer:</w:t>
            </w:r>
          </w:p>
          <w:p w:rsidR="00E90B6A" w:rsidRDefault="00E90B6A" w:rsidP="00F44B30">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xml:space="preserve">: </w:t>
            </w:r>
            <w:r w:rsidRPr="00922CB0">
              <w:rPr>
                <w:rFonts w:eastAsiaTheme="minorEastAsia"/>
                <w:lang w:val="en-US" w:eastAsia="zh-CN"/>
              </w:rPr>
              <w:t>824~849MHz</w:t>
            </w:r>
            <w:r>
              <w:rPr>
                <w:rFonts w:eastAsiaTheme="minorEastAsia"/>
                <w:lang w:val="en-US" w:eastAsia="zh-CN"/>
              </w:rPr>
              <w:t xml:space="preserve">, Rx: </w:t>
            </w:r>
            <w:r w:rsidRPr="00922CB0">
              <w:rPr>
                <w:rFonts w:eastAsiaTheme="minorEastAsia"/>
                <w:lang w:val="en-US" w:eastAsia="zh-CN"/>
              </w:rPr>
              <w:t>869~8</w:t>
            </w:r>
            <w:r>
              <w:rPr>
                <w:rFonts w:eastAsiaTheme="minorEastAsia"/>
                <w:lang w:val="en-US" w:eastAsia="zh-CN"/>
              </w:rPr>
              <w:t>80</w:t>
            </w:r>
            <w:r w:rsidRPr="00922CB0">
              <w:rPr>
                <w:rFonts w:eastAsiaTheme="minorEastAsia"/>
                <w:lang w:val="en-US" w:eastAsia="zh-CN"/>
              </w:rPr>
              <w:t>MHz</w:t>
            </w:r>
          </w:p>
          <w:p w:rsidR="00E90B6A" w:rsidRDefault="00E90B6A" w:rsidP="00F44B30">
            <w:pPr>
              <w:rPr>
                <w:rFonts w:eastAsiaTheme="minorEastAsia"/>
                <w:lang w:val="en-US" w:eastAsia="zh-CN"/>
              </w:rPr>
            </w:pPr>
            <w:r>
              <w:rPr>
                <w:rFonts w:eastAsiaTheme="minorEastAsia" w:hint="eastAsia"/>
                <w:lang w:val="en-US" w:eastAsia="zh-CN"/>
              </w:rPr>
              <w:t>n</w:t>
            </w:r>
            <w:r>
              <w:rPr>
                <w:rFonts w:eastAsiaTheme="minorEastAsia"/>
                <w:lang w:val="en-US" w:eastAsia="zh-CN"/>
              </w:rPr>
              <w:t>8 partial range duplexer:</w:t>
            </w:r>
          </w:p>
          <w:p w:rsidR="00E90B6A" w:rsidRDefault="00E90B6A" w:rsidP="00F44B30">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90</w:t>
            </w:r>
            <w:r w:rsidRPr="00922CB0">
              <w:rPr>
                <w:rFonts w:eastAsiaTheme="minorEastAsia"/>
                <w:lang w:val="en-US" w:eastAsia="zh-CN"/>
              </w:rPr>
              <w:t>4~</w:t>
            </w:r>
            <w:r>
              <w:rPr>
                <w:rFonts w:eastAsiaTheme="minorEastAsia"/>
                <w:lang w:val="en-US" w:eastAsia="zh-CN"/>
              </w:rPr>
              <w:t>915</w:t>
            </w:r>
            <w:r w:rsidRPr="00922CB0">
              <w:rPr>
                <w:rFonts w:eastAsiaTheme="minorEastAsia"/>
                <w:lang w:val="en-US" w:eastAsia="zh-CN"/>
              </w:rPr>
              <w:t>MHz</w:t>
            </w:r>
            <w:r>
              <w:rPr>
                <w:rFonts w:eastAsiaTheme="minorEastAsia"/>
                <w:lang w:val="en-US" w:eastAsia="zh-CN"/>
              </w:rPr>
              <w:t>, Rx: 925</w:t>
            </w:r>
            <w:r w:rsidRPr="00922CB0">
              <w:rPr>
                <w:rFonts w:eastAsiaTheme="minorEastAsia"/>
                <w:lang w:val="en-US" w:eastAsia="zh-CN"/>
              </w:rPr>
              <w:t>~</w:t>
            </w:r>
            <w:r>
              <w:rPr>
                <w:rFonts w:eastAsiaTheme="minorEastAsia"/>
                <w:lang w:val="en-US" w:eastAsia="zh-CN"/>
              </w:rPr>
              <w:t>960</w:t>
            </w:r>
            <w:r w:rsidRPr="00922CB0">
              <w:rPr>
                <w:rFonts w:eastAsiaTheme="minorEastAsia"/>
                <w:lang w:val="en-US" w:eastAsia="zh-CN"/>
              </w:rPr>
              <w:t>MHz</w:t>
            </w:r>
          </w:p>
        </w:tc>
        <w:tc>
          <w:tcPr>
            <w:tcW w:w="1984" w:type="dxa"/>
            <w:vMerge w:val="restart"/>
            <w:vAlign w:val="center"/>
          </w:tcPr>
          <w:p w:rsidR="00E90B6A" w:rsidRDefault="00E90B6A" w:rsidP="00F44B30">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5: full frequency range duplexer</w:t>
            </w:r>
          </w:p>
          <w:p w:rsidR="00E90B6A" w:rsidRDefault="00E90B6A" w:rsidP="00F44B30">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8: full frequency range duplexer</w:t>
            </w:r>
          </w:p>
        </w:tc>
        <w:tc>
          <w:tcPr>
            <w:tcW w:w="1698" w:type="dxa"/>
            <w:vMerge w:val="restart"/>
            <w:vAlign w:val="center"/>
          </w:tcPr>
          <w:p w:rsidR="00E90B6A" w:rsidRPr="00922CB0" w:rsidRDefault="00E90B6A" w:rsidP="00F44B30">
            <w:pPr>
              <w:jc w:val="center"/>
              <w:rPr>
                <w:rFonts w:eastAsiaTheme="minorEastAsia"/>
                <w:lang w:val="en-US" w:eastAsia="zh-CN"/>
              </w:rPr>
            </w:pPr>
            <w:r w:rsidRPr="00922CB0">
              <w:rPr>
                <w:rFonts w:eastAsiaTheme="minorEastAsia"/>
                <w:lang w:val="en-US" w:eastAsia="zh-CN"/>
              </w:rPr>
              <w:t>Band n5 Rx: 869~894MHz</w:t>
            </w:r>
          </w:p>
          <w:p w:rsidR="00E90B6A" w:rsidRDefault="00E90B6A" w:rsidP="00F44B30">
            <w:pPr>
              <w:jc w:val="center"/>
              <w:rPr>
                <w:rFonts w:eastAsiaTheme="minorEastAsia"/>
                <w:lang w:val="en-US" w:eastAsia="zh-CN"/>
              </w:rPr>
            </w:pPr>
            <w:r w:rsidRPr="00922CB0">
              <w:rPr>
                <w:rFonts w:eastAsiaTheme="minorEastAsia"/>
                <w:lang w:val="en-US" w:eastAsia="zh-CN"/>
              </w:rPr>
              <w:t>Band n8 Rx: 925~960MHz</w:t>
            </w:r>
          </w:p>
        </w:tc>
      </w:tr>
      <w:tr w:rsidR="00E90B6A" w:rsidTr="00F44B30">
        <w:tc>
          <w:tcPr>
            <w:tcW w:w="1696" w:type="dxa"/>
            <w:vAlign w:val="center"/>
          </w:tcPr>
          <w:p w:rsidR="00E90B6A" w:rsidRDefault="00F93B7E" w:rsidP="00F44B30">
            <w:pPr>
              <w:jc w:val="center"/>
              <w:rPr>
                <w:rFonts w:eastAsiaTheme="minorEastAsia"/>
                <w:lang w:val="en-US" w:eastAsia="zh-CN"/>
              </w:rPr>
            </w:pPr>
            <w:r w:rsidRPr="00F93B7E">
              <w:rPr>
                <w:rFonts w:eastAsiaTheme="minorEastAsia"/>
                <w:lang w:val="en-US" w:eastAsia="zh-CN"/>
              </w:rPr>
              <w:t>RF architecture</w:t>
            </w:r>
            <w:r w:rsidR="00E90B6A">
              <w:rPr>
                <w:rFonts w:eastAsiaTheme="minorEastAsia"/>
                <w:lang w:val="en-US" w:eastAsia="zh-CN"/>
              </w:rPr>
              <w:t xml:space="preserve"> 2</w:t>
            </w:r>
          </w:p>
        </w:tc>
        <w:tc>
          <w:tcPr>
            <w:tcW w:w="4253" w:type="dxa"/>
            <w:vAlign w:val="center"/>
          </w:tcPr>
          <w:p w:rsidR="00E90B6A" w:rsidRDefault="00E90B6A" w:rsidP="00F44B30">
            <w:pPr>
              <w:rPr>
                <w:rFonts w:eastAsiaTheme="minorEastAsia"/>
                <w:lang w:val="en-US" w:eastAsia="zh-CN"/>
              </w:rPr>
            </w:pPr>
            <w:r>
              <w:rPr>
                <w:rFonts w:eastAsiaTheme="minorEastAsia" w:hint="eastAsia"/>
                <w:lang w:val="en-US" w:eastAsia="zh-CN"/>
              </w:rPr>
              <w:t>n</w:t>
            </w:r>
            <w:r>
              <w:rPr>
                <w:rFonts w:eastAsiaTheme="minorEastAsia"/>
                <w:lang w:val="en-US" w:eastAsia="zh-CN"/>
              </w:rPr>
              <w:t>5 full range duplexer:</w:t>
            </w:r>
          </w:p>
          <w:p w:rsidR="00E90B6A" w:rsidRDefault="00E90B6A" w:rsidP="00F44B30">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xml:space="preserve">: </w:t>
            </w:r>
            <w:r w:rsidRPr="00922CB0">
              <w:rPr>
                <w:rFonts w:eastAsiaTheme="minorEastAsia"/>
                <w:lang w:val="en-US" w:eastAsia="zh-CN"/>
              </w:rPr>
              <w:t>824~849MHz</w:t>
            </w:r>
            <w:r>
              <w:rPr>
                <w:rFonts w:eastAsiaTheme="minorEastAsia"/>
                <w:lang w:val="en-US" w:eastAsia="zh-CN"/>
              </w:rPr>
              <w:t xml:space="preserve">, Rx: </w:t>
            </w:r>
            <w:r w:rsidRPr="00922CB0">
              <w:rPr>
                <w:rFonts w:eastAsiaTheme="minorEastAsia"/>
                <w:lang w:val="en-US" w:eastAsia="zh-CN"/>
              </w:rPr>
              <w:t>869~8</w:t>
            </w:r>
            <w:r>
              <w:rPr>
                <w:rFonts w:eastAsiaTheme="minorEastAsia"/>
                <w:lang w:val="en-US" w:eastAsia="zh-CN"/>
              </w:rPr>
              <w:t>94</w:t>
            </w:r>
            <w:r w:rsidRPr="00922CB0">
              <w:rPr>
                <w:rFonts w:eastAsiaTheme="minorEastAsia"/>
                <w:lang w:val="en-US" w:eastAsia="zh-CN"/>
              </w:rPr>
              <w:t>MHz</w:t>
            </w:r>
          </w:p>
          <w:p w:rsidR="00E90B6A" w:rsidRDefault="00E90B6A" w:rsidP="00F44B30">
            <w:pPr>
              <w:rPr>
                <w:rFonts w:eastAsiaTheme="minorEastAsia"/>
                <w:lang w:val="en-US" w:eastAsia="zh-CN"/>
              </w:rPr>
            </w:pPr>
            <w:r>
              <w:rPr>
                <w:rFonts w:eastAsiaTheme="minorEastAsia" w:hint="eastAsia"/>
                <w:lang w:val="en-US" w:eastAsia="zh-CN"/>
              </w:rPr>
              <w:t>n</w:t>
            </w:r>
            <w:r>
              <w:rPr>
                <w:rFonts w:eastAsiaTheme="minorEastAsia"/>
                <w:lang w:val="en-US" w:eastAsia="zh-CN"/>
              </w:rPr>
              <w:t>8 partial range duplexer:</w:t>
            </w:r>
          </w:p>
          <w:p w:rsidR="00E90B6A" w:rsidRDefault="00E90B6A" w:rsidP="00F44B30">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90</w:t>
            </w:r>
            <w:r w:rsidRPr="00922CB0">
              <w:rPr>
                <w:rFonts w:eastAsiaTheme="minorEastAsia"/>
                <w:lang w:val="en-US" w:eastAsia="zh-CN"/>
              </w:rPr>
              <w:t>4~</w:t>
            </w:r>
            <w:r>
              <w:rPr>
                <w:rFonts w:eastAsiaTheme="minorEastAsia"/>
                <w:lang w:val="en-US" w:eastAsia="zh-CN"/>
              </w:rPr>
              <w:t>915</w:t>
            </w:r>
            <w:r w:rsidRPr="00922CB0">
              <w:rPr>
                <w:rFonts w:eastAsiaTheme="minorEastAsia"/>
                <w:lang w:val="en-US" w:eastAsia="zh-CN"/>
              </w:rPr>
              <w:t>MHz</w:t>
            </w:r>
            <w:r>
              <w:rPr>
                <w:rFonts w:eastAsiaTheme="minorEastAsia"/>
                <w:lang w:val="en-US" w:eastAsia="zh-CN"/>
              </w:rPr>
              <w:t>, Rx: 925</w:t>
            </w:r>
            <w:r w:rsidRPr="00922CB0">
              <w:rPr>
                <w:rFonts w:eastAsiaTheme="minorEastAsia"/>
                <w:lang w:val="en-US" w:eastAsia="zh-CN"/>
              </w:rPr>
              <w:t>~</w:t>
            </w:r>
            <w:r>
              <w:rPr>
                <w:rFonts w:eastAsiaTheme="minorEastAsia"/>
                <w:lang w:val="en-US" w:eastAsia="zh-CN"/>
              </w:rPr>
              <w:t>960</w:t>
            </w:r>
            <w:r w:rsidRPr="00922CB0">
              <w:rPr>
                <w:rFonts w:eastAsiaTheme="minorEastAsia"/>
                <w:lang w:val="en-US" w:eastAsia="zh-CN"/>
              </w:rPr>
              <w:t>MHz</w:t>
            </w:r>
          </w:p>
        </w:tc>
        <w:tc>
          <w:tcPr>
            <w:tcW w:w="1984" w:type="dxa"/>
            <w:vMerge/>
          </w:tcPr>
          <w:p w:rsidR="00E90B6A" w:rsidRDefault="00E90B6A" w:rsidP="00F44B30">
            <w:pPr>
              <w:jc w:val="center"/>
              <w:rPr>
                <w:rFonts w:eastAsiaTheme="minorEastAsia"/>
                <w:lang w:val="en-US" w:eastAsia="zh-CN"/>
              </w:rPr>
            </w:pPr>
          </w:p>
        </w:tc>
        <w:tc>
          <w:tcPr>
            <w:tcW w:w="1698" w:type="dxa"/>
            <w:vMerge/>
          </w:tcPr>
          <w:p w:rsidR="00E90B6A" w:rsidRDefault="00E90B6A" w:rsidP="00F44B30">
            <w:pPr>
              <w:jc w:val="center"/>
              <w:rPr>
                <w:rFonts w:eastAsiaTheme="minorEastAsia"/>
                <w:lang w:val="en-US" w:eastAsia="zh-CN"/>
              </w:rPr>
            </w:pPr>
          </w:p>
        </w:tc>
      </w:tr>
      <w:tr w:rsidR="00E90B6A" w:rsidTr="00F44B30">
        <w:tc>
          <w:tcPr>
            <w:tcW w:w="1696" w:type="dxa"/>
            <w:vAlign w:val="center"/>
          </w:tcPr>
          <w:p w:rsidR="00E90B6A" w:rsidRDefault="00F93B7E" w:rsidP="00F44B30">
            <w:pPr>
              <w:jc w:val="center"/>
              <w:rPr>
                <w:rFonts w:eastAsiaTheme="minorEastAsia"/>
                <w:lang w:val="en-US" w:eastAsia="zh-CN"/>
              </w:rPr>
            </w:pPr>
            <w:r w:rsidRPr="00F93B7E">
              <w:rPr>
                <w:rFonts w:eastAsiaTheme="minorEastAsia"/>
                <w:lang w:val="en-US" w:eastAsia="zh-CN"/>
              </w:rPr>
              <w:t>RF architecture</w:t>
            </w:r>
            <w:r w:rsidR="00E90B6A">
              <w:rPr>
                <w:rFonts w:eastAsiaTheme="minorEastAsia"/>
                <w:lang w:val="en-US" w:eastAsia="zh-CN"/>
              </w:rPr>
              <w:t xml:space="preserve"> 3</w:t>
            </w:r>
          </w:p>
        </w:tc>
        <w:tc>
          <w:tcPr>
            <w:tcW w:w="4253" w:type="dxa"/>
            <w:vAlign w:val="center"/>
          </w:tcPr>
          <w:p w:rsidR="00E90B6A" w:rsidRDefault="00E90B6A" w:rsidP="00F44B30">
            <w:pPr>
              <w:rPr>
                <w:rFonts w:eastAsiaTheme="minorEastAsia"/>
                <w:lang w:val="en-US" w:eastAsia="zh-CN"/>
              </w:rPr>
            </w:pPr>
            <w:r>
              <w:rPr>
                <w:rFonts w:eastAsiaTheme="minorEastAsia" w:hint="eastAsia"/>
                <w:lang w:val="en-US" w:eastAsia="zh-CN"/>
              </w:rPr>
              <w:t>n</w:t>
            </w:r>
            <w:r>
              <w:rPr>
                <w:rFonts w:eastAsiaTheme="minorEastAsia"/>
                <w:lang w:val="en-US" w:eastAsia="zh-CN"/>
              </w:rPr>
              <w:t>5 partial range duplexer:</w:t>
            </w:r>
          </w:p>
          <w:p w:rsidR="00E90B6A" w:rsidRDefault="00E90B6A" w:rsidP="00F44B30">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xml:space="preserve">: </w:t>
            </w:r>
            <w:r w:rsidRPr="00922CB0">
              <w:rPr>
                <w:rFonts w:eastAsiaTheme="minorEastAsia"/>
                <w:lang w:val="en-US" w:eastAsia="zh-CN"/>
              </w:rPr>
              <w:t>824~849MHz</w:t>
            </w:r>
            <w:r>
              <w:rPr>
                <w:rFonts w:eastAsiaTheme="minorEastAsia"/>
                <w:lang w:val="en-US" w:eastAsia="zh-CN"/>
              </w:rPr>
              <w:t xml:space="preserve">, Rx: </w:t>
            </w:r>
            <w:r w:rsidRPr="00922CB0">
              <w:rPr>
                <w:rFonts w:eastAsiaTheme="minorEastAsia"/>
                <w:lang w:val="en-US" w:eastAsia="zh-CN"/>
              </w:rPr>
              <w:t>869~8</w:t>
            </w:r>
            <w:r>
              <w:rPr>
                <w:rFonts w:eastAsiaTheme="minorEastAsia"/>
                <w:lang w:val="en-US" w:eastAsia="zh-CN"/>
              </w:rPr>
              <w:t>80</w:t>
            </w:r>
            <w:r w:rsidRPr="00922CB0">
              <w:rPr>
                <w:rFonts w:eastAsiaTheme="minorEastAsia"/>
                <w:lang w:val="en-US" w:eastAsia="zh-CN"/>
              </w:rPr>
              <w:t>MHz</w:t>
            </w:r>
          </w:p>
          <w:p w:rsidR="00E90B6A" w:rsidRDefault="00E90B6A" w:rsidP="00F44B30">
            <w:pPr>
              <w:rPr>
                <w:rFonts w:eastAsiaTheme="minorEastAsia"/>
                <w:lang w:val="en-US" w:eastAsia="zh-CN"/>
              </w:rPr>
            </w:pPr>
            <w:r>
              <w:rPr>
                <w:rFonts w:eastAsiaTheme="minorEastAsia" w:hint="eastAsia"/>
                <w:lang w:val="en-US" w:eastAsia="zh-CN"/>
              </w:rPr>
              <w:t>n</w:t>
            </w:r>
            <w:r>
              <w:rPr>
                <w:rFonts w:eastAsiaTheme="minorEastAsia"/>
                <w:lang w:val="en-US" w:eastAsia="zh-CN"/>
              </w:rPr>
              <w:t>8 full range duplexer:</w:t>
            </w:r>
          </w:p>
          <w:p w:rsidR="00E90B6A" w:rsidRDefault="00E90B6A" w:rsidP="00F44B30">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880</w:t>
            </w:r>
            <w:r w:rsidRPr="00922CB0">
              <w:rPr>
                <w:rFonts w:eastAsiaTheme="minorEastAsia"/>
                <w:lang w:val="en-US" w:eastAsia="zh-CN"/>
              </w:rPr>
              <w:t>~</w:t>
            </w:r>
            <w:r>
              <w:rPr>
                <w:rFonts w:eastAsiaTheme="minorEastAsia"/>
                <w:lang w:val="en-US" w:eastAsia="zh-CN"/>
              </w:rPr>
              <w:t>915</w:t>
            </w:r>
            <w:r w:rsidRPr="00922CB0">
              <w:rPr>
                <w:rFonts w:eastAsiaTheme="minorEastAsia"/>
                <w:lang w:val="en-US" w:eastAsia="zh-CN"/>
              </w:rPr>
              <w:t>MHz</w:t>
            </w:r>
            <w:r>
              <w:rPr>
                <w:rFonts w:eastAsiaTheme="minorEastAsia"/>
                <w:lang w:val="en-US" w:eastAsia="zh-CN"/>
              </w:rPr>
              <w:t>, Rx: 925</w:t>
            </w:r>
            <w:r w:rsidRPr="00922CB0">
              <w:rPr>
                <w:rFonts w:eastAsiaTheme="minorEastAsia"/>
                <w:lang w:val="en-US" w:eastAsia="zh-CN"/>
              </w:rPr>
              <w:t>~</w:t>
            </w:r>
            <w:r>
              <w:rPr>
                <w:rFonts w:eastAsiaTheme="minorEastAsia"/>
                <w:lang w:val="en-US" w:eastAsia="zh-CN"/>
              </w:rPr>
              <w:t>960</w:t>
            </w:r>
            <w:r w:rsidRPr="00922CB0">
              <w:rPr>
                <w:rFonts w:eastAsiaTheme="minorEastAsia"/>
                <w:lang w:val="en-US" w:eastAsia="zh-CN"/>
              </w:rPr>
              <w:t>MHz</w:t>
            </w:r>
          </w:p>
        </w:tc>
        <w:tc>
          <w:tcPr>
            <w:tcW w:w="1984" w:type="dxa"/>
            <w:vMerge/>
          </w:tcPr>
          <w:p w:rsidR="00E90B6A" w:rsidRDefault="00E90B6A" w:rsidP="00F44B30">
            <w:pPr>
              <w:jc w:val="center"/>
              <w:rPr>
                <w:rFonts w:eastAsiaTheme="minorEastAsia"/>
                <w:lang w:val="en-US" w:eastAsia="zh-CN"/>
              </w:rPr>
            </w:pPr>
          </w:p>
        </w:tc>
        <w:tc>
          <w:tcPr>
            <w:tcW w:w="1698" w:type="dxa"/>
            <w:vMerge/>
          </w:tcPr>
          <w:p w:rsidR="00E90B6A" w:rsidRDefault="00E90B6A" w:rsidP="00F44B30">
            <w:pPr>
              <w:jc w:val="center"/>
              <w:rPr>
                <w:rFonts w:eastAsiaTheme="minorEastAsia"/>
                <w:lang w:val="en-US" w:eastAsia="zh-CN"/>
              </w:rPr>
            </w:pPr>
          </w:p>
        </w:tc>
      </w:tr>
      <w:tr w:rsidR="00E90B6A" w:rsidTr="00F44B30">
        <w:tc>
          <w:tcPr>
            <w:tcW w:w="1696" w:type="dxa"/>
            <w:vAlign w:val="center"/>
          </w:tcPr>
          <w:p w:rsidR="00E90B6A" w:rsidRDefault="00F93B7E" w:rsidP="00F44B30">
            <w:pPr>
              <w:jc w:val="center"/>
              <w:rPr>
                <w:rFonts w:eastAsiaTheme="minorEastAsia"/>
                <w:lang w:val="en-US" w:eastAsia="zh-CN"/>
              </w:rPr>
            </w:pPr>
            <w:r w:rsidRPr="00F93B7E">
              <w:rPr>
                <w:rFonts w:eastAsiaTheme="minorEastAsia"/>
                <w:lang w:val="en-US" w:eastAsia="zh-CN"/>
              </w:rPr>
              <w:t>RF architecture 4</w:t>
            </w:r>
          </w:p>
        </w:tc>
        <w:tc>
          <w:tcPr>
            <w:tcW w:w="4253" w:type="dxa"/>
            <w:vAlign w:val="center"/>
          </w:tcPr>
          <w:p w:rsidR="00E90B6A" w:rsidRDefault="00E90B6A" w:rsidP="00F44B30">
            <w:pPr>
              <w:rPr>
                <w:rFonts w:eastAsiaTheme="minorEastAsia"/>
                <w:lang w:val="en-US" w:eastAsia="zh-CN"/>
              </w:rPr>
            </w:pPr>
            <w:r>
              <w:rPr>
                <w:rFonts w:eastAsiaTheme="minorEastAsia" w:hint="eastAsia"/>
                <w:lang w:val="en-US" w:eastAsia="zh-CN"/>
              </w:rPr>
              <w:t>n</w:t>
            </w:r>
            <w:r>
              <w:rPr>
                <w:rFonts w:eastAsiaTheme="minorEastAsia"/>
                <w:lang w:val="en-US" w:eastAsia="zh-CN"/>
              </w:rPr>
              <w:t>5 full range duplexer:</w:t>
            </w:r>
          </w:p>
          <w:p w:rsidR="00E90B6A" w:rsidRDefault="00E90B6A" w:rsidP="00F44B30">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xml:space="preserve">: </w:t>
            </w:r>
            <w:r w:rsidRPr="00922CB0">
              <w:rPr>
                <w:rFonts w:eastAsiaTheme="minorEastAsia"/>
                <w:lang w:val="en-US" w:eastAsia="zh-CN"/>
              </w:rPr>
              <w:t>824~849MHz</w:t>
            </w:r>
            <w:r>
              <w:rPr>
                <w:rFonts w:eastAsiaTheme="minorEastAsia"/>
                <w:lang w:val="en-US" w:eastAsia="zh-CN"/>
              </w:rPr>
              <w:t xml:space="preserve">, Rx: </w:t>
            </w:r>
            <w:r w:rsidRPr="00922CB0">
              <w:rPr>
                <w:rFonts w:eastAsiaTheme="minorEastAsia"/>
                <w:lang w:val="en-US" w:eastAsia="zh-CN"/>
              </w:rPr>
              <w:t>869~8</w:t>
            </w:r>
            <w:r>
              <w:rPr>
                <w:rFonts w:eastAsiaTheme="minorEastAsia"/>
                <w:lang w:val="en-US" w:eastAsia="zh-CN"/>
              </w:rPr>
              <w:t>94</w:t>
            </w:r>
            <w:r w:rsidRPr="00922CB0">
              <w:rPr>
                <w:rFonts w:eastAsiaTheme="minorEastAsia"/>
                <w:lang w:val="en-US" w:eastAsia="zh-CN"/>
              </w:rPr>
              <w:t>MHz</w:t>
            </w:r>
          </w:p>
          <w:p w:rsidR="00E90B6A" w:rsidRDefault="00E90B6A" w:rsidP="00F44B30">
            <w:pPr>
              <w:rPr>
                <w:rFonts w:eastAsiaTheme="minorEastAsia"/>
                <w:lang w:val="en-US" w:eastAsia="zh-CN"/>
              </w:rPr>
            </w:pPr>
            <w:r>
              <w:rPr>
                <w:rFonts w:eastAsiaTheme="minorEastAsia" w:hint="eastAsia"/>
                <w:lang w:val="en-US" w:eastAsia="zh-CN"/>
              </w:rPr>
              <w:t>n</w:t>
            </w:r>
            <w:r>
              <w:rPr>
                <w:rFonts w:eastAsiaTheme="minorEastAsia"/>
                <w:lang w:val="en-US" w:eastAsia="zh-CN"/>
              </w:rPr>
              <w:t>8 full range duplexer:</w:t>
            </w:r>
          </w:p>
          <w:p w:rsidR="00E90B6A" w:rsidRPr="00922CB0" w:rsidRDefault="00E90B6A" w:rsidP="00F44B30">
            <w:pPr>
              <w:jc w:val="center"/>
              <w:rPr>
                <w:rFonts w:eastAsiaTheme="minorEastAsia"/>
                <w:lang w:val="en-US" w:eastAsia="zh-CN"/>
              </w:rPr>
            </w:pPr>
            <w:proofErr w:type="spellStart"/>
            <w:r>
              <w:rPr>
                <w:rFonts w:eastAsiaTheme="minorEastAsia"/>
                <w:lang w:val="en-US" w:eastAsia="zh-CN"/>
              </w:rPr>
              <w:t>Tx</w:t>
            </w:r>
            <w:proofErr w:type="spellEnd"/>
            <w:r>
              <w:rPr>
                <w:rFonts w:eastAsiaTheme="minorEastAsia"/>
                <w:lang w:val="en-US" w:eastAsia="zh-CN"/>
              </w:rPr>
              <w:t>: 880</w:t>
            </w:r>
            <w:r w:rsidRPr="00922CB0">
              <w:rPr>
                <w:rFonts w:eastAsiaTheme="minorEastAsia"/>
                <w:lang w:val="en-US" w:eastAsia="zh-CN"/>
              </w:rPr>
              <w:t>~</w:t>
            </w:r>
            <w:r>
              <w:rPr>
                <w:rFonts w:eastAsiaTheme="minorEastAsia"/>
                <w:lang w:val="en-US" w:eastAsia="zh-CN"/>
              </w:rPr>
              <w:t>915</w:t>
            </w:r>
            <w:r w:rsidRPr="00922CB0">
              <w:rPr>
                <w:rFonts w:eastAsiaTheme="minorEastAsia"/>
                <w:lang w:val="en-US" w:eastAsia="zh-CN"/>
              </w:rPr>
              <w:t>MHz</w:t>
            </w:r>
            <w:r>
              <w:rPr>
                <w:rFonts w:eastAsiaTheme="minorEastAsia"/>
                <w:lang w:val="en-US" w:eastAsia="zh-CN"/>
              </w:rPr>
              <w:t>, Rx: 925</w:t>
            </w:r>
            <w:r w:rsidRPr="00922CB0">
              <w:rPr>
                <w:rFonts w:eastAsiaTheme="minorEastAsia"/>
                <w:lang w:val="en-US" w:eastAsia="zh-CN"/>
              </w:rPr>
              <w:t>~</w:t>
            </w:r>
            <w:r>
              <w:rPr>
                <w:rFonts w:eastAsiaTheme="minorEastAsia"/>
                <w:lang w:val="en-US" w:eastAsia="zh-CN"/>
              </w:rPr>
              <w:t>960</w:t>
            </w:r>
            <w:r w:rsidRPr="00922CB0">
              <w:rPr>
                <w:rFonts w:eastAsiaTheme="minorEastAsia"/>
                <w:lang w:val="en-US" w:eastAsia="zh-CN"/>
              </w:rPr>
              <w:t>MHz</w:t>
            </w:r>
          </w:p>
        </w:tc>
        <w:tc>
          <w:tcPr>
            <w:tcW w:w="1984" w:type="dxa"/>
            <w:vMerge/>
          </w:tcPr>
          <w:p w:rsidR="00E90B6A" w:rsidRDefault="00E90B6A" w:rsidP="00F44B30">
            <w:pPr>
              <w:jc w:val="center"/>
              <w:rPr>
                <w:rFonts w:eastAsiaTheme="minorEastAsia"/>
                <w:lang w:val="en-US" w:eastAsia="zh-CN"/>
              </w:rPr>
            </w:pPr>
          </w:p>
        </w:tc>
        <w:tc>
          <w:tcPr>
            <w:tcW w:w="1698" w:type="dxa"/>
            <w:vMerge/>
          </w:tcPr>
          <w:p w:rsidR="00E90B6A" w:rsidRDefault="00E90B6A" w:rsidP="00F44B30">
            <w:pPr>
              <w:jc w:val="center"/>
              <w:rPr>
                <w:rFonts w:eastAsiaTheme="minorEastAsia"/>
                <w:lang w:val="en-US" w:eastAsia="zh-CN"/>
              </w:rPr>
            </w:pPr>
          </w:p>
        </w:tc>
      </w:tr>
    </w:tbl>
    <w:p w:rsidR="00E90B6A" w:rsidRPr="00E90B6A" w:rsidRDefault="00E90B6A" w:rsidP="00347664">
      <w:pPr>
        <w:rPr>
          <w:rFonts w:eastAsiaTheme="minorEastAsia"/>
          <w:b/>
          <w:lang w:val="en-US" w:eastAsia="zh-CN"/>
        </w:rPr>
      </w:pPr>
    </w:p>
    <w:p w:rsidR="00B02AE0" w:rsidRPr="00A81A25" w:rsidRDefault="00B02AE0" w:rsidP="00572A4C">
      <w:pPr>
        <w:pStyle w:val="1"/>
        <w:numPr>
          <w:ilvl w:val="0"/>
          <w:numId w:val="0"/>
        </w:numPr>
      </w:pPr>
      <w:r>
        <w:t>References</w:t>
      </w:r>
    </w:p>
    <w:p w:rsidR="005D2FE9" w:rsidRPr="005D2FE9" w:rsidRDefault="00C82B5C"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4B3486" w:rsidRPr="004B3486">
        <w:rPr>
          <w:rFonts w:eastAsia="宋体"/>
          <w:lang w:eastAsia="zh-CN"/>
        </w:rPr>
        <w:t>R4-221</w:t>
      </w:r>
      <w:r w:rsidR="00E74FFF">
        <w:rPr>
          <w:rFonts w:eastAsia="宋体"/>
          <w:lang w:eastAsia="zh-CN"/>
        </w:rPr>
        <w:t>77</w:t>
      </w:r>
      <w:r w:rsidR="00EA50EA">
        <w:rPr>
          <w:rFonts w:eastAsia="宋体"/>
          <w:lang w:eastAsia="zh-CN"/>
        </w:rPr>
        <w:t>08</w:t>
      </w:r>
      <w:r>
        <w:rPr>
          <w:rFonts w:eastAsia="宋体"/>
          <w:lang w:eastAsia="zh-CN"/>
        </w:rPr>
        <w:t xml:space="preserve">, </w:t>
      </w:r>
      <w:r w:rsidR="00EA50EA" w:rsidRPr="00EA50EA">
        <w:rPr>
          <w:rFonts w:eastAsia="宋体"/>
          <w:lang w:eastAsia="zh-CN"/>
        </w:rPr>
        <w:t>WF on CA_n5-n8</w:t>
      </w:r>
      <w:r>
        <w:rPr>
          <w:rFonts w:eastAsia="宋体"/>
          <w:lang w:eastAsia="zh-CN"/>
        </w:rPr>
        <w:t xml:space="preserve">, </w:t>
      </w:r>
      <w:r w:rsidR="00EA50EA" w:rsidRPr="00EA50EA">
        <w:rPr>
          <w:rFonts w:eastAsia="宋体"/>
          <w:lang w:eastAsia="zh-CN"/>
        </w:rPr>
        <w:t>Xiaomi</w:t>
      </w:r>
    </w:p>
    <w:sectPr w:rsidR="005D2FE9" w:rsidRPr="005D2FE9"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CEF" w:rsidRDefault="004D5CEF">
      <w:r>
        <w:separator/>
      </w:r>
    </w:p>
  </w:endnote>
  <w:endnote w:type="continuationSeparator" w:id="0">
    <w:p w:rsidR="004D5CEF" w:rsidRDefault="004D5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D13" w:rsidRDefault="00CA3D1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CEF" w:rsidRDefault="004D5CEF">
      <w:r>
        <w:separator/>
      </w:r>
    </w:p>
  </w:footnote>
  <w:footnote w:type="continuationSeparator" w:id="0">
    <w:p w:rsidR="004D5CEF" w:rsidRDefault="004D5C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F4E3628"/>
    <w:multiLevelType w:val="hybridMultilevel"/>
    <w:tmpl w:val="960A94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9"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12"/>
  </w:num>
  <w:num w:numId="4">
    <w:abstractNumId w:val="16"/>
  </w:num>
  <w:num w:numId="5">
    <w:abstractNumId w:val="1"/>
  </w:num>
  <w:num w:numId="6">
    <w:abstractNumId w:val="2"/>
  </w:num>
  <w:num w:numId="7">
    <w:abstractNumId w:val="5"/>
  </w:num>
  <w:num w:numId="8">
    <w:abstractNumId w:val="5"/>
  </w:num>
  <w:num w:numId="9">
    <w:abstractNumId w:val="15"/>
  </w:num>
  <w:num w:numId="10">
    <w:abstractNumId w:val="1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8"/>
  </w:num>
  <w:num w:numId="15">
    <w:abstractNumId w:val="6"/>
  </w:num>
  <w:num w:numId="16">
    <w:abstractNumId w:val="5"/>
  </w:num>
  <w:num w:numId="17">
    <w:abstractNumId w:val="5"/>
  </w:num>
  <w:num w:numId="18">
    <w:abstractNumId w:val="24"/>
  </w:num>
  <w:num w:numId="19">
    <w:abstractNumId w:val="18"/>
  </w:num>
  <w:num w:numId="20">
    <w:abstractNumId w:val="3"/>
  </w:num>
  <w:num w:numId="21">
    <w:abstractNumId w:val="17"/>
  </w:num>
  <w:num w:numId="22">
    <w:abstractNumId w:val="13"/>
  </w:num>
  <w:num w:numId="23">
    <w:abstractNumId w:val="9"/>
  </w:num>
  <w:num w:numId="24">
    <w:abstractNumId w:val="10"/>
  </w:num>
  <w:num w:numId="25">
    <w:abstractNumId w:val="23"/>
  </w:num>
  <w:num w:numId="26">
    <w:abstractNumId w:val="5"/>
  </w:num>
  <w:num w:numId="27">
    <w:abstractNumId w:val="22"/>
  </w:num>
  <w:num w:numId="28">
    <w:abstractNumId w:val="18"/>
  </w:num>
  <w:num w:numId="29">
    <w:abstractNumId w:val="14"/>
  </w:num>
  <w:num w:numId="30">
    <w:abstractNumId w:val="7"/>
  </w:num>
  <w:num w:numId="31">
    <w:abstractNumId w:val="20"/>
  </w:num>
  <w:num w:numId="32">
    <w:abstractNumId w:val="5"/>
  </w:num>
  <w:num w:numId="3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077A3"/>
    <w:rsid w:val="000116BD"/>
    <w:rsid w:val="00012217"/>
    <w:rsid w:val="000122DC"/>
    <w:rsid w:val="00012A63"/>
    <w:rsid w:val="000130F2"/>
    <w:rsid w:val="00013C47"/>
    <w:rsid w:val="00014451"/>
    <w:rsid w:val="00014963"/>
    <w:rsid w:val="00014C47"/>
    <w:rsid w:val="00014DE3"/>
    <w:rsid w:val="00014EF1"/>
    <w:rsid w:val="0001536D"/>
    <w:rsid w:val="00015E86"/>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333"/>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0B8E"/>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B79EB"/>
    <w:rsid w:val="000C00A2"/>
    <w:rsid w:val="000C0293"/>
    <w:rsid w:val="000C0A0E"/>
    <w:rsid w:val="000C0DC0"/>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4A"/>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868"/>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0C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0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4C44"/>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472"/>
    <w:rsid w:val="0033281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664"/>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67C"/>
    <w:rsid w:val="00393499"/>
    <w:rsid w:val="00393614"/>
    <w:rsid w:val="003936F2"/>
    <w:rsid w:val="00393873"/>
    <w:rsid w:val="00393B77"/>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368"/>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4BB"/>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53D2"/>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187B"/>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5CEF"/>
    <w:rsid w:val="004D7610"/>
    <w:rsid w:val="004E14D0"/>
    <w:rsid w:val="004E1CB3"/>
    <w:rsid w:val="004E23A7"/>
    <w:rsid w:val="004E2453"/>
    <w:rsid w:val="004E2554"/>
    <w:rsid w:val="004E3AF7"/>
    <w:rsid w:val="004E4653"/>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2DA"/>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C45"/>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8EF"/>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1C3"/>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1E4A"/>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466E"/>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7397"/>
    <w:rsid w:val="006474E0"/>
    <w:rsid w:val="006478F4"/>
    <w:rsid w:val="00647AF3"/>
    <w:rsid w:val="00647CAE"/>
    <w:rsid w:val="00650124"/>
    <w:rsid w:val="00650700"/>
    <w:rsid w:val="00651140"/>
    <w:rsid w:val="00651465"/>
    <w:rsid w:val="00653279"/>
    <w:rsid w:val="00654DEA"/>
    <w:rsid w:val="006550A4"/>
    <w:rsid w:val="006551B4"/>
    <w:rsid w:val="00655CFF"/>
    <w:rsid w:val="00656666"/>
    <w:rsid w:val="0065692A"/>
    <w:rsid w:val="0065768D"/>
    <w:rsid w:val="00657B8D"/>
    <w:rsid w:val="00660409"/>
    <w:rsid w:val="00660948"/>
    <w:rsid w:val="0066197F"/>
    <w:rsid w:val="006626DB"/>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D14"/>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88"/>
    <w:rsid w:val="007011AB"/>
    <w:rsid w:val="00702B46"/>
    <w:rsid w:val="00702D05"/>
    <w:rsid w:val="00703165"/>
    <w:rsid w:val="0070391A"/>
    <w:rsid w:val="00703C33"/>
    <w:rsid w:val="0070447D"/>
    <w:rsid w:val="00704900"/>
    <w:rsid w:val="00704BDA"/>
    <w:rsid w:val="00704DB3"/>
    <w:rsid w:val="0070533D"/>
    <w:rsid w:val="007060E6"/>
    <w:rsid w:val="00706532"/>
    <w:rsid w:val="007075F6"/>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1DCC"/>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BA0"/>
    <w:rsid w:val="0076143D"/>
    <w:rsid w:val="007619AD"/>
    <w:rsid w:val="00761E70"/>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2CB0"/>
    <w:rsid w:val="00923D36"/>
    <w:rsid w:val="00924145"/>
    <w:rsid w:val="00925E77"/>
    <w:rsid w:val="0092635A"/>
    <w:rsid w:val="009271B9"/>
    <w:rsid w:val="009300C6"/>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3D73"/>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0A9"/>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04A8"/>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864"/>
    <w:rsid w:val="00C45A95"/>
    <w:rsid w:val="00C46194"/>
    <w:rsid w:val="00C46D24"/>
    <w:rsid w:val="00C476F3"/>
    <w:rsid w:val="00C477DC"/>
    <w:rsid w:val="00C47E87"/>
    <w:rsid w:val="00C506DE"/>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212"/>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3D13"/>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128"/>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B70"/>
    <w:rsid w:val="00D05EAC"/>
    <w:rsid w:val="00D06169"/>
    <w:rsid w:val="00D064E2"/>
    <w:rsid w:val="00D06FAD"/>
    <w:rsid w:val="00D07053"/>
    <w:rsid w:val="00D072DA"/>
    <w:rsid w:val="00D07736"/>
    <w:rsid w:val="00D078C2"/>
    <w:rsid w:val="00D10121"/>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B4"/>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6C1E"/>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320"/>
    <w:rsid w:val="00E45E4E"/>
    <w:rsid w:val="00E46D16"/>
    <w:rsid w:val="00E513DE"/>
    <w:rsid w:val="00E51C99"/>
    <w:rsid w:val="00E5200D"/>
    <w:rsid w:val="00E527AA"/>
    <w:rsid w:val="00E532A6"/>
    <w:rsid w:val="00E532D3"/>
    <w:rsid w:val="00E54264"/>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4FFF"/>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B6A"/>
    <w:rsid w:val="00E90CE7"/>
    <w:rsid w:val="00E90E4D"/>
    <w:rsid w:val="00E9301B"/>
    <w:rsid w:val="00E94169"/>
    <w:rsid w:val="00E95127"/>
    <w:rsid w:val="00E95567"/>
    <w:rsid w:val="00E958AA"/>
    <w:rsid w:val="00E95ED4"/>
    <w:rsid w:val="00EA1816"/>
    <w:rsid w:val="00EA2270"/>
    <w:rsid w:val="00EA2520"/>
    <w:rsid w:val="00EA286D"/>
    <w:rsid w:val="00EA2E2C"/>
    <w:rsid w:val="00EA31C2"/>
    <w:rsid w:val="00EA36F6"/>
    <w:rsid w:val="00EA38D3"/>
    <w:rsid w:val="00EA3F91"/>
    <w:rsid w:val="00EA4125"/>
    <w:rsid w:val="00EA43C7"/>
    <w:rsid w:val="00EA440E"/>
    <w:rsid w:val="00EA50EA"/>
    <w:rsid w:val="00EA5768"/>
    <w:rsid w:val="00EA5CF6"/>
    <w:rsid w:val="00EA7CCB"/>
    <w:rsid w:val="00EB0093"/>
    <w:rsid w:val="00EB00C2"/>
    <w:rsid w:val="00EB0730"/>
    <w:rsid w:val="00EB074F"/>
    <w:rsid w:val="00EB0F30"/>
    <w:rsid w:val="00EB1BDB"/>
    <w:rsid w:val="00EB1E76"/>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9A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6F7"/>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3B7E"/>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122"/>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26169-CFBF-40ED-B140-405D13713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23512</TotalTime>
  <Pages>8</Pages>
  <Words>1605</Words>
  <Characters>9154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10738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62</cp:revision>
  <cp:lastPrinted>2010-01-07T02:23:00Z</cp:lastPrinted>
  <dcterms:created xsi:type="dcterms:W3CDTF">2021-02-10T02:54:00Z</dcterms:created>
  <dcterms:modified xsi:type="dcterms:W3CDTF">2022-11-07T15:01:00Z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(3)fmrZG5ybtG4TWiJCywxJobpIBsWTXl0Nyz2k1pGPmUsgKFeq4UyuOwyyB8OBiUXdwtMCNAhH
o+BQrMy3fa4WIqDGK0jnh/NLXkA+PvcB+2X+FJFdaABUXGoonJqyZH4NrZyGhYKatKYlDqS5
7qqAEe00jK/x4KUUJoLK3HJdgkq72RaYbzBb3G9EJowD6/4rUU8Ty4yVQHb+vGPS2wEyMVbZ
00KEgRtKuoa2izOhIf</vt:lpwstr>
  </property>
  <property fmtid="{D5CDD505-2E9C-101B-9397-08002B2CF9AE}" pid="3" name="_2015_ms_pID_725343_00">
    <vt:lpwstr>_2015_ms_pID_725343</vt:lpwstr>
  </property>
  <property fmtid="{D5CDD505-2E9C-101B-9397-08002B2CF9AE}" pid="4" name="_2015_ms_pID_7253431">
    <vt:lpwstr>7XASWm17mpk1KJaptcqcbqykyGlrrdoq6T9PT+B26Hgc/B7qtuRASq
4xhaTPbfZm7RDiHPTmcmrQkrPSZQotf7KZBo5yPnfG8tETEmRx0yrDA8yunxs8SZl/oWSXrF
T3ddv/WyXj2FnOORKWzzNKcSq0e+ZKAkdnWzTOHJPwm284VUhbAZZ8cPDYVHJdeGM2RctR9Y
Oytc/dxsaePpy1p4EhkbLt0aFCyHZktdIga0</vt:lpwstr>
  </property>
  <property fmtid="{D5CDD505-2E9C-101B-9397-08002B2CF9AE}" pid="5" name="_2015_ms_pID_7253431_00">
    <vt:lpwstr>_2015_ms_pID_7253431</vt:lpwstr>
  </property>
  <property fmtid="{D5CDD505-2E9C-101B-9397-08002B2CF9AE}" pid="6" name="_2015_ms_pID_7253432">
    <vt:lpwstr>4/8vEG6k/mAZw8YqewEtr/wVT4h6NwgaHQtN
ZBr2+V9fFZ9LtGZcKk82bYnftHz0/K9itK4vWK5HTbvub+Gs4rA=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