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2A87C43B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D038C" w:rsidRPr="00DD038C">
        <w:t xml:space="preserve"> </w:t>
      </w:r>
      <w:r w:rsidR="00DD038C" w:rsidRPr="00DD038C">
        <w:rPr>
          <w:rFonts w:cs="Arial"/>
          <w:b/>
          <w:sz w:val="24"/>
          <w:lang w:val="en-US" w:eastAsia="zh-CN"/>
        </w:rPr>
        <w:t>10</w:t>
      </w:r>
      <w:r w:rsidR="00364D46">
        <w:rPr>
          <w:rFonts w:cs="Arial"/>
          <w:b/>
          <w:sz w:val="24"/>
          <w:lang w:val="en-US" w:eastAsia="zh-CN"/>
        </w:rPr>
        <w:t>3</w:t>
      </w:r>
      <w:r w:rsidR="00DD038C" w:rsidRPr="00DD038C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077E49" w:rsidRPr="00077E49">
        <w:rPr>
          <w:rFonts w:eastAsia="宋体" w:cs="Arial"/>
          <w:b/>
          <w:sz w:val="24"/>
          <w:lang w:val="en-US" w:eastAsia="zh-CN"/>
        </w:rPr>
        <w:t>R4-2208979</w:t>
      </w:r>
      <w:bookmarkStart w:id="2" w:name="_GoBack"/>
      <w:bookmarkEnd w:id="2"/>
    </w:p>
    <w:p w14:paraId="245253B7" w14:textId="41AC87D5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D54D8F" w:rsidRPr="00D54D8F">
        <w:rPr>
          <w:rFonts w:cs="Arial"/>
          <w:noProof w:val="0"/>
          <w:sz w:val="24"/>
        </w:rPr>
        <w:t>May 09 – May 20,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3D140A2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>Discussion on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ab/>
      </w:r>
      <w:r w:rsidR="00036E8B">
        <w:rPr>
          <w:rFonts w:ascii="Arial" w:eastAsia="宋体" w:hAnsi="Arial"/>
          <w:b/>
          <w:sz w:val="24"/>
          <w:lang w:val="en-US" w:eastAsia="zh-CN"/>
        </w:rPr>
        <w:t>s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ignaling characteristics</w:t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 due to UE complexity reduction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0167A88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54D8F">
        <w:rPr>
          <w:rFonts w:ascii="Arial" w:eastAsia="宋体" w:hAnsi="Arial"/>
          <w:b/>
          <w:sz w:val="24"/>
          <w:lang w:val="en-US" w:eastAsia="zh-CN"/>
        </w:rPr>
        <w:t>9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D54D8F">
        <w:rPr>
          <w:rFonts w:ascii="Arial" w:eastAsia="宋体" w:hAnsi="Arial"/>
          <w:b/>
          <w:sz w:val="24"/>
          <w:lang w:val="en-US" w:eastAsia="zh-CN"/>
        </w:rPr>
        <w:t>19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036E8B">
        <w:rPr>
          <w:rFonts w:ascii="Arial" w:eastAsia="宋体" w:hAnsi="Arial"/>
          <w:b/>
          <w:sz w:val="24"/>
          <w:lang w:val="en-US" w:eastAsia="zh-CN"/>
        </w:rPr>
        <w:t>3.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1.4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4FD1E5A7" w14:textId="2CE54380" w:rsidR="005B7F51" w:rsidRPr="005B7F51" w:rsidRDefault="005B7F51" w:rsidP="005B7F51">
      <w:pPr>
        <w:rPr>
          <w:rFonts w:eastAsia="宋体"/>
          <w:sz w:val="22"/>
          <w:szCs w:val="22"/>
          <w:lang w:eastAsia="zh-CN"/>
        </w:rPr>
      </w:pPr>
      <w:r w:rsidRPr="005B7F51">
        <w:rPr>
          <w:sz w:val="22"/>
          <w:szCs w:val="22"/>
          <w:lang w:eastAsia="ja-JP"/>
        </w:rPr>
        <w:t xml:space="preserve">The revised WID on support of reduced capability </w:t>
      </w:r>
      <w:r w:rsidRPr="005B7F51">
        <w:rPr>
          <w:rFonts w:eastAsia="Yu Mincho" w:cs="Arial"/>
          <w:bCs/>
          <w:sz w:val="22"/>
          <w:szCs w:val="22"/>
        </w:rPr>
        <w:t>(RedCap)</w:t>
      </w:r>
      <w:r w:rsidRPr="005B7F51">
        <w:rPr>
          <w:sz w:val="22"/>
          <w:szCs w:val="22"/>
          <w:lang w:eastAsia="ja-JP"/>
        </w:rPr>
        <w:t xml:space="preserve"> NR devices has been approved in [1]. </w:t>
      </w:r>
      <w:r w:rsidRPr="005B7F51">
        <w:rPr>
          <w:rFonts w:eastAsia="Yu Mincho" w:cs="Arial"/>
          <w:bCs/>
          <w:sz w:val="22"/>
          <w:szCs w:val="22"/>
        </w:rPr>
        <w:t xml:space="preserve">RAN4 has started work on the support of RedCap NR devices, where the related study item has been concluded in TR 38.875. The WID has the following objectives on </w:t>
      </w:r>
      <w:r w:rsidR="00DC208A" w:rsidRPr="00DC208A">
        <w:rPr>
          <w:rFonts w:eastAsia="Yu Mincho" w:cs="Arial"/>
          <w:bCs/>
          <w:sz w:val="22"/>
          <w:szCs w:val="22"/>
        </w:rPr>
        <w:t>UE complexity reduction</w:t>
      </w:r>
      <w:r w:rsidRPr="005B7F51">
        <w:rPr>
          <w:rFonts w:eastAsia="Yu Mincho" w:cs="Arial"/>
          <w:bCs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5B7F51" w:rsidRPr="005B7F51" w14:paraId="0E300140" w14:textId="77777777" w:rsidTr="00A136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FDAB" w14:textId="77777777" w:rsidR="00DC208A" w:rsidRPr="00DC208A" w:rsidRDefault="00DC208A" w:rsidP="000A73F0">
            <w:pPr>
              <w:pStyle w:val="B1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宋体" w:hAnsi="Times New Roman"/>
                <w:sz w:val="22"/>
                <w:szCs w:val="22"/>
                <w:lang w:eastAsia="ja-JP"/>
              </w:rPr>
            </w:pPr>
            <w:r w:rsidRPr="00DC208A">
              <w:rPr>
                <w:rFonts w:ascii="Times New Roman" w:eastAsia="宋体" w:hAnsi="Times New Roman"/>
                <w:sz w:val="22"/>
                <w:szCs w:val="22"/>
                <w:lang w:eastAsia="ja-JP"/>
              </w:rPr>
              <w:t>Specify support for the following UE complexity reduction features [RAN1, RAN2, RAN4]:</w:t>
            </w:r>
          </w:p>
          <w:p w14:paraId="1E5D7206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Reduced maximum UE bandwidth:</w:t>
            </w:r>
          </w:p>
          <w:p w14:paraId="01EC0F0C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Maximum bandwidth of an FR1 RedCap UE during and after initial access is 20 MHz. </w:t>
            </w:r>
          </w:p>
          <w:p w14:paraId="580A020B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Maximum bandwidth of an FR2 RedCap UE during and after initial access is 100 MHz.</w:t>
            </w:r>
          </w:p>
          <w:p w14:paraId="12FD532B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iCs/>
                <w:sz w:val="22"/>
                <w:szCs w:val="22"/>
                <w:highlight w:val="yellow"/>
                <w:lang w:val="en-GB"/>
              </w:rPr>
              <w:t>Reduced minimum number of Rx branches:</w:t>
            </w:r>
          </w:p>
          <w:p w14:paraId="1B6C43B5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236E3B3E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iCs/>
                <w:sz w:val="22"/>
                <w:szCs w:val="22"/>
                <w:lang w:val="en-GB"/>
              </w:rPr>
            </w:pPr>
            <w:bookmarkStart w:id="4" w:name="_Hlk58502022"/>
            <w:r w:rsidRPr="00DC208A">
              <w:rPr>
                <w:iCs/>
                <w:sz w:val="22"/>
                <w:szCs w:val="22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4"/>
            <w:r w:rsidRPr="00DC208A">
              <w:rPr>
                <w:iCs/>
                <w:sz w:val="22"/>
                <w:szCs w:val="22"/>
                <w:lang w:val="en-GB"/>
              </w:rPr>
              <w:t xml:space="preserve">antenna ports, the minimum number of Rx </w:t>
            </w:r>
            <w:bookmarkStart w:id="5" w:name="_Hlk58574559"/>
            <w:r w:rsidRPr="00DC208A">
              <w:rPr>
                <w:iCs/>
                <w:sz w:val="22"/>
                <w:szCs w:val="22"/>
                <w:lang w:val="en-GB"/>
              </w:rPr>
              <w:t xml:space="preserve">branches </w:t>
            </w:r>
            <w:bookmarkEnd w:id="5"/>
            <w:r w:rsidRPr="00DC208A">
              <w:rPr>
                <w:iCs/>
                <w:sz w:val="22"/>
                <w:szCs w:val="22"/>
                <w:lang w:val="en-GB"/>
              </w:rPr>
              <w:t>supported by specification for a RedCap UE is 1. The specification also supports 2 Rx branches for a RedCap UE in these bands.</w:t>
            </w:r>
          </w:p>
          <w:p w14:paraId="56E36DBF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iCs/>
                <w:sz w:val="22"/>
                <w:szCs w:val="22"/>
                <w:lang w:val="en-GB"/>
              </w:rPr>
            </w:pPr>
            <w:r w:rsidRPr="00DC208A">
              <w:rPr>
                <w:iCs/>
                <w:sz w:val="22"/>
                <w:szCs w:val="22"/>
                <w:lang w:val="en-GB"/>
              </w:rPr>
              <w:t>A means shall be specified by which the gNB can know the number of Rx branches of the UE.</w:t>
            </w:r>
          </w:p>
          <w:p w14:paraId="6DF62960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Maximum number of DL MIMO layers:</w:t>
            </w:r>
          </w:p>
          <w:p w14:paraId="179E44C9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RedCap UE with 1 Rx </w:t>
            </w:r>
            <w:r w:rsidRPr="00DC208A">
              <w:rPr>
                <w:iCs/>
                <w:sz w:val="22"/>
                <w:szCs w:val="22"/>
                <w:lang w:val="en-GB"/>
              </w:rPr>
              <w:t>branch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1 DL MIMO layer is supported.</w:t>
            </w:r>
          </w:p>
          <w:p w14:paraId="2DC17EB4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 xml:space="preserve">For a RedCap UE with 2 Rx </w:t>
            </w:r>
            <w:r w:rsidRPr="00DC208A">
              <w:rPr>
                <w:iCs/>
                <w:sz w:val="22"/>
                <w:szCs w:val="22"/>
                <w:lang w:val="en-GB"/>
              </w:rPr>
              <w:t>branches</w:t>
            </w:r>
            <w:r w:rsidRPr="00DC208A">
              <w:rPr>
                <w:bCs/>
                <w:iCs/>
                <w:sz w:val="22"/>
                <w:szCs w:val="22"/>
                <w:lang w:val="en-GB"/>
              </w:rPr>
              <w:t>, 2 DL MIMO layers are supported.</w:t>
            </w:r>
          </w:p>
          <w:p w14:paraId="73269541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Relaxed maximum modulation order:</w:t>
            </w:r>
          </w:p>
          <w:p w14:paraId="2A38E4F6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/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Support of 256QAM in DL is optional (instead of mandatory) for an FR1 RedCap UE.</w:t>
            </w:r>
          </w:p>
          <w:p w14:paraId="63B47F11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No other relaxations of maximum modulation order are specified for a RedCap UE.</w:t>
            </w:r>
          </w:p>
          <w:p w14:paraId="1E7B96E1" w14:textId="77777777" w:rsidR="00DC208A" w:rsidRPr="00167847" w:rsidRDefault="00DC208A" w:rsidP="000A73F0">
            <w:pPr>
              <w:pStyle w:val="ad"/>
              <w:widowControl/>
              <w:numPr>
                <w:ilvl w:val="1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highlight w:val="yellow"/>
                <w:lang w:val="en-GB"/>
              </w:rPr>
            </w:pPr>
            <w:r w:rsidRPr="00167847">
              <w:rPr>
                <w:bCs/>
                <w:iCs/>
                <w:sz w:val="22"/>
                <w:szCs w:val="22"/>
                <w:highlight w:val="yellow"/>
                <w:lang w:val="en-GB"/>
              </w:rPr>
              <w:t>Duplex operation:</w:t>
            </w:r>
          </w:p>
          <w:p w14:paraId="0657F834" w14:textId="77777777" w:rsidR="00DC208A" w:rsidRPr="00DC208A" w:rsidRDefault="00DC208A" w:rsidP="000A73F0">
            <w:pPr>
              <w:pStyle w:val="ad"/>
              <w:widowControl/>
              <w:numPr>
                <w:ilvl w:val="2"/>
                <w:numId w:val="11"/>
              </w:numPr>
              <w:overflowPunct w:val="0"/>
              <w:autoSpaceDN w:val="0"/>
              <w:jc w:val="both"/>
              <w:rPr>
                <w:bCs/>
                <w:iCs/>
                <w:sz w:val="22"/>
                <w:szCs w:val="22"/>
                <w:lang w:val="en-GB"/>
              </w:rPr>
            </w:pPr>
            <w:r w:rsidRPr="00DC208A">
              <w:rPr>
                <w:bCs/>
                <w:iCs/>
                <w:sz w:val="22"/>
                <w:szCs w:val="22"/>
                <w:lang w:val="en-GB"/>
              </w:rPr>
              <w:t>HD-FDD type A with the minimum specification impact (Note that FD-FDD and TDD are also supported.)</w:t>
            </w:r>
          </w:p>
          <w:p w14:paraId="3CA7D8AC" w14:textId="36C9F9C0" w:rsidR="005B7F51" w:rsidRPr="00DC208A" w:rsidRDefault="005B7F51" w:rsidP="00DC208A">
            <w:pPr>
              <w:pStyle w:val="B10"/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宋体"/>
                <w:bCs/>
                <w:lang w:eastAsia="ja-JP"/>
              </w:rPr>
            </w:pPr>
          </w:p>
        </w:tc>
      </w:tr>
    </w:tbl>
    <w:p w14:paraId="62ACA1A8" w14:textId="1DDDFADA" w:rsidR="005B7F51" w:rsidRPr="005B7F51" w:rsidRDefault="003032EB" w:rsidP="005B7F51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It is concluded in RAN#100e meeting that there is n</w:t>
      </w:r>
      <w:r w:rsidRPr="003032EB">
        <w:rPr>
          <w:rFonts w:eastAsia="宋体"/>
          <w:sz w:val="22"/>
          <w:szCs w:val="22"/>
          <w:lang w:val="en-US" w:eastAsia="zh-CN"/>
        </w:rPr>
        <w:t>o RRM impact due to Maximum number of DL MIMO layers and Relaxed maximum modulation order</w:t>
      </w:r>
      <w:r w:rsidR="006F61A9">
        <w:rPr>
          <w:rFonts w:eastAsia="宋体"/>
          <w:sz w:val="22"/>
          <w:szCs w:val="22"/>
          <w:lang w:val="en-US" w:eastAsia="zh-CN"/>
        </w:rPr>
        <w:t xml:space="preserve"> [2]</w:t>
      </w:r>
      <w:r w:rsidRPr="003032EB">
        <w:rPr>
          <w:rFonts w:eastAsia="宋体"/>
          <w:sz w:val="22"/>
          <w:szCs w:val="22"/>
          <w:lang w:val="en-US" w:eastAsia="zh-CN"/>
        </w:rPr>
        <w:t xml:space="preserve">. </w:t>
      </w:r>
      <w:r w:rsidR="005B7F51" w:rsidRPr="005B7F51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0A5A31">
        <w:rPr>
          <w:rFonts w:eastAsia="宋体"/>
          <w:sz w:val="22"/>
          <w:szCs w:val="22"/>
          <w:lang w:val="en-US" w:eastAsia="zh-CN"/>
        </w:rPr>
        <w:t xml:space="preserve">further </w:t>
      </w:r>
      <w:r w:rsidR="005B7F51" w:rsidRPr="005B7F51">
        <w:rPr>
          <w:rFonts w:eastAsia="宋体"/>
          <w:sz w:val="22"/>
          <w:szCs w:val="22"/>
          <w:lang w:val="en-US" w:eastAsia="zh-CN"/>
        </w:rPr>
        <w:t>provides analysis on the</w:t>
      </w:r>
      <w:r w:rsidR="001F6AEF">
        <w:rPr>
          <w:rFonts w:eastAsia="宋体"/>
          <w:sz w:val="22"/>
          <w:szCs w:val="22"/>
          <w:lang w:val="en-US" w:eastAsia="zh-CN"/>
        </w:rPr>
        <w:t xml:space="preserve"> </w:t>
      </w:r>
      <w:r w:rsidR="007D5E3D">
        <w:rPr>
          <w:rFonts w:eastAsia="宋体"/>
          <w:sz w:val="22"/>
          <w:szCs w:val="22"/>
          <w:lang w:val="en-US" w:eastAsia="zh-CN"/>
        </w:rPr>
        <w:t>signaling characteristics</w:t>
      </w:r>
      <w:r w:rsidR="00167847">
        <w:rPr>
          <w:rFonts w:eastAsia="宋体"/>
          <w:sz w:val="22"/>
          <w:szCs w:val="22"/>
          <w:lang w:val="en-US" w:eastAsia="zh-CN"/>
        </w:rPr>
        <w:t xml:space="preserve"> due to </w:t>
      </w:r>
      <w:r w:rsidR="000A5A31">
        <w:rPr>
          <w:rFonts w:eastAsia="宋体"/>
          <w:sz w:val="22"/>
          <w:szCs w:val="22"/>
          <w:lang w:val="en-US" w:eastAsia="zh-CN"/>
        </w:rPr>
        <w:t>reduced UE BW, reduced RX branch.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lastRenderedPageBreak/>
        <w:t>Discussion</w:t>
      </w:r>
    </w:p>
    <w:p w14:paraId="4D3B3D98" w14:textId="77777777" w:rsidR="00FC31BE" w:rsidRDefault="00FC31BE" w:rsidP="00DC208A">
      <w:pPr>
        <w:rPr>
          <w:rFonts w:eastAsiaTheme="minorEastAsia"/>
          <w:sz w:val="22"/>
          <w:szCs w:val="22"/>
          <w:lang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</w:p>
    <w:p w14:paraId="5BE07151" w14:textId="6C626EE9" w:rsidR="003E1D0E" w:rsidRDefault="003E1D0E" w:rsidP="003E1D0E">
      <w:pPr>
        <w:pStyle w:val="2"/>
        <w:rPr>
          <w:lang w:eastAsia="zh-CN"/>
        </w:rPr>
      </w:pPr>
      <w:r w:rsidRPr="003E1D0E">
        <w:rPr>
          <w:lang w:eastAsia="zh-CN"/>
        </w:rPr>
        <w:t>BFD</w:t>
      </w:r>
    </w:p>
    <w:p w14:paraId="360865A8" w14:textId="24F7383E" w:rsidR="003E1D0E" w:rsidRPr="0033761E" w:rsidRDefault="003E1D0E" w:rsidP="003E1D0E">
      <w:pPr>
        <w:rPr>
          <w:rFonts w:eastAsiaTheme="minorEastAsia"/>
          <w:sz w:val="22"/>
          <w:szCs w:val="22"/>
          <w:lang w:eastAsia="zh-CN"/>
        </w:rPr>
      </w:pPr>
      <w:r w:rsidRPr="0033761E">
        <w:rPr>
          <w:rFonts w:eastAsiaTheme="minorEastAsia"/>
          <w:sz w:val="22"/>
          <w:szCs w:val="22"/>
          <w:lang w:eastAsia="zh-CN"/>
        </w:rPr>
        <w:t xml:space="preserve">There are good progress on BFD in last </w:t>
      </w:r>
      <w:r w:rsidRPr="001E1F3F">
        <w:rPr>
          <w:rFonts w:eastAsiaTheme="minorEastAsia"/>
          <w:sz w:val="22"/>
          <w:szCs w:val="22"/>
          <w:lang w:eastAsia="zh-CN"/>
        </w:rPr>
        <w:t xml:space="preserve">meeting. </w:t>
      </w:r>
      <w:r w:rsidR="00364D46" w:rsidRPr="001E1F3F">
        <w:rPr>
          <w:rFonts w:eastAsiaTheme="minorEastAsia"/>
          <w:sz w:val="22"/>
          <w:szCs w:val="22"/>
          <w:lang w:eastAsia="zh-CN"/>
        </w:rPr>
        <w:t>There is only one left open issue</w:t>
      </w:r>
      <w:r w:rsidRPr="001E1F3F">
        <w:rPr>
          <w:rFonts w:eastAsiaTheme="minorEastAsia"/>
          <w:sz w:val="22"/>
          <w:szCs w:val="22"/>
          <w:lang w:eastAsia="zh-CN"/>
        </w:rPr>
        <w:t xml:space="preserve"> [</w:t>
      </w:r>
      <w:r w:rsidR="00540276" w:rsidRPr="001E1F3F">
        <w:rPr>
          <w:rFonts w:eastAsiaTheme="minorEastAsia"/>
          <w:sz w:val="22"/>
          <w:szCs w:val="22"/>
          <w:lang w:eastAsia="zh-CN"/>
        </w:rPr>
        <w:t>3</w:t>
      </w:r>
      <w:r w:rsidRPr="001E1F3F">
        <w:rPr>
          <w:rFonts w:eastAsiaTheme="minorEastAsia"/>
          <w:sz w:val="22"/>
          <w:szCs w:val="22"/>
          <w:lang w:eastAsia="zh-CN"/>
        </w:rPr>
        <w:t>],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E1D0E" w:rsidRPr="0033761E" w14:paraId="21DF7853" w14:textId="77777777" w:rsidTr="003E1D0E">
        <w:tc>
          <w:tcPr>
            <w:tcW w:w="9621" w:type="dxa"/>
          </w:tcPr>
          <w:p w14:paraId="24EBEAC8" w14:textId="77777777" w:rsidR="00364D46" w:rsidRPr="00364D46" w:rsidRDefault="00364D46" w:rsidP="00364D46">
            <w:pPr>
              <w:rPr>
                <w:b/>
                <w:u w:val="single"/>
                <w:lang w:eastAsia="ko-KR"/>
              </w:rPr>
            </w:pPr>
            <w:r w:rsidRPr="00364D46">
              <w:rPr>
                <w:b/>
                <w:u w:val="single"/>
                <w:lang w:eastAsia="ko-KR"/>
              </w:rPr>
              <w:t>SSB-based based BFD: evaluation period for FR1 and FR2</w:t>
            </w:r>
          </w:p>
          <w:p w14:paraId="099AB6D4" w14:textId="77777777" w:rsidR="00364D46" w:rsidRPr="00364D46" w:rsidRDefault="00364D46" w:rsidP="00364D46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64D46">
              <w:rPr>
                <w:rFonts w:eastAsia="宋体"/>
                <w:b/>
                <w:bCs/>
                <w:sz w:val="20"/>
                <w:szCs w:val="20"/>
                <w:lang w:eastAsia="zh-CN"/>
              </w:rPr>
              <w:t>Option 1 (HW, E///, OPPO, Nokia, vivo):</w:t>
            </w:r>
            <w:r w:rsidRPr="00364D46">
              <w:rPr>
                <w:sz w:val="20"/>
                <w:szCs w:val="20"/>
              </w:rPr>
              <w:t xml:space="preserve"> </w:t>
            </w:r>
            <w:r w:rsidRPr="00364D46">
              <w:rPr>
                <w:rFonts w:eastAsia="宋体"/>
                <w:sz w:val="20"/>
                <w:szCs w:val="20"/>
              </w:rPr>
              <w:t>No need to extend the evaluation period for BFD compared to legacy evaluation period.</w:t>
            </w:r>
          </w:p>
          <w:p w14:paraId="0F649106" w14:textId="77777777" w:rsidR="00364D46" w:rsidRPr="00364D46" w:rsidRDefault="00364D46" w:rsidP="00364D46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364D46">
              <w:rPr>
                <w:rFonts w:eastAsia="宋体"/>
                <w:b/>
                <w:bCs/>
                <w:sz w:val="20"/>
                <w:szCs w:val="20"/>
              </w:rPr>
              <w:t>Option 2 (Apple, MTK, QC</w:t>
            </w:r>
            <w:r w:rsidRPr="00364D46">
              <w:rPr>
                <w:rFonts w:eastAsia="宋体"/>
                <w:b/>
                <w:bCs/>
                <w:color w:val="000000" w:themeColor="text1"/>
                <w:sz w:val="20"/>
                <w:szCs w:val="20"/>
              </w:rPr>
              <w:t xml:space="preserve">): </w:t>
            </w:r>
            <w:r w:rsidRPr="00364D46">
              <w:rPr>
                <w:rFonts w:eastAsia="Yu Mincho"/>
                <w:color w:val="000000" w:themeColor="text1"/>
                <w:sz w:val="20"/>
                <w:szCs w:val="20"/>
              </w:rPr>
              <w:t>Set SSB based BFD evaluation period to be extended by a factor of 2 (10 samples) for 1Rx UE.</w:t>
            </w:r>
          </w:p>
          <w:p w14:paraId="6663E89B" w14:textId="77777777" w:rsidR="00364D46" w:rsidRPr="00364D46" w:rsidRDefault="00364D46" w:rsidP="003E1D0E">
            <w:pPr>
              <w:rPr>
                <w:rFonts w:eastAsiaTheme="minorEastAsia"/>
                <w:sz w:val="22"/>
                <w:szCs w:val="22"/>
                <w:lang w:val="x-none" w:eastAsia="zh-CN"/>
              </w:rPr>
            </w:pPr>
          </w:p>
        </w:tc>
      </w:tr>
    </w:tbl>
    <w:p w14:paraId="1414B64C" w14:textId="2751E05F" w:rsidR="00E76475" w:rsidRPr="00EE2868" w:rsidRDefault="00E76475" w:rsidP="00F36269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The legacy evaluation period for SSB based BFD are specified as below. The sample numbers are in yellow highlight.</w:t>
      </w:r>
    </w:p>
    <w:p w14:paraId="62C3B1A8" w14:textId="77777777" w:rsidR="00E76475" w:rsidRPr="009C5807" w:rsidRDefault="00E76475" w:rsidP="00E76475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4E0F17DA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6B40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3B56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76475" w:rsidRPr="009C5807" w14:paraId="0DBBE944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D638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BE2" w14:textId="77777777" w:rsidR="00E76475" w:rsidRPr="009C5807" w:rsidRDefault="00E76475" w:rsidP="003032EB">
            <w:pPr>
              <w:pStyle w:val="TAC"/>
            </w:pPr>
            <w:r w:rsidRPr="009C5807">
              <w:rPr>
                <w:rFonts w:cs="v4.2.0"/>
              </w:rPr>
              <w:t>Max(50, Ceil(</w:t>
            </w:r>
            <w:r w:rsidRPr="00E76475">
              <w:rPr>
                <w:rFonts w:cs="v4.2.0"/>
                <w:highlight w:val="yellow"/>
              </w:rPr>
              <w:t>5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E76475" w:rsidRPr="00DE38C9" w14:paraId="7225BC9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9936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9FB5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76475" w:rsidRPr="009C5807" w14:paraId="1D8E6A50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4E4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D85D" w14:textId="77777777" w:rsidR="00E76475" w:rsidRPr="009C5807" w:rsidRDefault="00E76475" w:rsidP="003032EB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76475" w:rsidRPr="009C5807" w14:paraId="0EB98DE0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42B8" w14:textId="77777777" w:rsidR="00E76475" w:rsidRPr="009C5807" w:rsidRDefault="00E76475" w:rsidP="003032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A55D3F8" wp14:editId="59B1A31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F8475C1" w14:textId="77777777" w:rsidR="00E76475" w:rsidRPr="009C5807" w:rsidRDefault="00E76475" w:rsidP="00E76475">
      <w:pPr>
        <w:rPr>
          <w:rFonts w:eastAsia="?? ??"/>
        </w:rPr>
      </w:pPr>
    </w:p>
    <w:p w14:paraId="17A673D6" w14:textId="77777777" w:rsidR="00E76475" w:rsidRPr="009C5807" w:rsidRDefault="00E76475" w:rsidP="00E76475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6475" w:rsidRPr="009C5807" w14:paraId="3313BB9B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A2FE" w14:textId="77777777" w:rsidR="00E76475" w:rsidRPr="009C5807" w:rsidRDefault="00E76475" w:rsidP="003032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EAB3" w14:textId="77777777" w:rsidR="00E76475" w:rsidRPr="009C5807" w:rsidRDefault="00E76475" w:rsidP="003032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76475" w:rsidRPr="00DE38C9" w14:paraId="6FD4586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F656" w14:textId="77777777" w:rsidR="00E76475" w:rsidRPr="009C5807" w:rsidRDefault="00E76475" w:rsidP="003032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1098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Max(50, Ceil(</w:t>
            </w:r>
            <w:r w:rsidRPr="00E76475">
              <w:rPr>
                <w:highlight w:val="yellow"/>
                <w:lang w:val="fr-FR"/>
              </w:rPr>
              <w:t>5</w:t>
            </w:r>
            <w:r w:rsidRPr="007C55F6">
              <w:rPr>
                <w:lang w:val="fr-FR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76475" w:rsidRPr="00DE38C9" w14:paraId="25AEA224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68AC" w14:textId="77777777" w:rsidR="00E76475" w:rsidRPr="009C5807" w:rsidRDefault="00E76475" w:rsidP="003032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5A3C" w14:textId="77777777" w:rsidR="00E76475" w:rsidRPr="007C55F6" w:rsidRDefault="00E76475" w:rsidP="003032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E76475" w:rsidRPr="009C5807" w14:paraId="39F0B617" w14:textId="77777777" w:rsidTr="003032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F999" w14:textId="77777777" w:rsidR="00E76475" w:rsidRPr="009C5807" w:rsidRDefault="00E76475" w:rsidP="003032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71B" w14:textId="77777777" w:rsidR="00E76475" w:rsidRPr="009C5807" w:rsidRDefault="00E76475" w:rsidP="003032EB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76475" w:rsidRPr="009C5807" w14:paraId="576EA251" w14:textId="77777777" w:rsidTr="003032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5B6F" w14:textId="77777777" w:rsidR="00E76475" w:rsidRPr="009C5807" w:rsidRDefault="00E76475" w:rsidP="003032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EC99214" wp14:editId="65F5C701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9A24F28" w14:textId="77777777" w:rsidR="00E76475" w:rsidRPr="00E76475" w:rsidRDefault="00E76475" w:rsidP="00F36269">
      <w:pPr>
        <w:ind w:leftChars="100" w:left="200"/>
        <w:rPr>
          <w:rFonts w:eastAsia="宋体"/>
          <w:lang w:eastAsia="zh-CN"/>
        </w:rPr>
      </w:pPr>
    </w:p>
    <w:p w14:paraId="49434FF2" w14:textId="33F2876C" w:rsidR="00451FC8" w:rsidRPr="00EE2868" w:rsidRDefault="00E14698" w:rsidP="00451FC8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Regarding BFD, during defining out-of-sync evaluation period for </w:t>
      </w:r>
      <w:r w:rsidR="00721606" w:rsidRPr="00EE2868">
        <w:rPr>
          <w:rFonts w:eastAsia="宋体"/>
          <w:sz w:val="22"/>
          <w:szCs w:val="22"/>
          <w:lang w:eastAsia="zh-CN"/>
        </w:rPr>
        <w:t>BFD</w:t>
      </w:r>
      <w:r w:rsidRPr="00EE2868">
        <w:rPr>
          <w:rFonts w:eastAsia="宋体"/>
          <w:sz w:val="22"/>
          <w:szCs w:val="22"/>
          <w:lang w:eastAsia="zh-CN"/>
        </w:rPr>
        <w:t xml:space="preserve"> in R15 (considering 2R</w:t>
      </w:r>
      <w:r w:rsidRPr="002A6689">
        <w:rPr>
          <w:rFonts w:eastAsia="宋体"/>
          <w:sz w:val="22"/>
          <w:szCs w:val="22"/>
          <w:lang w:eastAsia="zh-CN"/>
        </w:rPr>
        <w:t xml:space="preserve">X), </w:t>
      </w:r>
      <w:r w:rsidR="00721606" w:rsidRPr="002A6689">
        <w:rPr>
          <w:rFonts w:eastAsia="宋体"/>
          <w:sz w:val="22"/>
          <w:szCs w:val="22"/>
          <w:lang w:eastAsia="zh-CN"/>
        </w:rPr>
        <w:t>Qout</w:t>
      </w:r>
      <w:r w:rsidR="00AD02BD" w:rsidRPr="002A6689">
        <w:rPr>
          <w:rFonts w:eastAsia="宋体"/>
          <w:sz w:val="22"/>
          <w:szCs w:val="22"/>
          <w:lang w:eastAsia="zh-CN"/>
        </w:rPr>
        <w:t xml:space="preserve"> is observed</w:t>
      </w:r>
      <w:r w:rsidR="00721606" w:rsidRPr="002A6689">
        <w:rPr>
          <w:rFonts w:eastAsia="宋体"/>
          <w:sz w:val="22"/>
          <w:szCs w:val="22"/>
          <w:lang w:eastAsia="zh-CN"/>
        </w:rPr>
        <w:t xml:space="preserve"> around side condition -6</w:t>
      </w:r>
      <w:r w:rsidRPr="002A6689">
        <w:rPr>
          <w:rFonts w:eastAsia="宋体"/>
          <w:sz w:val="22"/>
          <w:szCs w:val="22"/>
          <w:lang w:eastAsia="zh-CN"/>
        </w:rPr>
        <w:t>dB</w:t>
      </w:r>
      <w:r w:rsidR="00CE7094" w:rsidRPr="002A6689">
        <w:rPr>
          <w:rFonts w:eastAsia="宋体"/>
          <w:sz w:val="22"/>
          <w:szCs w:val="22"/>
          <w:lang w:eastAsia="zh-CN"/>
        </w:rPr>
        <w:t xml:space="preserve"> (</w:t>
      </w:r>
      <w:r w:rsidR="0003485E" w:rsidRPr="002A6689">
        <w:rPr>
          <w:rFonts w:eastAsia="宋体"/>
          <w:sz w:val="22"/>
          <w:szCs w:val="22"/>
          <w:lang w:eastAsia="zh-CN"/>
        </w:rPr>
        <w:t xml:space="preserve">note: </w:t>
      </w:r>
      <w:r w:rsidR="00CE7094" w:rsidRPr="002A6689">
        <w:rPr>
          <w:rFonts w:eastAsia="宋体"/>
          <w:sz w:val="22"/>
          <w:szCs w:val="22"/>
          <w:lang w:eastAsia="zh-CN"/>
        </w:rPr>
        <w:t>Qout for RLM is observed @-10dB)</w:t>
      </w:r>
      <w:r w:rsidRPr="002A6689">
        <w:rPr>
          <w:rFonts w:eastAsia="宋体"/>
          <w:sz w:val="22"/>
          <w:szCs w:val="22"/>
          <w:lang w:eastAsia="zh-CN"/>
        </w:rPr>
        <w:t>.</w:t>
      </w:r>
      <w:r w:rsidR="00451FC8" w:rsidRPr="002A6689">
        <w:rPr>
          <w:rFonts w:eastAsia="宋体"/>
          <w:sz w:val="22"/>
          <w:szCs w:val="22"/>
          <w:lang w:eastAsia="zh-CN"/>
        </w:rPr>
        <w:t xml:space="preserve"> From the simulation</w:t>
      </w:r>
      <w:r w:rsidR="00451FC8" w:rsidRPr="00EE2868">
        <w:rPr>
          <w:rFonts w:eastAsia="宋体"/>
          <w:sz w:val="22"/>
          <w:szCs w:val="22"/>
          <w:lang w:eastAsia="zh-CN"/>
        </w:rPr>
        <w:t xml:space="preserve"> results in [</w:t>
      </w:r>
      <w:r w:rsidR="00762903" w:rsidRPr="00EE2868">
        <w:rPr>
          <w:rFonts w:eastAsia="宋体"/>
          <w:sz w:val="22"/>
          <w:szCs w:val="22"/>
          <w:lang w:eastAsia="zh-CN"/>
        </w:rPr>
        <w:t>4</w:t>
      </w:r>
      <w:r w:rsidR="00451FC8" w:rsidRPr="00EE2868">
        <w:rPr>
          <w:rFonts w:eastAsia="宋体"/>
          <w:sz w:val="22"/>
          <w:szCs w:val="22"/>
          <w:lang w:eastAsia="zh-CN"/>
        </w:rPr>
        <w:t>], there are some observations:</w:t>
      </w:r>
    </w:p>
    <w:p w14:paraId="2943B248" w14:textId="46D71BB1" w:rsidR="00451FC8" w:rsidRPr="00EE2868" w:rsidRDefault="00451FC8" w:rsidP="00451FC8">
      <w:pPr>
        <w:pStyle w:val="af8"/>
        <w:numPr>
          <w:ilvl w:val="0"/>
          <w:numId w:val="20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for SSB based BFD evaluation </w:t>
      </w:r>
    </w:p>
    <w:p w14:paraId="251B429C" w14:textId="6AC4F33C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>It is up to 0.5 dB delta-SINR difference between 2RX@ -6dB and 1RX@ -6dB with 5 sample numbers;</w:t>
      </w:r>
    </w:p>
    <w:p w14:paraId="21D714F8" w14:textId="0B0B3AA9" w:rsidR="00451FC8" w:rsidRPr="00EE2868" w:rsidRDefault="00451FC8" w:rsidP="00451FC8">
      <w:pPr>
        <w:pStyle w:val="af8"/>
        <w:numPr>
          <w:ilvl w:val="1"/>
          <w:numId w:val="21"/>
        </w:numPr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The delta-SINR accuracy for 1RX@ -6dB can </w:t>
      </w:r>
      <w:r w:rsidR="00762903" w:rsidRPr="00EE2868">
        <w:rPr>
          <w:rFonts w:eastAsia="宋体"/>
          <w:sz w:val="22"/>
          <w:szCs w:val="22"/>
          <w:lang w:eastAsia="zh-CN"/>
        </w:rPr>
        <w:t xml:space="preserve">already </w:t>
      </w:r>
      <w:r w:rsidRPr="00EE2868">
        <w:rPr>
          <w:rFonts w:eastAsia="宋体"/>
          <w:sz w:val="22"/>
          <w:szCs w:val="22"/>
          <w:lang w:eastAsia="zh-CN"/>
        </w:rPr>
        <w:t>satisfy the L1-SINR accuracy.</w:t>
      </w:r>
    </w:p>
    <w:p w14:paraId="45EAA208" w14:textId="0B1963EC" w:rsidR="00DA0F66" w:rsidRPr="00EE2868" w:rsidRDefault="00451FC8" w:rsidP="00DA0F66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val="x-none" w:eastAsia="zh-CN"/>
        </w:rPr>
        <w:t>Therefore</w:t>
      </w:r>
      <w:r w:rsidR="00DA0F66" w:rsidRPr="00EE2868">
        <w:rPr>
          <w:rFonts w:eastAsia="宋体"/>
          <w:sz w:val="22"/>
          <w:szCs w:val="22"/>
          <w:lang w:val="x-none" w:eastAsia="zh-CN"/>
        </w:rPr>
        <w:t xml:space="preserve"> </w:t>
      </w:r>
      <w:r w:rsidR="00DA0F66" w:rsidRPr="00EE2868">
        <w:rPr>
          <w:rFonts w:eastAsia="宋体"/>
          <w:sz w:val="22"/>
          <w:szCs w:val="22"/>
          <w:lang w:eastAsia="zh-CN"/>
        </w:rPr>
        <w:t>the BFD evaluation sample number for both SSB can be kept unchanged.</w:t>
      </w:r>
    </w:p>
    <w:p w14:paraId="321D47BB" w14:textId="066722FF" w:rsidR="00721606" w:rsidRPr="00EE2868" w:rsidRDefault="00DA0F66" w:rsidP="009C06C6">
      <w:pPr>
        <w:ind w:leftChars="100" w:left="200"/>
        <w:rPr>
          <w:b/>
          <w:sz w:val="22"/>
          <w:szCs w:val="22"/>
          <w:lang w:eastAsia="zh-CN"/>
        </w:rPr>
      </w:pPr>
      <w:r w:rsidRPr="00EE2868">
        <w:rPr>
          <w:b/>
          <w:sz w:val="22"/>
          <w:szCs w:val="22"/>
          <w:lang w:eastAsia="zh-CN"/>
        </w:rPr>
        <w:t xml:space="preserve">Proposal </w:t>
      </w:r>
      <w:r w:rsidR="001E1F3F">
        <w:rPr>
          <w:b/>
          <w:sz w:val="22"/>
          <w:szCs w:val="22"/>
          <w:lang w:eastAsia="zh-CN"/>
        </w:rPr>
        <w:t>1</w:t>
      </w:r>
      <w:r w:rsidRPr="00EE2868">
        <w:rPr>
          <w:b/>
          <w:sz w:val="22"/>
          <w:szCs w:val="22"/>
          <w:lang w:eastAsia="zh-CN"/>
        </w:rPr>
        <w:t>: Legacy SSB based BFD evaluation period can be reused for 1 RX Redcap</w:t>
      </w:r>
      <w:r w:rsidR="001E1F3F">
        <w:rPr>
          <w:b/>
          <w:sz w:val="22"/>
          <w:szCs w:val="22"/>
          <w:lang w:eastAsia="zh-CN"/>
        </w:rPr>
        <w:t xml:space="preserve">, in other words, </w:t>
      </w:r>
      <w:r w:rsidR="001E1F3F" w:rsidRPr="001E1F3F">
        <w:rPr>
          <w:b/>
          <w:sz w:val="22"/>
          <w:szCs w:val="22"/>
          <w:lang w:eastAsia="zh-CN"/>
        </w:rPr>
        <w:t>no need to extend the evaluation period for BFD compared to legacy evaluation period.</w:t>
      </w:r>
    </w:p>
    <w:p w14:paraId="1FD0CA3E" w14:textId="61DC701C" w:rsidR="00BD5929" w:rsidRDefault="00BD5929" w:rsidP="00BD5929">
      <w:pPr>
        <w:pStyle w:val="2"/>
        <w:rPr>
          <w:lang w:eastAsia="zh-CN"/>
        </w:rPr>
      </w:pPr>
      <w:r w:rsidRPr="00BD5929">
        <w:rPr>
          <w:lang w:eastAsia="zh-CN"/>
        </w:rPr>
        <w:t>CBD including L1-RSRP measurement</w:t>
      </w:r>
    </w:p>
    <w:p w14:paraId="333F8C6C" w14:textId="6B742857" w:rsidR="00D55187" w:rsidRDefault="002E2FE3" w:rsidP="00D55187">
      <w:pPr>
        <w:ind w:leftChars="100" w:left="20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agreed in </w:t>
      </w:r>
      <w:r w:rsidR="0038227D">
        <w:rPr>
          <w:rFonts w:eastAsia="宋体"/>
          <w:lang w:eastAsia="zh-CN"/>
        </w:rPr>
        <w:t>last meeting [3],</w:t>
      </w:r>
    </w:p>
    <w:tbl>
      <w:tblPr>
        <w:tblStyle w:val="af4"/>
        <w:tblW w:w="0" w:type="auto"/>
        <w:tblInd w:w="200" w:type="dxa"/>
        <w:tblLook w:val="04A0" w:firstRow="1" w:lastRow="0" w:firstColumn="1" w:lastColumn="0" w:noHBand="0" w:noVBand="1"/>
      </w:tblPr>
      <w:tblGrid>
        <w:gridCol w:w="9421"/>
      </w:tblGrid>
      <w:tr w:rsidR="002E2FE3" w14:paraId="5F06774D" w14:textId="77777777" w:rsidTr="002E2FE3">
        <w:tc>
          <w:tcPr>
            <w:tcW w:w="9621" w:type="dxa"/>
          </w:tcPr>
          <w:p w14:paraId="0D1D8B2A" w14:textId="77777777" w:rsidR="003A26D1" w:rsidRPr="003A26D1" w:rsidRDefault="003A26D1" w:rsidP="003A26D1">
            <w:pPr>
              <w:rPr>
                <w:b/>
                <w:u w:val="single"/>
                <w:lang w:eastAsia="ko-KR"/>
              </w:rPr>
            </w:pPr>
            <w:r w:rsidRPr="003A26D1">
              <w:rPr>
                <w:b/>
                <w:u w:val="single"/>
                <w:lang w:eastAsia="ko-KR"/>
              </w:rPr>
              <w:t>SSB-based L1-RSRP measurements: absolute accuracy with measurement restriction in FR1</w:t>
            </w:r>
          </w:p>
          <w:p w14:paraId="41707C3C" w14:textId="77777777" w:rsidR="003A26D1" w:rsidRPr="003A26D1" w:rsidRDefault="003A26D1" w:rsidP="003A26D1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  <w:r w:rsidRPr="003A26D1">
              <w:rPr>
                <w:rFonts w:eastAsia="宋体"/>
                <w:b/>
                <w:bCs/>
                <w:sz w:val="20"/>
                <w:szCs w:val="20"/>
                <w:lang w:eastAsia="zh-CN"/>
              </w:rPr>
              <w:t>Option 1 (Apple, vivo, HW, E///, MTK, Nokia):</w:t>
            </w:r>
          </w:p>
          <w:p w14:paraId="135AE98F" w14:textId="77777777" w:rsidR="003A26D1" w:rsidRPr="003A26D1" w:rsidRDefault="003A26D1" w:rsidP="003A26D1">
            <w:pPr>
              <w:pStyle w:val="af8"/>
              <w:numPr>
                <w:ilvl w:val="2"/>
                <w:numId w:val="32"/>
              </w:numPr>
              <w:spacing w:after="120" w:line="259" w:lineRule="auto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A26D1">
              <w:rPr>
                <w:sz w:val="20"/>
                <w:szCs w:val="20"/>
                <w:lang w:val="en-US"/>
              </w:rPr>
              <w:t>Relax the current absolute L1-RSRP accuracy by 3 dB</w:t>
            </w:r>
            <w:r w:rsidRPr="003A26D1">
              <w:rPr>
                <w:bCs/>
                <w:sz w:val="20"/>
                <w:szCs w:val="20"/>
              </w:rPr>
              <w:t xml:space="preserve"> when 1Rx is used compared with the legacy UE</w:t>
            </w:r>
            <w:r w:rsidRPr="003A26D1">
              <w:rPr>
                <w:sz w:val="20"/>
                <w:szCs w:val="20"/>
                <w:lang w:val="en-US"/>
              </w:rPr>
              <w:t xml:space="preserve">.  </w:t>
            </w:r>
          </w:p>
          <w:p w14:paraId="21BECBAC" w14:textId="77777777" w:rsidR="003A26D1" w:rsidRPr="003A26D1" w:rsidRDefault="003A26D1" w:rsidP="003A26D1">
            <w:pPr>
              <w:rPr>
                <w:b/>
                <w:u w:val="single"/>
                <w:lang w:eastAsia="ko-KR"/>
              </w:rPr>
            </w:pPr>
            <w:r w:rsidRPr="003A26D1">
              <w:rPr>
                <w:b/>
                <w:u w:val="single"/>
                <w:lang w:eastAsia="ko-KR"/>
              </w:rPr>
              <w:lastRenderedPageBreak/>
              <w:t>SSB-based L1-RSRP measurements: relative accuracy with measurement restriction in FR1</w:t>
            </w:r>
          </w:p>
          <w:p w14:paraId="2F984C38" w14:textId="77777777" w:rsidR="003A26D1" w:rsidRPr="003A26D1" w:rsidRDefault="003A26D1" w:rsidP="003A26D1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  <w:r w:rsidRPr="003A26D1">
              <w:rPr>
                <w:rFonts w:eastAsia="宋体"/>
                <w:b/>
                <w:bCs/>
                <w:sz w:val="20"/>
                <w:szCs w:val="20"/>
                <w:lang w:eastAsia="zh-CN"/>
              </w:rPr>
              <w:t>Option 1 (Apple, HW, E///, MTK, Nokia, vivo):</w:t>
            </w:r>
          </w:p>
          <w:p w14:paraId="00B0C5CE" w14:textId="77777777" w:rsidR="003A26D1" w:rsidRPr="003A26D1" w:rsidRDefault="003A26D1" w:rsidP="003A26D1">
            <w:pPr>
              <w:pStyle w:val="af8"/>
              <w:numPr>
                <w:ilvl w:val="2"/>
                <w:numId w:val="32"/>
              </w:numPr>
              <w:spacing w:after="120" w:line="259" w:lineRule="auto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A26D1">
              <w:rPr>
                <w:sz w:val="20"/>
                <w:szCs w:val="20"/>
                <w:lang w:val="en-US"/>
              </w:rPr>
              <w:t>Relax the relative L1-RSRP accuracy by 3dB</w:t>
            </w:r>
          </w:p>
          <w:p w14:paraId="18A131ED" w14:textId="77777777" w:rsidR="003A26D1" w:rsidRPr="003A26D1" w:rsidRDefault="003A26D1" w:rsidP="003A26D1">
            <w:pPr>
              <w:rPr>
                <w:b/>
                <w:u w:val="single"/>
                <w:lang w:eastAsia="ko-KR"/>
              </w:rPr>
            </w:pPr>
            <w:r w:rsidRPr="003A26D1">
              <w:rPr>
                <w:b/>
                <w:u w:val="single"/>
                <w:lang w:eastAsia="ko-KR"/>
              </w:rPr>
              <w:t>CSI-RS based L1-RSRP measurements: absolute accuracy with measurement restriction in FR1</w:t>
            </w:r>
          </w:p>
          <w:p w14:paraId="7B050C84" w14:textId="77777777" w:rsidR="003A26D1" w:rsidRPr="003A26D1" w:rsidRDefault="003A26D1" w:rsidP="003A26D1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b/>
                <w:bCs/>
                <w:sz w:val="20"/>
                <w:szCs w:val="20"/>
                <w:lang w:eastAsia="zh-CN"/>
              </w:rPr>
            </w:pPr>
            <w:r w:rsidRPr="003A26D1">
              <w:rPr>
                <w:rFonts w:eastAsia="宋体"/>
                <w:b/>
                <w:bCs/>
                <w:sz w:val="20"/>
                <w:szCs w:val="20"/>
                <w:lang w:eastAsia="zh-CN"/>
              </w:rPr>
              <w:t>Option 1 (Apple, vivo, HW, E///, MTK, Nokia):</w:t>
            </w:r>
          </w:p>
          <w:p w14:paraId="5311701A" w14:textId="0E4F44FD" w:rsidR="002E2FE3" w:rsidRPr="005361D5" w:rsidRDefault="003A26D1" w:rsidP="00D55187">
            <w:pPr>
              <w:pStyle w:val="af8"/>
              <w:numPr>
                <w:ilvl w:val="2"/>
                <w:numId w:val="32"/>
              </w:numPr>
              <w:spacing w:after="120" w:line="259" w:lineRule="auto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3A26D1">
              <w:rPr>
                <w:sz w:val="20"/>
                <w:szCs w:val="20"/>
                <w:lang w:val="en-US"/>
              </w:rPr>
              <w:t xml:space="preserve">By 3 dB </w:t>
            </w:r>
            <w:r w:rsidRPr="003A26D1">
              <w:rPr>
                <w:bCs/>
                <w:sz w:val="20"/>
                <w:szCs w:val="20"/>
              </w:rPr>
              <w:t>when 1Rx is used compared with the legacy UE.</w:t>
            </w:r>
          </w:p>
        </w:tc>
      </w:tr>
    </w:tbl>
    <w:p w14:paraId="5F8DCF60" w14:textId="77777777" w:rsidR="002E2FE3" w:rsidRPr="002E2FE3" w:rsidRDefault="002E2FE3" w:rsidP="00D55187">
      <w:pPr>
        <w:ind w:leftChars="100" w:left="200"/>
        <w:rPr>
          <w:rFonts w:eastAsia="宋体"/>
          <w:lang w:eastAsia="zh-CN"/>
        </w:rPr>
      </w:pPr>
    </w:p>
    <w:p w14:paraId="6E48F99E" w14:textId="77777777" w:rsidR="0038227D" w:rsidRPr="00EE2868" w:rsidRDefault="00D55187" w:rsidP="00D55187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 w:hint="eastAsia"/>
          <w:sz w:val="22"/>
          <w:szCs w:val="22"/>
          <w:lang w:eastAsia="zh-CN"/>
        </w:rPr>
        <w:t>B</w:t>
      </w:r>
      <w:r w:rsidRPr="00EE2868">
        <w:rPr>
          <w:rFonts w:eastAsia="宋体"/>
          <w:sz w:val="22"/>
          <w:szCs w:val="22"/>
          <w:lang w:eastAsia="zh-CN"/>
        </w:rPr>
        <w:t>ased on</w:t>
      </w:r>
      <w:r w:rsidR="0038227D" w:rsidRPr="00EE2868">
        <w:rPr>
          <w:rFonts w:eastAsia="宋体"/>
          <w:sz w:val="22"/>
          <w:szCs w:val="22"/>
          <w:lang w:eastAsia="zh-CN"/>
        </w:rPr>
        <w:t xml:space="preserve"> the SSB based and CSI-RS based L1-RSRP</w:t>
      </w:r>
      <w:r w:rsidRPr="00EE2868">
        <w:rPr>
          <w:rFonts w:eastAsia="宋体"/>
          <w:sz w:val="22"/>
          <w:szCs w:val="22"/>
          <w:lang w:eastAsia="zh-CN"/>
        </w:rPr>
        <w:t xml:space="preserve"> </w:t>
      </w:r>
      <w:r w:rsidR="0038227D" w:rsidRPr="00EE2868">
        <w:rPr>
          <w:rFonts w:eastAsia="宋体"/>
          <w:sz w:val="22"/>
          <w:szCs w:val="22"/>
          <w:lang w:eastAsia="zh-CN"/>
        </w:rPr>
        <w:t xml:space="preserve">simulation results shown in </w:t>
      </w:r>
      <w:r w:rsidRPr="00EE2868">
        <w:rPr>
          <w:rFonts w:eastAsia="宋体"/>
          <w:sz w:val="22"/>
          <w:szCs w:val="22"/>
          <w:lang w:eastAsia="zh-CN"/>
        </w:rPr>
        <w:t xml:space="preserve">[4], </w:t>
      </w:r>
      <w:r w:rsidR="0038227D" w:rsidRPr="00EE2868">
        <w:rPr>
          <w:rFonts w:eastAsia="宋体"/>
          <w:sz w:val="22"/>
          <w:szCs w:val="22"/>
          <w:lang w:eastAsia="zh-CN"/>
        </w:rPr>
        <w:t>the following observations were identified:</w:t>
      </w:r>
    </w:p>
    <w:p w14:paraId="5FB6C97F" w14:textId="77777777" w:rsidR="00823376" w:rsidRPr="00801AD1" w:rsidRDefault="00D55187" w:rsidP="0038227D">
      <w:pPr>
        <w:pStyle w:val="af8"/>
        <w:numPr>
          <w:ilvl w:val="0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when side condition is -3dB and L1 physical sample is 1</w:t>
      </w:r>
      <w:r w:rsidR="0038227D" w:rsidRPr="00801AD1">
        <w:rPr>
          <w:rFonts w:eastAsia="宋体"/>
          <w:sz w:val="22"/>
          <w:szCs w:val="22"/>
          <w:lang w:eastAsia="zh-CN"/>
        </w:rPr>
        <w:t xml:space="preserve"> (without measurement restriction)</w:t>
      </w:r>
      <w:r w:rsidRPr="00801AD1">
        <w:rPr>
          <w:rFonts w:eastAsia="宋体"/>
          <w:sz w:val="22"/>
          <w:szCs w:val="22"/>
          <w:lang w:eastAsia="zh-CN"/>
        </w:rPr>
        <w:t xml:space="preserve">, </w:t>
      </w:r>
    </w:p>
    <w:p w14:paraId="616333D0" w14:textId="3D146B62" w:rsidR="0038227D" w:rsidRPr="00801AD1" w:rsidRDefault="00D55187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 xml:space="preserve">the </w:t>
      </w:r>
      <w:r w:rsidR="00823376" w:rsidRPr="00801AD1">
        <w:rPr>
          <w:rFonts w:eastAsia="宋体"/>
          <w:sz w:val="22"/>
          <w:szCs w:val="22"/>
          <w:lang w:eastAsia="zh-CN"/>
        </w:rPr>
        <w:t xml:space="preserve">absolute </w:t>
      </w:r>
      <w:r w:rsidRPr="00801AD1">
        <w:rPr>
          <w:rFonts w:eastAsia="宋体"/>
          <w:sz w:val="22"/>
          <w:szCs w:val="22"/>
          <w:lang w:eastAsia="zh-CN"/>
        </w:rPr>
        <w:t xml:space="preserve">measurement accuracy with 1RX is </w:t>
      </w:r>
      <w:r w:rsidR="0038227D" w:rsidRPr="00801AD1">
        <w:rPr>
          <w:rFonts w:eastAsia="宋体"/>
          <w:sz w:val="22"/>
          <w:szCs w:val="22"/>
          <w:lang w:eastAsia="zh-CN"/>
        </w:rPr>
        <w:t>about 3</w:t>
      </w:r>
      <w:r w:rsidRPr="00801AD1">
        <w:rPr>
          <w:rFonts w:eastAsia="宋体"/>
          <w:sz w:val="22"/>
          <w:szCs w:val="22"/>
          <w:lang w:eastAsia="zh-CN"/>
        </w:rPr>
        <w:t>dB worse than that of 2 Rx for both FR1 and FR2</w:t>
      </w:r>
      <w:r w:rsidR="0038227D" w:rsidRPr="00801AD1">
        <w:rPr>
          <w:rFonts w:eastAsia="宋体"/>
          <w:sz w:val="22"/>
          <w:szCs w:val="22"/>
          <w:lang w:eastAsia="zh-CN"/>
        </w:rPr>
        <w:t>;</w:t>
      </w:r>
    </w:p>
    <w:p w14:paraId="2B35DA5A" w14:textId="6F7A5E2C" w:rsidR="00823376" w:rsidRPr="00801AD1" w:rsidRDefault="00823376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the relative measurement accuracy with 1RX is about 3dB worse than that of 2 Rx for both FR1 and FR2;</w:t>
      </w:r>
    </w:p>
    <w:p w14:paraId="10393F13" w14:textId="3AD834FD" w:rsidR="0038227D" w:rsidRPr="00801AD1" w:rsidRDefault="0038227D" w:rsidP="0038227D">
      <w:pPr>
        <w:pStyle w:val="af8"/>
        <w:numPr>
          <w:ilvl w:val="0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when side condition is -3dB and L1 physical sample is 3, the measurement accuracy with 1RX is 1dB worse than that of 2 Rx for both FR1 and FR2;</w:t>
      </w:r>
    </w:p>
    <w:p w14:paraId="4A524C5E" w14:textId="77777777" w:rsidR="00823376" w:rsidRPr="00801AD1" w:rsidRDefault="00823376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the absolute measurement accuracy with 1RX is about 3dB worse than that of 2 Rx for both FR1 and FR2;</w:t>
      </w:r>
    </w:p>
    <w:p w14:paraId="1FAA778B" w14:textId="5C86666A" w:rsidR="00823376" w:rsidRPr="00801AD1" w:rsidRDefault="00823376" w:rsidP="00823376">
      <w:pPr>
        <w:pStyle w:val="af8"/>
        <w:numPr>
          <w:ilvl w:val="1"/>
          <w:numId w:val="24"/>
        </w:numPr>
        <w:rPr>
          <w:rFonts w:eastAsia="宋体"/>
          <w:sz w:val="22"/>
          <w:szCs w:val="22"/>
          <w:lang w:eastAsia="zh-CN"/>
        </w:rPr>
      </w:pPr>
      <w:r w:rsidRPr="00801AD1">
        <w:rPr>
          <w:rFonts w:eastAsia="宋体"/>
          <w:sz w:val="22"/>
          <w:szCs w:val="22"/>
          <w:lang w:eastAsia="zh-CN"/>
        </w:rPr>
        <w:t>the relative measurement accuracy with 1RX is about 3dB worse than that of 2 Rx for both FR1 and FR2;</w:t>
      </w:r>
    </w:p>
    <w:p w14:paraId="6C944372" w14:textId="48F49D70" w:rsidR="00D55187" w:rsidRPr="00801AD1" w:rsidRDefault="005D5E57" w:rsidP="005D5E57">
      <w:pPr>
        <w:ind w:firstLineChars="100" w:firstLine="221"/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Observation 1:</w:t>
      </w:r>
      <w:r w:rsidR="00801AD1">
        <w:rPr>
          <w:rFonts w:eastAsia="宋体"/>
          <w:b/>
          <w:sz w:val="22"/>
          <w:szCs w:val="22"/>
          <w:lang w:eastAsia="zh-CN"/>
        </w:rPr>
        <w:t xml:space="preserve"> For SSB and CSI-RS based L1-RSRP,</w:t>
      </w:r>
    </w:p>
    <w:p w14:paraId="132C86CE" w14:textId="77777777" w:rsidR="00801AD1" w:rsidRPr="00801AD1" w:rsidRDefault="00801AD1" w:rsidP="00801AD1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 xml:space="preserve">when side condition is -3dB and L1 physical sample is 1 (without measurement restriction), </w:t>
      </w:r>
    </w:p>
    <w:p w14:paraId="2E3C3A52" w14:textId="77777777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absolute measurement accuracy with 1RX is about 3dB worse than that of 2 Rx for both FR1 and FR2;</w:t>
      </w:r>
    </w:p>
    <w:p w14:paraId="57961914" w14:textId="570A43B3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relative measurement accuracy with 1RX is about 3dB worse than that of 2 Rx for both FR1 and FR2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344D046F" w14:textId="77777777" w:rsidR="00801AD1" w:rsidRPr="00801AD1" w:rsidRDefault="00801AD1" w:rsidP="00801AD1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when side condition is -3dB and L1 physical sample is 3, the measurement accuracy with 1RX is 1dB worse than that of 2 Rx for both FR1 and FR2;</w:t>
      </w:r>
    </w:p>
    <w:p w14:paraId="09AFECF2" w14:textId="77777777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absolute measurement accuracy with 1RX is about 3dB worse than that of 2 Rx for both FR1 and FR2;</w:t>
      </w:r>
    </w:p>
    <w:p w14:paraId="3D21B27E" w14:textId="46FAE6E9" w:rsidR="00801AD1" w:rsidRPr="00801AD1" w:rsidRDefault="00801AD1" w:rsidP="00801AD1">
      <w:pPr>
        <w:pStyle w:val="af8"/>
        <w:numPr>
          <w:ilvl w:val="1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801AD1">
        <w:rPr>
          <w:rFonts w:eastAsia="宋体"/>
          <w:b/>
          <w:sz w:val="22"/>
          <w:szCs w:val="22"/>
          <w:lang w:eastAsia="zh-CN"/>
        </w:rPr>
        <w:t>the relative measurement accuracy with 1RX is about 3dB worse than that of 2 Rx for both FR1 and FR2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43CCE4F4" w14:textId="77777777" w:rsidR="00801AD1" w:rsidRPr="00EE2868" w:rsidRDefault="00801AD1" w:rsidP="005D5E57">
      <w:pPr>
        <w:ind w:firstLineChars="100" w:firstLine="220"/>
        <w:rPr>
          <w:rFonts w:eastAsia="宋体"/>
          <w:sz w:val="22"/>
          <w:szCs w:val="22"/>
          <w:lang w:eastAsia="zh-CN"/>
        </w:rPr>
      </w:pPr>
    </w:p>
    <w:p w14:paraId="22D5B395" w14:textId="3C3BD9B6" w:rsidR="006D3C0C" w:rsidRPr="00EE2868" w:rsidRDefault="006D3C0C" w:rsidP="00D55187">
      <w:pPr>
        <w:ind w:leftChars="100" w:left="200"/>
        <w:rPr>
          <w:rFonts w:eastAsia="宋体"/>
          <w:sz w:val="22"/>
          <w:szCs w:val="22"/>
          <w:lang w:eastAsia="zh-CN"/>
        </w:rPr>
      </w:pPr>
      <w:r w:rsidRPr="00EE2868">
        <w:rPr>
          <w:rFonts w:eastAsia="宋体"/>
          <w:sz w:val="22"/>
          <w:szCs w:val="22"/>
          <w:lang w:eastAsia="zh-CN"/>
        </w:rPr>
        <w:t xml:space="preserve">As the legacy accuracy requirement for L1-RSRP are </w:t>
      </w:r>
      <w:r w:rsidRPr="00410650">
        <w:rPr>
          <w:rFonts w:eastAsia="宋体"/>
          <w:b/>
          <w:sz w:val="22"/>
          <w:szCs w:val="22"/>
          <w:lang w:eastAsia="zh-CN"/>
        </w:rPr>
        <w:t>based on one sample</w:t>
      </w:r>
      <w:r w:rsidRPr="00EE2868">
        <w:rPr>
          <w:rFonts w:eastAsia="宋体"/>
          <w:sz w:val="22"/>
          <w:szCs w:val="22"/>
          <w:lang w:eastAsia="zh-CN"/>
        </w:rPr>
        <w:t>,</w:t>
      </w:r>
      <w:r w:rsidR="00227EF1" w:rsidRPr="00EE2868">
        <w:rPr>
          <w:rFonts w:eastAsia="宋体"/>
          <w:sz w:val="22"/>
          <w:szCs w:val="22"/>
          <w:lang w:eastAsia="zh-CN"/>
        </w:rPr>
        <w:t xml:space="preserve"> the measurement accuracy of L1-RSRP for RedCap UE with 1RX can follow the same principle.</w:t>
      </w:r>
    </w:p>
    <w:p w14:paraId="34F8A6B9" w14:textId="1B71347D" w:rsidR="00410650" w:rsidRDefault="00D55187" w:rsidP="00D55187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>Proposal</w:t>
      </w:r>
      <w:r w:rsidR="00227EF1" w:rsidRPr="00EE2868">
        <w:rPr>
          <w:rFonts w:eastAsia="宋体"/>
          <w:b/>
          <w:sz w:val="22"/>
          <w:szCs w:val="22"/>
          <w:lang w:eastAsia="zh-CN"/>
        </w:rPr>
        <w:t xml:space="preserve"> </w:t>
      </w:r>
      <w:r w:rsidR="002A566F">
        <w:rPr>
          <w:rFonts w:eastAsia="宋体"/>
          <w:b/>
          <w:sz w:val="22"/>
          <w:szCs w:val="22"/>
          <w:lang w:eastAsia="zh-CN"/>
        </w:rPr>
        <w:t>2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For RedCap UE with 1RX, </w:t>
      </w:r>
      <w:r w:rsidR="00410650">
        <w:rPr>
          <w:rFonts w:eastAsia="宋体"/>
          <w:b/>
          <w:sz w:val="22"/>
          <w:szCs w:val="22"/>
          <w:lang w:eastAsia="zh-CN"/>
        </w:rPr>
        <w:t>the measurement accuracy shall be based on one sample.</w:t>
      </w:r>
    </w:p>
    <w:p w14:paraId="0EEC4AD4" w14:textId="216684D8" w:rsidR="00D55187" w:rsidRDefault="00801AD1" w:rsidP="00410650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t>T</w:t>
      </w:r>
      <w:r w:rsidR="00227EF1" w:rsidRPr="00410650">
        <w:rPr>
          <w:rFonts w:eastAsia="宋体"/>
          <w:b/>
          <w:sz w:val="22"/>
          <w:szCs w:val="22"/>
          <w:lang w:eastAsia="zh-CN"/>
        </w:rPr>
        <w:t>he</w:t>
      </w:r>
      <w:r>
        <w:rPr>
          <w:rFonts w:eastAsia="宋体"/>
          <w:b/>
          <w:sz w:val="22"/>
          <w:szCs w:val="22"/>
          <w:lang w:eastAsia="zh-CN"/>
        </w:rPr>
        <w:t xml:space="preserve"> absolute</w:t>
      </w:r>
      <w:r w:rsidR="00227EF1" w:rsidRPr="00410650">
        <w:rPr>
          <w:rFonts w:eastAsia="宋体"/>
          <w:b/>
          <w:sz w:val="22"/>
          <w:szCs w:val="22"/>
          <w:lang w:eastAsia="zh-CN"/>
        </w:rPr>
        <w:t xml:space="preserve"> accuracy for both </w:t>
      </w:r>
      <w:r w:rsidR="00D55187" w:rsidRPr="00410650">
        <w:rPr>
          <w:rFonts w:eastAsia="宋体"/>
          <w:b/>
          <w:sz w:val="22"/>
          <w:szCs w:val="22"/>
          <w:lang w:eastAsia="zh-CN"/>
        </w:rPr>
        <w:t xml:space="preserve">SSB based L1-RSRP can be relaxed by </w:t>
      </w:r>
      <w:r w:rsidR="00227EF1" w:rsidRPr="00410650">
        <w:rPr>
          <w:rFonts w:eastAsia="宋体"/>
          <w:b/>
          <w:sz w:val="22"/>
          <w:szCs w:val="22"/>
          <w:lang w:eastAsia="zh-CN"/>
        </w:rPr>
        <w:t>3</w:t>
      </w:r>
      <w:r w:rsidR="00D55187" w:rsidRPr="00410650">
        <w:rPr>
          <w:rFonts w:eastAsia="宋体"/>
          <w:b/>
          <w:sz w:val="22"/>
          <w:szCs w:val="22"/>
          <w:lang w:eastAsia="zh-CN"/>
        </w:rPr>
        <w:t>dB</w:t>
      </w:r>
      <w:r>
        <w:rPr>
          <w:rFonts w:eastAsia="宋体"/>
          <w:b/>
          <w:sz w:val="22"/>
          <w:szCs w:val="22"/>
          <w:lang w:eastAsia="zh-CN"/>
        </w:rPr>
        <w:t>;</w:t>
      </w:r>
    </w:p>
    <w:p w14:paraId="0354CF15" w14:textId="750320FE" w:rsidR="00801AD1" w:rsidRDefault="00801AD1" w:rsidP="00801AD1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t>The</w:t>
      </w:r>
      <w:r>
        <w:rPr>
          <w:rFonts w:eastAsia="宋体"/>
          <w:b/>
          <w:sz w:val="22"/>
          <w:szCs w:val="22"/>
          <w:lang w:eastAsia="zh-CN"/>
        </w:rPr>
        <w:t xml:space="preserve"> relative</w:t>
      </w:r>
      <w:r w:rsidRPr="00410650">
        <w:rPr>
          <w:rFonts w:eastAsia="宋体"/>
          <w:b/>
          <w:sz w:val="22"/>
          <w:szCs w:val="22"/>
          <w:lang w:eastAsia="zh-CN"/>
        </w:rPr>
        <w:t xml:space="preserve"> accuracy for both SSB based L1-RSRP can be relaxed by 3dB</w:t>
      </w:r>
      <w:r w:rsidR="00146447">
        <w:rPr>
          <w:rFonts w:eastAsia="宋体" w:hint="eastAsia"/>
          <w:b/>
          <w:sz w:val="22"/>
          <w:szCs w:val="22"/>
          <w:lang w:eastAsia="zh-CN"/>
        </w:rPr>
        <w:t>.</w:t>
      </w:r>
    </w:p>
    <w:p w14:paraId="4AD0288E" w14:textId="3ABC7933" w:rsidR="00BD5929" w:rsidRPr="00BD5929" w:rsidRDefault="00BD5929" w:rsidP="00BD5929">
      <w:pPr>
        <w:rPr>
          <w:rFonts w:eastAsiaTheme="minorEastAsia"/>
          <w:lang w:eastAsia="zh-CN"/>
        </w:rPr>
      </w:pPr>
    </w:p>
    <w:bookmarkEnd w:id="6"/>
    <w:bookmarkEnd w:id="7"/>
    <w:bookmarkEnd w:id="8"/>
    <w:bookmarkEnd w:id="9"/>
    <w:bookmarkEnd w:id="10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171AA35E" w:rsidR="00105C3C" w:rsidRDefault="00C80159" w:rsidP="00DA6974">
      <w:pPr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</w:t>
      </w:r>
      <w:r w:rsidR="00DA6974" w:rsidRPr="005B7F51">
        <w:rPr>
          <w:rFonts w:eastAsia="宋体"/>
          <w:sz w:val="22"/>
          <w:szCs w:val="22"/>
          <w:lang w:val="en-US" w:eastAsia="zh-CN"/>
        </w:rPr>
        <w:t xml:space="preserve"> provides analysis on the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575911">
        <w:rPr>
          <w:rFonts w:eastAsia="宋体"/>
          <w:sz w:val="22"/>
          <w:szCs w:val="22"/>
          <w:lang w:val="en-US" w:eastAsia="zh-CN"/>
        </w:rPr>
        <w:t>signaling characteristics</w:t>
      </w:r>
      <w:r w:rsidR="00DA6974">
        <w:rPr>
          <w:rFonts w:eastAsia="宋体"/>
          <w:sz w:val="22"/>
          <w:szCs w:val="22"/>
          <w:lang w:val="en-US" w:eastAsia="zh-CN"/>
        </w:rPr>
        <w:t xml:space="preserve"> due to complexity reduction </w:t>
      </w:r>
      <w:r w:rsidR="00DA6974" w:rsidRPr="005B7F51">
        <w:rPr>
          <w:rFonts w:eastAsia="宋体"/>
          <w:sz w:val="22"/>
          <w:szCs w:val="22"/>
          <w:lang w:val="en-US" w:eastAsia="zh-CN"/>
        </w:rPr>
        <w:t>for RedCap</w:t>
      </w:r>
      <w:r w:rsidR="00DA6974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DA6974">
        <w:rPr>
          <w:rFonts w:eastAsia="宋体"/>
          <w:sz w:val="22"/>
          <w:lang w:eastAsia="zh-CN"/>
        </w:rPr>
        <w:t xml:space="preserve">proposals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0D86A55F" w14:textId="77777777" w:rsidR="002A566F" w:rsidRPr="00EE2868" w:rsidRDefault="002A566F" w:rsidP="002A566F">
      <w:pPr>
        <w:ind w:leftChars="100" w:left="200"/>
        <w:rPr>
          <w:b/>
          <w:sz w:val="22"/>
          <w:szCs w:val="22"/>
          <w:lang w:eastAsia="zh-CN"/>
        </w:rPr>
      </w:pPr>
      <w:r w:rsidRPr="00EE2868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1</w:t>
      </w:r>
      <w:r w:rsidRPr="00EE2868">
        <w:rPr>
          <w:b/>
          <w:sz w:val="22"/>
          <w:szCs w:val="22"/>
          <w:lang w:eastAsia="zh-CN"/>
        </w:rPr>
        <w:t>: Legacy SSB based BFD evaluation period can be reused for 1 RX Redcap</w:t>
      </w:r>
      <w:r>
        <w:rPr>
          <w:b/>
          <w:sz w:val="22"/>
          <w:szCs w:val="22"/>
          <w:lang w:eastAsia="zh-CN"/>
        </w:rPr>
        <w:t xml:space="preserve">, in other words, </w:t>
      </w:r>
      <w:r w:rsidRPr="001E1F3F">
        <w:rPr>
          <w:b/>
          <w:sz w:val="22"/>
          <w:szCs w:val="22"/>
          <w:lang w:eastAsia="zh-CN"/>
        </w:rPr>
        <w:t>no need to extend the evaluation period for BFD compared to legacy evaluation period.</w:t>
      </w:r>
    </w:p>
    <w:p w14:paraId="472C8A4B" w14:textId="77777777" w:rsidR="002A566F" w:rsidRDefault="002A566F" w:rsidP="002A566F">
      <w:pPr>
        <w:ind w:leftChars="100" w:left="200"/>
        <w:rPr>
          <w:rFonts w:eastAsia="宋体"/>
          <w:b/>
          <w:sz w:val="22"/>
          <w:szCs w:val="22"/>
          <w:lang w:eastAsia="zh-CN"/>
        </w:rPr>
      </w:pPr>
      <w:r w:rsidRPr="00EE2868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EE2868">
        <w:rPr>
          <w:rFonts w:eastAsia="宋体"/>
          <w:b/>
          <w:sz w:val="22"/>
          <w:szCs w:val="22"/>
          <w:lang w:eastAsia="zh-CN"/>
        </w:rPr>
        <w:t xml:space="preserve">: For RedCap UE with 1RX, </w:t>
      </w:r>
      <w:r>
        <w:rPr>
          <w:rFonts w:eastAsia="宋体"/>
          <w:b/>
          <w:sz w:val="22"/>
          <w:szCs w:val="22"/>
          <w:lang w:eastAsia="zh-CN"/>
        </w:rPr>
        <w:t>the measurement accuracy shall be based on one sample.</w:t>
      </w:r>
    </w:p>
    <w:p w14:paraId="12C22C93" w14:textId="77777777" w:rsidR="002A566F" w:rsidRDefault="002A566F" w:rsidP="002A566F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lastRenderedPageBreak/>
        <w:t>The</w:t>
      </w:r>
      <w:r>
        <w:rPr>
          <w:rFonts w:eastAsia="宋体"/>
          <w:b/>
          <w:sz w:val="22"/>
          <w:szCs w:val="22"/>
          <w:lang w:eastAsia="zh-CN"/>
        </w:rPr>
        <w:t xml:space="preserve"> absolute</w:t>
      </w:r>
      <w:r w:rsidRPr="00410650">
        <w:rPr>
          <w:rFonts w:eastAsia="宋体"/>
          <w:b/>
          <w:sz w:val="22"/>
          <w:szCs w:val="22"/>
          <w:lang w:eastAsia="zh-CN"/>
        </w:rPr>
        <w:t xml:space="preserve"> accuracy for both SSB based L1-RSRP can be relaxed by 3dB</w:t>
      </w:r>
      <w:r>
        <w:rPr>
          <w:rFonts w:eastAsia="宋体"/>
          <w:b/>
          <w:sz w:val="22"/>
          <w:szCs w:val="22"/>
          <w:lang w:eastAsia="zh-CN"/>
        </w:rPr>
        <w:t>;</w:t>
      </w:r>
    </w:p>
    <w:p w14:paraId="3E34C843" w14:textId="77777777" w:rsidR="002A566F" w:rsidRDefault="002A566F" w:rsidP="002A566F">
      <w:pPr>
        <w:pStyle w:val="af8"/>
        <w:numPr>
          <w:ilvl w:val="0"/>
          <w:numId w:val="24"/>
        </w:numPr>
        <w:rPr>
          <w:rFonts w:eastAsia="宋体"/>
          <w:b/>
          <w:sz w:val="22"/>
          <w:szCs w:val="22"/>
          <w:lang w:eastAsia="zh-CN"/>
        </w:rPr>
      </w:pPr>
      <w:r w:rsidRPr="00410650">
        <w:rPr>
          <w:rFonts w:eastAsia="宋体"/>
          <w:b/>
          <w:sz w:val="22"/>
          <w:szCs w:val="22"/>
          <w:lang w:eastAsia="zh-CN"/>
        </w:rPr>
        <w:t>The</w:t>
      </w:r>
      <w:r>
        <w:rPr>
          <w:rFonts w:eastAsia="宋体"/>
          <w:b/>
          <w:sz w:val="22"/>
          <w:szCs w:val="22"/>
          <w:lang w:eastAsia="zh-CN"/>
        </w:rPr>
        <w:t xml:space="preserve"> relative</w:t>
      </w:r>
      <w:r w:rsidRPr="00410650">
        <w:rPr>
          <w:rFonts w:eastAsia="宋体"/>
          <w:b/>
          <w:sz w:val="22"/>
          <w:szCs w:val="22"/>
          <w:lang w:eastAsia="zh-CN"/>
        </w:rPr>
        <w:t xml:space="preserve"> accuracy for both SSB based L1-RSRP can be relaxed by 3dB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672686C3" w14:textId="77777777" w:rsidR="00146447" w:rsidRPr="002A566F" w:rsidRDefault="00146447" w:rsidP="00B9045F">
      <w:pPr>
        <w:rPr>
          <w:rFonts w:eastAsia="宋体"/>
          <w:b/>
          <w:lang w:val="x-none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8246571" w14:textId="3C699D4D" w:rsidR="00E20996" w:rsidRDefault="005B7F51" w:rsidP="00212BD2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5B7F51">
        <w:rPr>
          <w:rFonts w:eastAsia="宋体"/>
          <w:sz w:val="22"/>
          <w:szCs w:val="22"/>
          <w:lang w:val="en-GB" w:eastAsia="zh-CN"/>
        </w:rPr>
        <w:t>RP-211038, Revised WID on support of reduced capability NR devices, Ericsson</w:t>
      </w:r>
    </w:p>
    <w:p w14:paraId="6AAE3D9B" w14:textId="12A29E55" w:rsidR="000C7824" w:rsidRDefault="000C7824" w:rsidP="000C782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0C7824">
        <w:rPr>
          <w:rFonts w:eastAsia="宋体"/>
          <w:sz w:val="22"/>
          <w:szCs w:val="22"/>
          <w:lang w:val="en-GB" w:eastAsia="zh-CN"/>
        </w:rPr>
        <w:t>R4-2115358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0C7824">
        <w:rPr>
          <w:rFonts w:eastAsia="宋体"/>
          <w:sz w:val="22"/>
          <w:szCs w:val="22"/>
          <w:lang w:val="en-GB" w:eastAsia="zh-CN"/>
        </w:rPr>
        <w:t>WF on RedCap RRM requirements</w:t>
      </w:r>
      <w:r>
        <w:rPr>
          <w:rFonts w:eastAsia="宋体"/>
          <w:sz w:val="22"/>
          <w:szCs w:val="22"/>
          <w:lang w:val="en-GB" w:eastAsia="zh-CN"/>
        </w:rPr>
        <w:t>,</w:t>
      </w:r>
      <w:r w:rsidRPr="000C7824">
        <w:t xml:space="preserve"> </w:t>
      </w:r>
      <w:r w:rsidRPr="000C7824">
        <w:rPr>
          <w:rFonts w:eastAsia="宋体"/>
          <w:sz w:val="22"/>
          <w:szCs w:val="22"/>
          <w:lang w:val="en-GB" w:eastAsia="zh-CN"/>
        </w:rPr>
        <w:t>Ericsson</w:t>
      </w:r>
    </w:p>
    <w:p w14:paraId="3A58F641" w14:textId="3511219A" w:rsidR="00157C29" w:rsidRDefault="00157C29" w:rsidP="00157C29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157C29">
        <w:rPr>
          <w:rFonts w:eastAsia="宋体"/>
          <w:sz w:val="22"/>
          <w:szCs w:val="22"/>
          <w:lang w:val="en-GB" w:eastAsia="zh-CN"/>
        </w:rPr>
        <w:t>R4-2</w:t>
      </w:r>
      <w:r w:rsidR="00540276">
        <w:rPr>
          <w:rFonts w:eastAsia="宋体"/>
          <w:sz w:val="22"/>
          <w:szCs w:val="22"/>
          <w:lang w:val="en-GB" w:eastAsia="zh-CN"/>
        </w:rPr>
        <w:t>20</w:t>
      </w:r>
      <w:r w:rsidR="002A566F">
        <w:rPr>
          <w:rFonts w:eastAsia="宋体"/>
          <w:sz w:val="22"/>
          <w:szCs w:val="22"/>
          <w:lang w:val="en-GB" w:eastAsia="zh-CN"/>
        </w:rPr>
        <w:t>6950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157C29">
        <w:rPr>
          <w:rFonts w:eastAsia="宋体"/>
          <w:sz w:val="22"/>
          <w:szCs w:val="22"/>
          <w:lang w:val="en-GB" w:eastAsia="zh-CN"/>
        </w:rPr>
        <w:t>WF on RedCap RRM requirements</w:t>
      </w:r>
      <w:r w:rsidRPr="005B7F51">
        <w:rPr>
          <w:rFonts w:eastAsia="宋体"/>
          <w:sz w:val="22"/>
          <w:szCs w:val="22"/>
          <w:lang w:val="en-GB" w:eastAsia="zh-CN"/>
        </w:rPr>
        <w:t>, Ericsson</w:t>
      </w:r>
    </w:p>
    <w:p w14:paraId="08B29620" w14:textId="0F3D598C" w:rsidR="00EE1325" w:rsidRDefault="00CA783F" w:rsidP="00CA783F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CA783F">
        <w:rPr>
          <w:rFonts w:eastAsia="宋体"/>
          <w:sz w:val="22"/>
          <w:szCs w:val="22"/>
          <w:lang w:val="en-GB" w:eastAsia="zh-CN"/>
        </w:rPr>
        <w:t>R4-2201189</w:t>
      </w:r>
      <w:r w:rsidR="00EE1325">
        <w:rPr>
          <w:rFonts w:eastAsia="宋体"/>
          <w:sz w:val="22"/>
          <w:szCs w:val="22"/>
          <w:lang w:val="en-GB" w:eastAsia="zh-CN"/>
        </w:rPr>
        <w:t xml:space="preserve">, </w:t>
      </w:r>
      <w:r w:rsidR="00BB2326" w:rsidRPr="00BB2326">
        <w:rPr>
          <w:rFonts w:eastAsia="宋体"/>
          <w:sz w:val="22"/>
          <w:szCs w:val="22"/>
          <w:lang w:val="en-GB" w:eastAsia="zh-CN"/>
        </w:rPr>
        <w:t>Simulation results for RLM</w:t>
      </w:r>
      <w:r w:rsidR="00724743">
        <w:rPr>
          <w:rFonts w:eastAsia="宋体"/>
          <w:sz w:val="22"/>
          <w:szCs w:val="22"/>
          <w:lang w:val="en-GB" w:eastAsia="zh-CN"/>
        </w:rPr>
        <w:t xml:space="preserve"> and </w:t>
      </w:r>
      <w:r w:rsidR="00BB2326" w:rsidRPr="00BB2326">
        <w:rPr>
          <w:rFonts w:eastAsia="宋体"/>
          <w:sz w:val="22"/>
          <w:szCs w:val="22"/>
          <w:lang w:val="en-GB" w:eastAsia="zh-CN"/>
        </w:rPr>
        <w:t xml:space="preserve">BFD </w:t>
      </w:r>
      <w:r w:rsidR="00724743">
        <w:rPr>
          <w:rFonts w:eastAsia="宋体"/>
          <w:sz w:val="22"/>
          <w:szCs w:val="22"/>
          <w:lang w:val="en-GB" w:eastAsia="zh-CN"/>
        </w:rPr>
        <w:t xml:space="preserve">due to </w:t>
      </w:r>
      <w:r w:rsidR="00575911">
        <w:rPr>
          <w:rFonts w:eastAsia="宋体"/>
          <w:sz w:val="22"/>
          <w:szCs w:val="22"/>
          <w:lang w:val="en-GB" w:eastAsia="zh-CN"/>
        </w:rPr>
        <w:t xml:space="preserve">complexity </w:t>
      </w:r>
      <w:r w:rsidR="00724743">
        <w:rPr>
          <w:rFonts w:eastAsia="宋体"/>
          <w:sz w:val="22"/>
          <w:szCs w:val="22"/>
          <w:lang w:val="en-GB" w:eastAsia="zh-CN"/>
        </w:rPr>
        <w:t>reduc</w:t>
      </w:r>
      <w:r w:rsidR="00575911">
        <w:rPr>
          <w:rFonts w:eastAsia="宋体"/>
          <w:sz w:val="22"/>
          <w:szCs w:val="22"/>
          <w:lang w:val="en-GB" w:eastAsia="zh-CN"/>
        </w:rPr>
        <w:t>tion</w:t>
      </w:r>
      <w:r w:rsidR="00724743">
        <w:rPr>
          <w:rFonts w:eastAsia="宋体"/>
          <w:sz w:val="22"/>
          <w:szCs w:val="22"/>
          <w:lang w:val="en-GB" w:eastAsia="zh-CN"/>
        </w:rPr>
        <w:t xml:space="preserve"> </w:t>
      </w:r>
      <w:r w:rsidR="00575911">
        <w:rPr>
          <w:rFonts w:eastAsia="宋体"/>
          <w:sz w:val="22"/>
          <w:szCs w:val="22"/>
          <w:lang w:val="en-GB" w:eastAsia="zh-CN"/>
        </w:rPr>
        <w:t>f</w:t>
      </w:r>
      <w:r w:rsidR="00575911" w:rsidRPr="005B7F51">
        <w:rPr>
          <w:rFonts w:eastAsia="宋体"/>
          <w:sz w:val="22"/>
          <w:szCs w:val="22"/>
          <w:lang w:val="en-US" w:eastAsia="zh-CN"/>
        </w:rPr>
        <w:t>or RedCap</w:t>
      </w:r>
      <w:r w:rsidR="00575911">
        <w:rPr>
          <w:rFonts w:eastAsia="宋体"/>
          <w:sz w:val="22"/>
          <w:szCs w:val="22"/>
          <w:lang w:val="en-US" w:eastAsia="zh-CN"/>
        </w:rPr>
        <w:t xml:space="preserve"> UE</w:t>
      </w:r>
      <w:r w:rsidR="00EE1325">
        <w:rPr>
          <w:rFonts w:eastAsia="宋体"/>
          <w:sz w:val="22"/>
          <w:szCs w:val="22"/>
          <w:lang w:val="en-GB" w:eastAsia="zh-CN"/>
        </w:rPr>
        <w:t>, Huawei, HiSilicon</w:t>
      </w:r>
    </w:p>
    <w:p w14:paraId="7327F4E3" w14:textId="77777777" w:rsidR="006C74EF" w:rsidRPr="00876EB0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876EB0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26314" w14:textId="77777777" w:rsidR="00A7748B" w:rsidRDefault="00A7748B">
      <w:r>
        <w:separator/>
      </w:r>
    </w:p>
  </w:endnote>
  <w:endnote w:type="continuationSeparator" w:id="0">
    <w:p w14:paraId="2B4D6B6A" w14:textId="77777777" w:rsidR="00A7748B" w:rsidRDefault="00A7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045F" w:rsidRDefault="00B904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6078C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B9045F" w:rsidRDefault="00B904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D64F0" w14:textId="77777777" w:rsidR="00A7748B" w:rsidRDefault="00A7748B">
      <w:r>
        <w:separator/>
      </w:r>
    </w:p>
  </w:footnote>
  <w:footnote w:type="continuationSeparator" w:id="0">
    <w:p w14:paraId="5E09AC8E" w14:textId="77777777" w:rsidR="00A7748B" w:rsidRDefault="00A77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F4918"/>
    <w:multiLevelType w:val="hybridMultilevel"/>
    <w:tmpl w:val="A14C572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4250F6"/>
    <w:multiLevelType w:val="hybridMultilevel"/>
    <w:tmpl w:val="C9F0B146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42A63888">
      <w:numFmt w:val="bullet"/>
      <w:lvlText w:val="•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3E0F"/>
    <w:multiLevelType w:val="hybridMultilevel"/>
    <w:tmpl w:val="2B5248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E4B66"/>
    <w:multiLevelType w:val="hybridMultilevel"/>
    <w:tmpl w:val="9E164E44"/>
    <w:lvl w:ilvl="0" w:tplc="8B90B5C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DB45716"/>
    <w:multiLevelType w:val="hybridMultilevel"/>
    <w:tmpl w:val="55B8E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D64095"/>
    <w:multiLevelType w:val="hybridMultilevel"/>
    <w:tmpl w:val="B83668CC"/>
    <w:lvl w:ilvl="0" w:tplc="E45671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7"/>
  </w:num>
  <w:num w:numId="4">
    <w:abstractNumId w:val="9"/>
  </w:num>
  <w:num w:numId="5">
    <w:abstractNumId w:val="14"/>
  </w:num>
  <w:num w:numId="6">
    <w:abstractNumId w:val="0"/>
  </w:num>
  <w:num w:numId="7">
    <w:abstractNumId w:val="22"/>
  </w:num>
  <w:num w:numId="8">
    <w:abstractNumId w:val="15"/>
  </w:num>
  <w:num w:numId="9">
    <w:abstractNumId w:val="19"/>
  </w:num>
  <w:num w:numId="10">
    <w:abstractNumId w:val="24"/>
  </w:num>
  <w:num w:numId="11">
    <w:abstractNumId w:val="11"/>
  </w:num>
  <w:num w:numId="12">
    <w:abstractNumId w:val="5"/>
  </w:num>
  <w:num w:numId="13">
    <w:abstractNumId w:val="4"/>
  </w:num>
  <w:num w:numId="14">
    <w:abstractNumId w:val="26"/>
  </w:num>
  <w:num w:numId="15">
    <w:abstractNumId w:val="7"/>
  </w:num>
  <w:num w:numId="16">
    <w:abstractNumId w:val="3"/>
  </w:num>
  <w:num w:numId="17">
    <w:abstractNumId w:val="6"/>
  </w:num>
  <w:num w:numId="18">
    <w:abstractNumId w:val="8"/>
  </w:num>
  <w:num w:numId="19">
    <w:abstractNumId w:val="18"/>
  </w:num>
  <w:num w:numId="20">
    <w:abstractNumId w:val="17"/>
  </w:num>
  <w:num w:numId="21">
    <w:abstractNumId w:val="20"/>
  </w:num>
  <w:num w:numId="22">
    <w:abstractNumId w:val="16"/>
  </w:num>
  <w:num w:numId="23">
    <w:abstractNumId w:val="12"/>
  </w:num>
  <w:num w:numId="24">
    <w:abstractNumId w:val="2"/>
  </w:num>
  <w:num w:numId="25">
    <w:abstractNumId w:val="16"/>
  </w:num>
  <w:num w:numId="26">
    <w:abstractNumId w:val="16"/>
  </w:num>
  <w:num w:numId="27">
    <w:abstractNumId w:val="1"/>
  </w:num>
  <w:num w:numId="28">
    <w:abstractNumId w:val="10"/>
  </w:num>
  <w:num w:numId="29">
    <w:abstractNumId w:val="25"/>
  </w:num>
  <w:num w:numId="30">
    <w:abstractNumId w:val="13"/>
  </w:num>
  <w:num w:numId="31">
    <w:abstractNumId w:val="16"/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85E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E8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E49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2CE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E93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6ECA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3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47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78C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3F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74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EF1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84F"/>
    <w:rsid w:val="00243997"/>
    <w:rsid w:val="00244113"/>
    <w:rsid w:val="0024448F"/>
    <w:rsid w:val="0024452C"/>
    <w:rsid w:val="00245579"/>
    <w:rsid w:val="002459BC"/>
    <w:rsid w:val="00245D0A"/>
    <w:rsid w:val="00245E26"/>
    <w:rsid w:val="00245EA9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66F"/>
    <w:rsid w:val="002A5E44"/>
    <w:rsid w:val="002A5EB2"/>
    <w:rsid w:val="002A6689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2FE3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021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05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61E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D46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30D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27D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D1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1D0E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3D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B56"/>
    <w:rsid w:val="004070B7"/>
    <w:rsid w:val="004074FC"/>
    <w:rsid w:val="004079A4"/>
    <w:rsid w:val="00407A40"/>
    <w:rsid w:val="004105DB"/>
    <w:rsid w:val="00410650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68E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AEF"/>
    <w:rsid w:val="00483CB2"/>
    <w:rsid w:val="00483CF6"/>
    <w:rsid w:val="00483E8C"/>
    <w:rsid w:val="00483EB2"/>
    <w:rsid w:val="00484022"/>
    <w:rsid w:val="00484153"/>
    <w:rsid w:val="00484565"/>
    <w:rsid w:val="00484596"/>
    <w:rsid w:val="0048493E"/>
    <w:rsid w:val="00484B75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48E"/>
    <w:rsid w:val="004928E2"/>
    <w:rsid w:val="00492CCE"/>
    <w:rsid w:val="00493751"/>
    <w:rsid w:val="0049384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DE8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D5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276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2E6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21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E57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D40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158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D6F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06B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E46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C0C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F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EB0"/>
    <w:rsid w:val="0071306F"/>
    <w:rsid w:val="00713362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07D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702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AD1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376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7AD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6EB0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8F"/>
    <w:rsid w:val="00963189"/>
    <w:rsid w:val="0096321A"/>
    <w:rsid w:val="00963371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7D8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78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48B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A71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6C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E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314"/>
    <w:rsid w:val="00B72AB2"/>
    <w:rsid w:val="00B72ED8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5F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D79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929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7BA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E8"/>
    <w:rsid w:val="00C8288F"/>
    <w:rsid w:val="00C82D0D"/>
    <w:rsid w:val="00C82DCA"/>
    <w:rsid w:val="00C83079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83F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1FC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B72"/>
    <w:rsid w:val="00CE4F9C"/>
    <w:rsid w:val="00CE5215"/>
    <w:rsid w:val="00CE56A2"/>
    <w:rsid w:val="00CE59DF"/>
    <w:rsid w:val="00CE5AF1"/>
    <w:rsid w:val="00CE5D68"/>
    <w:rsid w:val="00CE5E80"/>
    <w:rsid w:val="00CE669C"/>
    <w:rsid w:val="00CE709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D8F"/>
    <w:rsid w:val="00D54E84"/>
    <w:rsid w:val="00D54FCB"/>
    <w:rsid w:val="00D5501D"/>
    <w:rsid w:val="00D550E6"/>
    <w:rsid w:val="00D55187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96C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856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C8F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B8E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38C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33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09E6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BB1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1E1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D7922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68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624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7F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1DA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3AA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178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2D8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1B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22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780A22-03F5-4502-BBEB-553470A1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2022-04-25T12:09:00Z</dcterms:created>
  <dcterms:modified xsi:type="dcterms:W3CDTF">2022-04-25T12:09:00Z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(3)DLWqw6R6ceoC31PDie77njkiHXvWEd4ynCZ+QFI4KoS+HmeDgVFCCwm6eLcmU5K9rHtMM8Sz
CLhLdFS2Fwmt2lDxJ0RH+MSYOr8uHy9LKSGP3fUyvz0PYnMdnWJSJaWfdeff8H6HFvtJ4F9Z
AxbproQ+bzKvMXaVzY3cqAjS8Dzi34LOjafGzqDROIFuneYszLxdm0T39hRAp0ZHHqQbOs00
bTjRbmsQvW3CsE2imI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Sw0UTKp9p4/4MGCRrNKOMk3rzu54ua7OqkwtnbZ/rSzIvknP2yVbzN
cjvEnHTwjS1ecY98MKbq7ZvepD+B/D5fFX8xbQDHS9oQZIE/imTb8Ppi4bIeuhUU9170Ngt1
QZip1fxRzDBZk5VjylXUE8yCItHkNRWFassG0vxWWHJzgTb2eexTKYo9Vlg7A+aVCedEy7ma
H8J9aRX8ELB/9gbHqU1xTTZz/DBEtm3Mxvs/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8OCAk7JVW/wQdaPZVTdsK3O9k7U+x0xc5++k
kOpBWOWqyH1mchvYLICp0S1nTofgGQr/9InTEKUD8PQygaOgOGc=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