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E8DE" w14:textId="0FA16891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5E327B">
        <w:rPr>
          <w:rFonts w:cs="Arial"/>
          <w:sz w:val="24"/>
        </w:rPr>
        <w:t>10</w:t>
      </w:r>
      <w:r w:rsidR="002F3CA0">
        <w:rPr>
          <w:rFonts w:cs="Arial"/>
          <w:sz w:val="24"/>
        </w:rPr>
        <w:t>2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60615D">
        <w:rPr>
          <w:rFonts w:cs="Arial"/>
          <w:bCs/>
          <w:sz w:val="24"/>
          <w:lang w:val="en-US"/>
        </w:rPr>
        <w:t>20</w:t>
      </w:r>
      <w:r w:rsidR="00405166">
        <w:rPr>
          <w:rFonts w:cs="Arial"/>
          <w:bCs/>
          <w:sz w:val="24"/>
          <w:lang w:val="en-US"/>
        </w:rPr>
        <w:t>4712</w:t>
      </w:r>
    </w:p>
    <w:p w14:paraId="355A5747" w14:textId="75628371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396C91">
        <w:rPr>
          <w:rFonts w:cs="Arial"/>
          <w:bCs/>
          <w:sz w:val="24"/>
          <w:lang w:val="en-US"/>
        </w:rPr>
        <w:t>2</w:t>
      </w:r>
      <w:r w:rsidR="00577267">
        <w:rPr>
          <w:rFonts w:cs="Arial"/>
          <w:bCs/>
          <w:sz w:val="24"/>
          <w:lang w:val="en-US"/>
        </w:rPr>
        <w:t>1</w:t>
      </w:r>
      <w:r w:rsidR="00642D4A">
        <w:rPr>
          <w:rFonts w:cs="Arial"/>
          <w:bCs/>
          <w:sz w:val="24"/>
          <w:lang w:val="en-US"/>
        </w:rPr>
        <w:t>s</w:t>
      </w:r>
      <w:r w:rsidR="005069C2">
        <w:rPr>
          <w:rFonts w:cs="Arial"/>
          <w:sz w:val="24"/>
          <w:szCs w:val="24"/>
          <w:lang w:eastAsia="zh-CN"/>
        </w:rPr>
        <w:t xml:space="preserve">t </w:t>
      </w:r>
      <w:r w:rsidR="002F3CA0">
        <w:rPr>
          <w:rFonts w:cs="Arial"/>
          <w:sz w:val="24"/>
          <w:szCs w:val="24"/>
          <w:lang w:eastAsia="zh-CN"/>
        </w:rPr>
        <w:t>Feb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396C91">
        <w:rPr>
          <w:rFonts w:cs="Arial"/>
          <w:sz w:val="24"/>
          <w:szCs w:val="24"/>
          <w:lang w:eastAsia="zh-CN"/>
        </w:rPr>
        <w:t>3rd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396C91">
        <w:rPr>
          <w:rFonts w:cs="Arial"/>
          <w:sz w:val="24"/>
          <w:szCs w:val="24"/>
          <w:lang w:eastAsia="zh-CN"/>
        </w:rPr>
        <w:t>Mar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2F3CA0">
        <w:rPr>
          <w:rFonts w:cs="Arial"/>
          <w:sz w:val="24"/>
          <w:szCs w:val="24"/>
          <w:lang w:eastAsia="zh-CN"/>
        </w:rPr>
        <w:t>2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1EDC6D86" w:rsidR="0033186E" w:rsidRPr="00CE576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2E2E00">
        <w:rPr>
          <w:rFonts w:ascii="Arial" w:hAnsi="Arial" w:cs="Arial"/>
          <w:b/>
          <w:sz w:val="22"/>
          <w:szCs w:val="22"/>
        </w:rPr>
        <w:t xml:space="preserve">about </w:t>
      </w:r>
      <w:r w:rsidR="006337B8">
        <w:rPr>
          <w:rFonts w:ascii="Arial" w:hAnsi="Arial" w:cs="Arial"/>
          <w:b/>
          <w:sz w:val="22"/>
          <w:szCs w:val="22"/>
        </w:rPr>
        <w:t xml:space="preserve">FR2-2 </w:t>
      </w:r>
      <w:r w:rsidR="00A94F8F">
        <w:rPr>
          <w:rFonts w:ascii="Arial" w:hAnsi="Arial" w:cs="Arial"/>
          <w:b/>
          <w:sz w:val="22"/>
          <w:szCs w:val="22"/>
        </w:rPr>
        <w:t>BS conformance t</w:t>
      </w:r>
      <w:r w:rsidR="006337B8">
        <w:rPr>
          <w:rFonts w:ascii="Arial" w:hAnsi="Arial" w:cs="Arial"/>
          <w:b/>
          <w:sz w:val="22"/>
          <w:szCs w:val="22"/>
        </w:rPr>
        <w:t xml:space="preserve">est </w:t>
      </w:r>
      <w:r w:rsidR="00A94F8F">
        <w:rPr>
          <w:rFonts w:ascii="Arial" w:hAnsi="Arial" w:cs="Arial"/>
          <w:b/>
          <w:sz w:val="22"/>
          <w:szCs w:val="22"/>
        </w:rPr>
        <w:t>s</w:t>
      </w:r>
      <w:r w:rsidR="006337B8">
        <w:rPr>
          <w:rFonts w:ascii="Arial" w:hAnsi="Arial" w:cs="Arial"/>
          <w:b/>
          <w:sz w:val="22"/>
          <w:szCs w:val="22"/>
        </w:rPr>
        <w:t>ystem MU</w:t>
      </w:r>
      <w:bookmarkEnd w:id="2"/>
      <w:r w:rsidR="00E617CE">
        <w:rPr>
          <w:rFonts w:ascii="Arial" w:hAnsi="Arial" w:cs="Arial"/>
          <w:b/>
          <w:sz w:val="22"/>
          <w:szCs w:val="22"/>
        </w:rPr>
        <w:t xml:space="preserve"> </w:t>
      </w:r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262DE4">
        <w:rPr>
          <w:rFonts w:ascii="Arial" w:hAnsi="Arial" w:cs="Arial"/>
          <w:b/>
          <w:sz w:val="22"/>
          <w:szCs w:val="22"/>
          <w:lang w:val="sv-SE"/>
        </w:rPr>
        <w:t>10</w:t>
      </w:r>
      <w:r w:rsidR="008C1515">
        <w:rPr>
          <w:rFonts w:ascii="Arial" w:hAnsi="Arial" w:cs="Arial"/>
          <w:b/>
          <w:sz w:val="22"/>
          <w:szCs w:val="22"/>
          <w:lang w:val="sv-SE"/>
        </w:rPr>
        <w:t>.1</w:t>
      </w:r>
      <w:r w:rsidR="00262DE4">
        <w:rPr>
          <w:rFonts w:ascii="Arial" w:hAnsi="Arial" w:cs="Arial"/>
          <w:b/>
          <w:sz w:val="22"/>
          <w:szCs w:val="22"/>
          <w:lang w:val="sv-SE"/>
        </w:rPr>
        <w:t>6</w:t>
      </w:r>
      <w:r w:rsidR="008C1515">
        <w:rPr>
          <w:rFonts w:ascii="Arial" w:hAnsi="Arial" w:cs="Arial"/>
          <w:b/>
          <w:sz w:val="22"/>
          <w:szCs w:val="22"/>
          <w:lang w:val="sv-SE"/>
        </w:rPr>
        <w:t>.</w:t>
      </w:r>
      <w:r w:rsidR="00262DE4">
        <w:rPr>
          <w:rFonts w:ascii="Arial" w:hAnsi="Arial" w:cs="Arial"/>
          <w:b/>
          <w:sz w:val="22"/>
          <w:szCs w:val="22"/>
          <w:lang w:val="sv-SE"/>
        </w:rPr>
        <w:t>5</w:t>
      </w:r>
    </w:p>
    <w:p w14:paraId="38864AE1" w14:textId="5BEE7FAC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A942CD">
        <w:rPr>
          <w:rFonts w:ascii="Arial" w:hAnsi="Arial" w:cs="Arial"/>
          <w:b/>
          <w:sz w:val="22"/>
          <w:szCs w:val="22"/>
        </w:rPr>
        <w:t>Approval</w:t>
      </w:r>
    </w:p>
    <w:p w14:paraId="57901602" w14:textId="5208E21A" w:rsidR="00392BE4" w:rsidRDefault="00D6118C" w:rsidP="00813E67">
      <w:pPr>
        <w:pStyle w:val="Heading1"/>
      </w:pPr>
      <w:bookmarkStart w:id="3" w:name="_Ref465244136"/>
      <w:bookmarkEnd w:id="1"/>
      <w:r>
        <w:t>Introduction</w:t>
      </w:r>
      <w:bookmarkEnd w:id="3"/>
    </w:p>
    <w:p w14:paraId="3B062D37" w14:textId="150528EE" w:rsidR="00BA1812" w:rsidRDefault="006337B8" w:rsidP="00813E67">
      <w:pPr>
        <w:rPr>
          <w:lang w:val="en-GB" w:eastAsia="zh-CN"/>
        </w:rPr>
      </w:pPr>
      <w:r>
        <w:rPr>
          <w:lang w:val="en-GB" w:eastAsia="zh-CN"/>
        </w:rPr>
        <w:t>From</w:t>
      </w:r>
      <w:r w:rsidR="00A942CD">
        <w:rPr>
          <w:lang w:val="en-GB" w:eastAsia="zh-CN"/>
        </w:rPr>
        <w:t xml:space="preserve"> RAN4#10</w:t>
      </w:r>
      <w:r>
        <w:rPr>
          <w:lang w:val="en-GB" w:eastAsia="zh-CN"/>
        </w:rPr>
        <w:t>2</w:t>
      </w:r>
      <w:r w:rsidR="00A942CD">
        <w:rPr>
          <w:lang w:val="en-GB" w:eastAsia="zh-CN"/>
        </w:rPr>
        <w:t xml:space="preserve">e meeting, </w:t>
      </w:r>
      <w:r w:rsidR="00ED357E">
        <w:rPr>
          <w:lang w:val="en-GB" w:eastAsia="zh-CN"/>
        </w:rPr>
        <w:t xml:space="preserve">Perf part of 71G Ext WI starts to discuss BS conformance testing. </w:t>
      </w:r>
      <w:r w:rsidR="00782666">
        <w:rPr>
          <w:lang w:val="en-GB" w:eastAsia="zh-CN"/>
        </w:rPr>
        <w:t xml:space="preserve">MU/TT of test and test system is one of topic needs to be discussed because these numbers will be increased from currently defined </w:t>
      </w:r>
      <w:r w:rsidR="00625B70">
        <w:rPr>
          <w:lang w:val="en-GB" w:eastAsia="zh-CN"/>
        </w:rPr>
        <w:t>numbers</w:t>
      </w:r>
      <w:r w:rsidR="00782666">
        <w:rPr>
          <w:lang w:val="en-GB" w:eastAsia="zh-CN"/>
        </w:rPr>
        <w:t xml:space="preserve"> for FR2-1. This document provides our view on these numbers and reason of possible increase of these number.</w:t>
      </w:r>
    </w:p>
    <w:p w14:paraId="423C33DE" w14:textId="3DECFF33" w:rsidR="000B00B3" w:rsidRDefault="00DA2082" w:rsidP="00230E32">
      <w:pPr>
        <w:pStyle w:val="Heading1"/>
        <w:rPr>
          <w:lang w:val="en-US" w:eastAsia="zh-CN"/>
        </w:rPr>
      </w:pPr>
      <w:r>
        <w:rPr>
          <w:lang w:val="en-US" w:eastAsia="zh-CN"/>
        </w:rPr>
        <w:t>D</w:t>
      </w:r>
      <w:r w:rsidR="00A21216">
        <w:rPr>
          <w:lang w:val="en-US" w:eastAsia="zh-CN"/>
        </w:rPr>
        <w:t>iscussion</w:t>
      </w:r>
    </w:p>
    <w:p w14:paraId="2C1F8465" w14:textId="66B253FC" w:rsidR="00D601AE" w:rsidRDefault="00D601AE" w:rsidP="00230E32">
      <w:pPr>
        <w:rPr>
          <w:b/>
          <w:bCs/>
          <w:lang w:eastAsia="zh-CN"/>
        </w:rPr>
      </w:pPr>
    </w:p>
    <w:p w14:paraId="0A81CF30" w14:textId="098BBBD8" w:rsidR="00750F39" w:rsidRDefault="00A13CBD" w:rsidP="005E1D4A">
      <w:pPr>
        <w:rPr>
          <w:lang w:eastAsia="zh-CN"/>
        </w:rPr>
      </w:pPr>
      <w:r>
        <w:rPr>
          <w:lang w:eastAsia="zh-CN"/>
        </w:rPr>
        <w:t>With introduction of FR2-2 frequency bands</w:t>
      </w:r>
      <w:r w:rsidR="0042563E">
        <w:rPr>
          <w:lang w:eastAsia="zh-CN"/>
        </w:rPr>
        <w:t xml:space="preserve">, MU analysis with using budget table </w:t>
      </w:r>
      <w:r w:rsidR="00301350">
        <w:rPr>
          <w:lang w:eastAsia="zh-CN"/>
        </w:rPr>
        <w:t xml:space="preserve">defined in TR37.941 </w:t>
      </w:r>
      <w:r w:rsidR="004537EC">
        <w:rPr>
          <w:lang w:eastAsia="zh-CN"/>
        </w:rPr>
        <w:t xml:space="preserve">should be done for FR2-2 </w:t>
      </w:r>
      <w:r w:rsidR="009A3327">
        <w:rPr>
          <w:lang w:eastAsia="zh-CN"/>
        </w:rPr>
        <w:t xml:space="preserve">band on </w:t>
      </w:r>
      <w:r w:rsidR="004537EC">
        <w:rPr>
          <w:lang w:eastAsia="zh-CN"/>
        </w:rPr>
        <w:t>BS conformance testing. Existing number for FR2-1 should not be re-used because</w:t>
      </w:r>
      <w:r w:rsidR="00C63BBC">
        <w:rPr>
          <w:lang w:eastAsia="zh-CN"/>
        </w:rPr>
        <w:t>,</w:t>
      </w:r>
      <w:r w:rsidR="005E1D4A">
        <w:rPr>
          <w:lang w:eastAsia="zh-CN"/>
        </w:rPr>
        <w:t xml:space="preserve"> f</w:t>
      </w:r>
      <w:r w:rsidR="00750F39">
        <w:rPr>
          <w:lang w:eastAsia="zh-CN"/>
        </w:rPr>
        <w:t xml:space="preserve">requency range </w:t>
      </w:r>
      <w:r w:rsidR="005E1D4A">
        <w:rPr>
          <w:lang w:eastAsia="zh-CN"/>
        </w:rPr>
        <w:t xml:space="preserve">is much higher compare with </w:t>
      </w:r>
      <w:r w:rsidR="00750F39">
        <w:rPr>
          <w:lang w:eastAsia="zh-CN"/>
        </w:rPr>
        <w:t>FR2-</w:t>
      </w:r>
      <w:r w:rsidR="005E1D4A">
        <w:rPr>
          <w:lang w:eastAsia="zh-CN"/>
        </w:rPr>
        <w:t>1, and i</w:t>
      </w:r>
      <w:r w:rsidR="00750F39">
        <w:rPr>
          <w:lang w:eastAsia="zh-CN"/>
        </w:rPr>
        <w:t>ntroduction of wider modulation bandwidth up to 2GHz</w:t>
      </w:r>
      <w:r w:rsidR="002E1335">
        <w:rPr>
          <w:lang w:eastAsia="zh-CN"/>
        </w:rPr>
        <w:t>.</w:t>
      </w:r>
    </w:p>
    <w:p w14:paraId="08A8831B" w14:textId="13DB8ACD" w:rsidR="00BA3501" w:rsidRDefault="00C63BBC" w:rsidP="00191288">
      <w:pPr>
        <w:rPr>
          <w:lang w:eastAsia="zh-CN"/>
        </w:rPr>
      </w:pPr>
      <w:r>
        <w:rPr>
          <w:lang w:eastAsia="zh-CN"/>
        </w:rPr>
        <w:t>In general, h</w:t>
      </w:r>
      <w:r w:rsidR="00BF6F6C">
        <w:rPr>
          <w:lang w:eastAsia="zh-CN"/>
        </w:rPr>
        <w:t>igher frequency causes</w:t>
      </w:r>
      <w:r w:rsidR="002E1335">
        <w:rPr>
          <w:lang w:eastAsia="zh-CN"/>
        </w:rPr>
        <w:t>, i</w:t>
      </w:r>
      <w:r w:rsidR="00BF6F6C">
        <w:rPr>
          <w:lang w:eastAsia="zh-CN"/>
        </w:rPr>
        <w:t xml:space="preserve">ncrease of </w:t>
      </w:r>
      <w:r w:rsidR="00191288">
        <w:rPr>
          <w:lang w:eastAsia="zh-CN"/>
        </w:rPr>
        <w:t>t</w:t>
      </w:r>
      <w:r w:rsidR="00BF6F6C">
        <w:rPr>
          <w:lang w:eastAsia="zh-CN"/>
        </w:rPr>
        <w:t xml:space="preserve">est </w:t>
      </w:r>
      <w:r w:rsidR="00191288">
        <w:rPr>
          <w:lang w:eastAsia="zh-CN"/>
        </w:rPr>
        <w:t>e</w:t>
      </w:r>
      <w:r w:rsidR="00BF6F6C">
        <w:rPr>
          <w:lang w:eastAsia="zh-CN"/>
        </w:rPr>
        <w:t>quipment</w:t>
      </w:r>
      <w:r w:rsidR="00D8521F">
        <w:rPr>
          <w:lang w:eastAsia="zh-CN"/>
        </w:rPr>
        <w:t xml:space="preserve"> MU</w:t>
      </w:r>
      <w:r w:rsidR="002E1335">
        <w:rPr>
          <w:lang w:eastAsia="zh-CN"/>
        </w:rPr>
        <w:t xml:space="preserve"> and system level</w:t>
      </w:r>
      <w:r w:rsidR="00BF6F6C">
        <w:rPr>
          <w:lang w:eastAsia="zh-CN"/>
        </w:rPr>
        <w:t xml:space="preserve"> MU</w:t>
      </w:r>
      <w:r w:rsidR="002E1335">
        <w:rPr>
          <w:lang w:eastAsia="zh-CN"/>
        </w:rPr>
        <w:t>. Also, l</w:t>
      </w:r>
      <w:r w:rsidR="00BF6F6C">
        <w:rPr>
          <w:lang w:eastAsia="zh-CN"/>
        </w:rPr>
        <w:t xml:space="preserve">arger </w:t>
      </w:r>
      <w:r w:rsidR="002E1335">
        <w:rPr>
          <w:lang w:eastAsia="zh-CN"/>
        </w:rPr>
        <w:t>p</w:t>
      </w:r>
      <w:r w:rsidR="00BF6F6C">
        <w:rPr>
          <w:lang w:eastAsia="zh-CN"/>
        </w:rPr>
        <w:t>athloss and higher loss o</w:t>
      </w:r>
      <w:r w:rsidR="005726A2">
        <w:rPr>
          <w:lang w:eastAsia="zh-CN"/>
        </w:rPr>
        <w:t xml:space="preserve">n </w:t>
      </w:r>
      <w:r w:rsidR="00BF6F6C">
        <w:rPr>
          <w:lang w:eastAsia="zh-CN"/>
        </w:rPr>
        <w:t>cable</w:t>
      </w:r>
      <w:r w:rsidR="005726A2">
        <w:rPr>
          <w:lang w:eastAsia="zh-CN"/>
        </w:rPr>
        <w:t>s</w:t>
      </w:r>
      <w:r w:rsidR="00BF6F6C">
        <w:rPr>
          <w:lang w:eastAsia="zh-CN"/>
        </w:rPr>
        <w:t xml:space="preserve"> </w:t>
      </w:r>
      <w:r w:rsidR="000B0C64">
        <w:rPr>
          <w:lang w:eastAsia="zh-CN"/>
        </w:rPr>
        <w:t>etc. leads to lower signal power at measurement receiver</w:t>
      </w:r>
      <w:r w:rsidR="00911396">
        <w:rPr>
          <w:lang w:eastAsia="zh-CN"/>
        </w:rPr>
        <w:t xml:space="preserve">. This </w:t>
      </w:r>
      <w:r w:rsidR="00A17828">
        <w:rPr>
          <w:lang w:eastAsia="zh-CN"/>
        </w:rPr>
        <w:t xml:space="preserve">reduces SNR and </w:t>
      </w:r>
      <w:r w:rsidR="00911396">
        <w:rPr>
          <w:lang w:eastAsia="zh-CN"/>
        </w:rPr>
        <w:t>potentially require use of additional LNA at measurement receiver</w:t>
      </w:r>
      <w:r w:rsidR="009A6145">
        <w:rPr>
          <w:lang w:eastAsia="zh-CN"/>
        </w:rPr>
        <w:t xml:space="preserve"> which </w:t>
      </w:r>
      <w:r w:rsidR="00103271">
        <w:rPr>
          <w:lang w:eastAsia="zh-CN"/>
        </w:rPr>
        <w:t>cause</w:t>
      </w:r>
      <w:r w:rsidR="009A6145">
        <w:rPr>
          <w:lang w:eastAsia="zh-CN"/>
        </w:rPr>
        <w:t>s increase of total test system MU value</w:t>
      </w:r>
      <w:r w:rsidR="003A1C9D">
        <w:rPr>
          <w:lang w:eastAsia="zh-CN"/>
        </w:rPr>
        <w:t>.</w:t>
      </w:r>
      <w:r w:rsidR="003A3B72">
        <w:rPr>
          <w:lang w:eastAsia="zh-CN"/>
        </w:rPr>
        <w:t xml:space="preserve"> </w:t>
      </w:r>
      <w:r w:rsidR="00BC5C01">
        <w:rPr>
          <w:lang w:eastAsia="zh-CN"/>
        </w:rPr>
        <w:t xml:space="preserve">Wider modulation bandwidth </w:t>
      </w:r>
      <w:r w:rsidR="00BA3501">
        <w:rPr>
          <w:lang w:eastAsia="zh-CN"/>
        </w:rPr>
        <w:t>causes</w:t>
      </w:r>
      <w:r w:rsidR="00191288">
        <w:rPr>
          <w:lang w:eastAsia="zh-CN"/>
        </w:rPr>
        <w:t xml:space="preserve">, </w:t>
      </w:r>
      <w:r w:rsidR="00742030">
        <w:rPr>
          <w:lang w:eastAsia="zh-CN"/>
        </w:rPr>
        <w:t xml:space="preserve">impact on </w:t>
      </w:r>
      <w:r w:rsidR="00BF4865">
        <w:rPr>
          <w:lang w:eastAsia="zh-CN"/>
        </w:rPr>
        <w:t>amplitude</w:t>
      </w:r>
      <w:r w:rsidR="00191288">
        <w:rPr>
          <w:lang w:eastAsia="zh-CN"/>
        </w:rPr>
        <w:t xml:space="preserve"> flatness</w:t>
      </w:r>
      <w:r w:rsidR="001862A2">
        <w:rPr>
          <w:lang w:eastAsia="zh-CN"/>
        </w:rPr>
        <w:t xml:space="preserve"> which</w:t>
      </w:r>
      <w:r w:rsidR="00742030">
        <w:rPr>
          <w:lang w:eastAsia="zh-CN"/>
        </w:rPr>
        <w:t xml:space="preserve"> c</w:t>
      </w:r>
      <w:r w:rsidR="0045786E">
        <w:rPr>
          <w:lang w:eastAsia="zh-CN"/>
        </w:rPr>
        <w:t xml:space="preserve">auses increase of </w:t>
      </w:r>
      <w:r w:rsidR="00BF4865">
        <w:rPr>
          <w:lang w:eastAsia="zh-CN"/>
        </w:rPr>
        <w:t>uncertainty</w:t>
      </w:r>
      <w:r w:rsidR="0045786E">
        <w:rPr>
          <w:lang w:eastAsia="zh-CN"/>
        </w:rPr>
        <w:t>, as example.</w:t>
      </w:r>
    </w:p>
    <w:p w14:paraId="4531F990" w14:textId="539AD35C" w:rsidR="003A3B72" w:rsidRDefault="003A3B72" w:rsidP="003A3B72">
      <w:pPr>
        <w:rPr>
          <w:lang w:eastAsia="zh-CN"/>
        </w:rPr>
      </w:pPr>
      <w:r>
        <w:rPr>
          <w:lang w:eastAsia="zh-CN"/>
        </w:rPr>
        <w:t>Regarding with pathloss, there is</w:t>
      </w:r>
      <w:r w:rsidR="00287026">
        <w:rPr>
          <w:lang w:eastAsia="zh-CN"/>
        </w:rPr>
        <w:t xml:space="preserve"> BS antenna array</w:t>
      </w:r>
      <w:r>
        <w:rPr>
          <w:lang w:eastAsia="zh-CN"/>
        </w:rPr>
        <w:t xml:space="preserve"> assumption in TR38.808 table 4.2.5.1-1</w:t>
      </w:r>
      <w:r w:rsidR="00895228">
        <w:rPr>
          <w:lang w:eastAsia="zh-CN"/>
        </w:rPr>
        <w:t xml:space="preserve"> “Example antenna arrays”. For antenna dimension (D)</w:t>
      </w:r>
      <w:r w:rsidR="00FE2E01">
        <w:rPr>
          <w:lang w:eastAsia="zh-CN"/>
        </w:rPr>
        <w:t>,</w:t>
      </w:r>
      <w:r w:rsidR="00895228">
        <w:rPr>
          <w:lang w:eastAsia="zh-CN"/>
        </w:rPr>
        <w:t xml:space="preserve"> following can be picked up </w:t>
      </w:r>
      <w:r w:rsidR="001069A9">
        <w:rPr>
          <w:lang w:eastAsia="zh-CN"/>
        </w:rPr>
        <w:t>for calculating assumption. (</w:t>
      </w:r>
      <w:r w:rsidR="00FE2E01">
        <w:rPr>
          <w:lang w:eastAsia="zh-CN"/>
        </w:rPr>
        <w:t>Following</w:t>
      </w:r>
      <w:r w:rsidR="001D6271">
        <w:rPr>
          <w:lang w:eastAsia="zh-CN"/>
        </w:rPr>
        <w:t xml:space="preserve"> is</w:t>
      </w:r>
      <w:r w:rsidR="00FA09BA">
        <w:rPr>
          <w:lang w:eastAsia="zh-CN"/>
        </w:rPr>
        <w:t xml:space="preserve"> from largest array size</w:t>
      </w:r>
      <w:r w:rsidR="00D8269C">
        <w:rPr>
          <w:lang w:eastAsia="zh-CN"/>
        </w:rPr>
        <w:t xml:space="preserve"> picked up from the table, not copy of entire table)</w:t>
      </w:r>
      <w:r w:rsidR="00C10BD7">
        <w:rPr>
          <w:lang w:eastAsia="zh-CN"/>
        </w:rPr>
        <w:t>. We wonder if this is good assumption to use.</w:t>
      </w:r>
    </w:p>
    <w:tbl>
      <w:tblPr>
        <w:tblStyle w:val="TableGrid"/>
        <w:tblW w:w="0" w:type="auto"/>
        <w:tblInd w:w="1801" w:type="dxa"/>
        <w:tblLook w:val="04A0" w:firstRow="1" w:lastRow="0" w:firstColumn="1" w:lastColumn="0" w:noHBand="0" w:noVBand="1"/>
      </w:tblPr>
      <w:tblGrid>
        <w:gridCol w:w="3436"/>
        <w:gridCol w:w="954"/>
        <w:gridCol w:w="1417"/>
      </w:tblGrid>
      <w:tr w:rsidR="0040359F" w14:paraId="36D1AE78" w14:textId="77777777" w:rsidTr="000105FA">
        <w:tc>
          <w:tcPr>
            <w:tcW w:w="3436" w:type="dxa"/>
          </w:tcPr>
          <w:p w14:paraId="51B68F6C" w14:textId="093D2BA4" w:rsidR="0040359F" w:rsidRDefault="00470D6E" w:rsidP="003A3B72">
            <w:pPr>
              <w:rPr>
                <w:lang w:eastAsia="zh-CN"/>
              </w:rPr>
            </w:pPr>
            <w:r>
              <w:rPr>
                <w:lang w:eastAsia="zh-CN"/>
              </w:rPr>
              <w:t>Example antenna array numbers from table 4.2.5.1-1 TR38.808 v17.0.0</w:t>
            </w:r>
          </w:p>
        </w:tc>
        <w:tc>
          <w:tcPr>
            <w:tcW w:w="954" w:type="dxa"/>
          </w:tcPr>
          <w:p w14:paraId="63A905E3" w14:textId="1AB80B71" w:rsidR="0040359F" w:rsidRDefault="00FA09BA" w:rsidP="003A3B72">
            <w:pPr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  <w:tc>
          <w:tcPr>
            <w:tcW w:w="1417" w:type="dxa"/>
          </w:tcPr>
          <w:p w14:paraId="6653C5A1" w14:textId="399DCEBB" w:rsidR="0040359F" w:rsidRDefault="00D77580" w:rsidP="003A3B72">
            <w:pPr>
              <w:rPr>
                <w:lang w:eastAsia="zh-CN"/>
              </w:rPr>
            </w:pPr>
            <w:r>
              <w:rPr>
                <w:lang w:eastAsia="zh-CN"/>
              </w:rPr>
              <w:t>Antenna Array Example</w:t>
            </w:r>
          </w:p>
        </w:tc>
      </w:tr>
      <w:tr w:rsidR="0040359F" w14:paraId="49A06A56" w14:textId="77777777" w:rsidTr="000105FA">
        <w:trPr>
          <w:trHeight w:val="242"/>
        </w:trPr>
        <w:tc>
          <w:tcPr>
            <w:tcW w:w="3436" w:type="dxa"/>
          </w:tcPr>
          <w:p w14:paraId="251F0A89" w14:textId="66F02185" w:rsidR="0040359F" w:rsidRDefault="0040359F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Carrier frequency</w:t>
            </w:r>
          </w:p>
        </w:tc>
        <w:tc>
          <w:tcPr>
            <w:tcW w:w="954" w:type="dxa"/>
          </w:tcPr>
          <w:p w14:paraId="32E3F48D" w14:textId="037EBF15" w:rsidR="0040359F" w:rsidRDefault="00D77580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GHz</w:t>
            </w:r>
          </w:p>
        </w:tc>
        <w:tc>
          <w:tcPr>
            <w:tcW w:w="1417" w:type="dxa"/>
          </w:tcPr>
          <w:p w14:paraId="6E298356" w14:textId="1A9B7FFC" w:rsidR="0040359F" w:rsidRDefault="00D77580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 w:rsidR="0040359F" w14:paraId="73C7436E" w14:textId="77777777" w:rsidTr="000105FA">
        <w:tc>
          <w:tcPr>
            <w:tcW w:w="3436" w:type="dxa"/>
          </w:tcPr>
          <w:p w14:paraId="2A1C34E5" w14:textId="52FD49CC" w:rsidR="00332621" w:rsidRDefault="0040359F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Array size (MxN)</w:t>
            </w:r>
          </w:p>
        </w:tc>
        <w:tc>
          <w:tcPr>
            <w:tcW w:w="954" w:type="dxa"/>
          </w:tcPr>
          <w:p w14:paraId="1725EBE4" w14:textId="77777777" w:rsidR="0040359F" w:rsidRDefault="0040359F" w:rsidP="00483E8F">
            <w:pPr>
              <w:jc w:val="center"/>
              <w:rPr>
                <w:lang w:eastAsia="zh-CN"/>
              </w:rPr>
            </w:pPr>
          </w:p>
        </w:tc>
        <w:tc>
          <w:tcPr>
            <w:tcW w:w="1417" w:type="dxa"/>
          </w:tcPr>
          <w:p w14:paraId="24D7543C" w14:textId="3E0B1BF4" w:rsidR="0040359F" w:rsidRDefault="00D77580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32x32</w:t>
            </w:r>
          </w:p>
        </w:tc>
      </w:tr>
      <w:tr w:rsidR="0040359F" w14:paraId="7B2B6179" w14:textId="77777777" w:rsidTr="000105FA">
        <w:tc>
          <w:tcPr>
            <w:tcW w:w="3436" w:type="dxa"/>
          </w:tcPr>
          <w:p w14:paraId="3E72D7A9" w14:textId="107239E3" w:rsidR="0040359F" w:rsidRDefault="00332621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Tx Array Antenna Gain</w:t>
            </w:r>
          </w:p>
        </w:tc>
        <w:tc>
          <w:tcPr>
            <w:tcW w:w="954" w:type="dxa"/>
          </w:tcPr>
          <w:p w14:paraId="56C83C3E" w14:textId="49FDE2B6" w:rsidR="0040359F" w:rsidRDefault="00D77580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dBi</w:t>
            </w:r>
          </w:p>
        </w:tc>
        <w:tc>
          <w:tcPr>
            <w:tcW w:w="1417" w:type="dxa"/>
          </w:tcPr>
          <w:p w14:paraId="5ABC0C29" w14:textId="36C128C5" w:rsidR="0040359F" w:rsidRDefault="00D77580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33.8</w:t>
            </w:r>
          </w:p>
        </w:tc>
      </w:tr>
      <w:tr w:rsidR="0040359F" w14:paraId="4A46BD64" w14:textId="77777777" w:rsidTr="000105FA">
        <w:tc>
          <w:tcPr>
            <w:tcW w:w="3436" w:type="dxa"/>
          </w:tcPr>
          <w:p w14:paraId="4A476454" w14:textId="775CBCA7" w:rsidR="0040359F" w:rsidRDefault="00766649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EIRP per polarization</w:t>
            </w:r>
          </w:p>
        </w:tc>
        <w:tc>
          <w:tcPr>
            <w:tcW w:w="954" w:type="dxa"/>
          </w:tcPr>
          <w:p w14:paraId="2FE0D0A5" w14:textId="69C89483" w:rsidR="0040359F" w:rsidRDefault="00D77580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dBm</w:t>
            </w:r>
          </w:p>
        </w:tc>
        <w:tc>
          <w:tcPr>
            <w:tcW w:w="1417" w:type="dxa"/>
          </w:tcPr>
          <w:p w14:paraId="5EB11385" w14:textId="508CB05B" w:rsidR="0040359F" w:rsidRDefault="00D77580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70.8</w:t>
            </w:r>
          </w:p>
        </w:tc>
      </w:tr>
      <w:tr w:rsidR="0040359F" w14:paraId="58E23E76" w14:textId="77777777" w:rsidTr="000105FA">
        <w:tc>
          <w:tcPr>
            <w:tcW w:w="3436" w:type="dxa"/>
          </w:tcPr>
          <w:p w14:paraId="16DC8AA2" w14:textId="770DFFB8" w:rsidR="0040359F" w:rsidRDefault="00766649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Element spacing</w:t>
            </w:r>
          </w:p>
        </w:tc>
        <w:tc>
          <w:tcPr>
            <w:tcW w:w="954" w:type="dxa"/>
          </w:tcPr>
          <w:p w14:paraId="25BF3282" w14:textId="60F74850" w:rsidR="0040359F" w:rsidRDefault="000105FA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lambda</w:t>
            </w:r>
          </w:p>
        </w:tc>
        <w:tc>
          <w:tcPr>
            <w:tcW w:w="1417" w:type="dxa"/>
          </w:tcPr>
          <w:p w14:paraId="33016DE8" w14:textId="55049CFE" w:rsidR="0040359F" w:rsidRDefault="000105FA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40359F" w14:paraId="1A261A0B" w14:textId="77777777" w:rsidTr="000105FA">
        <w:tc>
          <w:tcPr>
            <w:tcW w:w="3436" w:type="dxa"/>
          </w:tcPr>
          <w:p w14:paraId="7A832542" w14:textId="50EF950B" w:rsidR="0040359F" w:rsidRDefault="00766649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Array size, X </w:t>
            </w:r>
            <w:r w:rsidR="00483E8F">
              <w:rPr>
                <w:lang w:eastAsia="zh-CN"/>
              </w:rPr>
              <w:t>dimension</w:t>
            </w:r>
          </w:p>
        </w:tc>
        <w:tc>
          <w:tcPr>
            <w:tcW w:w="954" w:type="dxa"/>
          </w:tcPr>
          <w:p w14:paraId="14394080" w14:textId="1A32E463" w:rsidR="0040359F" w:rsidRDefault="000105FA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mm</w:t>
            </w:r>
          </w:p>
        </w:tc>
        <w:tc>
          <w:tcPr>
            <w:tcW w:w="1417" w:type="dxa"/>
          </w:tcPr>
          <w:p w14:paraId="736C3B26" w14:textId="76C72F86" w:rsidR="0040359F" w:rsidRDefault="000105FA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68.5</w:t>
            </w:r>
          </w:p>
        </w:tc>
      </w:tr>
      <w:tr w:rsidR="0040359F" w14:paraId="4027726B" w14:textId="77777777" w:rsidTr="000105FA">
        <w:tc>
          <w:tcPr>
            <w:tcW w:w="3436" w:type="dxa"/>
          </w:tcPr>
          <w:p w14:paraId="42C1C793" w14:textId="47C469AE" w:rsidR="0040359F" w:rsidRDefault="00483E8F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Array</w:t>
            </w:r>
            <w:r w:rsidR="00766649">
              <w:rPr>
                <w:lang w:eastAsia="zh-CN"/>
              </w:rPr>
              <w:t xml:space="preserve"> size, Y </w:t>
            </w:r>
            <w:r>
              <w:rPr>
                <w:lang w:eastAsia="zh-CN"/>
              </w:rPr>
              <w:t>dimension</w:t>
            </w:r>
          </w:p>
        </w:tc>
        <w:tc>
          <w:tcPr>
            <w:tcW w:w="954" w:type="dxa"/>
          </w:tcPr>
          <w:p w14:paraId="1F12395B" w14:textId="4C139A55" w:rsidR="0040359F" w:rsidRDefault="000105FA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mm</w:t>
            </w:r>
          </w:p>
        </w:tc>
        <w:tc>
          <w:tcPr>
            <w:tcW w:w="1417" w:type="dxa"/>
          </w:tcPr>
          <w:p w14:paraId="192F2191" w14:textId="6C89E49C" w:rsidR="0040359F" w:rsidRDefault="000105FA" w:rsidP="00483E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68.5</w:t>
            </w:r>
          </w:p>
        </w:tc>
      </w:tr>
      <w:tr w:rsidR="0087376E" w:rsidRPr="00721BDB" w14:paraId="7D6DE70F" w14:textId="77777777" w:rsidTr="000105FA">
        <w:tc>
          <w:tcPr>
            <w:tcW w:w="3436" w:type="dxa"/>
          </w:tcPr>
          <w:p w14:paraId="211DCAF6" w14:textId="3716B31F" w:rsidR="0087376E" w:rsidRPr="00721BDB" w:rsidRDefault="0087376E" w:rsidP="00483E8F">
            <w:pPr>
              <w:jc w:val="center"/>
              <w:rPr>
                <w:b/>
                <w:bCs/>
                <w:lang w:eastAsia="zh-CN"/>
              </w:rPr>
            </w:pPr>
            <w:r w:rsidRPr="00721BDB">
              <w:rPr>
                <w:b/>
                <w:bCs/>
                <w:lang w:eastAsia="zh-CN"/>
              </w:rPr>
              <w:t xml:space="preserve">With </w:t>
            </w:r>
            <w:r>
              <w:rPr>
                <w:b/>
                <w:bCs/>
                <w:lang w:eastAsia="zh-CN"/>
              </w:rPr>
              <w:t>use of</w:t>
            </w:r>
            <w:r w:rsidRPr="00721BDB">
              <w:rPr>
                <w:b/>
                <w:bCs/>
                <w:lang w:eastAsia="zh-CN"/>
              </w:rPr>
              <w:t xml:space="preserve"> number</w:t>
            </w:r>
            <w:r w:rsidR="009E6948">
              <w:rPr>
                <w:b/>
                <w:bCs/>
                <w:lang w:eastAsia="zh-CN"/>
              </w:rPr>
              <w:t xml:space="preserve"> listed</w:t>
            </w:r>
            <w:r>
              <w:rPr>
                <w:b/>
                <w:bCs/>
                <w:lang w:eastAsia="zh-CN"/>
              </w:rPr>
              <w:t xml:space="preserve"> above from table 4.2.5.1-1 (TR38.808)</w:t>
            </w:r>
          </w:p>
        </w:tc>
        <w:tc>
          <w:tcPr>
            <w:tcW w:w="954" w:type="dxa"/>
          </w:tcPr>
          <w:p w14:paraId="0F001098" w14:textId="77777777" w:rsidR="0087376E" w:rsidRPr="00721BDB" w:rsidRDefault="0087376E" w:rsidP="00483E8F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417" w:type="dxa"/>
          </w:tcPr>
          <w:p w14:paraId="108946CD" w14:textId="77777777" w:rsidR="0087376E" w:rsidRPr="00721BDB" w:rsidRDefault="0087376E" w:rsidP="00483E8F">
            <w:pPr>
              <w:jc w:val="center"/>
              <w:rPr>
                <w:b/>
                <w:bCs/>
                <w:lang w:eastAsia="zh-CN"/>
              </w:rPr>
            </w:pPr>
          </w:p>
        </w:tc>
      </w:tr>
      <w:tr w:rsidR="00B93DAA" w:rsidRPr="00721BDB" w14:paraId="31DF9EA8" w14:textId="77777777" w:rsidTr="000105FA">
        <w:tc>
          <w:tcPr>
            <w:tcW w:w="3436" w:type="dxa"/>
          </w:tcPr>
          <w:p w14:paraId="399B4A48" w14:textId="41F0B14B" w:rsidR="00B93DAA" w:rsidRPr="00721BDB" w:rsidRDefault="00B93DAA" w:rsidP="0087376E">
            <w:pPr>
              <w:jc w:val="center"/>
              <w:rPr>
                <w:b/>
                <w:bCs/>
                <w:lang w:eastAsia="zh-CN"/>
              </w:rPr>
            </w:pPr>
            <w:r w:rsidRPr="00721BDB">
              <w:rPr>
                <w:b/>
                <w:bCs/>
                <w:lang w:eastAsia="zh-CN"/>
              </w:rPr>
              <w:t>D can be calculated as</w:t>
            </w:r>
          </w:p>
        </w:tc>
        <w:tc>
          <w:tcPr>
            <w:tcW w:w="954" w:type="dxa"/>
          </w:tcPr>
          <w:p w14:paraId="157D8FE4" w14:textId="21C10A79" w:rsidR="00B93DAA" w:rsidRPr="00721BDB" w:rsidRDefault="00B93DAA" w:rsidP="00483E8F">
            <w:pPr>
              <w:jc w:val="center"/>
              <w:rPr>
                <w:b/>
                <w:bCs/>
                <w:lang w:eastAsia="zh-CN"/>
              </w:rPr>
            </w:pPr>
            <w:r w:rsidRPr="00721BDB">
              <w:rPr>
                <w:b/>
                <w:bCs/>
                <w:lang w:eastAsia="zh-CN"/>
              </w:rPr>
              <w:t>mm</w:t>
            </w:r>
          </w:p>
        </w:tc>
        <w:tc>
          <w:tcPr>
            <w:tcW w:w="1417" w:type="dxa"/>
          </w:tcPr>
          <w:p w14:paraId="0D05C83E" w14:textId="7A95B7DD" w:rsidR="00B93DAA" w:rsidRPr="00721BDB" w:rsidRDefault="00A84FC1" w:rsidP="00483E8F">
            <w:pPr>
              <w:jc w:val="center"/>
              <w:rPr>
                <w:b/>
                <w:bCs/>
                <w:lang w:eastAsia="zh-CN"/>
              </w:rPr>
            </w:pPr>
            <w:r w:rsidRPr="00721BDB">
              <w:rPr>
                <w:b/>
                <w:bCs/>
                <w:lang w:eastAsia="zh-CN"/>
              </w:rPr>
              <w:t>96.9</w:t>
            </w:r>
          </w:p>
        </w:tc>
      </w:tr>
      <w:tr w:rsidR="00A84FC1" w:rsidRPr="00721BDB" w14:paraId="656B273D" w14:textId="77777777" w:rsidTr="000105FA">
        <w:tc>
          <w:tcPr>
            <w:tcW w:w="3436" w:type="dxa"/>
          </w:tcPr>
          <w:p w14:paraId="6942AC73" w14:textId="24A539FB" w:rsidR="00A84FC1" w:rsidRPr="00721BDB" w:rsidRDefault="00A84FC1" w:rsidP="00483E8F">
            <w:pPr>
              <w:jc w:val="center"/>
              <w:rPr>
                <w:b/>
                <w:bCs/>
                <w:lang w:eastAsia="zh-CN"/>
              </w:rPr>
            </w:pPr>
            <w:r w:rsidRPr="00721BDB">
              <w:rPr>
                <w:b/>
                <w:bCs/>
                <w:lang w:eastAsia="zh-CN"/>
              </w:rPr>
              <w:t>FF distance</w:t>
            </w:r>
          </w:p>
        </w:tc>
        <w:tc>
          <w:tcPr>
            <w:tcW w:w="954" w:type="dxa"/>
          </w:tcPr>
          <w:p w14:paraId="3DDEB19C" w14:textId="71AE21C1" w:rsidR="00A84FC1" w:rsidRPr="00721BDB" w:rsidRDefault="00A84FC1" w:rsidP="00483E8F">
            <w:pPr>
              <w:jc w:val="center"/>
              <w:rPr>
                <w:b/>
                <w:bCs/>
                <w:lang w:eastAsia="zh-CN"/>
              </w:rPr>
            </w:pPr>
            <w:r w:rsidRPr="00721BDB">
              <w:rPr>
                <w:b/>
                <w:bCs/>
                <w:lang w:eastAsia="zh-CN"/>
              </w:rPr>
              <w:t>m</w:t>
            </w:r>
          </w:p>
        </w:tc>
        <w:tc>
          <w:tcPr>
            <w:tcW w:w="1417" w:type="dxa"/>
          </w:tcPr>
          <w:p w14:paraId="235094DA" w14:textId="7FC488F5" w:rsidR="00A84FC1" w:rsidRPr="00721BDB" w:rsidRDefault="0019311F" w:rsidP="00483E8F">
            <w:pPr>
              <w:jc w:val="center"/>
              <w:rPr>
                <w:b/>
                <w:bCs/>
                <w:lang w:eastAsia="zh-CN"/>
              </w:rPr>
            </w:pPr>
            <w:r w:rsidRPr="00721BDB">
              <w:rPr>
                <w:b/>
                <w:bCs/>
                <w:lang w:eastAsia="zh-CN"/>
              </w:rPr>
              <w:t>4.38</w:t>
            </w:r>
          </w:p>
        </w:tc>
      </w:tr>
      <w:tr w:rsidR="00A84FC1" w:rsidRPr="00721BDB" w14:paraId="00294DFB" w14:textId="77777777" w:rsidTr="000105FA">
        <w:tc>
          <w:tcPr>
            <w:tcW w:w="3436" w:type="dxa"/>
          </w:tcPr>
          <w:p w14:paraId="679222A0" w14:textId="551A3F6C" w:rsidR="00A84FC1" w:rsidRPr="00721BDB" w:rsidRDefault="00A84FC1" w:rsidP="00483E8F">
            <w:pPr>
              <w:jc w:val="center"/>
              <w:rPr>
                <w:b/>
                <w:bCs/>
                <w:lang w:eastAsia="zh-CN"/>
              </w:rPr>
            </w:pPr>
            <w:r w:rsidRPr="00721BDB">
              <w:rPr>
                <w:b/>
                <w:bCs/>
                <w:lang w:eastAsia="zh-CN"/>
              </w:rPr>
              <w:t>Pathloss</w:t>
            </w:r>
            <w:r w:rsidR="00D70E3C">
              <w:rPr>
                <w:b/>
                <w:bCs/>
                <w:lang w:eastAsia="zh-CN"/>
              </w:rPr>
              <w:t xml:space="preserve"> with FF</w:t>
            </w:r>
            <w:r w:rsidR="00541BDB">
              <w:rPr>
                <w:b/>
                <w:bCs/>
                <w:lang w:eastAsia="zh-CN"/>
              </w:rPr>
              <w:t xml:space="preserve"> distance</w:t>
            </w:r>
          </w:p>
        </w:tc>
        <w:tc>
          <w:tcPr>
            <w:tcW w:w="954" w:type="dxa"/>
          </w:tcPr>
          <w:p w14:paraId="6C474F88" w14:textId="0EBD337C" w:rsidR="00A84FC1" w:rsidRPr="00721BDB" w:rsidRDefault="00A84FC1" w:rsidP="00483E8F">
            <w:pPr>
              <w:jc w:val="center"/>
              <w:rPr>
                <w:b/>
                <w:bCs/>
                <w:lang w:eastAsia="zh-CN"/>
              </w:rPr>
            </w:pPr>
            <w:r w:rsidRPr="00721BDB">
              <w:rPr>
                <w:b/>
                <w:bCs/>
                <w:lang w:eastAsia="zh-CN"/>
              </w:rPr>
              <w:t>dB</w:t>
            </w:r>
          </w:p>
        </w:tc>
        <w:tc>
          <w:tcPr>
            <w:tcW w:w="1417" w:type="dxa"/>
          </w:tcPr>
          <w:p w14:paraId="06C2F478" w14:textId="32CF0DD5" w:rsidR="00A84FC1" w:rsidRPr="00721BDB" w:rsidRDefault="00C10BD7" w:rsidP="00483E8F">
            <w:pPr>
              <w:jc w:val="center"/>
              <w:rPr>
                <w:b/>
                <w:bCs/>
                <w:lang w:eastAsia="zh-CN"/>
              </w:rPr>
            </w:pPr>
            <w:r w:rsidRPr="00721BDB">
              <w:rPr>
                <w:b/>
                <w:bCs/>
                <w:lang w:eastAsia="zh-CN"/>
              </w:rPr>
              <w:t>82.18</w:t>
            </w:r>
          </w:p>
        </w:tc>
      </w:tr>
    </w:tbl>
    <w:p w14:paraId="7C28D2F5" w14:textId="77777777" w:rsidR="003A3B72" w:rsidRDefault="003A3B72" w:rsidP="00191288">
      <w:pPr>
        <w:rPr>
          <w:lang w:eastAsia="zh-CN"/>
        </w:rPr>
      </w:pPr>
    </w:p>
    <w:p w14:paraId="5FB4B4BA" w14:textId="32DDB318" w:rsidR="006F6826" w:rsidRDefault="001862A2" w:rsidP="00A243F6">
      <w:pPr>
        <w:rPr>
          <w:lang w:eastAsia="zh-CN"/>
        </w:rPr>
      </w:pPr>
      <w:r>
        <w:rPr>
          <w:lang w:eastAsia="zh-CN"/>
        </w:rPr>
        <w:t>Regarding with availability of test equipment, depending on</w:t>
      </w:r>
      <w:r w:rsidR="006F6826">
        <w:rPr>
          <w:lang w:eastAsia="zh-CN"/>
        </w:rPr>
        <w:t xml:space="preserve"> range of frequency, </w:t>
      </w:r>
      <w:r w:rsidR="00663535">
        <w:rPr>
          <w:lang w:eastAsia="zh-CN"/>
        </w:rPr>
        <w:t xml:space="preserve">up and down converter may </w:t>
      </w:r>
      <w:r w:rsidR="00310B9A">
        <w:rPr>
          <w:lang w:eastAsia="zh-CN"/>
        </w:rPr>
        <w:t xml:space="preserve">be </w:t>
      </w:r>
      <w:r w:rsidR="00663535">
        <w:rPr>
          <w:lang w:eastAsia="zh-CN"/>
        </w:rPr>
        <w:t>need</w:t>
      </w:r>
      <w:r w:rsidR="00310B9A">
        <w:rPr>
          <w:lang w:eastAsia="zh-CN"/>
        </w:rPr>
        <w:t>ed for</w:t>
      </w:r>
      <w:r w:rsidR="00663535">
        <w:rPr>
          <w:lang w:eastAsia="zh-CN"/>
        </w:rPr>
        <w:t xml:space="preserve"> measurement receiver </w:t>
      </w:r>
      <w:r w:rsidR="00C63B01">
        <w:rPr>
          <w:lang w:eastAsia="zh-CN"/>
        </w:rPr>
        <w:t>and signal generator. These, in general, reduces accuracy and increases noise floor.</w:t>
      </w:r>
    </w:p>
    <w:p w14:paraId="00C1BEFE" w14:textId="77777777" w:rsidR="00DC59B2" w:rsidRDefault="00DC59B2" w:rsidP="00BF4865">
      <w:pPr>
        <w:rPr>
          <w:lang w:eastAsia="zh-CN"/>
        </w:rPr>
      </w:pPr>
    </w:p>
    <w:p w14:paraId="07863CD7" w14:textId="44FEDF1A" w:rsidR="00BF4865" w:rsidRDefault="007A6935" w:rsidP="00BF4865">
      <w:pPr>
        <w:rPr>
          <w:lang w:eastAsia="zh-CN"/>
        </w:rPr>
      </w:pPr>
      <w:r>
        <w:rPr>
          <w:lang w:eastAsia="zh-CN"/>
        </w:rPr>
        <w:lastRenderedPageBreak/>
        <w:t xml:space="preserve">Regarding with </w:t>
      </w:r>
      <w:r w:rsidR="00F32783">
        <w:rPr>
          <w:lang w:eastAsia="zh-CN"/>
        </w:rPr>
        <w:t>Spurious emission</w:t>
      </w:r>
      <w:r>
        <w:rPr>
          <w:lang w:eastAsia="zh-CN"/>
        </w:rPr>
        <w:t xml:space="preserve"> measurement</w:t>
      </w:r>
    </w:p>
    <w:p w14:paraId="4BD61151" w14:textId="40530660" w:rsidR="00F32783" w:rsidRDefault="00F32783" w:rsidP="00673CEA">
      <w:pPr>
        <w:rPr>
          <w:lang w:eastAsia="zh-CN"/>
        </w:rPr>
      </w:pPr>
      <w:r>
        <w:rPr>
          <w:lang w:eastAsia="zh-CN"/>
        </w:rPr>
        <w:t xml:space="preserve">In existing TS38.141-2, FR2-1 spurious emission </w:t>
      </w:r>
      <w:r w:rsidR="00EB0F00">
        <w:rPr>
          <w:lang w:eastAsia="zh-CN"/>
        </w:rPr>
        <w:t>test has max</w:t>
      </w:r>
      <w:r w:rsidR="006F5F19">
        <w:rPr>
          <w:lang w:eastAsia="zh-CN"/>
        </w:rPr>
        <w:t xml:space="preserve"> limit</w:t>
      </w:r>
      <w:r w:rsidR="00EB0F00">
        <w:rPr>
          <w:lang w:eastAsia="zh-CN"/>
        </w:rPr>
        <w:t xml:space="preserve"> frequency as 60GHz</w:t>
      </w:r>
      <w:r w:rsidR="00F707DF">
        <w:rPr>
          <w:lang w:eastAsia="zh-CN"/>
        </w:rPr>
        <w:t xml:space="preserve"> (or 2</w:t>
      </w:r>
      <w:r w:rsidR="00F707DF" w:rsidRPr="00F707DF">
        <w:rPr>
          <w:vertAlign w:val="superscript"/>
          <w:lang w:eastAsia="zh-CN"/>
        </w:rPr>
        <w:t>nd</w:t>
      </w:r>
      <w:r w:rsidR="00F707DF">
        <w:rPr>
          <w:lang w:eastAsia="zh-CN"/>
        </w:rPr>
        <w:t xml:space="preserve"> harmonic</w:t>
      </w:r>
      <w:r w:rsidR="00E02D48">
        <w:rPr>
          <w:lang w:eastAsia="zh-CN"/>
        </w:rPr>
        <w:t xml:space="preserve"> if smaller</w:t>
      </w:r>
      <w:r w:rsidR="00AB1CD5">
        <w:rPr>
          <w:lang w:eastAsia="zh-CN"/>
        </w:rPr>
        <w:t>)</w:t>
      </w:r>
      <w:r w:rsidR="00EB0F00">
        <w:rPr>
          <w:lang w:eastAsia="zh-CN"/>
        </w:rPr>
        <w:t xml:space="preserve">. This </w:t>
      </w:r>
      <w:r w:rsidR="003B0C79">
        <w:rPr>
          <w:lang w:eastAsia="zh-CN"/>
        </w:rPr>
        <w:t xml:space="preserve">max frequency limit number </w:t>
      </w:r>
      <w:r w:rsidR="00EB0F00">
        <w:rPr>
          <w:lang w:eastAsia="zh-CN"/>
        </w:rPr>
        <w:t xml:space="preserve">is even less than 71GHz. </w:t>
      </w:r>
      <w:r w:rsidR="00AB1CD5">
        <w:rPr>
          <w:lang w:eastAsia="zh-CN"/>
        </w:rPr>
        <w:t>T</w:t>
      </w:r>
      <w:r w:rsidR="00877D34">
        <w:rPr>
          <w:lang w:eastAsia="zh-CN"/>
        </w:rPr>
        <w:t xml:space="preserve">his frequency limit was agreed in RAN4 </w:t>
      </w:r>
      <w:r w:rsidR="004B2A94">
        <w:rPr>
          <w:lang w:eastAsia="zh-CN"/>
        </w:rPr>
        <w:t>because of</w:t>
      </w:r>
      <w:r w:rsidR="008B75CA">
        <w:rPr>
          <w:lang w:eastAsia="zh-CN"/>
        </w:rPr>
        <w:t xml:space="preserve"> practical reason [2]</w:t>
      </w:r>
      <w:r w:rsidR="00C81E96">
        <w:rPr>
          <w:lang w:eastAsia="zh-CN"/>
        </w:rPr>
        <w:t xml:space="preserve">. </w:t>
      </w:r>
      <w:r w:rsidR="00E541BE">
        <w:rPr>
          <w:lang w:eastAsia="zh-CN"/>
        </w:rPr>
        <w:t>For FR2-2, max limit frequency</w:t>
      </w:r>
      <w:r w:rsidR="00C81E96">
        <w:rPr>
          <w:lang w:eastAsia="zh-CN"/>
        </w:rPr>
        <w:t xml:space="preserve"> needs to be re</w:t>
      </w:r>
      <w:r w:rsidR="00E541BE">
        <w:rPr>
          <w:lang w:eastAsia="zh-CN"/>
        </w:rPr>
        <w:t>-defined</w:t>
      </w:r>
      <w:r w:rsidR="00C81E96">
        <w:rPr>
          <w:lang w:eastAsia="zh-CN"/>
        </w:rPr>
        <w:t xml:space="preserve"> for FR2-2</w:t>
      </w:r>
      <w:r w:rsidR="00F65ECD">
        <w:rPr>
          <w:lang w:eastAsia="zh-CN"/>
        </w:rPr>
        <w:t xml:space="preserve"> from practical point of view</w:t>
      </w:r>
      <w:r w:rsidR="004D5977">
        <w:rPr>
          <w:lang w:eastAsia="zh-CN"/>
        </w:rPr>
        <w:t>, or as requirement states</w:t>
      </w:r>
      <w:r w:rsidR="00F65ECD">
        <w:rPr>
          <w:lang w:eastAsia="zh-CN"/>
        </w:rPr>
        <w:t xml:space="preserve"> as 2</w:t>
      </w:r>
      <w:r w:rsidR="00F65ECD" w:rsidRPr="00F65ECD">
        <w:rPr>
          <w:vertAlign w:val="superscript"/>
          <w:lang w:eastAsia="zh-CN"/>
        </w:rPr>
        <w:t>nd</w:t>
      </w:r>
      <w:r w:rsidR="00F65ECD">
        <w:rPr>
          <w:lang w:eastAsia="zh-CN"/>
        </w:rPr>
        <w:t xml:space="preserve"> harmonic frequency</w:t>
      </w:r>
      <w:r w:rsidR="00F7006C">
        <w:rPr>
          <w:lang w:eastAsia="zh-CN"/>
        </w:rPr>
        <w:t xml:space="preserve">. </w:t>
      </w:r>
    </w:p>
    <w:p w14:paraId="1944C79C" w14:textId="674CEC3B" w:rsidR="00936C66" w:rsidRDefault="00266C68" w:rsidP="00673CEA">
      <w:pPr>
        <w:rPr>
          <w:lang w:eastAsia="zh-CN"/>
        </w:rPr>
      </w:pPr>
      <w:r>
        <w:rPr>
          <w:lang w:eastAsia="zh-CN"/>
        </w:rPr>
        <w:t xml:space="preserve">Also, for receiver blocking test, </w:t>
      </w:r>
      <w:r w:rsidR="00C8430A">
        <w:rPr>
          <w:lang w:eastAsia="zh-CN"/>
        </w:rPr>
        <w:t xml:space="preserve">out-of-band </w:t>
      </w:r>
      <w:r w:rsidR="00AF5F6D">
        <w:rPr>
          <w:lang w:eastAsia="zh-CN"/>
        </w:rPr>
        <w:t xml:space="preserve">blocking </w:t>
      </w:r>
      <w:r w:rsidR="00C8430A">
        <w:rPr>
          <w:lang w:eastAsia="zh-CN"/>
        </w:rPr>
        <w:t>interferer maximum</w:t>
      </w:r>
      <w:r w:rsidR="00AF5F6D">
        <w:rPr>
          <w:lang w:eastAsia="zh-CN"/>
        </w:rPr>
        <w:t xml:space="preserve"> frequency is </w:t>
      </w:r>
      <w:r w:rsidR="00A030BA">
        <w:rPr>
          <w:lang w:eastAsia="zh-CN"/>
        </w:rPr>
        <w:t xml:space="preserve">set to 60 GHz with similar reason. This needs to be revisited and practical test system max frequency of out-of-band blocking max frequency </w:t>
      </w:r>
      <w:r w:rsidR="00BD2D2B">
        <w:rPr>
          <w:lang w:eastAsia="zh-CN"/>
        </w:rPr>
        <w:t xml:space="preserve">needs to be </w:t>
      </w:r>
      <w:r w:rsidR="00A030BA">
        <w:rPr>
          <w:lang w:eastAsia="zh-CN"/>
        </w:rPr>
        <w:t>defined for FR2-2</w:t>
      </w:r>
      <w:r w:rsidR="00052963">
        <w:rPr>
          <w:lang w:eastAsia="zh-CN"/>
        </w:rPr>
        <w:t>.</w:t>
      </w:r>
    </w:p>
    <w:p w14:paraId="1A18BEEF" w14:textId="77777777" w:rsidR="00F7006C" w:rsidRDefault="00F7006C" w:rsidP="00673CEA">
      <w:pPr>
        <w:rPr>
          <w:lang w:eastAsia="zh-CN"/>
        </w:rPr>
      </w:pPr>
    </w:p>
    <w:p w14:paraId="3274A7AD" w14:textId="064EAF2E" w:rsidR="00B36950" w:rsidRPr="00D91A66" w:rsidRDefault="00B36950" w:rsidP="00B36950">
      <w:pPr>
        <w:pStyle w:val="Heading1"/>
      </w:pPr>
      <w:r>
        <w:t>Conclusion</w:t>
      </w:r>
      <w:r w:rsidR="00403B9C">
        <w:t xml:space="preserve"> and Summary</w:t>
      </w:r>
    </w:p>
    <w:p w14:paraId="0770A992" w14:textId="722FC03E" w:rsidR="00B45962" w:rsidRDefault="00B45962" w:rsidP="00B45962">
      <w:pPr>
        <w:rPr>
          <w:lang w:eastAsia="zh-CN"/>
        </w:rPr>
      </w:pPr>
      <w:r>
        <w:rPr>
          <w:lang w:eastAsia="zh-CN"/>
        </w:rPr>
        <w:t>Observation-1</w:t>
      </w:r>
    </w:p>
    <w:p w14:paraId="2CEEFE24" w14:textId="5EDD220C" w:rsidR="00501B96" w:rsidRDefault="000E480F" w:rsidP="00501B96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Test system MU </w:t>
      </w:r>
      <w:r w:rsidR="00501B96">
        <w:rPr>
          <w:lang w:eastAsia="zh-CN"/>
        </w:rPr>
        <w:t xml:space="preserve">numbers will </w:t>
      </w:r>
      <w:r w:rsidR="0042440E">
        <w:rPr>
          <w:lang w:eastAsia="zh-CN"/>
        </w:rPr>
        <w:t xml:space="preserve">be </w:t>
      </w:r>
      <w:r w:rsidR="00501B96">
        <w:rPr>
          <w:lang w:eastAsia="zh-CN"/>
        </w:rPr>
        <w:t>increase</w:t>
      </w:r>
      <w:r w:rsidR="0042440E">
        <w:rPr>
          <w:lang w:eastAsia="zh-CN"/>
        </w:rPr>
        <w:t>d</w:t>
      </w:r>
      <w:r w:rsidR="00501B96">
        <w:rPr>
          <w:lang w:eastAsia="zh-CN"/>
        </w:rPr>
        <w:t xml:space="preserve"> because of higher frequency and wider modulation bandwidth</w:t>
      </w:r>
      <w:r w:rsidR="001E1971">
        <w:rPr>
          <w:lang w:eastAsia="zh-CN"/>
        </w:rPr>
        <w:t>, also there are test equipment availability issue which potentially causes increase of MU numbers.</w:t>
      </w:r>
    </w:p>
    <w:p w14:paraId="11157B57" w14:textId="58D91A6C" w:rsidR="00A80736" w:rsidRDefault="00A80736" w:rsidP="00A80736">
      <w:pPr>
        <w:rPr>
          <w:lang w:eastAsia="zh-CN"/>
        </w:rPr>
      </w:pPr>
      <w:r>
        <w:rPr>
          <w:lang w:eastAsia="zh-CN"/>
        </w:rPr>
        <w:t>Observation-2</w:t>
      </w:r>
    </w:p>
    <w:p w14:paraId="3FCE9211" w14:textId="77777777" w:rsidR="001C52D9" w:rsidRDefault="0042440E" w:rsidP="00501B96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In order to calculate </w:t>
      </w:r>
      <w:r w:rsidR="001C52D9">
        <w:rPr>
          <w:lang w:eastAsia="zh-CN"/>
        </w:rPr>
        <w:t xml:space="preserve">pathloss, Antenna assumption needs to be confirmed. </w:t>
      </w:r>
    </w:p>
    <w:p w14:paraId="770FD2D9" w14:textId="6877A7C6" w:rsidR="00403B9C" w:rsidRDefault="00403B9C" w:rsidP="00B45962">
      <w:pPr>
        <w:rPr>
          <w:lang w:eastAsia="zh-CN"/>
        </w:rPr>
      </w:pPr>
      <w:r>
        <w:rPr>
          <w:lang w:eastAsia="zh-CN"/>
        </w:rPr>
        <w:t>Observation-3</w:t>
      </w:r>
    </w:p>
    <w:p w14:paraId="516C5256" w14:textId="2F5D5188" w:rsidR="00F61293" w:rsidRDefault="00F61293" w:rsidP="00F61293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>For Spurious emission and out-of-band blocking,</w:t>
      </w:r>
      <w:r w:rsidR="00542638">
        <w:rPr>
          <w:lang w:eastAsia="zh-CN"/>
        </w:rPr>
        <w:t xml:space="preserve"> existing</w:t>
      </w:r>
      <w:r>
        <w:rPr>
          <w:lang w:eastAsia="zh-CN"/>
        </w:rPr>
        <w:t xml:space="preserve"> </w:t>
      </w:r>
      <w:r w:rsidR="00542638">
        <w:rPr>
          <w:lang w:eastAsia="zh-CN"/>
        </w:rPr>
        <w:t xml:space="preserve">max frequency limit number for FR2-1 </w:t>
      </w:r>
      <w:r w:rsidR="00F97D67">
        <w:rPr>
          <w:lang w:eastAsia="zh-CN"/>
        </w:rPr>
        <w:t>doesn’t work for FR2-2. This</w:t>
      </w:r>
      <w:r w:rsidR="00542638">
        <w:rPr>
          <w:lang w:eastAsia="zh-CN"/>
        </w:rPr>
        <w:t xml:space="preserve"> needs to be studied.</w:t>
      </w:r>
    </w:p>
    <w:p w14:paraId="352C9FC1" w14:textId="13A33408" w:rsidR="00B45962" w:rsidRDefault="00B45962" w:rsidP="00B45962">
      <w:pPr>
        <w:rPr>
          <w:lang w:eastAsia="zh-CN"/>
        </w:rPr>
      </w:pPr>
      <w:r>
        <w:rPr>
          <w:lang w:eastAsia="zh-CN"/>
        </w:rPr>
        <w:t>Proposal-1</w:t>
      </w:r>
    </w:p>
    <w:p w14:paraId="0A55FFAF" w14:textId="3449C3D7" w:rsidR="007F068D" w:rsidRDefault="007F068D" w:rsidP="007B671C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MU numbers defined for FR2-1 should NOT be re-used for FR2-2</w:t>
      </w:r>
      <w:r w:rsidR="00C73D7A">
        <w:rPr>
          <w:lang w:eastAsia="zh-CN"/>
        </w:rPr>
        <w:t xml:space="preserve">. MU values for FR2-2 bands should be </w:t>
      </w:r>
      <w:r w:rsidR="00942EA9">
        <w:rPr>
          <w:lang w:eastAsia="zh-CN"/>
        </w:rPr>
        <w:t>studied and calculated with using MU budget table.</w:t>
      </w:r>
    </w:p>
    <w:p w14:paraId="3DBE6AB9" w14:textId="18C4862C" w:rsidR="00C73D7A" w:rsidRDefault="00C73D7A" w:rsidP="00C73D7A">
      <w:pPr>
        <w:rPr>
          <w:lang w:eastAsia="zh-CN"/>
        </w:rPr>
      </w:pPr>
      <w:r>
        <w:rPr>
          <w:lang w:eastAsia="zh-CN"/>
        </w:rPr>
        <w:t>Proposal-2</w:t>
      </w:r>
    </w:p>
    <w:p w14:paraId="3533243F" w14:textId="70314776" w:rsidR="00D52411" w:rsidRDefault="00D52411" w:rsidP="00501B96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RAN4 to confirm TR38.808 table 4.2.5.1-1 “Example antenna arrays”</w:t>
      </w:r>
      <w:r w:rsidR="00BD2D2B">
        <w:rPr>
          <w:lang w:eastAsia="zh-CN"/>
        </w:rPr>
        <w:t xml:space="preserve"> 32x32 </w:t>
      </w:r>
      <w:r w:rsidR="00EB6983">
        <w:rPr>
          <w:lang w:eastAsia="zh-CN"/>
        </w:rPr>
        <w:t>ex</w:t>
      </w:r>
      <w:r w:rsidR="00BD2D2B">
        <w:rPr>
          <w:lang w:eastAsia="zh-CN"/>
        </w:rPr>
        <w:t>ample</w:t>
      </w:r>
      <w:r>
        <w:rPr>
          <w:lang w:eastAsia="zh-CN"/>
        </w:rPr>
        <w:t>, is good and right antenna assumption for FR2-2 BS</w:t>
      </w:r>
      <w:r w:rsidR="00002F88">
        <w:rPr>
          <w:lang w:eastAsia="zh-CN"/>
        </w:rPr>
        <w:t xml:space="preserve"> as assumption for test system MU calculation</w:t>
      </w:r>
      <w:r w:rsidR="00A807F1">
        <w:rPr>
          <w:lang w:eastAsia="zh-CN"/>
        </w:rPr>
        <w:t>. In case it is not appropriate example for calculat</w:t>
      </w:r>
      <w:r w:rsidR="00EB6983">
        <w:rPr>
          <w:lang w:eastAsia="zh-CN"/>
        </w:rPr>
        <w:t>ing</w:t>
      </w:r>
      <w:r w:rsidR="00A807F1">
        <w:rPr>
          <w:lang w:eastAsia="zh-CN"/>
        </w:rPr>
        <w:t xml:space="preserve"> MU, </w:t>
      </w:r>
      <w:r w:rsidR="00EB6983">
        <w:rPr>
          <w:lang w:eastAsia="zh-CN"/>
        </w:rPr>
        <w:t xml:space="preserve">good </w:t>
      </w:r>
      <w:r w:rsidR="00C44E2F">
        <w:rPr>
          <w:lang w:eastAsia="zh-CN"/>
        </w:rPr>
        <w:t>example as assumption</w:t>
      </w:r>
      <w:r w:rsidR="0065797D">
        <w:rPr>
          <w:lang w:eastAsia="zh-CN"/>
        </w:rPr>
        <w:t xml:space="preserve"> needs to be </w:t>
      </w:r>
      <w:r w:rsidR="00355B5A">
        <w:rPr>
          <w:lang w:eastAsia="zh-CN"/>
        </w:rPr>
        <w:t>provided</w:t>
      </w:r>
      <w:r w:rsidR="00324E63">
        <w:rPr>
          <w:lang w:eastAsia="zh-CN"/>
        </w:rPr>
        <w:t xml:space="preserve"> from BS vender</w:t>
      </w:r>
      <w:r w:rsidR="00355B5A">
        <w:rPr>
          <w:lang w:eastAsia="zh-CN"/>
        </w:rPr>
        <w:t>.</w:t>
      </w:r>
    </w:p>
    <w:p w14:paraId="5E44E179" w14:textId="1F279F5D" w:rsidR="00D52411" w:rsidRDefault="00D52411" w:rsidP="00D52411">
      <w:pPr>
        <w:rPr>
          <w:lang w:eastAsia="zh-CN"/>
        </w:rPr>
      </w:pPr>
      <w:r>
        <w:rPr>
          <w:lang w:eastAsia="zh-CN"/>
        </w:rPr>
        <w:t>Proposal-3</w:t>
      </w:r>
    </w:p>
    <w:p w14:paraId="14AE04C4" w14:textId="5F64B2FB" w:rsidR="005051B1" w:rsidRDefault="00311396" w:rsidP="00501B96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Practical m</w:t>
      </w:r>
      <w:r w:rsidR="005051B1">
        <w:rPr>
          <w:lang w:eastAsia="zh-CN"/>
        </w:rPr>
        <w:t xml:space="preserve">ax frequency for spurious emission test needs to be </w:t>
      </w:r>
      <w:r w:rsidR="00817ED0">
        <w:rPr>
          <w:lang w:eastAsia="zh-CN"/>
        </w:rPr>
        <w:t>defined for FR2-</w:t>
      </w:r>
      <w:r w:rsidR="00B54DCF">
        <w:rPr>
          <w:lang w:eastAsia="zh-CN"/>
        </w:rPr>
        <w:t>2</w:t>
      </w:r>
      <w:r w:rsidR="00F90199">
        <w:rPr>
          <w:lang w:eastAsia="zh-CN"/>
        </w:rPr>
        <w:t>.</w:t>
      </w:r>
      <w:r w:rsidR="00430081">
        <w:rPr>
          <w:lang w:eastAsia="zh-CN"/>
        </w:rPr>
        <w:t xml:space="preserve"> </w:t>
      </w:r>
    </w:p>
    <w:p w14:paraId="7683EB3C" w14:textId="1E269A28" w:rsidR="00636BFD" w:rsidRDefault="00311396" w:rsidP="00501B96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Practical m</w:t>
      </w:r>
      <w:r w:rsidR="00636BFD">
        <w:rPr>
          <w:lang w:eastAsia="zh-CN"/>
        </w:rPr>
        <w:t xml:space="preserve">ax frequency for out-of-band </w:t>
      </w:r>
      <w:r>
        <w:rPr>
          <w:lang w:eastAsia="zh-CN"/>
        </w:rPr>
        <w:t>blocking interferer frequency needs to be defined for FR2-2</w:t>
      </w:r>
      <w:r w:rsidR="00F90199">
        <w:rPr>
          <w:lang w:eastAsia="zh-CN"/>
        </w:rPr>
        <w:t>.</w:t>
      </w:r>
    </w:p>
    <w:p w14:paraId="4DD47A0F" w14:textId="44F238CB" w:rsidR="00D91A66" w:rsidRPr="00D91A66" w:rsidRDefault="0030467D" w:rsidP="00D91A66">
      <w:pPr>
        <w:pStyle w:val="Heading1"/>
      </w:pPr>
      <w:r>
        <w:t>References</w:t>
      </w:r>
    </w:p>
    <w:p w14:paraId="1300E169" w14:textId="4C5DEA76" w:rsidR="00932B58" w:rsidRDefault="00B23E43" w:rsidP="00502E19">
      <w:r>
        <w:t>[1]</w:t>
      </w:r>
      <w:r w:rsidR="003B15D4">
        <w:t xml:space="preserve"> </w:t>
      </w:r>
      <w:r w:rsidR="009B0836">
        <w:t>TR37.941</w:t>
      </w:r>
      <w:r w:rsidR="00054AF9">
        <w:t xml:space="preserve"> v16.</w:t>
      </w:r>
      <w:r w:rsidR="00271AF1">
        <w:t>4.0</w:t>
      </w:r>
    </w:p>
    <w:p w14:paraId="363F8E4E" w14:textId="249D9E9C" w:rsidR="00A056C9" w:rsidRDefault="00A056C9" w:rsidP="00502E19">
      <w:r>
        <w:t>[2] TR38.817-02 v</w:t>
      </w:r>
      <w:r w:rsidR="00054AF9">
        <w:t>15.9.0</w:t>
      </w:r>
    </w:p>
    <w:p w14:paraId="4DDA944C" w14:textId="7B6F4805" w:rsidR="005D06B6" w:rsidRDefault="005D06B6" w:rsidP="00502E19">
      <w:r>
        <w:t>[3] TR38.808 v</w:t>
      </w:r>
      <w:r w:rsidR="00D0634B">
        <w:t xml:space="preserve">17.0.0 </w:t>
      </w:r>
    </w:p>
    <w:p w14:paraId="55FCA0FF" w14:textId="77777777" w:rsidR="00D0724F" w:rsidRDefault="00D0724F" w:rsidP="00B23E43"/>
    <w:sectPr w:rsidR="00D0724F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315F3" w14:textId="77777777" w:rsidR="008E6B0E" w:rsidRDefault="008E6B0E">
      <w:r>
        <w:separator/>
      </w:r>
    </w:p>
  </w:endnote>
  <w:endnote w:type="continuationSeparator" w:id="0">
    <w:p w14:paraId="0FD5D6B6" w14:textId="77777777" w:rsidR="008E6B0E" w:rsidRDefault="008E6B0E">
      <w:r>
        <w:continuationSeparator/>
      </w:r>
    </w:p>
  </w:endnote>
  <w:endnote w:type="continuationNotice" w:id="1">
    <w:p w14:paraId="626A9265" w14:textId="77777777" w:rsidR="008E6B0E" w:rsidRDefault="008E6B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00000287" w:usb1="0807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872FD" w14:textId="77777777" w:rsidR="008E6B0E" w:rsidRDefault="008E6B0E">
      <w:r>
        <w:separator/>
      </w:r>
    </w:p>
  </w:footnote>
  <w:footnote w:type="continuationSeparator" w:id="0">
    <w:p w14:paraId="743ACA23" w14:textId="77777777" w:rsidR="008E6B0E" w:rsidRDefault="008E6B0E">
      <w:r>
        <w:continuationSeparator/>
      </w:r>
    </w:p>
  </w:footnote>
  <w:footnote w:type="continuationNotice" w:id="1">
    <w:p w14:paraId="0668DC73" w14:textId="77777777" w:rsidR="008E6B0E" w:rsidRDefault="008E6B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5154D"/>
    <w:multiLevelType w:val="hybridMultilevel"/>
    <w:tmpl w:val="EB5CEB86"/>
    <w:lvl w:ilvl="0" w:tplc="A77A72F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6AE8CC68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41EB7"/>
    <w:multiLevelType w:val="hybridMultilevel"/>
    <w:tmpl w:val="339A1FAA"/>
    <w:lvl w:ilvl="0" w:tplc="7BDE824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68D6234"/>
    <w:multiLevelType w:val="hybridMultilevel"/>
    <w:tmpl w:val="2BA0EC04"/>
    <w:lvl w:ilvl="0" w:tplc="1084F9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7" w15:restartNumberingAfterBreak="0">
    <w:nsid w:val="57DD71FB"/>
    <w:multiLevelType w:val="hybridMultilevel"/>
    <w:tmpl w:val="CB981000"/>
    <w:lvl w:ilvl="0" w:tplc="833CFC26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5F643A1C"/>
    <w:multiLevelType w:val="hybridMultilevel"/>
    <w:tmpl w:val="DB9C8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E1EFD"/>
    <w:multiLevelType w:val="hybridMultilevel"/>
    <w:tmpl w:val="6E705ACA"/>
    <w:lvl w:ilvl="0" w:tplc="E6E802B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EA6F8A"/>
    <w:multiLevelType w:val="hybridMultilevel"/>
    <w:tmpl w:val="12B0586A"/>
    <w:lvl w:ilvl="0" w:tplc="9A16B706">
      <w:start w:val="4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9"/>
  </w:num>
  <w:num w:numId="9">
    <w:abstractNumId w:val="13"/>
  </w:num>
  <w:num w:numId="10">
    <w:abstractNumId w:val="2"/>
  </w:num>
  <w:num w:numId="11">
    <w:abstractNumId w:val="7"/>
  </w:num>
  <w:num w:numId="12">
    <w:abstractNumId w:val="0"/>
  </w:num>
  <w:num w:numId="13">
    <w:abstractNumId w:val="5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0EC8"/>
    <w:rsid w:val="00001096"/>
    <w:rsid w:val="0000188D"/>
    <w:rsid w:val="00001E74"/>
    <w:rsid w:val="0000223E"/>
    <w:rsid w:val="0000258B"/>
    <w:rsid w:val="000029AC"/>
    <w:rsid w:val="00002A5D"/>
    <w:rsid w:val="00002DED"/>
    <w:rsid w:val="00002F88"/>
    <w:rsid w:val="0000331B"/>
    <w:rsid w:val="0000395A"/>
    <w:rsid w:val="00003B7C"/>
    <w:rsid w:val="000040C9"/>
    <w:rsid w:val="000048E5"/>
    <w:rsid w:val="00004F8E"/>
    <w:rsid w:val="00005855"/>
    <w:rsid w:val="000059CA"/>
    <w:rsid w:val="00005ABF"/>
    <w:rsid w:val="000067F2"/>
    <w:rsid w:val="000068EF"/>
    <w:rsid w:val="00006CE5"/>
    <w:rsid w:val="0000735D"/>
    <w:rsid w:val="00007483"/>
    <w:rsid w:val="00007538"/>
    <w:rsid w:val="0000757F"/>
    <w:rsid w:val="00007C3F"/>
    <w:rsid w:val="00007CC8"/>
    <w:rsid w:val="00007DF5"/>
    <w:rsid w:val="000105FA"/>
    <w:rsid w:val="000106AC"/>
    <w:rsid w:val="000109A4"/>
    <w:rsid w:val="00010F17"/>
    <w:rsid w:val="00011008"/>
    <w:rsid w:val="00011A24"/>
    <w:rsid w:val="000122AD"/>
    <w:rsid w:val="00012E8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E40"/>
    <w:rsid w:val="00017F6E"/>
    <w:rsid w:val="00020561"/>
    <w:rsid w:val="000205D7"/>
    <w:rsid w:val="00020696"/>
    <w:rsid w:val="0002069B"/>
    <w:rsid w:val="000216E0"/>
    <w:rsid w:val="00022E4A"/>
    <w:rsid w:val="00023187"/>
    <w:rsid w:val="00023244"/>
    <w:rsid w:val="00023E83"/>
    <w:rsid w:val="00023F5F"/>
    <w:rsid w:val="00024376"/>
    <w:rsid w:val="000244F4"/>
    <w:rsid w:val="000248B9"/>
    <w:rsid w:val="000249F0"/>
    <w:rsid w:val="00025AFA"/>
    <w:rsid w:val="00025EB1"/>
    <w:rsid w:val="00025EB4"/>
    <w:rsid w:val="00026106"/>
    <w:rsid w:val="0002612F"/>
    <w:rsid w:val="00026210"/>
    <w:rsid w:val="0002651F"/>
    <w:rsid w:val="00026D5E"/>
    <w:rsid w:val="0002710F"/>
    <w:rsid w:val="00027EB3"/>
    <w:rsid w:val="00027F36"/>
    <w:rsid w:val="00030779"/>
    <w:rsid w:val="00030890"/>
    <w:rsid w:val="000309F5"/>
    <w:rsid w:val="00030F8E"/>
    <w:rsid w:val="00031B04"/>
    <w:rsid w:val="0003222F"/>
    <w:rsid w:val="000322F8"/>
    <w:rsid w:val="00032905"/>
    <w:rsid w:val="00032C09"/>
    <w:rsid w:val="00032E99"/>
    <w:rsid w:val="00033305"/>
    <w:rsid w:val="000339FA"/>
    <w:rsid w:val="00033A76"/>
    <w:rsid w:val="00033BAD"/>
    <w:rsid w:val="00034007"/>
    <w:rsid w:val="00034024"/>
    <w:rsid w:val="00034061"/>
    <w:rsid w:val="00034619"/>
    <w:rsid w:val="0003477A"/>
    <w:rsid w:val="000348BB"/>
    <w:rsid w:val="00034B25"/>
    <w:rsid w:val="00034CB4"/>
    <w:rsid w:val="00034E6E"/>
    <w:rsid w:val="000357C9"/>
    <w:rsid w:val="00035BEA"/>
    <w:rsid w:val="00036590"/>
    <w:rsid w:val="00036985"/>
    <w:rsid w:val="00036CE6"/>
    <w:rsid w:val="000370A5"/>
    <w:rsid w:val="00037704"/>
    <w:rsid w:val="0003785F"/>
    <w:rsid w:val="000378EB"/>
    <w:rsid w:val="000378F2"/>
    <w:rsid w:val="00040214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377"/>
    <w:rsid w:val="00042514"/>
    <w:rsid w:val="000426F8"/>
    <w:rsid w:val="0004286A"/>
    <w:rsid w:val="00042880"/>
    <w:rsid w:val="000429F8"/>
    <w:rsid w:val="00042BB8"/>
    <w:rsid w:val="00043477"/>
    <w:rsid w:val="000435EA"/>
    <w:rsid w:val="00043E1C"/>
    <w:rsid w:val="000445FE"/>
    <w:rsid w:val="000447AE"/>
    <w:rsid w:val="000451DD"/>
    <w:rsid w:val="00045A5B"/>
    <w:rsid w:val="00045B4D"/>
    <w:rsid w:val="00045D4E"/>
    <w:rsid w:val="00045DAC"/>
    <w:rsid w:val="000462BC"/>
    <w:rsid w:val="00046609"/>
    <w:rsid w:val="00046A77"/>
    <w:rsid w:val="00046E38"/>
    <w:rsid w:val="00046FE0"/>
    <w:rsid w:val="000470C0"/>
    <w:rsid w:val="00047309"/>
    <w:rsid w:val="000475D3"/>
    <w:rsid w:val="00047772"/>
    <w:rsid w:val="000477FC"/>
    <w:rsid w:val="000478A8"/>
    <w:rsid w:val="00047B7C"/>
    <w:rsid w:val="00047C44"/>
    <w:rsid w:val="00047CA5"/>
    <w:rsid w:val="0005034A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963"/>
    <w:rsid w:val="00052B1B"/>
    <w:rsid w:val="000530B0"/>
    <w:rsid w:val="00053A2B"/>
    <w:rsid w:val="0005401D"/>
    <w:rsid w:val="000540A8"/>
    <w:rsid w:val="000544E2"/>
    <w:rsid w:val="00054511"/>
    <w:rsid w:val="00054580"/>
    <w:rsid w:val="0005497B"/>
    <w:rsid w:val="00054A5F"/>
    <w:rsid w:val="00054AF9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055D"/>
    <w:rsid w:val="0006057E"/>
    <w:rsid w:val="0006117C"/>
    <w:rsid w:val="0006132E"/>
    <w:rsid w:val="000614A8"/>
    <w:rsid w:val="000618C0"/>
    <w:rsid w:val="00061989"/>
    <w:rsid w:val="00061D4B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C70"/>
    <w:rsid w:val="00066D93"/>
    <w:rsid w:val="00067036"/>
    <w:rsid w:val="0006707C"/>
    <w:rsid w:val="000674E0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2BD"/>
    <w:rsid w:val="0007540D"/>
    <w:rsid w:val="000755A0"/>
    <w:rsid w:val="000758BC"/>
    <w:rsid w:val="0007590E"/>
    <w:rsid w:val="00075D9A"/>
    <w:rsid w:val="00076259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25D4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0CDC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835"/>
    <w:rsid w:val="00094AED"/>
    <w:rsid w:val="00094CC9"/>
    <w:rsid w:val="000950D8"/>
    <w:rsid w:val="000951AC"/>
    <w:rsid w:val="00095407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AEC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2E3C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6EA"/>
    <w:rsid w:val="000A5755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0B3"/>
    <w:rsid w:val="000B0910"/>
    <w:rsid w:val="000B0985"/>
    <w:rsid w:val="000B0C64"/>
    <w:rsid w:val="000B0F67"/>
    <w:rsid w:val="000B101F"/>
    <w:rsid w:val="000B117B"/>
    <w:rsid w:val="000B187B"/>
    <w:rsid w:val="000B198C"/>
    <w:rsid w:val="000B1BC0"/>
    <w:rsid w:val="000B218D"/>
    <w:rsid w:val="000B2308"/>
    <w:rsid w:val="000B2C1E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6537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461C"/>
    <w:rsid w:val="000C505B"/>
    <w:rsid w:val="000C5658"/>
    <w:rsid w:val="000C5B03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0CCC"/>
    <w:rsid w:val="000D1247"/>
    <w:rsid w:val="000D132B"/>
    <w:rsid w:val="000D13B8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4F7D"/>
    <w:rsid w:val="000D588C"/>
    <w:rsid w:val="000D608A"/>
    <w:rsid w:val="000D637A"/>
    <w:rsid w:val="000D63E8"/>
    <w:rsid w:val="000D6658"/>
    <w:rsid w:val="000D6934"/>
    <w:rsid w:val="000D6D8D"/>
    <w:rsid w:val="000D7072"/>
    <w:rsid w:val="000D7350"/>
    <w:rsid w:val="000D7604"/>
    <w:rsid w:val="000D76D0"/>
    <w:rsid w:val="000D77C7"/>
    <w:rsid w:val="000D7936"/>
    <w:rsid w:val="000E048A"/>
    <w:rsid w:val="000E0945"/>
    <w:rsid w:val="000E115D"/>
    <w:rsid w:val="000E1441"/>
    <w:rsid w:val="000E176A"/>
    <w:rsid w:val="000E17E1"/>
    <w:rsid w:val="000E1C8C"/>
    <w:rsid w:val="000E2113"/>
    <w:rsid w:val="000E241D"/>
    <w:rsid w:val="000E254D"/>
    <w:rsid w:val="000E25FE"/>
    <w:rsid w:val="000E293B"/>
    <w:rsid w:val="000E2AF6"/>
    <w:rsid w:val="000E31D9"/>
    <w:rsid w:val="000E31EC"/>
    <w:rsid w:val="000E33E8"/>
    <w:rsid w:val="000E3AC8"/>
    <w:rsid w:val="000E3ED9"/>
    <w:rsid w:val="000E446E"/>
    <w:rsid w:val="000E4604"/>
    <w:rsid w:val="000E480F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090"/>
    <w:rsid w:val="000F010A"/>
    <w:rsid w:val="000F060C"/>
    <w:rsid w:val="000F0CA2"/>
    <w:rsid w:val="000F1162"/>
    <w:rsid w:val="000F17F8"/>
    <w:rsid w:val="000F1DB6"/>
    <w:rsid w:val="000F1E14"/>
    <w:rsid w:val="000F209F"/>
    <w:rsid w:val="000F2263"/>
    <w:rsid w:val="000F2467"/>
    <w:rsid w:val="000F2FB7"/>
    <w:rsid w:val="000F312C"/>
    <w:rsid w:val="000F3135"/>
    <w:rsid w:val="000F3224"/>
    <w:rsid w:val="000F3349"/>
    <w:rsid w:val="000F35DE"/>
    <w:rsid w:val="000F37A3"/>
    <w:rsid w:val="000F37C2"/>
    <w:rsid w:val="000F38D5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0A2"/>
    <w:rsid w:val="00100676"/>
    <w:rsid w:val="00100F0E"/>
    <w:rsid w:val="00100FE1"/>
    <w:rsid w:val="001013FC"/>
    <w:rsid w:val="001019D2"/>
    <w:rsid w:val="00101A02"/>
    <w:rsid w:val="00101A5C"/>
    <w:rsid w:val="00101C0F"/>
    <w:rsid w:val="00102105"/>
    <w:rsid w:val="001022B6"/>
    <w:rsid w:val="00102372"/>
    <w:rsid w:val="00102507"/>
    <w:rsid w:val="001026EB"/>
    <w:rsid w:val="00102971"/>
    <w:rsid w:val="00102BB9"/>
    <w:rsid w:val="00103271"/>
    <w:rsid w:val="0010386E"/>
    <w:rsid w:val="00103A27"/>
    <w:rsid w:val="00103EBA"/>
    <w:rsid w:val="00104585"/>
    <w:rsid w:val="0010481C"/>
    <w:rsid w:val="00104F45"/>
    <w:rsid w:val="00105C08"/>
    <w:rsid w:val="00105C10"/>
    <w:rsid w:val="00106059"/>
    <w:rsid w:val="001060EC"/>
    <w:rsid w:val="00106465"/>
    <w:rsid w:val="001066AA"/>
    <w:rsid w:val="001066B9"/>
    <w:rsid w:val="00106933"/>
    <w:rsid w:val="001069A9"/>
    <w:rsid w:val="00106D66"/>
    <w:rsid w:val="00106DF9"/>
    <w:rsid w:val="001071F1"/>
    <w:rsid w:val="001074DD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881"/>
    <w:rsid w:val="00113D32"/>
    <w:rsid w:val="001140D7"/>
    <w:rsid w:val="0011444A"/>
    <w:rsid w:val="00114700"/>
    <w:rsid w:val="001151B7"/>
    <w:rsid w:val="001153ED"/>
    <w:rsid w:val="00115A1C"/>
    <w:rsid w:val="00115A9B"/>
    <w:rsid w:val="0011601C"/>
    <w:rsid w:val="0011632E"/>
    <w:rsid w:val="001164C4"/>
    <w:rsid w:val="00116512"/>
    <w:rsid w:val="0011789A"/>
    <w:rsid w:val="001203C0"/>
    <w:rsid w:val="0012059E"/>
    <w:rsid w:val="00120687"/>
    <w:rsid w:val="00120DB7"/>
    <w:rsid w:val="0012157B"/>
    <w:rsid w:val="00121EB4"/>
    <w:rsid w:val="00121EF6"/>
    <w:rsid w:val="00121F2F"/>
    <w:rsid w:val="00122B79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33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B2C"/>
    <w:rsid w:val="00130E12"/>
    <w:rsid w:val="00131312"/>
    <w:rsid w:val="001315C3"/>
    <w:rsid w:val="00131689"/>
    <w:rsid w:val="001317BC"/>
    <w:rsid w:val="00131978"/>
    <w:rsid w:val="00132186"/>
    <w:rsid w:val="001328A9"/>
    <w:rsid w:val="00133236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350"/>
    <w:rsid w:val="001367EB"/>
    <w:rsid w:val="00136A69"/>
    <w:rsid w:val="00136C49"/>
    <w:rsid w:val="00136D9B"/>
    <w:rsid w:val="00136F17"/>
    <w:rsid w:val="00136FBF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1D4E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3F4A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6AD1"/>
    <w:rsid w:val="00147864"/>
    <w:rsid w:val="00150034"/>
    <w:rsid w:val="00150072"/>
    <w:rsid w:val="00150323"/>
    <w:rsid w:val="0015035F"/>
    <w:rsid w:val="0015039B"/>
    <w:rsid w:val="00150D0B"/>
    <w:rsid w:val="00150E5A"/>
    <w:rsid w:val="0015131F"/>
    <w:rsid w:val="0015146E"/>
    <w:rsid w:val="001518A4"/>
    <w:rsid w:val="001521B0"/>
    <w:rsid w:val="001523B8"/>
    <w:rsid w:val="001523D6"/>
    <w:rsid w:val="001529FE"/>
    <w:rsid w:val="00152CA2"/>
    <w:rsid w:val="0015326C"/>
    <w:rsid w:val="00153313"/>
    <w:rsid w:val="00153565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B6B"/>
    <w:rsid w:val="00155BCD"/>
    <w:rsid w:val="00155EBD"/>
    <w:rsid w:val="0015623A"/>
    <w:rsid w:val="00156410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0E39"/>
    <w:rsid w:val="00161480"/>
    <w:rsid w:val="00161F8D"/>
    <w:rsid w:val="0016387E"/>
    <w:rsid w:val="0016399F"/>
    <w:rsid w:val="00163BB6"/>
    <w:rsid w:val="00164126"/>
    <w:rsid w:val="0016444E"/>
    <w:rsid w:val="001646AC"/>
    <w:rsid w:val="00164DB4"/>
    <w:rsid w:val="00164EDD"/>
    <w:rsid w:val="00164FE3"/>
    <w:rsid w:val="0016528A"/>
    <w:rsid w:val="0016528D"/>
    <w:rsid w:val="001652C8"/>
    <w:rsid w:val="00165773"/>
    <w:rsid w:val="001658AE"/>
    <w:rsid w:val="001665A4"/>
    <w:rsid w:val="00166762"/>
    <w:rsid w:val="00166A54"/>
    <w:rsid w:val="00166B6D"/>
    <w:rsid w:val="00166C83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C9D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7F8"/>
    <w:rsid w:val="001829B5"/>
    <w:rsid w:val="00183228"/>
    <w:rsid w:val="001837D8"/>
    <w:rsid w:val="001839D0"/>
    <w:rsid w:val="00183A8D"/>
    <w:rsid w:val="00183D8A"/>
    <w:rsid w:val="00184089"/>
    <w:rsid w:val="00184713"/>
    <w:rsid w:val="00184818"/>
    <w:rsid w:val="00185884"/>
    <w:rsid w:val="00185AB7"/>
    <w:rsid w:val="00185CDA"/>
    <w:rsid w:val="00185D53"/>
    <w:rsid w:val="001862A2"/>
    <w:rsid w:val="00186358"/>
    <w:rsid w:val="00186582"/>
    <w:rsid w:val="00186D6C"/>
    <w:rsid w:val="00186E0B"/>
    <w:rsid w:val="00186EBE"/>
    <w:rsid w:val="00186EE9"/>
    <w:rsid w:val="0018718F"/>
    <w:rsid w:val="00187520"/>
    <w:rsid w:val="00187682"/>
    <w:rsid w:val="001877A4"/>
    <w:rsid w:val="00187897"/>
    <w:rsid w:val="00187E37"/>
    <w:rsid w:val="00190126"/>
    <w:rsid w:val="0019016B"/>
    <w:rsid w:val="0019044D"/>
    <w:rsid w:val="00190794"/>
    <w:rsid w:val="00191207"/>
    <w:rsid w:val="00191288"/>
    <w:rsid w:val="001916D8"/>
    <w:rsid w:val="00191C05"/>
    <w:rsid w:val="0019216F"/>
    <w:rsid w:val="001925E1"/>
    <w:rsid w:val="001926C7"/>
    <w:rsid w:val="0019311F"/>
    <w:rsid w:val="00193179"/>
    <w:rsid w:val="00193206"/>
    <w:rsid w:val="00193A4B"/>
    <w:rsid w:val="00193D0E"/>
    <w:rsid w:val="00194413"/>
    <w:rsid w:val="00194A90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74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42B"/>
    <w:rsid w:val="001B0714"/>
    <w:rsid w:val="001B0E4C"/>
    <w:rsid w:val="001B0ED0"/>
    <w:rsid w:val="001B16E5"/>
    <w:rsid w:val="001B19F5"/>
    <w:rsid w:val="001B1D8B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2EF9"/>
    <w:rsid w:val="001B2F86"/>
    <w:rsid w:val="001B3725"/>
    <w:rsid w:val="001B3AB3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661"/>
    <w:rsid w:val="001B7B88"/>
    <w:rsid w:val="001C09CA"/>
    <w:rsid w:val="001C0C8E"/>
    <w:rsid w:val="001C10A0"/>
    <w:rsid w:val="001C1540"/>
    <w:rsid w:val="001C1902"/>
    <w:rsid w:val="001C1B28"/>
    <w:rsid w:val="001C1C9D"/>
    <w:rsid w:val="001C1FFD"/>
    <w:rsid w:val="001C2737"/>
    <w:rsid w:val="001C27AE"/>
    <w:rsid w:val="001C27E3"/>
    <w:rsid w:val="001C2826"/>
    <w:rsid w:val="001C32CC"/>
    <w:rsid w:val="001C3A2C"/>
    <w:rsid w:val="001C4417"/>
    <w:rsid w:val="001C48A3"/>
    <w:rsid w:val="001C49CA"/>
    <w:rsid w:val="001C4C1F"/>
    <w:rsid w:val="001C52D9"/>
    <w:rsid w:val="001C5421"/>
    <w:rsid w:val="001C59FB"/>
    <w:rsid w:val="001C5ABA"/>
    <w:rsid w:val="001C6301"/>
    <w:rsid w:val="001C6C72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170F"/>
    <w:rsid w:val="001D2064"/>
    <w:rsid w:val="001D2D3E"/>
    <w:rsid w:val="001D2E99"/>
    <w:rsid w:val="001D3136"/>
    <w:rsid w:val="001D3181"/>
    <w:rsid w:val="001D3778"/>
    <w:rsid w:val="001D3796"/>
    <w:rsid w:val="001D3FE8"/>
    <w:rsid w:val="001D4138"/>
    <w:rsid w:val="001D46FF"/>
    <w:rsid w:val="001D4BC3"/>
    <w:rsid w:val="001D4E7D"/>
    <w:rsid w:val="001D58CB"/>
    <w:rsid w:val="001D5F4A"/>
    <w:rsid w:val="001D613A"/>
    <w:rsid w:val="001D6168"/>
    <w:rsid w:val="001D6271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71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B9"/>
    <w:rsid w:val="001E41F3"/>
    <w:rsid w:val="001E4394"/>
    <w:rsid w:val="001E4CEC"/>
    <w:rsid w:val="001E5017"/>
    <w:rsid w:val="001E5142"/>
    <w:rsid w:val="001E5869"/>
    <w:rsid w:val="001E630B"/>
    <w:rsid w:val="001E64DB"/>
    <w:rsid w:val="001E6772"/>
    <w:rsid w:val="001E6881"/>
    <w:rsid w:val="001E707B"/>
    <w:rsid w:val="001E7128"/>
    <w:rsid w:val="001E721F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2A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0C63"/>
    <w:rsid w:val="002013B9"/>
    <w:rsid w:val="00201E9D"/>
    <w:rsid w:val="0020217B"/>
    <w:rsid w:val="00202745"/>
    <w:rsid w:val="00202B90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45D7"/>
    <w:rsid w:val="002048B4"/>
    <w:rsid w:val="002054DA"/>
    <w:rsid w:val="00205FCF"/>
    <w:rsid w:val="00206011"/>
    <w:rsid w:val="00206621"/>
    <w:rsid w:val="002066E0"/>
    <w:rsid w:val="00206AE6"/>
    <w:rsid w:val="00206B34"/>
    <w:rsid w:val="00206CD2"/>
    <w:rsid w:val="00206F90"/>
    <w:rsid w:val="00207012"/>
    <w:rsid w:val="0020726B"/>
    <w:rsid w:val="00207516"/>
    <w:rsid w:val="0020756C"/>
    <w:rsid w:val="00207799"/>
    <w:rsid w:val="00207922"/>
    <w:rsid w:val="0021002B"/>
    <w:rsid w:val="00210DE4"/>
    <w:rsid w:val="0021170A"/>
    <w:rsid w:val="0021177F"/>
    <w:rsid w:val="002119E1"/>
    <w:rsid w:val="00213307"/>
    <w:rsid w:val="00213CCF"/>
    <w:rsid w:val="002148B3"/>
    <w:rsid w:val="00214A85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DE5"/>
    <w:rsid w:val="00216E70"/>
    <w:rsid w:val="002172CD"/>
    <w:rsid w:val="00217907"/>
    <w:rsid w:val="00217AEB"/>
    <w:rsid w:val="00217CE3"/>
    <w:rsid w:val="00217D3B"/>
    <w:rsid w:val="002202E0"/>
    <w:rsid w:val="00220791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44C"/>
    <w:rsid w:val="0022478E"/>
    <w:rsid w:val="00224A1A"/>
    <w:rsid w:val="0022518F"/>
    <w:rsid w:val="0022547F"/>
    <w:rsid w:val="002255E1"/>
    <w:rsid w:val="002258A1"/>
    <w:rsid w:val="00225F8E"/>
    <w:rsid w:val="002261C4"/>
    <w:rsid w:val="00226687"/>
    <w:rsid w:val="00226DDB"/>
    <w:rsid w:val="00226E5D"/>
    <w:rsid w:val="0022727C"/>
    <w:rsid w:val="002274A3"/>
    <w:rsid w:val="002277CB"/>
    <w:rsid w:val="00227965"/>
    <w:rsid w:val="002279B8"/>
    <w:rsid w:val="00230468"/>
    <w:rsid w:val="00230691"/>
    <w:rsid w:val="0023069A"/>
    <w:rsid w:val="00230722"/>
    <w:rsid w:val="002307E0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21BB"/>
    <w:rsid w:val="00232FFF"/>
    <w:rsid w:val="0023308F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91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C3E"/>
    <w:rsid w:val="00240CAD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510"/>
    <w:rsid w:val="00243939"/>
    <w:rsid w:val="00243F53"/>
    <w:rsid w:val="00244414"/>
    <w:rsid w:val="00244853"/>
    <w:rsid w:val="00244DB6"/>
    <w:rsid w:val="00245117"/>
    <w:rsid w:val="0024513E"/>
    <w:rsid w:val="00245219"/>
    <w:rsid w:val="002454E1"/>
    <w:rsid w:val="002458FB"/>
    <w:rsid w:val="00245B68"/>
    <w:rsid w:val="00245C7D"/>
    <w:rsid w:val="00245D18"/>
    <w:rsid w:val="00245EBE"/>
    <w:rsid w:val="00245FB6"/>
    <w:rsid w:val="0024607A"/>
    <w:rsid w:val="00246597"/>
    <w:rsid w:val="00246671"/>
    <w:rsid w:val="00246A58"/>
    <w:rsid w:val="00246C44"/>
    <w:rsid w:val="00246CA9"/>
    <w:rsid w:val="00246CCF"/>
    <w:rsid w:val="0024753D"/>
    <w:rsid w:val="00247CC2"/>
    <w:rsid w:val="00247DC4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723"/>
    <w:rsid w:val="00253B6C"/>
    <w:rsid w:val="00253DB0"/>
    <w:rsid w:val="002544CC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3F3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574"/>
    <w:rsid w:val="002627B5"/>
    <w:rsid w:val="002627FF"/>
    <w:rsid w:val="00262C22"/>
    <w:rsid w:val="00262C80"/>
    <w:rsid w:val="00262D2C"/>
    <w:rsid w:val="00262D9B"/>
    <w:rsid w:val="00262DE4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43E1"/>
    <w:rsid w:val="002650D2"/>
    <w:rsid w:val="002656C7"/>
    <w:rsid w:val="002658C0"/>
    <w:rsid w:val="00265E79"/>
    <w:rsid w:val="002662B7"/>
    <w:rsid w:val="00266BC6"/>
    <w:rsid w:val="00266C68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4FE"/>
    <w:rsid w:val="00271927"/>
    <w:rsid w:val="00271AC4"/>
    <w:rsid w:val="00271AF1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3C23"/>
    <w:rsid w:val="00274395"/>
    <w:rsid w:val="00274C7A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9C8"/>
    <w:rsid w:val="00277A95"/>
    <w:rsid w:val="00277D30"/>
    <w:rsid w:val="002801CF"/>
    <w:rsid w:val="00280B05"/>
    <w:rsid w:val="00280C96"/>
    <w:rsid w:val="0028108C"/>
    <w:rsid w:val="00281183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42"/>
    <w:rsid w:val="002832BA"/>
    <w:rsid w:val="00283328"/>
    <w:rsid w:val="0028333C"/>
    <w:rsid w:val="00283507"/>
    <w:rsid w:val="00283529"/>
    <w:rsid w:val="00283964"/>
    <w:rsid w:val="00283FC2"/>
    <w:rsid w:val="0028409F"/>
    <w:rsid w:val="002846C1"/>
    <w:rsid w:val="0028495C"/>
    <w:rsid w:val="00284A2B"/>
    <w:rsid w:val="00284AF3"/>
    <w:rsid w:val="00284FB6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26"/>
    <w:rsid w:val="002870BC"/>
    <w:rsid w:val="002874C8"/>
    <w:rsid w:val="0028755E"/>
    <w:rsid w:val="002877D1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2CCF"/>
    <w:rsid w:val="002936B7"/>
    <w:rsid w:val="00293717"/>
    <w:rsid w:val="00293B7D"/>
    <w:rsid w:val="00294309"/>
    <w:rsid w:val="00294B3A"/>
    <w:rsid w:val="00295009"/>
    <w:rsid w:val="00295728"/>
    <w:rsid w:val="002965F8"/>
    <w:rsid w:val="00296681"/>
    <w:rsid w:val="00296728"/>
    <w:rsid w:val="002967C7"/>
    <w:rsid w:val="0029682B"/>
    <w:rsid w:val="00296910"/>
    <w:rsid w:val="00296924"/>
    <w:rsid w:val="00297014"/>
    <w:rsid w:val="00297017"/>
    <w:rsid w:val="002979F1"/>
    <w:rsid w:val="002A0225"/>
    <w:rsid w:val="002A09BA"/>
    <w:rsid w:val="002A177E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E0B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2E67"/>
    <w:rsid w:val="002B31CA"/>
    <w:rsid w:val="002B32BF"/>
    <w:rsid w:val="002B3560"/>
    <w:rsid w:val="002B3629"/>
    <w:rsid w:val="002B37F5"/>
    <w:rsid w:val="002B3B57"/>
    <w:rsid w:val="002B41F3"/>
    <w:rsid w:val="002B4333"/>
    <w:rsid w:val="002B4425"/>
    <w:rsid w:val="002B4F64"/>
    <w:rsid w:val="002B4F7A"/>
    <w:rsid w:val="002B55BF"/>
    <w:rsid w:val="002B58F4"/>
    <w:rsid w:val="002B5AC0"/>
    <w:rsid w:val="002B5BDF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54A"/>
    <w:rsid w:val="002D16CA"/>
    <w:rsid w:val="002D1898"/>
    <w:rsid w:val="002D1C8B"/>
    <w:rsid w:val="002D1DE4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D44"/>
    <w:rsid w:val="002E0645"/>
    <w:rsid w:val="002E06F5"/>
    <w:rsid w:val="002E0E12"/>
    <w:rsid w:val="002E0FD9"/>
    <w:rsid w:val="002E1239"/>
    <w:rsid w:val="002E1335"/>
    <w:rsid w:val="002E15B2"/>
    <w:rsid w:val="002E1650"/>
    <w:rsid w:val="002E1A9C"/>
    <w:rsid w:val="002E1C01"/>
    <w:rsid w:val="002E1D9C"/>
    <w:rsid w:val="002E1DC8"/>
    <w:rsid w:val="002E1E74"/>
    <w:rsid w:val="002E26C6"/>
    <w:rsid w:val="002E2925"/>
    <w:rsid w:val="002E2E00"/>
    <w:rsid w:val="002E34C4"/>
    <w:rsid w:val="002E3CAC"/>
    <w:rsid w:val="002E413C"/>
    <w:rsid w:val="002E4373"/>
    <w:rsid w:val="002E444E"/>
    <w:rsid w:val="002E46B1"/>
    <w:rsid w:val="002E481B"/>
    <w:rsid w:val="002E496C"/>
    <w:rsid w:val="002E49F9"/>
    <w:rsid w:val="002E4D31"/>
    <w:rsid w:val="002E51F9"/>
    <w:rsid w:val="002E529F"/>
    <w:rsid w:val="002E57C9"/>
    <w:rsid w:val="002E5934"/>
    <w:rsid w:val="002E5E5A"/>
    <w:rsid w:val="002E64DF"/>
    <w:rsid w:val="002E6768"/>
    <w:rsid w:val="002E76A9"/>
    <w:rsid w:val="002E7C93"/>
    <w:rsid w:val="002E7CC2"/>
    <w:rsid w:val="002F06D2"/>
    <w:rsid w:val="002F0C52"/>
    <w:rsid w:val="002F0E7B"/>
    <w:rsid w:val="002F0F6B"/>
    <w:rsid w:val="002F0F7E"/>
    <w:rsid w:val="002F1422"/>
    <w:rsid w:val="002F1549"/>
    <w:rsid w:val="002F1894"/>
    <w:rsid w:val="002F1906"/>
    <w:rsid w:val="002F1A3F"/>
    <w:rsid w:val="002F2683"/>
    <w:rsid w:val="002F2786"/>
    <w:rsid w:val="002F28E8"/>
    <w:rsid w:val="002F2F13"/>
    <w:rsid w:val="002F347D"/>
    <w:rsid w:val="002F3CA0"/>
    <w:rsid w:val="002F3D7F"/>
    <w:rsid w:val="002F3FCE"/>
    <w:rsid w:val="002F404C"/>
    <w:rsid w:val="002F4A43"/>
    <w:rsid w:val="002F5375"/>
    <w:rsid w:val="002F56B8"/>
    <w:rsid w:val="002F5F0A"/>
    <w:rsid w:val="002F621C"/>
    <w:rsid w:val="002F6233"/>
    <w:rsid w:val="002F6505"/>
    <w:rsid w:val="002F6BEB"/>
    <w:rsid w:val="002F6BED"/>
    <w:rsid w:val="002F6CAC"/>
    <w:rsid w:val="002F6FE6"/>
    <w:rsid w:val="002F7033"/>
    <w:rsid w:val="002F7141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350"/>
    <w:rsid w:val="003019B0"/>
    <w:rsid w:val="00301D52"/>
    <w:rsid w:val="00301E0D"/>
    <w:rsid w:val="0030239C"/>
    <w:rsid w:val="00302502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07D24"/>
    <w:rsid w:val="003100CC"/>
    <w:rsid w:val="003101C8"/>
    <w:rsid w:val="00310B9A"/>
    <w:rsid w:val="00310BEA"/>
    <w:rsid w:val="00311396"/>
    <w:rsid w:val="003113DD"/>
    <w:rsid w:val="00311CCF"/>
    <w:rsid w:val="00311FB2"/>
    <w:rsid w:val="00312175"/>
    <w:rsid w:val="00312AAC"/>
    <w:rsid w:val="00312E6B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2F4"/>
    <w:rsid w:val="0031460A"/>
    <w:rsid w:val="0031489F"/>
    <w:rsid w:val="0031496C"/>
    <w:rsid w:val="00314FA0"/>
    <w:rsid w:val="003154F6"/>
    <w:rsid w:val="00315639"/>
    <w:rsid w:val="00315713"/>
    <w:rsid w:val="00315B37"/>
    <w:rsid w:val="00315DAF"/>
    <w:rsid w:val="003161DB"/>
    <w:rsid w:val="00316239"/>
    <w:rsid w:val="003164A4"/>
    <w:rsid w:val="00316549"/>
    <w:rsid w:val="003166CC"/>
    <w:rsid w:val="003168F4"/>
    <w:rsid w:val="00316B35"/>
    <w:rsid w:val="00316D4F"/>
    <w:rsid w:val="00316EE8"/>
    <w:rsid w:val="00316EEE"/>
    <w:rsid w:val="00317161"/>
    <w:rsid w:val="00317296"/>
    <w:rsid w:val="003173CA"/>
    <w:rsid w:val="00317850"/>
    <w:rsid w:val="003178CC"/>
    <w:rsid w:val="00317923"/>
    <w:rsid w:val="00317AEE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980"/>
    <w:rsid w:val="00320AD5"/>
    <w:rsid w:val="00320CC9"/>
    <w:rsid w:val="00320E9C"/>
    <w:rsid w:val="003212B7"/>
    <w:rsid w:val="00321865"/>
    <w:rsid w:val="00322BB4"/>
    <w:rsid w:val="003231C1"/>
    <w:rsid w:val="0032394D"/>
    <w:rsid w:val="00323B1F"/>
    <w:rsid w:val="00323BF1"/>
    <w:rsid w:val="00324C83"/>
    <w:rsid w:val="00324D79"/>
    <w:rsid w:val="00324E63"/>
    <w:rsid w:val="00324F96"/>
    <w:rsid w:val="00324FAC"/>
    <w:rsid w:val="003250F9"/>
    <w:rsid w:val="00325827"/>
    <w:rsid w:val="0032596F"/>
    <w:rsid w:val="00325986"/>
    <w:rsid w:val="00326342"/>
    <w:rsid w:val="00326479"/>
    <w:rsid w:val="00326592"/>
    <w:rsid w:val="00326849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0E07"/>
    <w:rsid w:val="0033122A"/>
    <w:rsid w:val="0033136C"/>
    <w:rsid w:val="00331457"/>
    <w:rsid w:val="003317B1"/>
    <w:rsid w:val="0033186E"/>
    <w:rsid w:val="00331BDF"/>
    <w:rsid w:val="0033230A"/>
    <w:rsid w:val="00332621"/>
    <w:rsid w:val="00332753"/>
    <w:rsid w:val="00332CC3"/>
    <w:rsid w:val="00332D9C"/>
    <w:rsid w:val="003331D9"/>
    <w:rsid w:val="00333203"/>
    <w:rsid w:val="0033326F"/>
    <w:rsid w:val="00333302"/>
    <w:rsid w:val="0033349D"/>
    <w:rsid w:val="0033425F"/>
    <w:rsid w:val="003343E8"/>
    <w:rsid w:val="00334A71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05D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976"/>
    <w:rsid w:val="00342D3D"/>
    <w:rsid w:val="00342F5B"/>
    <w:rsid w:val="0034352A"/>
    <w:rsid w:val="003437EC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14D"/>
    <w:rsid w:val="003501EF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5E9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9AC"/>
    <w:rsid w:val="00354CAC"/>
    <w:rsid w:val="003551EB"/>
    <w:rsid w:val="00355425"/>
    <w:rsid w:val="003557E6"/>
    <w:rsid w:val="00355B5A"/>
    <w:rsid w:val="00355DE5"/>
    <w:rsid w:val="003564E2"/>
    <w:rsid w:val="00356F50"/>
    <w:rsid w:val="003573F2"/>
    <w:rsid w:val="003573F6"/>
    <w:rsid w:val="0035766B"/>
    <w:rsid w:val="003601BE"/>
    <w:rsid w:val="00360349"/>
    <w:rsid w:val="00360558"/>
    <w:rsid w:val="00360871"/>
    <w:rsid w:val="00360999"/>
    <w:rsid w:val="00360A91"/>
    <w:rsid w:val="00360F5E"/>
    <w:rsid w:val="003617EA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C94"/>
    <w:rsid w:val="00366E72"/>
    <w:rsid w:val="0036730F"/>
    <w:rsid w:val="003673CB"/>
    <w:rsid w:val="00367452"/>
    <w:rsid w:val="00367733"/>
    <w:rsid w:val="00367796"/>
    <w:rsid w:val="00367A5F"/>
    <w:rsid w:val="00367E44"/>
    <w:rsid w:val="00367ECB"/>
    <w:rsid w:val="00367F30"/>
    <w:rsid w:val="0037044E"/>
    <w:rsid w:val="003706BE"/>
    <w:rsid w:val="00370B66"/>
    <w:rsid w:val="00370ED2"/>
    <w:rsid w:val="003714F3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5E2"/>
    <w:rsid w:val="0037482A"/>
    <w:rsid w:val="0037513F"/>
    <w:rsid w:val="003751D8"/>
    <w:rsid w:val="003752FB"/>
    <w:rsid w:val="0037557D"/>
    <w:rsid w:val="00375AA9"/>
    <w:rsid w:val="00375C03"/>
    <w:rsid w:val="0037676D"/>
    <w:rsid w:val="00376B48"/>
    <w:rsid w:val="003771E3"/>
    <w:rsid w:val="00377591"/>
    <w:rsid w:val="003776AE"/>
    <w:rsid w:val="00377F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7AE"/>
    <w:rsid w:val="00382B4F"/>
    <w:rsid w:val="00382FBA"/>
    <w:rsid w:val="00383086"/>
    <w:rsid w:val="00383455"/>
    <w:rsid w:val="003834B6"/>
    <w:rsid w:val="0038368E"/>
    <w:rsid w:val="003838BE"/>
    <w:rsid w:val="003840BC"/>
    <w:rsid w:val="0038420A"/>
    <w:rsid w:val="0038443A"/>
    <w:rsid w:val="00384512"/>
    <w:rsid w:val="00384CB1"/>
    <w:rsid w:val="003858D3"/>
    <w:rsid w:val="00385F87"/>
    <w:rsid w:val="00386112"/>
    <w:rsid w:val="003862BE"/>
    <w:rsid w:val="00386561"/>
    <w:rsid w:val="003865DF"/>
    <w:rsid w:val="003867CC"/>
    <w:rsid w:val="003872C1"/>
    <w:rsid w:val="00387876"/>
    <w:rsid w:val="00387986"/>
    <w:rsid w:val="00387C98"/>
    <w:rsid w:val="003906D3"/>
    <w:rsid w:val="003913A0"/>
    <w:rsid w:val="00391563"/>
    <w:rsid w:val="00391600"/>
    <w:rsid w:val="00391945"/>
    <w:rsid w:val="00391CF7"/>
    <w:rsid w:val="00391DD1"/>
    <w:rsid w:val="003921AE"/>
    <w:rsid w:val="0039244A"/>
    <w:rsid w:val="00392BE4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4F2"/>
    <w:rsid w:val="00396BFE"/>
    <w:rsid w:val="00396C91"/>
    <w:rsid w:val="003970AE"/>
    <w:rsid w:val="003971D9"/>
    <w:rsid w:val="00397275"/>
    <w:rsid w:val="003972F4"/>
    <w:rsid w:val="003973A0"/>
    <w:rsid w:val="003979B1"/>
    <w:rsid w:val="00397AC7"/>
    <w:rsid w:val="00397F20"/>
    <w:rsid w:val="00397FEF"/>
    <w:rsid w:val="003A0C39"/>
    <w:rsid w:val="003A0CB8"/>
    <w:rsid w:val="003A0ECB"/>
    <w:rsid w:val="003A0F72"/>
    <w:rsid w:val="003A106F"/>
    <w:rsid w:val="003A107B"/>
    <w:rsid w:val="003A1160"/>
    <w:rsid w:val="003A121C"/>
    <w:rsid w:val="003A1C9D"/>
    <w:rsid w:val="003A25FC"/>
    <w:rsid w:val="003A2848"/>
    <w:rsid w:val="003A306A"/>
    <w:rsid w:val="003A334C"/>
    <w:rsid w:val="003A33DC"/>
    <w:rsid w:val="003A33EA"/>
    <w:rsid w:val="003A3794"/>
    <w:rsid w:val="003A383B"/>
    <w:rsid w:val="003A3B72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B6A"/>
    <w:rsid w:val="003A7C03"/>
    <w:rsid w:val="003A7EC6"/>
    <w:rsid w:val="003B0C79"/>
    <w:rsid w:val="003B0D85"/>
    <w:rsid w:val="003B0EAB"/>
    <w:rsid w:val="003B0F23"/>
    <w:rsid w:val="003B0F28"/>
    <w:rsid w:val="003B0FFC"/>
    <w:rsid w:val="003B12B2"/>
    <w:rsid w:val="003B15D4"/>
    <w:rsid w:val="003B1AC0"/>
    <w:rsid w:val="003B1ED2"/>
    <w:rsid w:val="003B1FEB"/>
    <w:rsid w:val="003B26FE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B1C"/>
    <w:rsid w:val="003B4CB8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B7A90"/>
    <w:rsid w:val="003B7DFD"/>
    <w:rsid w:val="003C0CD5"/>
    <w:rsid w:val="003C18E1"/>
    <w:rsid w:val="003C198A"/>
    <w:rsid w:val="003C1E98"/>
    <w:rsid w:val="003C2955"/>
    <w:rsid w:val="003C2A56"/>
    <w:rsid w:val="003C2A81"/>
    <w:rsid w:val="003C2C86"/>
    <w:rsid w:val="003C308B"/>
    <w:rsid w:val="003C329E"/>
    <w:rsid w:val="003C3504"/>
    <w:rsid w:val="003C3874"/>
    <w:rsid w:val="003C3BF3"/>
    <w:rsid w:val="003C4186"/>
    <w:rsid w:val="003C41B9"/>
    <w:rsid w:val="003C41CB"/>
    <w:rsid w:val="003C425D"/>
    <w:rsid w:val="003C432D"/>
    <w:rsid w:val="003C4A70"/>
    <w:rsid w:val="003C4C4E"/>
    <w:rsid w:val="003C5357"/>
    <w:rsid w:val="003C550B"/>
    <w:rsid w:val="003C5511"/>
    <w:rsid w:val="003C5AA3"/>
    <w:rsid w:val="003C5F24"/>
    <w:rsid w:val="003C62C3"/>
    <w:rsid w:val="003C661A"/>
    <w:rsid w:val="003C675E"/>
    <w:rsid w:val="003C6C39"/>
    <w:rsid w:val="003C707D"/>
    <w:rsid w:val="003C70A7"/>
    <w:rsid w:val="003C77E7"/>
    <w:rsid w:val="003C77F8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CBB"/>
    <w:rsid w:val="003D3FA4"/>
    <w:rsid w:val="003D3FB9"/>
    <w:rsid w:val="003D42AB"/>
    <w:rsid w:val="003D43E9"/>
    <w:rsid w:val="003D4BC9"/>
    <w:rsid w:val="003D4D50"/>
    <w:rsid w:val="003D511D"/>
    <w:rsid w:val="003D5A7C"/>
    <w:rsid w:val="003D5BAA"/>
    <w:rsid w:val="003D5D41"/>
    <w:rsid w:val="003D5EEE"/>
    <w:rsid w:val="003D665D"/>
    <w:rsid w:val="003D67B0"/>
    <w:rsid w:val="003D6807"/>
    <w:rsid w:val="003D6F9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C61"/>
    <w:rsid w:val="003E30FD"/>
    <w:rsid w:val="003E340E"/>
    <w:rsid w:val="003E3448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173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195"/>
    <w:rsid w:val="003F451A"/>
    <w:rsid w:val="003F46BD"/>
    <w:rsid w:val="003F4925"/>
    <w:rsid w:val="003F4930"/>
    <w:rsid w:val="003F4BBE"/>
    <w:rsid w:val="003F4FFB"/>
    <w:rsid w:val="003F58F7"/>
    <w:rsid w:val="003F5960"/>
    <w:rsid w:val="003F600C"/>
    <w:rsid w:val="003F61B5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3F7F63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359F"/>
    <w:rsid w:val="00403B9C"/>
    <w:rsid w:val="00404336"/>
    <w:rsid w:val="004045CF"/>
    <w:rsid w:val="00404C95"/>
    <w:rsid w:val="00404DBE"/>
    <w:rsid w:val="004050F7"/>
    <w:rsid w:val="00405166"/>
    <w:rsid w:val="00405648"/>
    <w:rsid w:val="0040564B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4D8"/>
    <w:rsid w:val="00411F1F"/>
    <w:rsid w:val="00412293"/>
    <w:rsid w:val="0041235A"/>
    <w:rsid w:val="004124D1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60B"/>
    <w:rsid w:val="00417743"/>
    <w:rsid w:val="00417ACC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36BD"/>
    <w:rsid w:val="0042440E"/>
    <w:rsid w:val="00424508"/>
    <w:rsid w:val="0042469F"/>
    <w:rsid w:val="00424ABA"/>
    <w:rsid w:val="00424AC0"/>
    <w:rsid w:val="00424CEE"/>
    <w:rsid w:val="00424FB5"/>
    <w:rsid w:val="0042523B"/>
    <w:rsid w:val="0042563E"/>
    <w:rsid w:val="004259D6"/>
    <w:rsid w:val="00425A2E"/>
    <w:rsid w:val="00425AC3"/>
    <w:rsid w:val="0042635D"/>
    <w:rsid w:val="00426499"/>
    <w:rsid w:val="00426503"/>
    <w:rsid w:val="00426676"/>
    <w:rsid w:val="00426AA8"/>
    <w:rsid w:val="00426C90"/>
    <w:rsid w:val="004274D8"/>
    <w:rsid w:val="00427926"/>
    <w:rsid w:val="00427A2E"/>
    <w:rsid w:val="00427C5E"/>
    <w:rsid w:val="00427F99"/>
    <w:rsid w:val="00430081"/>
    <w:rsid w:val="00430151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436"/>
    <w:rsid w:val="0043269B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3EEB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EC3"/>
    <w:rsid w:val="00437FE0"/>
    <w:rsid w:val="00440391"/>
    <w:rsid w:val="0044043F"/>
    <w:rsid w:val="0044080F"/>
    <w:rsid w:val="00440CD7"/>
    <w:rsid w:val="00440E3D"/>
    <w:rsid w:val="0044115C"/>
    <w:rsid w:val="0044153C"/>
    <w:rsid w:val="004416EC"/>
    <w:rsid w:val="00441A7D"/>
    <w:rsid w:val="004426DE"/>
    <w:rsid w:val="00443329"/>
    <w:rsid w:val="0044341B"/>
    <w:rsid w:val="00443B52"/>
    <w:rsid w:val="00443B8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56E5"/>
    <w:rsid w:val="00445FCD"/>
    <w:rsid w:val="004461B8"/>
    <w:rsid w:val="00447357"/>
    <w:rsid w:val="00447419"/>
    <w:rsid w:val="00447494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B6B"/>
    <w:rsid w:val="00451D48"/>
    <w:rsid w:val="004520D7"/>
    <w:rsid w:val="004534EE"/>
    <w:rsid w:val="00453664"/>
    <w:rsid w:val="004537EC"/>
    <w:rsid w:val="0045396C"/>
    <w:rsid w:val="00453B84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3A4"/>
    <w:rsid w:val="0045748A"/>
    <w:rsid w:val="00457538"/>
    <w:rsid w:val="004577CD"/>
    <w:rsid w:val="0045786E"/>
    <w:rsid w:val="00457946"/>
    <w:rsid w:val="00457A3F"/>
    <w:rsid w:val="00457D66"/>
    <w:rsid w:val="00457EB3"/>
    <w:rsid w:val="00457F03"/>
    <w:rsid w:val="0046002E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2BDF"/>
    <w:rsid w:val="0046308D"/>
    <w:rsid w:val="00463852"/>
    <w:rsid w:val="00463EAA"/>
    <w:rsid w:val="004641B7"/>
    <w:rsid w:val="004646AB"/>
    <w:rsid w:val="004648BC"/>
    <w:rsid w:val="0046510B"/>
    <w:rsid w:val="004651A4"/>
    <w:rsid w:val="00465469"/>
    <w:rsid w:val="00465660"/>
    <w:rsid w:val="00465D4B"/>
    <w:rsid w:val="00465E25"/>
    <w:rsid w:val="004662A4"/>
    <w:rsid w:val="004665EE"/>
    <w:rsid w:val="00466A5A"/>
    <w:rsid w:val="00466E61"/>
    <w:rsid w:val="00466F72"/>
    <w:rsid w:val="00467037"/>
    <w:rsid w:val="00467194"/>
    <w:rsid w:val="00467E6D"/>
    <w:rsid w:val="00467F1D"/>
    <w:rsid w:val="00467F9F"/>
    <w:rsid w:val="00467FEA"/>
    <w:rsid w:val="00470D6E"/>
    <w:rsid w:val="004714CF"/>
    <w:rsid w:val="004715FE"/>
    <w:rsid w:val="004718F6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D6C"/>
    <w:rsid w:val="00474E45"/>
    <w:rsid w:val="004757F8"/>
    <w:rsid w:val="00475EAF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65F"/>
    <w:rsid w:val="00483866"/>
    <w:rsid w:val="004839DB"/>
    <w:rsid w:val="00483ABE"/>
    <w:rsid w:val="00483BCC"/>
    <w:rsid w:val="00483E55"/>
    <w:rsid w:val="00483E8F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696"/>
    <w:rsid w:val="00487948"/>
    <w:rsid w:val="00487A9B"/>
    <w:rsid w:val="00487BA4"/>
    <w:rsid w:val="00487F0F"/>
    <w:rsid w:val="004904D5"/>
    <w:rsid w:val="00490558"/>
    <w:rsid w:val="004906F8"/>
    <w:rsid w:val="00490C51"/>
    <w:rsid w:val="00491C54"/>
    <w:rsid w:val="00491D74"/>
    <w:rsid w:val="00491EBB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5FC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25CD"/>
    <w:rsid w:val="004A274B"/>
    <w:rsid w:val="004A2C87"/>
    <w:rsid w:val="004A2F2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A94"/>
    <w:rsid w:val="004B2FDC"/>
    <w:rsid w:val="004B30E6"/>
    <w:rsid w:val="004B3556"/>
    <w:rsid w:val="004B3750"/>
    <w:rsid w:val="004B493C"/>
    <w:rsid w:val="004B4C54"/>
    <w:rsid w:val="004B4D47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6E38"/>
    <w:rsid w:val="004B7440"/>
    <w:rsid w:val="004B797D"/>
    <w:rsid w:val="004B7C77"/>
    <w:rsid w:val="004C04C6"/>
    <w:rsid w:val="004C04D5"/>
    <w:rsid w:val="004C09B3"/>
    <w:rsid w:val="004C09E0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4FD8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977"/>
    <w:rsid w:val="004D5A35"/>
    <w:rsid w:val="004D5F1B"/>
    <w:rsid w:val="004D5FF2"/>
    <w:rsid w:val="004D6237"/>
    <w:rsid w:val="004D63A9"/>
    <w:rsid w:val="004D6517"/>
    <w:rsid w:val="004D674E"/>
    <w:rsid w:val="004D67C8"/>
    <w:rsid w:val="004D69AA"/>
    <w:rsid w:val="004D6BFB"/>
    <w:rsid w:val="004D74B6"/>
    <w:rsid w:val="004D761B"/>
    <w:rsid w:val="004D7B47"/>
    <w:rsid w:val="004D7E16"/>
    <w:rsid w:val="004E0551"/>
    <w:rsid w:val="004E071B"/>
    <w:rsid w:val="004E0825"/>
    <w:rsid w:val="004E08EB"/>
    <w:rsid w:val="004E0936"/>
    <w:rsid w:val="004E162C"/>
    <w:rsid w:val="004E16F4"/>
    <w:rsid w:val="004E1B69"/>
    <w:rsid w:val="004E1F1E"/>
    <w:rsid w:val="004E26B6"/>
    <w:rsid w:val="004E270D"/>
    <w:rsid w:val="004E2777"/>
    <w:rsid w:val="004E288E"/>
    <w:rsid w:val="004E335B"/>
    <w:rsid w:val="004E3516"/>
    <w:rsid w:val="004E361C"/>
    <w:rsid w:val="004E3B49"/>
    <w:rsid w:val="004E4214"/>
    <w:rsid w:val="004E424B"/>
    <w:rsid w:val="004E44C3"/>
    <w:rsid w:val="004E4944"/>
    <w:rsid w:val="004E499E"/>
    <w:rsid w:val="004E4A8F"/>
    <w:rsid w:val="004E4D24"/>
    <w:rsid w:val="004E4E73"/>
    <w:rsid w:val="004E4F15"/>
    <w:rsid w:val="004E5058"/>
    <w:rsid w:val="004E5160"/>
    <w:rsid w:val="004E5369"/>
    <w:rsid w:val="004E53C4"/>
    <w:rsid w:val="004E53F5"/>
    <w:rsid w:val="004E540F"/>
    <w:rsid w:val="004E563B"/>
    <w:rsid w:val="004E5820"/>
    <w:rsid w:val="004E5C1B"/>
    <w:rsid w:val="004E5C22"/>
    <w:rsid w:val="004E5D36"/>
    <w:rsid w:val="004E5DAA"/>
    <w:rsid w:val="004E5E25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5DDB"/>
    <w:rsid w:val="004F6124"/>
    <w:rsid w:val="004F6429"/>
    <w:rsid w:val="004F6A33"/>
    <w:rsid w:val="004F6DFD"/>
    <w:rsid w:val="004F6E5A"/>
    <w:rsid w:val="004F7B62"/>
    <w:rsid w:val="004F7C1C"/>
    <w:rsid w:val="004F7C4D"/>
    <w:rsid w:val="005001A9"/>
    <w:rsid w:val="0050037D"/>
    <w:rsid w:val="005005D3"/>
    <w:rsid w:val="00501A3D"/>
    <w:rsid w:val="00501B96"/>
    <w:rsid w:val="00501CAF"/>
    <w:rsid w:val="005022C5"/>
    <w:rsid w:val="0050295C"/>
    <w:rsid w:val="00502A2B"/>
    <w:rsid w:val="00502B5D"/>
    <w:rsid w:val="00502E19"/>
    <w:rsid w:val="0050403B"/>
    <w:rsid w:val="00504255"/>
    <w:rsid w:val="0050493B"/>
    <w:rsid w:val="00504C46"/>
    <w:rsid w:val="00504CAE"/>
    <w:rsid w:val="005051B1"/>
    <w:rsid w:val="0050567C"/>
    <w:rsid w:val="00505F61"/>
    <w:rsid w:val="0050618B"/>
    <w:rsid w:val="00506618"/>
    <w:rsid w:val="00506693"/>
    <w:rsid w:val="005069C2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8C3"/>
    <w:rsid w:val="00510C01"/>
    <w:rsid w:val="00510D9D"/>
    <w:rsid w:val="00510E8D"/>
    <w:rsid w:val="00510F0A"/>
    <w:rsid w:val="0051110C"/>
    <w:rsid w:val="00511711"/>
    <w:rsid w:val="005119A3"/>
    <w:rsid w:val="005120F9"/>
    <w:rsid w:val="0051228A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210"/>
    <w:rsid w:val="00516322"/>
    <w:rsid w:val="005165A3"/>
    <w:rsid w:val="00516692"/>
    <w:rsid w:val="00516934"/>
    <w:rsid w:val="00516ABE"/>
    <w:rsid w:val="005174F0"/>
    <w:rsid w:val="005176D5"/>
    <w:rsid w:val="00517EFF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60D"/>
    <w:rsid w:val="0052275C"/>
    <w:rsid w:val="00522AAB"/>
    <w:rsid w:val="0052356A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5C46"/>
    <w:rsid w:val="00526059"/>
    <w:rsid w:val="005260ED"/>
    <w:rsid w:val="00526440"/>
    <w:rsid w:val="00526736"/>
    <w:rsid w:val="005268F4"/>
    <w:rsid w:val="00526AAD"/>
    <w:rsid w:val="0052725F"/>
    <w:rsid w:val="00527927"/>
    <w:rsid w:val="00527D0C"/>
    <w:rsid w:val="00527E7A"/>
    <w:rsid w:val="00527EFF"/>
    <w:rsid w:val="0053001E"/>
    <w:rsid w:val="00530A8C"/>
    <w:rsid w:val="00530C62"/>
    <w:rsid w:val="00531351"/>
    <w:rsid w:val="00531839"/>
    <w:rsid w:val="00531C10"/>
    <w:rsid w:val="00531DDA"/>
    <w:rsid w:val="00532403"/>
    <w:rsid w:val="005333B4"/>
    <w:rsid w:val="0053382C"/>
    <w:rsid w:val="005338C5"/>
    <w:rsid w:val="005338D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79C"/>
    <w:rsid w:val="00541BDB"/>
    <w:rsid w:val="00541D7D"/>
    <w:rsid w:val="005420FA"/>
    <w:rsid w:val="00542597"/>
    <w:rsid w:val="00542638"/>
    <w:rsid w:val="00542CB1"/>
    <w:rsid w:val="00542F0F"/>
    <w:rsid w:val="00542F45"/>
    <w:rsid w:val="0054335A"/>
    <w:rsid w:val="0054367C"/>
    <w:rsid w:val="0054370B"/>
    <w:rsid w:val="005442F0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962"/>
    <w:rsid w:val="00547B91"/>
    <w:rsid w:val="00547DE6"/>
    <w:rsid w:val="00547EF7"/>
    <w:rsid w:val="00550502"/>
    <w:rsid w:val="005505C0"/>
    <w:rsid w:val="005510B7"/>
    <w:rsid w:val="0055118F"/>
    <w:rsid w:val="0055126A"/>
    <w:rsid w:val="00551F93"/>
    <w:rsid w:val="00552D1E"/>
    <w:rsid w:val="00552EF8"/>
    <w:rsid w:val="0055320C"/>
    <w:rsid w:val="00553326"/>
    <w:rsid w:val="00553781"/>
    <w:rsid w:val="00554583"/>
    <w:rsid w:val="00554996"/>
    <w:rsid w:val="00554E6E"/>
    <w:rsid w:val="0055546C"/>
    <w:rsid w:val="00555C29"/>
    <w:rsid w:val="00555CD1"/>
    <w:rsid w:val="00556391"/>
    <w:rsid w:val="00556392"/>
    <w:rsid w:val="00556945"/>
    <w:rsid w:val="00557715"/>
    <w:rsid w:val="005578DC"/>
    <w:rsid w:val="00557939"/>
    <w:rsid w:val="00557B18"/>
    <w:rsid w:val="00560531"/>
    <w:rsid w:val="005609CC"/>
    <w:rsid w:val="00560B19"/>
    <w:rsid w:val="00560C34"/>
    <w:rsid w:val="00560C96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64B1"/>
    <w:rsid w:val="0056652E"/>
    <w:rsid w:val="00566FFA"/>
    <w:rsid w:val="005670AF"/>
    <w:rsid w:val="005671BA"/>
    <w:rsid w:val="00567B19"/>
    <w:rsid w:val="00567B98"/>
    <w:rsid w:val="0057078D"/>
    <w:rsid w:val="00570E6C"/>
    <w:rsid w:val="005710FC"/>
    <w:rsid w:val="005715E0"/>
    <w:rsid w:val="005717B4"/>
    <w:rsid w:val="00571927"/>
    <w:rsid w:val="00571B99"/>
    <w:rsid w:val="005726A2"/>
    <w:rsid w:val="00572C79"/>
    <w:rsid w:val="005732A4"/>
    <w:rsid w:val="0057338A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267"/>
    <w:rsid w:val="0057741D"/>
    <w:rsid w:val="00577706"/>
    <w:rsid w:val="005778C8"/>
    <w:rsid w:val="00577E2F"/>
    <w:rsid w:val="00577F28"/>
    <w:rsid w:val="00580112"/>
    <w:rsid w:val="005801C7"/>
    <w:rsid w:val="005803CD"/>
    <w:rsid w:val="005804BF"/>
    <w:rsid w:val="0058053C"/>
    <w:rsid w:val="005806BB"/>
    <w:rsid w:val="00580B8F"/>
    <w:rsid w:val="00580CC5"/>
    <w:rsid w:val="00580E93"/>
    <w:rsid w:val="005810DE"/>
    <w:rsid w:val="0058120B"/>
    <w:rsid w:val="00581385"/>
    <w:rsid w:val="005817B8"/>
    <w:rsid w:val="0058223F"/>
    <w:rsid w:val="00582445"/>
    <w:rsid w:val="00582BB7"/>
    <w:rsid w:val="00582E45"/>
    <w:rsid w:val="00583027"/>
    <w:rsid w:val="005837AD"/>
    <w:rsid w:val="00583CAF"/>
    <w:rsid w:val="0058404A"/>
    <w:rsid w:val="00584531"/>
    <w:rsid w:val="00584770"/>
    <w:rsid w:val="00584CA7"/>
    <w:rsid w:val="00584CBD"/>
    <w:rsid w:val="005855D9"/>
    <w:rsid w:val="00585F66"/>
    <w:rsid w:val="00586054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4F6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3D0"/>
    <w:rsid w:val="00593558"/>
    <w:rsid w:val="00593564"/>
    <w:rsid w:val="005937E0"/>
    <w:rsid w:val="005939B1"/>
    <w:rsid w:val="005945FE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CBE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B74"/>
    <w:rsid w:val="005A2D65"/>
    <w:rsid w:val="005A3227"/>
    <w:rsid w:val="005A34D5"/>
    <w:rsid w:val="005A3846"/>
    <w:rsid w:val="005A389C"/>
    <w:rsid w:val="005A47BC"/>
    <w:rsid w:val="005A4E48"/>
    <w:rsid w:val="005A4EDE"/>
    <w:rsid w:val="005A4EFA"/>
    <w:rsid w:val="005A53F5"/>
    <w:rsid w:val="005A5481"/>
    <w:rsid w:val="005A5669"/>
    <w:rsid w:val="005A5C07"/>
    <w:rsid w:val="005A5E05"/>
    <w:rsid w:val="005A5E56"/>
    <w:rsid w:val="005A5EE0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92"/>
    <w:rsid w:val="005B3BA4"/>
    <w:rsid w:val="005B3F51"/>
    <w:rsid w:val="005B42D3"/>
    <w:rsid w:val="005B47C6"/>
    <w:rsid w:val="005B4D19"/>
    <w:rsid w:val="005B5481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3EC"/>
    <w:rsid w:val="005C265B"/>
    <w:rsid w:val="005C2896"/>
    <w:rsid w:val="005C2967"/>
    <w:rsid w:val="005C2C6E"/>
    <w:rsid w:val="005C3524"/>
    <w:rsid w:val="005C39D5"/>
    <w:rsid w:val="005C3AB3"/>
    <w:rsid w:val="005C3E2D"/>
    <w:rsid w:val="005C4495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6E7B"/>
    <w:rsid w:val="005C6F89"/>
    <w:rsid w:val="005C7174"/>
    <w:rsid w:val="005C71DD"/>
    <w:rsid w:val="005C75F5"/>
    <w:rsid w:val="005C7676"/>
    <w:rsid w:val="005C796C"/>
    <w:rsid w:val="005C7C7A"/>
    <w:rsid w:val="005C7DE5"/>
    <w:rsid w:val="005C7F7A"/>
    <w:rsid w:val="005D015E"/>
    <w:rsid w:val="005D06B6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2BE"/>
    <w:rsid w:val="005D2625"/>
    <w:rsid w:val="005D2817"/>
    <w:rsid w:val="005D2992"/>
    <w:rsid w:val="005D2B54"/>
    <w:rsid w:val="005D3333"/>
    <w:rsid w:val="005D33AE"/>
    <w:rsid w:val="005D340A"/>
    <w:rsid w:val="005D3B38"/>
    <w:rsid w:val="005D3DCE"/>
    <w:rsid w:val="005D3EAB"/>
    <w:rsid w:val="005D3F2D"/>
    <w:rsid w:val="005D46F9"/>
    <w:rsid w:val="005D4F76"/>
    <w:rsid w:val="005D513B"/>
    <w:rsid w:val="005D5B6A"/>
    <w:rsid w:val="005D6345"/>
    <w:rsid w:val="005D63AB"/>
    <w:rsid w:val="005D64FB"/>
    <w:rsid w:val="005D6518"/>
    <w:rsid w:val="005D6C76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4A"/>
    <w:rsid w:val="005E1D5C"/>
    <w:rsid w:val="005E1E7D"/>
    <w:rsid w:val="005E20AA"/>
    <w:rsid w:val="005E2231"/>
    <w:rsid w:val="005E27E8"/>
    <w:rsid w:val="005E28F4"/>
    <w:rsid w:val="005E2C44"/>
    <w:rsid w:val="005E2DCA"/>
    <w:rsid w:val="005E327B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E7CEF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2E9A"/>
    <w:rsid w:val="005F32A5"/>
    <w:rsid w:val="005F33A9"/>
    <w:rsid w:val="005F36DA"/>
    <w:rsid w:val="005F3C0F"/>
    <w:rsid w:val="005F41AC"/>
    <w:rsid w:val="005F41D7"/>
    <w:rsid w:val="005F4206"/>
    <w:rsid w:val="005F446E"/>
    <w:rsid w:val="005F4581"/>
    <w:rsid w:val="005F460B"/>
    <w:rsid w:val="005F4719"/>
    <w:rsid w:val="005F5408"/>
    <w:rsid w:val="005F57BC"/>
    <w:rsid w:val="005F58B2"/>
    <w:rsid w:val="005F5942"/>
    <w:rsid w:val="005F5AAB"/>
    <w:rsid w:val="005F5DF7"/>
    <w:rsid w:val="005F5E73"/>
    <w:rsid w:val="005F5E95"/>
    <w:rsid w:val="005F606B"/>
    <w:rsid w:val="005F64D8"/>
    <w:rsid w:val="005F6D90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026"/>
    <w:rsid w:val="0060042A"/>
    <w:rsid w:val="006004FC"/>
    <w:rsid w:val="006007A1"/>
    <w:rsid w:val="00600A71"/>
    <w:rsid w:val="0060204D"/>
    <w:rsid w:val="006022B7"/>
    <w:rsid w:val="006024F8"/>
    <w:rsid w:val="00602524"/>
    <w:rsid w:val="0060267D"/>
    <w:rsid w:val="006028B5"/>
    <w:rsid w:val="00602ED4"/>
    <w:rsid w:val="00602EE3"/>
    <w:rsid w:val="0060321E"/>
    <w:rsid w:val="00603226"/>
    <w:rsid w:val="006032E1"/>
    <w:rsid w:val="00603506"/>
    <w:rsid w:val="006037DC"/>
    <w:rsid w:val="0060388C"/>
    <w:rsid w:val="0060413B"/>
    <w:rsid w:val="0060426E"/>
    <w:rsid w:val="006048E0"/>
    <w:rsid w:val="00604928"/>
    <w:rsid w:val="00605017"/>
    <w:rsid w:val="0060504B"/>
    <w:rsid w:val="006052FF"/>
    <w:rsid w:val="006053A6"/>
    <w:rsid w:val="00605E70"/>
    <w:rsid w:val="00606063"/>
    <w:rsid w:val="0060615D"/>
    <w:rsid w:val="00606265"/>
    <w:rsid w:val="006064BC"/>
    <w:rsid w:val="006066A0"/>
    <w:rsid w:val="00606985"/>
    <w:rsid w:val="00606E59"/>
    <w:rsid w:val="00607005"/>
    <w:rsid w:val="006075EC"/>
    <w:rsid w:val="00607AF7"/>
    <w:rsid w:val="00610214"/>
    <w:rsid w:val="00610302"/>
    <w:rsid w:val="0061040B"/>
    <w:rsid w:val="00610807"/>
    <w:rsid w:val="0061098F"/>
    <w:rsid w:val="00610E0C"/>
    <w:rsid w:val="00610E46"/>
    <w:rsid w:val="00611477"/>
    <w:rsid w:val="00611839"/>
    <w:rsid w:val="00611B3F"/>
    <w:rsid w:val="00611D1D"/>
    <w:rsid w:val="00611EA5"/>
    <w:rsid w:val="00612042"/>
    <w:rsid w:val="006121F1"/>
    <w:rsid w:val="00612345"/>
    <w:rsid w:val="0061246E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4EE"/>
    <w:rsid w:val="00615625"/>
    <w:rsid w:val="0061580E"/>
    <w:rsid w:val="00615888"/>
    <w:rsid w:val="00615939"/>
    <w:rsid w:val="00615B82"/>
    <w:rsid w:val="006169A0"/>
    <w:rsid w:val="006169AF"/>
    <w:rsid w:val="006169D3"/>
    <w:rsid w:val="00616E98"/>
    <w:rsid w:val="006171B8"/>
    <w:rsid w:val="0061735F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120"/>
    <w:rsid w:val="00625371"/>
    <w:rsid w:val="0062548C"/>
    <w:rsid w:val="006255BE"/>
    <w:rsid w:val="00625619"/>
    <w:rsid w:val="00625B70"/>
    <w:rsid w:val="00625B9F"/>
    <w:rsid w:val="00625C0B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7B8"/>
    <w:rsid w:val="00633A18"/>
    <w:rsid w:val="00633A72"/>
    <w:rsid w:val="00633CAB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92E"/>
    <w:rsid w:val="00636BFD"/>
    <w:rsid w:val="00636C11"/>
    <w:rsid w:val="00636C6F"/>
    <w:rsid w:val="00636D1E"/>
    <w:rsid w:val="006373D5"/>
    <w:rsid w:val="00637971"/>
    <w:rsid w:val="00637A09"/>
    <w:rsid w:val="00641937"/>
    <w:rsid w:val="00641C98"/>
    <w:rsid w:val="00641CD3"/>
    <w:rsid w:val="00642543"/>
    <w:rsid w:val="00642728"/>
    <w:rsid w:val="00642D4A"/>
    <w:rsid w:val="006430C7"/>
    <w:rsid w:val="0064317E"/>
    <w:rsid w:val="0064351A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4C40"/>
    <w:rsid w:val="00645545"/>
    <w:rsid w:val="00645751"/>
    <w:rsid w:val="00645773"/>
    <w:rsid w:val="00645C98"/>
    <w:rsid w:val="00645E83"/>
    <w:rsid w:val="00646207"/>
    <w:rsid w:val="006463ED"/>
    <w:rsid w:val="0064650E"/>
    <w:rsid w:val="006469A6"/>
    <w:rsid w:val="00647100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828"/>
    <w:rsid w:val="006569E5"/>
    <w:rsid w:val="00656BC4"/>
    <w:rsid w:val="00656BE1"/>
    <w:rsid w:val="00656FB0"/>
    <w:rsid w:val="006573B3"/>
    <w:rsid w:val="006578F3"/>
    <w:rsid w:val="0065797D"/>
    <w:rsid w:val="00657EE3"/>
    <w:rsid w:val="006600BC"/>
    <w:rsid w:val="006602AA"/>
    <w:rsid w:val="00660450"/>
    <w:rsid w:val="006604EC"/>
    <w:rsid w:val="0066078D"/>
    <w:rsid w:val="00660DBC"/>
    <w:rsid w:val="00660F4A"/>
    <w:rsid w:val="006610B6"/>
    <w:rsid w:val="0066110F"/>
    <w:rsid w:val="00661285"/>
    <w:rsid w:val="0066187C"/>
    <w:rsid w:val="00661C1F"/>
    <w:rsid w:val="00662B32"/>
    <w:rsid w:val="00663060"/>
    <w:rsid w:val="00663535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46E"/>
    <w:rsid w:val="0066553B"/>
    <w:rsid w:val="0066564E"/>
    <w:rsid w:val="0066573E"/>
    <w:rsid w:val="00665A89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B7F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5C4"/>
    <w:rsid w:val="00673A12"/>
    <w:rsid w:val="00673CEA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3A"/>
    <w:rsid w:val="006818BD"/>
    <w:rsid w:val="00681A11"/>
    <w:rsid w:val="0068248D"/>
    <w:rsid w:val="006825E3"/>
    <w:rsid w:val="006838CC"/>
    <w:rsid w:val="00683BF1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A8"/>
    <w:rsid w:val="006927D6"/>
    <w:rsid w:val="00692A9C"/>
    <w:rsid w:val="00692AF3"/>
    <w:rsid w:val="00692BA7"/>
    <w:rsid w:val="00692DC9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7F3"/>
    <w:rsid w:val="0069690A"/>
    <w:rsid w:val="00696CC2"/>
    <w:rsid w:val="00696D04"/>
    <w:rsid w:val="006970C6"/>
    <w:rsid w:val="0069740A"/>
    <w:rsid w:val="00697444"/>
    <w:rsid w:val="00697F18"/>
    <w:rsid w:val="006A03F3"/>
    <w:rsid w:val="006A0534"/>
    <w:rsid w:val="006A06C2"/>
    <w:rsid w:val="006A0A5A"/>
    <w:rsid w:val="006A0CF2"/>
    <w:rsid w:val="006A10B4"/>
    <w:rsid w:val="006A140C"/>
    <w:rsid w:val="006A1488"/>
    <w:rsid w:val="006A155A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4F7"/>
    <w:rsid w:val="006A48B1"/>
    <w:rsid w:val="006A491B"/>
    <w:rsid w:val="006A4F90"/>
    <w:rsid w:val="006A5046"/>
    <w:rsid w:val="006A5B26"/>
    <w:rsid w:val="006A5B55"/>
    <w:rsid w:val="006A5D7B"/>
    <w:rsid w:val="006A64C9"/>
    <w:rsid w:val="006A66CB"/>
    <w:rsid w:val="006A6C89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5B7"/>
    <w:rsid w:val="006B167D"/>
    <w:rsid w:val="006B1D1A"/>
    <w:rsid w:val="006B2404"/>
    <w:rsid w:val="006B24BD"/>
    <w:rsid w:val="006B2B79"/>
    <w:rsid w:val="006B3457"/>
    <w:rsid w:val="006B355D"/>
    <w:rsid w:val="006B3C03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6E9"/>
    <w:rsid w:val="006B692A"/>
    <w:rsid w:val="006B6BC6"/>
    <w:rsid w:val="006B6D97"/>
    <w:rsid w:val="006B707E"/>
    <w:rsid w:val="006B72FC"/>
    <w:rsid w:val="006B7A13"/>
    <w:rsid w:val="006B7A5C"/>
    <w:rsid w:val="006B7A80"/>
    <w:rsid w:val="006C0727"/>
    <w:rsid w:val="006C083F"/>
    <w:rsid w:val="006C0EBC"/>
    <w:rsid w:val="006C1373"/>
    <w:rsid w:val="006C184D"/>
    <w:rsid w:val="006C1A4B"/>
    <w:rsid w:val="006C1E98"/>
    <w:rsid w:val="006C2010"/>
    <w:rsid w:val="006C2196"/>
    <w:rsid w:val="006C26FC"/>
    <w:rsid w:val="006C2E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4CC4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4E3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0B9"/>
    <w:rsid w:val="006F31DD"/>
    <w:rsid w:val="006F405B"/>
    <w:rsid w:val="006F44DB"/>
    <w:rsid w:val="006F44E2"/>
    <w:rsid w:val="006F466A"/>
    <w:rsid w:val="006F46F9"/>
    <w:rsid w:val="006F4AB9"/>
    <w:rsid w:val="006F5E24"/>
    <w:rsid w:val="006F5F19"/>
    <w:rsid w:val="006F5F87"/>
    <w:rsid w:val="006F616C"/>
    <w:rsid w:val="006F6826"/>
    <w:rsid w:val="006F6BAA"/>
    <w:rsid w:val="006F7480"/>
    <w:rsid w:val="006F78F4"/>
    <w:rsid w:val="006F7968"/>
    <w:rsid w:val="006F7E28"/>
    <w:rsid w:val="006F7E7C"/>
    <w:rsid w:val="00700162"/>
    <w:rsid w:val="00700210"/>
    <w:rsid w:val="00700348"/>
    <w:rsid w:val="0070091A"/>
    <w:rsid w:val="00700B19"/>
    <w:rsid w:val="00700C2E"/>
    <w:rsid w:val="0070135C"/>
    <w:rsid w:val="0070164B"/>
    <w:rsid w:val="00701A33"/>
    <w:rsid w:val="00701AC6"/>
    <w:rsid w:val="00701D34"/>
    <w:rsid w:val="00701E92"/>
    <w:rsid w:val="007023B8"/>
    <w:rsid w:val="007027FF"/>
    <w:rsid w:val="00702807"/>
    <w:rsid w:val="00702C80"/>
    <w:rsid w:val="00703336"/>
    <w:rsid w:val="0070346C"/>
    <w:rsid w:val="00703C6B"/>
    <w:rsid w:val="00703DB9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9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DF7"/>
    <w:rsid w:val="00714FE2"/>
    <w:rsid w:val="007158C0"/>
    <w:rsid w:val="007159F5"/>
    <w:rsid w:val="00715B99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1BDB"/>
    <w:rsid w:val="00721F0F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5C3"/>
    <w:rsid w:val="00725812"/>
    <w:rsid w:val="00725897"/>
    <w:rsid w:val="0072591E"/>
    <w:rsid w:val="00725AA7"/>
    <w:rsid w:val="00725CB2"/>
    <w:rsid w:val="00725D78"/>
    <w:rsid w:val="00726052"/>
    <w:rsid w:val="007261DA"/>
    <w:rsid w:val="007276E5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15"/>
    <w:rsid w:val="00734694"/>
    <w:rsid w:val="0073474E"/>
    <w:rsid w:val="007349B3"/>
    <w:rsid w:val="007350D1"/>
    <w:rsid w:val="0073523D"/>
    <w:rsid w:val="007355AC"/>
    <w:rsid w:val="00736140"/>
    <w:rsid w:val="00736357"/>
    <w:rsid w:val="007364E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030"/>
    <w:rsid w:val="007425F2"/>
    <w:rsid w:val="00742A0D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4CC"/>
    <w:rsid w:val="007507DB"/>
    <w:rsid w:val="00750F39"/>
    <w:rsid w:val="0075107E"/>
    <w:rsid w:val="007513CD"/>
    <w:rsid w:val="007515EA"/>
    <w:rsid w:val="007518C8"/>
    <w:rsid w:val="007518DF"/>
    <w:rsid w:val="00752187"/>
    <w:rsid w:val="00752251"/>
    <w:rsid w:val="00752398"/>
    <w:rsid w:val="00752574"/>
    <w:rsid w:val="007528D0"/>
    <w:rsid w:val="00752E7E"/>
    <w:rsid w:val="00753068"/>
    <w:rsid w:val="0075312D"/>
    <w:rsid w:val="007534BA"/>
    <w:rsid w:val="0075360A"/>
    <w:rsid w:val="00753680"/>
    <w:rsid w:val="00753878"/>
    <w:rsid w:val="00753E2B"/>
    <w:rsid w:val="00753F20"/>
    <w:rsid w:val="0075416A"/>
    <w:rsid w:val="0075449A"/>
    <w:rsid w:val="00754F61"/>
    <w:rsid w:val="0075524D"/>
    <w:rsid w:val="00755879"/>
    <w:rsid w:val="00756713"/>
    <w:rsid w:val="00756AFC"/>
    <w:rsid w:val="00756FF8"/>
    <w:rsid w:val="00757435"/>
    <w:rsid w:val="007575A9"/>
    <w:rsid w:val="0075767F"/>
    <w:rsid w:val="00757946"/>
    <w:rsid w:val="007579D1"/>
    <w:rsid w:val="007601CA"/>
    <w:rsid w:val="00760343"/>
    <w:rsid w:val="0076087C"/>
    <w:rsid w:val="00760CF7"/>
    <w:rsid w:val="007616F9"/>
    <w:rsid w:val="00761864"/>
    <w:rsid w:val="0076187C"/>
    <w:rsid w:val="00761978"/>
    <w:rsid w:val="00761BBE"/>
    <w:rsid w:val="0076201F"/>
    <w:rsid w:val="00762108"/>
    <w:rsid w:val="007623B6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59"/>
    <w:rsid w:val="00766297"/>
    <w:rsid w:val="00766649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0C1"/>
    <w:rsid w:val="00771535"/>
    <w:rsid w:val="00771722"/>
    <w:rsid w:val="00771C93"/>
    <w:rsid w:val="00771E8E"/>
    <w:rsid w:val="00772525"/>
    <w:rsid w:val="007727F9"/>
    <w:rsid w:val="007734A4"/>
    <w:rsid w:val="00774363"/>
    <w:rsid w:val="00774B7C"/>
    <w:rsid w:val="00774C8B"/>
    <w:rsid w:val="00774D2E"/>
    <w:rsid w:val="00775447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666"/>
    <w:rsid w:val="00782A97"/>
    <w:rsid w:val="0078308D"/>
    <w:rsid w:val="007839A1"/>
    <w:rsid w:val="00783E53"/>
    <w:rsid w:val="0078420C"/>
    <w:rsid w:val="00784D3B"/>
    <w:rsid w:val="00784E80"/>
    <w:rsid w:val="00785330"/>
    <w:rsid w:val="00785647"/>
    <w:rsid w:val="0078566C"/>
    <w:rsid w:val="0078567D"/>
    <w:rsid w:val="007856B7"/>
    <w:rsid w:val="00785866"/>
    <w:rsid w:val="00785C45"/>
    <w:rsid w:val="0078642C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149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3B6"/>
    <w:rsid w:val="0079666C"/>
    <w:rsid w:val="007966B0"/>
    <w:rsid w:val="0079673E"/>
    <w:rsid w:val="00796BBB"/>
    <w:rsid w:val="00796DBF"/>
    <w:rsid w:val="00797031"/>
    <w:rsid w:val="007977A3"/>
    <w:rsid w:val="0079785F"/>
    <w:rsid w:val="00797B23"/>
    <w:rsid w:val="00797C71"/>
    <w:rsid w:val="00797CDF"/>
    <w:rsid w:val="007A066D"/>
    <w:rsid w:val="007A068F"/>
    <w:rsid w:val="007A06F1"/>
    <w:rsid w:val="007A07A8"/>
    <w:rsid w:val="007A095A"/>
    <w:rsid w:val="007A0BF8"/>
    <w:rsid w:val="007A0DFD"/>
    <w:rsid w:val="007A1ADE"/>
    <w:rsid w:val="007A1D39"/>
    <w:rsid w:val="007A200E"/>
    <w:rsid w:val="007A224C"/>
    <w:rsid w:val="007A25FC"/>
    <w:rsid w:val="007A2626"/>
    <w:rsid w:val="007A2649"/>
    <w:rsid w:val="007A2978"/>
    <w:rsid w:val="007A2B8D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3FAD"/>
    <w:rsid w:val="007A42E7"/>
    <w:rsid w:val="007A43B4"/>
    <w:rsid w:val="007A47CB"/>
    <w:rsid w:val="007A4A53"/>
    <w:rsid w:val="007A50FE"/>
    <w:rsid w:val="007A571C"/>
    <w:rsid w:val="007A663C"/>
    <w:rsid w:val="007A6908"/>
    <w:rsid w:val="007A6925"/>
    <w:rsid w:val="007A6935"/>
    <w:rsid w:val="007A69A5"/>
    <w:rsid w:val="007A7133"/>
    <w:rsid w:val="007A75BC"/>
    <w:rsid w:val="007A7B61"/>
    <w:rsid w:val="007A7DC9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4F48"/>
    <w:rsid w:val="007B512A"/>
    <w:rsid w:val="007B55D3"/>
    <w:rsid w:val="007B5CB8"/>
    <w:rsid w:val="007B5ED4"/>
    <w:rsid w:val="007B607E"/>
    <w:rsid w:val="007B6426"/>
    <w:rsid w:val="007B662A"/>
    <w:rsid w:val="007B671C"/>
    <w:rsid w:val="007B6910"/>
    <w:rsid w:val="007B6F0D"/>
    <w:rsid w:val="007B6F8F"/>
    <w:rsid w:val="007B75EF"/>
    <w:rsid w:val="007B7899"/>
    <w:rsid w:val="007B7924"/>
    <w:rsid w:val="007B7DA0"/>
    <w:rsid w:val="007B7E92"/>
    <w:rsid w:val="007C0610"/>
    <w:rsid w:val="007C077B"/>
    <w:rsid w:val="007C0927"/>
    <w:rsid w:val="007C0FF9"/>
    <w:rsid w:val="007C15E7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885"/>
    <w:rsid w:val="007C5BC0"/>
    <w:rsid w:val="007C5FDF"/>
    <w:rsid w:val="007C67AE"/>
    <w:rsid w:val="007C68F5"/>
    <w:rsid w:val="007C6F69"/>
    <w:rsid w:val="007C734D"/>
    <w:rsid w:val="007C7664"/>
    <w:rsid w:val="007C771A"/>
    <w:rsid w:val="007C7AD2"/>
    <w:rsid w:val="007C7F6B"/>
    <w:rsid w:val="007D073D"/>
    <w:rsid w:val="007D08FC"/>
    <w:rsid w:val="007D0CD5"/>
    <w:rsid w:val="007D0DB1"/>
    <w:rsid w:val="007D1711"/>
    <w:rsid w:val="007D1968"/>
    <w:rsid w:val="007D1C00"/>
    <w:rsid w:val="007D1E9A"/>
    <w:rsid w:val="007D1F33"/>
    <w:rsid w:val="007D204E"/>
    <w:rsid w:val="007D2169"/>
    <w:rsid w:val="007D224B"/>
    <w:rsid w:val="007D2426"/>
    <w:rsid w:val="007D264E"/>
    <w:rsid w:val="007D29B0"/>
    <w:rsid w:val="007D2B40"/>
    <w:rsid w:val="007D2C7D"/>
    <w:rsid w:val="007D2FF7"/>
    <w:rsid w:val="007D31FC"/>
    <w:rsid w:val="007D3CB3"/>
    <w:rsid w:val="007D3D08"/>
    <w:rsid w:val="007D3D7B"/>
    <w:rsid w:val="007D3D84"/>
    <w:rsid w:val="007D3F87"/>
    <w:rsid w:val="007D4B8E"/>
    <w:rsid w:val="007D4CF0"/>
    <w:rsid w:val="007D542C"/>
    <w:rsid w:val="007D54C7"/>
    <w:rsid w:val="007D54CF"/>
    <w:rsid w:val="007D5515"/>
    <w:rsid w:val="007D56D4"/>
    <w:rsid w:val="007D587B"/>
    <w:rsid w:val="007D594D"/>
    <w:rsid w:val="007D5CCE"/>
    <w:rsid w:val="007D5E1E"/>
    <w:rsid w:val="007D5F5E"/>
    <w:rsid w:val="007D6131"/>
    <w:rsid w:val="007D6504"/>
    <w:rsid w:val="007D66D9"/>
    <w:rsid w:val="007D679C"/>
    <w:rsid w:val="007D6C1C"/>
    <w:rsid w:val="007D7103"/>
    <w:rsid w:val="007D7352"/>
    <w:rsid w:val="007D73CC"/>
    <w:rsid w:val="007D77E1"/>
    <w:rsid w:val="007D7A8A"/>
    <w:rsid w:val="007E0503"/>
    <w:rsid w:val="007E07F1"/>
    <w:rsid w:val="007E09EE"/>
    <w:rsid w:val="007E0AB9"/>
    <w:rsid w:val="007E1007"/>
    <w:rsid w:val="007E12C0"/>
    <w:rsid w:val="007E14D1"/>
    <w:rsid w:val="007E14E7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885"/>
    <w:rsid w:val="007E7C75"/>
    <w:rsid w:val="007E7D78"/>
    <w:rsid w:val="007E7F6B"/>
    <w:rsid w:val="007F068D"/>
    <w:rsid w:val="007F078C"/>
    <w:rsid w:val="007F135B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2FA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1332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96D"/>
    <w:rsid w:val="00804B34"/>
    <w:rsid w:val="00804D9C"/>
    <w:rsid w:val="0080566C"/>
    <w:rsid w:val="0080575D"/>
    <w:rsid w:val="008057CA"/>
    <w:rsid w:val="00805B51"/>
    <w:rsid w:val="00805C69"/>
    <w:rsid w:val="008064C0"/>
    <w:rsid w:val="00806C9F"/>
    <w:rsid w:val="00806E06"/>
    <w:rsid w:val="00807186"/>
    <w:rsid w:val="00807229"/>
    <w:rsid w:val="008072B5"/>
    <w:rsid w:val="00807531"/>
    <w:rsid w:val="008078E3"/>
    <w:rsid w:val="00807B3A"/>
    <w:rsid w:val="008100B9"/>
    <w:rsid w:val="00810269"/>
    <w:rsid w:val="0081070E"/>
    <w:rsid w:val="0081097F"/>
    <w:rsid w:val="0081099F"/>
    <w:rsid w:val="00810EC9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C78"/>
    <w:rsid w:val="00815F0F"/>
    <w:rsid w:val="008165F4"/>
    <w:rsid w:val="008168FE"/>
    <w:rsid w:val="00816BC0"/>
    <w:rsid w:val="00817003"/>
    <w:rsid w:val="008173AE"/>
    <w:rsid w:val="00817427"/>
    <w:rsid w:val="008177EC"/>
    <w:rsid w:val="00817A7B"/>
    <w:rsid w:val="00817B5F"/>
    <w:rsid w:val="00817ED0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D4B"/>
    <w:rsid w:val="00830EA7"/>
    <w:rsid w:val="00830FB5"/>
    <w:rsid w:val="008311BE"/>
    <w:rsid w:val="00831591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5D29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2191"/>
    <w:rsid w:val="00842834"/>
    <w:rsid w:val="008430C3"/>
    <w:rsid w:val="00843212"/>
    <w:rsid w:val="008433C3"/>
    <w:rsid w:val="0084355E"/>
    <w:rsid w:val="00843562"/>
    <w:rsid w:val="008437AD"/>
    <w:rsid w:val="00843906"/>
    <w:rsid w:val="00844230"/>
    <w:rsid w:val="008442B3"/>
    <w:rsid w:val="00844378"/>
    <w:rsid w:val="00844529"/>
    <w:rsid w:val="008452F0"/>
    <w:rsid w:val="00845780"/>
    <w:rsid w:val="00845B27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07F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B8B"/>
    <w:rsid w:val="00852E99"/>
    <w:rsid w:val="00852F76"/>
    <w:rsid w:val="008531E1"/>
    <w:rsid w:val="008537FF"/>
    <w:rsid w:val="00854151"/>
    <w:rsid w:val="00854456"/>
    <w:rsid w:val="008547B5"/>
    <w:rsid w:val="00854A5F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8F4"/>
    <w:rsid w:val="00861950"/>
    <w:rsid w:val="00861C30"/>
    <w:rsid w:val="00861E2F"/>
    <w:rsid w:val="00862BEA"/>
    <w:rsid w:val="00863114"/>
    <w:rsid w:val="00863204"/>
    <w:rsid w:val="00863398"/>
    <w:rsid w:val="008633FD"/>
    <w:rsid w:val="008634FF"/>
    <w:rsid w:val="0086354E"/>
    <w:rsid w:val="0086371A"/>
    <w:rsid w:val="00863847"/>
    <w:rsid w:val="00863DC2"/>
    <w:rsid w:val="00864037"/>
    <w:rsid w:val="00864693"/>
    <w:rsid w:val="008646CB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128"/>
    <w:rsid w:val="008712A2"/>
    <w:rsid w:val="0087142F"/>
    <w:rsid w:val="008717A3"/>
    <w:rsid w:val="00871D47"/>
    <w:rsid w:val="00871EB6"/>
    <w:rsid w:val="0087337B"/>
    <w:rsid w:val="0087360D"/>
    <w:rsid w:val="0087376E"/>
    <w:rsid w:val="00873ACE"/>
    <w:rsid w:val="00873BC0"/>
    <w:rsid w:val="00873C69"/>
    <w:rsid w:val="00874042"/>
    <w:rsid w:val="008742DD"/>
    <w:rsid w:val="008744FD"/>
    <w:rsid w:val="00874C00"/>
    <w:rsid w:val="00875016"/>
    <w:rsid w:val="008752AE"/>
    <w:rsid w:val="00875501"/>
    <w:rsid w:val="00875A07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77D34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2D72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8B3"/>
    <w:rsid w:val="00885F24"/>
    <w:rsid w:val="00886396"/>
    <w:rsid w:val="00886473"/>
    <w:rsid w:val="008869EC"/>
    <w:rsid w:val="00886BB4"/>
    <w:rsid w:val="008870AB"/>
    <w:rsid w:val="00887413"/>
    <w:rsid w:val="00887640"/>
    <w:rsid w:val="00887668"/>
    <w:rsid w:val="00887DA7"/>
    <w:rsid w:val="00890307"/>
    <w:rsid w:val="008906BE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228"/>
    <w:rsid w:val="0089580B"/>
    <w:rsid w:val="00895A43"/>
    <w:rsid w:val="00895C3E"/>
    <w:rsid w:val="00895D64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983"/>
    <w:rsid w:val="008A1B8D"/>
    <w:rsid w:val="008A241E"/>
    <w:rsid w:val="008A244B"/>
    <w:rsid w:val="008A2636"/>
    <w:rsid w:val="008A297C"/>
    <w:rsid w:val="008A2AD9"/>
    <w:rsid w:val="008A2FC9"/>
    <w:rsid w:val="008A31B4"/>
    <w:rsid w:val="008A334C"/>
    <w:rsid w:val="008A371E"/>
    <w:rsid w:val="008A3CF9"/>
    <w:rsid w:val="008A3D3D"/>
    <w:rsid w:val="008A42F1"/>
    <w:rsid w:val="008A4C70"/>
    <w:rsid w:val="008A4D0C"/>
    <w:rsid w:val="008A4F6B"/>
    <w:rsid w:val="008A503D"/>
    <w:rsid w:val="008A554A"/>
    <w:rsid w:val="008A56BB"/>
    <w:rsid w:val="008A5A5E"/>
    <w:rsid w:val="008A5E0E"/>
    <w:rsid w:val="008A6DB6"/>
    <w:rsid w:val="008A7101"/>
    <w:rsid w:val="008A71FE"/>
    <w:rsid w:val="008A7680"/>
    <w:rsid w:val="008A77A0"/>
    <w:rsid w:val="008A783F"/>
    <w:rsid w:val="008A7F3A"/>
    <w:rsid w:val="008B103E"/>
    <w:rsid w:val="008B157B"/>
    <w:rsid w:val="008B191B"/>
    <w:rsid w:val="008B1939"/>
    <w:rsid w:val="008B206A"/>
    <w:rsid w:val="008B2251"/>
    <w:rsid w:val="008B2C8A"/>
    <w:rsid w:val="008B2D21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1AA"/>
    <w:rsid w:val="008B7295"/>
    <w:rsid w:val="008B75CA"/>
    <w:rsid w:val="008B7A50"/>
    <w:rsid w:val="008B7A69"/>
    <w:rsid w:val="008B7BE6"/>
    <w:rsid w:val="008C016C"/>
    <w:rsid w:val="008C055A"/>
    <w:rsid w:val="008C06F5"/>
    <w:rsid w:val="008C0AB4"/>
    <w:rsid w:val="008C1337"/>
    <w:rsid w:val="008C1458"/>
    <w:rsid w:val="008C14B5"/>
    <w:rsid w:val="008C151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3F"/>
    <w:rsid w:val="008C3664"/>
    <w:rsid w:val="008C36C7"/>
    <w:rsid w:val="008C3875"/>
    <w:rsid w:val="008C3E3A"/>
    <w:rsid w:val="008C401A"/>
    <w:rsid w:val="008C4062"/>
    <w:rsid w:val="008C45E7"/>
    <w:rsid w:val="008C491C"/>
    <w:rsid w:val="008C4BA7"/>
    <w:rsid w:val="008C4E65"/>
    <w:rsid w:val="008C5446"/>
    <w:rsid w:val="008C5544"/>
    <w:rsid w:val="008C5DD5"/>
    <w:rsid w:val="008C620F"/>
    <w:rsid w:val="008C636F"/>
    <w:rsid w:val="008C6453"/>
    <w:rsid w:val="008C664F"/>
    <w:rsid w:val="008C66E2"/>
    <w:rsid w:val="008C6795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BB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576F"/>
    <w:rsid w:val="008D5CEF"/>
    <w:rsid w:val="008D6787"/>
    <w:rsid w:val="008D71AA"/>
    <w:rsid w:val="008D7DDE"/>
    <w:rsid w:val="008D7F68"/>
    <w:rsid w:val="008D7FFB"/>
    <w:rsid w:val="008E0052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B0E"/>
    <w:rsid w:val="008E6D2D"/>
    <w:rsid w:val="008E7165"/>
    <w:rsid w:val="008E7286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05"/>
    <w:rsid w:val="008F2D3A"/>
    <w:rsid w:val="008F2F2D"/>
    <w:rsid w:val="008F30DE"/>
    <w:rsid w:val="008F3912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084"/>
    <w:rsid w:val="008F752F"/>
    <w:rsid w:val="008F76FD"/>
    <w:rsid w:val="008F7749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45F"/>
    <w:rsid w:val="00906753"/>
    <w:rsid w:val="00906DAF"/>
    <w:rsid w:val="00907087"/>
    <w:rsid w:val="009072AC"/>
    <w:rsid w:val="009076C4"/>
    <w:rsid w:val="00907E1C"/>
    <w:rsid w:val="00910797"/>
    <w:rsid w:val="00910A71"/>
    <w:rsid w:val="00911396"/>
    <w:rsid w:val="009113FB"/>
    <w:rsid w:val="0091155C"/>
    <w:rsid w:val="009118BC"/>
    <w:rsid w:val="00912511"/>
    <w:rsid w:val="00912A25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5ACE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18D"/>
    <w:rsid w:val="00921459"/>
    <w:rsid w:val="0092151C"/>
    <w:rsid w:val="0092166E"/>
    <w:rsid w:val="00921E73"/>
    <w:rsid w:val="00922508"/>
    <w:rsid w:val="00922591"/>
    <w:rsid w:val="00922AA0"/>
    <w:rsid w:val="00922C22"/>
    <w:rsid w:val="00922C3E"/>
    <w:rsid w:val="00923AEA"/>
    <w:rsid w:val="00923CC0"/>
    <w:rsid w:val="00923EF9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B58"/>
    <w:rsid w:val="00932FB0"/>
    <w:rsid w:val="009331E5"/>
    <w:rsid w:val="0093357A"/>
    <w:rsid w:val="009336E6"/>
    <w:rsid w:val="00934594"/>
    <w:rsid w:val="00934C66"/>
    <w:rsid w:val="00934C86"/>
    <w:rsid w:val="00934E2E"/>
    <w:rsid w:val="00934FB2"/>
    <w:rsid w:val="009350A7"/>
    <w:rsid w:val="009350B9"/>
    <w:rsid w:val="009351C9"/>
    <w:rsid w:val="009363AE"/>
    <w:rsid w:val="00936ACB"/>
    <w:rsid w:val="00936C66"/>
    <w:rsid w:val="0093785B"/>
    <w:rsid w:val="00940514"/>
    <w:rsid w:val="00940654"/>
    <w:rsid w:val="00940BA1"/>
    <w:rsid w:val="00940EC5"/>
    <w:rsid w:val="009410D8"/>
    <w:rsid w:val="009410DB"/>
    <w:rsid w:val="00941F36"/>
    <w:rsid w:val="0094237E"/>
    <w:rsid w:val="0094248D"/>
    <w:rsid w:val="009429DA"/>
    <w:rsid w:val="00942ADB"/>
    <w:rsid w:val="00942EA9"/>
    <w:rsid w:val="0094378D"/>
    <w:rsid w:val="00943C87"/>
    <w:rsid w:val="00943D84"/>
    <w:rsid w:val="00943DD6"/>
    <w:rsid w:val="00943E53"/>
    <w:rsid w:val="00944319"/>
    <w:rsid w:val="00944541"/>
    <w:rsid w:val="009445FF"/>
    <w:rsid w:val="0094474E"/>
    <w:rsid w:val="00944D3C"/>
    <w:rsid w:val="00944D75"/>
    <w:rsid w:val="009450DA"/>
    <w:rsid w:val="0094528F"/>
    <w:rsid w:val="00945351"/>
    <w:rsid w:val="00945F7C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6C2"/>
    <w:rsid w:val="00950891"/>
    <w:rsid w:val="00950B0E"/>
    <w:rsid w:val="00950DDB"/>
    <w:rsid w:val="00950F15"/>
    <w:rsid w:val="00950F7B"/>
    <w:rsid w:val="009511B2"/>
    <w:rsid w:val="0095120D"/>
    <w:rsid w:val="0095142E"/>
    <w:rsid w:val="0095148F"/>
    <w:rsid w:val="00951872"/>
    <w:rsid w:val="00951AD9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3FC4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29E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7D4"/>
    <w:rsid w:val="009669E3"/>
    <w:rsid w:val="009669FA"/>
    <w:rsid w:val="00966F71"/>
    <w:rsid w:val="009671A1"/>
    <w:rsid w:val="009672C8"/>
    <w:rsid w:val="0096762E"/>
    <w:rsid w:val="0096787A"/>
    <w:rsid w:val="00967B65"/>
    <w:rsid w:val="00967BA4"/>
    <w:rsid w:val="0097017B"/>
    <w:rsid w:val="00970492"/>
    <w:rsid w:val="0097075A"/>
    <w:rsid w:val="009708CA"/>
    <w:rsid w:val="00970A7F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029"/>
    <w:rsid w:val="00976966"/>
    <w:rsid w:val="00976BB1"/>
    <w:rsid w:val="00976E6D"/>
    <w:rsid w:val="00976EF2"/>
    <w:rsid w:val="0097732C"/>
    <w:rsid w:val="00977432"/>
    <w:rsid w:val="0097765F"/>
    <w:rsid w:val="009776F5"/>
    <w:rsid w:val="009779A4"/>
    <w:rsid w:val="00977E96"/>
    <w:rsid w:val="00980806"/>
    <w:rsid w:val="00980908"/>
    <w:rsid w:val="00980926"/>
    <w:rsid w:val="00980CF4"/>
    <w:rsid w:val="00980D7E"/>
    <w:rsid w:val="00980D9D"/>
    <w:rsid w:val="00980DDF"/>
    <w:rsid w:val="00980ED9"/>
    <w:rsid w:val="0098125C"/>
    <w:rsid w:val="009815CF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14"/>
    <w:rsid w:val="00983FBB"/>
    <w:rsid w:val="00983FD7"/>
    <w:rsid w:val="0098412F"/>
    <w:rsid w:val="009843F5"/>
    <w:rsid w:val="0098471A"/>
    <w:rsid w:val="0098480F"/>
    <w:rsid w:val="00984C97"/>
    <w:rsid w:val="00984FA9"/>
    <w:rsid w:val="00985053"/>
    <w:rsid w:val="00985085"/>
    <w:rsid w:val="00985698"/>
    <w:rsid w:val="00985754"/>
    <w:rsid w:val="009858D2"/>
    <w:rsid w:val="009863F7"/>
    <w:rsid w:val="00986425"/>
    <w:rsid w:val="0098647B"/>
    <w:rsid w:val="00986491"/>
    <w:rsid w:val="009868CD"/>
    <w:rsid w:val="009869C0"/>
    <w:rsid w:val="009877AC"/>
    <w:rsid w:val="00987838"/>
    <w:rsid w:val="0098785A"/>
    <w:rsid w:val="00987D25"/>
    <w:rsid w:val="00990255"/>
    <w:rsid w:val="0099031A"/>
    <w:rsid w:val="00990366"/>
    <w:rsid w:val="009903B2"/>
    <w:rsid w:val="0099092A"/>
    <w:rsid w:val="00990B7E"/>
    <w:rsid w:val="00990E51"/>
    <w:rsid w:val="00990F08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732"/>
    <w:rsid w:val="009948FD"/>
    <w:rsid w:val="00994A2F"/>
    <w:rsid w:val="00995362"/>
    <w:rsid w:val="00995773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6F47"/>
    <w:rsid w:val="00997535"/>
    <w:rsid w:val="009975A8"/>
    <w:rsid w:val="00997772"/>
    <w:rsid w:val="00997805"/>
    <w:rsid w:val="00997BEA"/>
    <w:rsid w:val="00997D42"/>
    <w:rsid w:val="009A0313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484"/>
    <w:rsid w:val="009A2566"/>
    <w:rsid w:val="009A2C9A"/>
    <w:rsid w:val="009A2E1A"/>
    <w:rsid w:val="009A3327"/>
    <w:rsid w:val="009A33CF"/>
    <w:rsid w:val="009A3465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60E8"/>
    <w:rsid w:val="009A6145"/>
    <w:rsid w:val="009A712E"/>
    <w:rsid w:val="009A7618"/>
    <w:rsid w:val="009A789A"/>
    <w:rsid w:val="009B036F"/>
    <w:rsid w:val="009B0538"/>
    <w:rsid w:val="009B0836"/>
    <w:rsid w:val="009B0884"/>
    <w:rsid w:val="009B09C5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108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A5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A8F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896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70F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651"/>
    <w:rsid w:val="009E184D"/>
    <w:rsid w:val="009E1947"/>
    <w:rsid w:val="009E2016"/>
    <w:rsid w:val="009E2091"/>
    <w:rsid w:val="009E2307"/>
    <w:rsid w:val="009E24C9"/>
    <w:rsid w:val="009E2513"/>
    <w:rsid w:val="009E2D9D"/>
    <w:rsid w:val="009E337F"/>
    <w:rsid w:val="009E3655"/>
    <w:rsid w:val="009E3661"/>
    <w:rsid w:val="009E3728"/>
    <w:rsid w:val="009E3F99"/>
    <w:rsid w:val="009E40BB"/>
    <w:rsid w:val="009E4578"/>
    <w:rsid w:val="009E46C1"/>
    <w:rsid w:val="009E4743"/>
    <w:rsid w:val="009E48D2"/>
    <w:rsid w:val="009E491C"/>
    <w:rsid w:val="009E4B1E"/>
    <w:rsid w:val="009E4F5B"/>
    <w:rsid w:val="009E4FB2"/>
    <w:rsid w:val="009E5A80"/>
    <w:rsid w:val="009E5B35"/>
    <w:rsid w:val="009E5F48"/>
    <w:rsid w:val="009E62AB"/>
    <w:rsid w:val="009E63CF"/>
    <w:rsid w:val="009E64D1"/>
    <w:rsid w:val="009E6948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1F1"/>
    <w:rsid w:val="009F1417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2DA4"/>
    <w:rsid w:val="009F36AA"/>
    <w:rsid w:val="009F44C0"/>
    <w:rsid w:val="009F4744"/>
    <w:rsid w:val="009F47FF"/>
    <w:rsid w:val="009F494E"/>
    <w:rsid w:val="009F4BD1"/>
    <w:rsid w:val="009F4BED"/>
    <w:rsid w:val="009F4C9C"/>
    <w:rsid w:val="009F4CFD"/>
    <w:rsid w:val="009F4D1F"/>
    <w:rsid w:val="009F4EDA"/>
    <w:rsid w:val="009F4F03"/>
    <w:rsid w:val="009F521E"/>
    <w:rsid w:val="009F5294"/>
    <w:rsid w:val="009F5C0A"/>
    <w:rsid w:val="009F5FBA"/>
    <w:rsid w:val="009F62EA"/>
    <w:rsid w:val="009F631F"/>
    <w:rsid w:val="009F636F"/>
    <w:rsid w:val="009F6524"/>
    <w:rsid w:val="009F656C"/>
    <w:rsid w:val="009F680E"/>
    <w:rsid w:val="009F6A78"/>
    <w:rsid w:val="009F6CE0"/>
    <w:rsid w:val="009F6D5F"/>
    <w:rsid w:val="009F6D6A"/>
    <w:rsid w:val="009F6F11"/>
    <w:rsid w:val="009F7FF2"/>
    <w:rsid w:val="00A00215"/>
    <w:rsid w:val="00A003C6"/>
    <w:rsid w:val="00A0051A"/>
    <w:rsid w:val="00A00825"/>
    <w:rsid w:val="00A008F2"/>
    <w:rsid w:val="00A00C25"/>
    <w:rsid w:val="00A00DF3"/>
    <w:rsid w:val="00A00F53"/>
    <w:rsid w:val="00A0115D"/>
    <w:rsid w:val="00A01A34"/>
    <w:rsid w:val="00A01EA2"/>
    <w:rsid w:val="00A02F7F"/>
    <w:rsid w:val="00A030BA"/>
    <w:rsid w:val="00A0313B"/>
    <w:rsid w:val="00A03768"/>
    <w:rsid w:val="00A039EF"/>
    <w:rsid w:val="00A03D74"/>
    <w:rsid w:val="00A043F8"/>
    <w:rsid w:val="00A044C9"/>
    <w:rsid w:val="00A04FBF"/>
    <w:rsid w:val="00A0513C"/>
    <w:rsid w:val="00A053B8"/>
    <w:rsid w:val="00A05649"/>
    <w:rsid w:val="00A056C9"/>
    <w:rsid w:val="00A05D3B"/>
    <w:rsid w:val="00A0613F"/>
    <w:rsid w:val="00A06270"/>
    <w:rsid w:val="00A06432"/>
    <w:rsid w:val="00A064B9"/>
    <w:rsid w:val="00A06AF7"/>
    <w:rsid w:val="00A06D70"/>
    <w:rsid w:val="00A06FA9"/>
    <w:rsid w:val="00A07675"/>
    <w:rsid w:val="00A07C8C"/>
    <w:rsid w:val="00A107EE"/>
    <w:rsid w:val="00A10ABC"/>
    <w:rsid w:val="00A10FCD"/>
    <w:rsid w:val="00A11026"/>
    <w:rsid w:val="00A1175B"/>
    <w:rsid w:val="00A1182F"/>
    <w:rsid w:val="00A11D60"/>
    <w:rsid w:val="00A11FB5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CBD"/>
    <w:rsid w:val="00A13D6D"/>
    <w:rsid w:val="00A13EBB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147"/>
    <w:rsid w:val="00A162A0"/>
    <w:rsid w:val="00A17197"/>
    <w:rsid w:val="00A17828"/>
    <w:rsid w:val="00A17877"/>
    <w:rsid w:val="00A17C92"/>
    <w:rsid w:val="00A20066"/>
    <w:rsid w:val="00A201E0"/>
    <w:rsid w:val="00A20586"/>
    <w:rsid w:val="00A205CD"/>
    <w:rsid w:val="00A20A48"/>
    <w:rsid w:val="00A21216"/>
    <w:rsid w:val="00A21261"/>
    <w:rsid w:val="00A21763"/>
    <w:rsid w:val="00A21952"/>
    <w:rsid w:val="00A21D55"/>
    <w:rsid w:val="00A221F7"/>
    <w:rsid w:val="00A2251E"/>
    <w:rsid w:val="00A228C1"/>
    <w:rsid w:val="00A228FC"/>
    <w:rsid w:val="00A22A71"/>
    <w:rsid w:val="00A231A0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43F6"/>
    <w:rsid w:val="00A25806"/>
    <w:rsid w:val="00A25A55"/>
    <w:rsid w:val="00A26A44"/>
    <w:rsid w:val="00A26B03"/>
    <w:rsid w:val="00A26D9F"/>
    <w:rsid w:val="00A271AF"/>
    <w:rsid w:val="00A271F2"/>
    <w:rsid w:val="00A277A0"/>
    <w:rsid w:val="00A27832"/>
    <w:rsid w:val="00A27A18"/>
    <w:rsid w:val="00A30101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A3A"/>
    <w:rsid w:val="00A32CDB"/>
    <w:rsid w:val="00A32E44"/>
    <w:rsid w:val="00A32E7F"/>
    <w:rsid w:val="00A32FFD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03AA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45C5"/>
    <w:rsid w:val="00A4482E"/>
    <w:rsid w:val="00A453EE"/>
    <w:rsid w:val="00A457F8"/>
    <w:rsid w:val="00A45FE0"/>
    <w:rsid w:val="00A462CB"/>
    <w:rsid w:val="00A466C2"/>
    <w:rsid w:val="00A46911"/>
    <w:rsid w:val="00A46A5F"/>
    <w:rsid w:val="00A46DAD"/>
    <w:rsid w:val="00A46DEA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19B"/>
    <w:rsid w:val="00A531EC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848"/>
    <w:rsid w:val="00A56B58"/>
    <w:rsid w:val="00A56FB9"/>
    <w:rsid w:val="00A57CD9"/>
    <w:rsid w:val="00A57E61"/>
    <w:rsid w:val="00A57EA9"/>
    <w:rsid w:val="00A57F00"/>
    <w:rsid w:val="00A603A2"/>
    <w:rsid w:val="00A6047F"/>
    <w:rsid w:val="00A607A1"/>
    <w:rsid w:val="00A60FB2"/>
    <w:rsid w:val="00A61382"/>
    <w:rsid w:val="00A61559"/>
    <w:rsid w:val="00A618FE"/>
    <w:rsid w:val="00A61B2C"/>
    <w:rsid w:val="00A61F1C"/>
    <w:rsid w:val="00A622AF"/>
    <w:rsid w:val="00A62631"/>
    <w:rsid w:val="00A62D19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850"/>
    <w:rsid w:val="00A65DA0"/>
    <w:rsid w:val="00A65DB2"/>
    <w:rsid w:val="00A65F04"/>
    <w:rsid w:val="00A66048"/>
    <w:rsid w:val="00A665FD"/>
    <w:rsid w:val="00A66773"/>
    <w:rsid w:val="00A66ACB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4D61"/>
    <w:rsid w:val="00A76022"/>
    <w:rsid w:val="00A76179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77E09"/>
    <w:rsid w:val="00A8005A"/>
    <w:rsid w:val="00A8030F"/>
    <w:rsid w:val="00A80677"/>
    <w:rsid w:val="00A80736"/>
    <w:rsid w:val="00A807F1"/>
    <w:rsid w:val="00A80870"/>
    <w:rsid w:val="00A80A27"/>
    <w:rsid w:val="00A80A5D"/>
    <w:rsid w:val="00A80D2F"/>
    <w:rsid w:val="00A812AC"/>
    <w:rsid w:val="00A81300"/>
    <w:rsid w:val="00A81314"/>
    <w:rsid w:val="00A813F0"/>
    <w:rsid w:val="00A816AA"/>
    <w:rsid w:val="00A81BFD"/>
    <w:rsid w:val="00A81D88"/>
    <w:rsid w:val="00A82088"/>
    <w:rsid w:val="00A82480"/>
    <w:rsid w:val="00A82B13"/>
    <w:rsid w:val="00A82BB9"/>
    <w:rsid w:val="00A82BE5"/>
    <w:rsid w:val="00A8374A"/>
    <w:rsid w:val="00A83EF6"/>
    <w:rsid w:val="00A8401C"/>
    <w:rsid w:val="00A843C2"/>
    <w:rsid w:val="00A8465F"/>
    <w:rsid w:val="00A847B2"/>
    <w:rsid w:val="00A84C1B"/>
    <w:rsid w:val="00A84FC1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B63"/>
    <w:rsid w:val="00A90F45"/>
    <w:rsid w:val="00A91061"/>
    <w:rsid w:val="00A9129D"/>
    <w:rsid w:val="00A91594"/>
    <w:rsid w:val="00A91A85"/>
    <w:rsid w:val="00A91DF9"/>
    <w:rsid w:val="00A91F0B"/>
    <w:rsid w:val="00A92256"/>
    <w:rsid w:val="00A923A5"/>
    <w:rsid w:val="00A92474"/>
    <w:rsid w:val="00A92590"/>
    <w:rsid w:val="00A92E95"/>
    <w:rsid w:val="00A932BF"/>
    <w:rsid w:val="00A934E6"/>
    <w:rsid w:val="00A93C23"/>
    <w:rsid w:val="00A93D61"/>
    <w:rsid w:val="00A93F1E"/>
    <w:rsid w:val="00A941A7"/>
    <w:rsid w:val="00A942CD"/>
    <w:rsid w:val="00A94ABF"/>
    <w:rsid w:val="00A94CE1"/>
    <w:rsid w:val="00A94F8F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B7D"/>
    <w:rsid w:val="00AA2CD3"/>
    <w:rsid w:val="00AA2F40"/>
    <w:rsid w:val="00AA2F7B"/>
    <w:rsid w:val="00AA357F"/>
    <w:rsid w:val="00AA3A88"/>
    <w:rsid w:val="00AA43D1"/>
    <w:rsid w:val="00AA4CB7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A7FF5"/>
    <w:rsid w:val="00AB063D"/>
    <w:rsid w:val="00AB0D2D"/>
    <w:rsid w:val="00AB0E3D"/>
    <w:rsid w:val="00AB0FAC"/>
    <w:rsid w:val="00AB109D"/>
    <w:rsid w:val="00AB15A9"/>
    <w:rsid w:val="00AB15CC"/>
    <w:rsid w:val="00AB1CD5"/>
    <w:rsid w:val="00AB257D"/>
    <w:rsid w:val="00AB2E13"/>
    <w:rsid w:val="00AB308E"/>
    <w:rsid w:val="00AB3446"/>
    <w:rsid w:val="00AB3913"/>
    <w:rsid w:val="00AB3EB6"/>
    <w:rsid w:val="00AB4428"/>
    <w:rsid w:val="00AB4563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022"/>
    <w:rsid w:val="00AC12F1"/>
    <w:rsid w:val="00AC1511"/>
    <w:rsid w:val="00AC1B01"/>
    <w:rsid w:val="00AC1E50"/>
    <w:rsid w:val="00AC1EAD"/>
    <w:rsid w:val="00AC277F"/>
    <w:rsid w:val="00AC2A36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1B"/>
    <w:rsid w:val="00AC4B5A"/>
    <w:rsid w:val="00AC4BBD"/>
    <w:rsid w:val="00AC4C4A"/>
    <w:rsid w:val="00AC4E84"/>
    <w:rsid w:val="00AC4F24"/>
    <w:rsid w:val="00AC530D"/>
    <w:rsid w:val="00AC5525"/>
    <w:rsid w:val="00AC5592"/>
    <w:rsid w:val="00AC5A73"/>
    <w:rsid w:val="00AC5BD7"/>
    <w:rsid w:val="00AC5F6C"/>
    <w:rsid w:val="00AC5FC6"/>
    <w:rsid w:val="00AC60C0"/>
    <w:rsid w:val="00AC6352"/>
    <w:rsid w:val="00AC672D"/>
    <w:rsid w:val="00AC6730"/>
    <w:rsid w:val="00AC68FD"/>
    <w:rsid w:val="00AC71B2"/>
    <w:rsid w:val="00AC7723"/>
    <w:rsid w:val="00AC7C13"/>
    <w:rsid w:val="00AC7EFB"/>
    <w:rsid w:val="00AD001D"/>
    <w:rsid w:val="00AD0814"/>
    <w:rsid w:val="00AD08DE"/>
    <w:rsid w:val="00AD1507"/>
    <w:rsid w:val="00AD1D86"/>
    <w:rsid w:val="00AD2735"/>
    <w:rsid w:val="00AD2E7D"/>
    <w:rsid w:val="00AD329A"/>
    <w:rsid w:val="00AD3486"/>
    <w:rsid w:val="00AD3593"/>
    <w:rsid w:val="00AD383C"/>
    <w:rsid w:val="00AD4398"/>
    <w:rsid w:val="00AD4E0C"/>
    <w:rsid w:val="00AD4EB9"/>
    <w:rsid w:val="00AD530B"/>
    <w:rsid w:val="00AD5373"/>
    <w:rsid w:val="00AD53E0"/>
    <w:rsid w:val="00AD558C"/>
    <w:rsid w:val="00AD5BEA"/>
    <w:rsid w:val="00AD5E04"/>
    <w:rsid w:val="00AD5FC9"/>
    <w:rsid w:val="00AD6415"/>
    <w:rsid w:val="00AD64BB"/>
    <w:rsid w:val="00AD6EB1"/>
    <w:rsid w:val="00AD766C"/>
    <w:rsid w:val="00AD780A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BFD"/>
    <w:rsid w:val="00AE3E71"/>
    <w:rsid w:val="00AE3EF4"/>
    <w:rsid w:val="00AE4950"/>
    <w:rsid w:val="00AE4A38"/>
    <w:rsid w:val="00AE4B40"/>
    <w:rsid w:val="00AE4E0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0ED6"/>
    <w:rsid w:val="00AF1375"/>
    <w:rsid w:val="00AF1458"/>
    <w:rsid w:val="00AF14D6"/>
    <w:rsid w:val="00AF15E5"/>
    <w:rsid w:val="00AF16BB"/>
    <w:rsid w:val="00AF195D"/>
    <w:rsid w:val="00AF1A08"/>
    <w:rsid w:val="00AF22EF"/>
    <w:rsid w:val="00AF277A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1EE"/>
    <w:rsid w:val="00AF4742"/>
    <w:rsid w:val="00AF5581"/>
    <w:rsid w:val="00AF56BE"/>
    <w:rsid w:val="00AF570F"/>
    <w:rsid w:val="00AF5855"/>
    <w:rsid w:val="00AF5D55"/>
    <w:rsid w:val="00AF5F6D"/>
    <w:rsid w:val="00AF6127"/>
    <w:rsid w:val="00AF61E7"/>
    <w:rsid w:val="00AF64CD"/>
    <w:rsid w:val="00AF6682"/>
    <w:rsid w:val="00AF68D4"/>
    <w:rsid w:val="00AF6D00"/>
    <w:rsid w:val="00AF6DBD"/>
    <w:rsid w:val="00AF73A8"/>
    <w:rsid w:val="00AF7547"/>
    <w:rsid w:val="00AF7735"/>
    <w:rsid w:val="00AF798A"/>
    <w:rsid w:val="00B00467"/>
    <w:rsid w:val="00B004A2"/>
    <w:rsid w:val="00B011E6"/>
    <w:rsid w:val="00B01944"/>
    <w:rsid w:val="00B01ECA"/>
    <w:rsid w:val="00B02611"/>
    <w:rsid w:val="00B028F2"/>
    <w:rsid w:val="00B02AAF"/>
    <w:rsid w:val="00B02CF8"/>
    <w:rsid w:val="00B02DA7"/>
    <w:rsid w:val="00B02F46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6C77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93C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054"/>
    <w:rsid w:val="00B144EC"/>
    <w:rsid w:val="00B150D8"/>
    <w:rsid w:val="00B1531A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95B"/>
    <w:rsid w:val="00B17DED"/>
    <w:rsid w:val="00B17E3D"/>
    <w:rsid w:val="00B17EA4"/>
    <w:rsid w:val="00B20061"/>
    <w:rsid w:val="00B20341"/>
    <w:rsid w:val="00B20352"/>
    <w:rsid w:val="00B203A5"/>
    <w:rsid w:val="00B20869"/>
    <w:rsid w:val="00B20CA7"/>
    <w:rsid w:val="00B20D04"/>
    <w:rsid w:val="00B20DAC"/>
    <w:rsid w:val="00B20F1C"/>
    <w:rsid w:val="00B21044"/>
    <w:rsid w:val="00B2104B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3E43"/>
    <w:rsid w:val="00B2414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6A17"/>
    <w:rsid w:val="00B27106"/>
    <w:rsid w:val="00B276DD"/>
    <w:rsid w:val="00B27F30"/>
    <w:rsid w:val="00B302AE"/>
    <w:rsid w:val="00B303BA"/>
    <w:rsid w:val="00B311C2"/>
    <w:rsid w:val="00B31814"/>
    <w:rsid w:val="00B31974"/>
    <w:rsid w:val="00B31B71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010"/>
    <w:rsid w:val="00B3528A"/>
    <w:rsid w:val="00B35412"/>
    <w:rsid w:val="00B35716"/>
    <w:rsid w:val="00B35914"/>
    <w:rsid w:val="00B35AAD"/>
    <w:rsid w:val="00B35E73"/>
    <w:rsid w:val="00B3660B"/>
    <w:rsid w:val="00B36678"/>
    <w:rsid w:val="00B36832"/>
    <w:rsid w:val="00B36950"/>
    <w:rsid w:val="00B36FE6"/>
    <w:rsid w:val="00B378EF"/>
    <w:rsid w:val="00B37AFD"/>
    <w:rsid w:val="00B407A1"/>
    <w:rsid w:val="00B4099D"/>
    <w:rsid w:val="00B41791"/>
    <w:rsid w:val="00B41D94"/>
    <w:rsid w:val="00B41EC8"/>
    <w:rsid w:val="00B41FC2"/>
    <w:rsid w:val="00B42D09"/>
    <w:rsid w:val="00B4327E"/>
    <w:rsid w:val="00B4350A"/>
    <w:rsid w:val="00B43751"/>
    <w:rsid w:val="00B43AB0"/>
    <w:rsid w:val="00B43E3D"/>
    <w:rsid w:val="00B43F1D"/>
    <w:rsid w:val="00B43F7C"/>
    <w:rsid w:val="00B4464D"/>
    <w:rsid w:val="00B44EA5"/>
    <w:rsid w:val="00B45841"/>
    <w:rsid w:val="00B458D7"/>
    <w:rsid w:val="00B45962"/>
    <w:rsid w:val="00B45B9B"/>
    <w:rsid w:val="00B45D30"/>
    <w:rsid w:val="00B45EC0"/>
    <w:rsid w:val="00B45FBB"/>
    <w:rsid w:val="00B45FDF"/>
    <w:rsid w:val="00B46008"/>
    <w:rsid w:val="00B4641F"/>
    <w:rsid w:val="00B46559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6EF"/>
    <w:rsid w:val="00B50886"/>
    <w:rsid w:val="00B50A5D"/>
    <w:rsid w:val="00B50AE2"/>
    <w:rsid w:val="00B50DAD"/>
    <w:rsid w:val="00B50E2A"/>
    <w:rsid w:val="00B50F86"/>
    <w:rsid w:val="00B51C2E"/>
    <w:rsid w:val="00B5241D"/>
    <w:rsid w:val="00B529DE"/>
    <w:rsid w:val="00B52A2C"/>
    <w:rsid w:val="00B52E62"/>
    <w:rsid w:val="00B52F56"/>
    <w:rsid w:val="00B53056"/>
    <w:rsid w:val="00B533C5"/>
    <w:rsid w:val="00B53492"/>
    <w:rsid w:val="00B53ABB"/>
    <w:rsid w:val="00B53C3F"/>
    <w:rsid w:val="00B54349"/>
    <w:rsid w:val="00B54828"/>
    <w:rsid w:val="00B54DCF"/>
    <w:rsid w:val="00B54E77"/>
    <w:rsid w:val="00B54FFF"/>
    <w:rsid w:val="00B551B4"/>
    <w:rsid w:val="00B552D2"/>
    <w:rsid w:val="00B553A9"/>
    <w:rsid w:val="00B55C17"/>
    <w:rsid w:val="00B55DC5"/>
    <w:rsid w:val="00B5659F"/>
    <w:rsid w:val="00B567E3"/>
    <w:rsid w:val="00B567FA"/>
    <w:rsid w:val="00B5683E"/>
    <w:rsid w:val="00B56C2B"/>
    <w:rsid w:val="00B56EB8"/>
    <w:rsid w:val="00B56F59"/>
    <w:rsid w:val="00B57715"/>
    <w:rsid w:val="00B57A80"/>
    <w:rsid w:val="00B57E7C"/>
    <w:rsid w:val="00B600FB"/>
    <w:rsid w:val="00B60BC9"/>
    <w:rsid w:val="00B60D9A"/>
    <w:rsid w:val="00B611FF"/>
    <w:rsid w:val="00B61B80"/>
    <w:rsid w:val="00B61C36"/>
    <w:rsid w:val="00B61D50"/>
    <w:rsid w:val="00B61D54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402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1F42"/>
    <w:rsid w:val="00B72018"/>
    <w:rsid w:val="00B726F0"/>
    <w:rsid w:val="00B72A0A"/>
    <w:rsid w:val="00B72DEF"/>
    <w:rsid w:val="00B72FDE"/>
    <w:rsid w:val="00B73564"/>
    <w:rsid w:val="00B73FF0"/>
    <w:rsid w:val="00B754D5"/>
    <w:rsid w:val="00B756DA"/>
    <w:rsid w:val="00B76016"/>
    <w:rsid w:val="00B762BA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0F9D"/>
    <w:rsid w:val="00B8159C"/>
    <w:rsid w:val="00B81DA0"/>
    <w:rsid w:val="00B81F1F"/>
    <w:rsid w:val="00B81F6B"/>
    <w:rsid w:val="00B82472"/>
    <w:rsid w:val="00B82869"/>
    <w:rsid w:val="00B82E1B"/>
    <w:rsid w:val="00B832C8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6B68"/>
    <w:rsid w:val="00B87206"/>
    <w:rsid w:val="00B87F51"/>
    <w:rsid w:val="00B90AA2"/>
    <w:rsid w:val="00B90BE5"/>
    <w:rsid w:val="00B90D3F"/>
    <w:rsid w:val="00B91649"/>
    <w:rsid w:val="00B92346"/>
    <w:rsid w:val="00B935A5"/>
    <w:rsid w:val="00B93899"/>
    <w:rsid w:val="00B93DAA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1C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12"/>
    <w:rsid w:val="00BA1823"/>
    <w:rsid w:val="00BA1986"/>
    <w:rsid w:val="00BA19A1"/>
    <w:rsid w:val="00BA1B72"/>
    <w:rsid w:val="00BA2024"/>
    <w:rsid w:val="00BA235C"/>
    <w:rsid w:val="00BA272B"/>
    <w:rsid w:val="00BA29A2"/>
    <w:rsid w:val="00BA3501"/>
    <w:rsid w:val="00BA3826"/>
    <w:rsid w:val="00BA3C69"/>
    <w:rsid w:val="00BA3E4A"/>
    <w:rsid w:val="00BA403D"/>
    <w:rsid w:val="00BA4613"/>
    <w:rsid w:val="00BA4D3D"/>
    <w:rsid w:val="00BA4EDD"/>
    <w:rsid w:val="00BA4F93"/>
    <w:rsid w:val="00BA5037"/>
    <w:rsid w:val="00BA50A4"/>
    <w:rsid w:val="00BA5719"/>
    <w:rsid w:val="00BA5C36"/>
    <w:rsid w:val="00BA5DAB"/>
    <w:rsid w:val="00BA6067"/>
    <w:rsid w:val="00BA6105"/>
    <w:rsid w:val="00BA66B9"/>
    <w:rsid w:val="00BA6849"/>
    <w:rsid w:val="00BA6863"/>
    <w:rsid w:val="00BA6E08"/>
    <w:rsid w:val="00BA6F60"/>
    <w:rsid w:val="00BA7047"/>
    <w:rsid w:val="00BA76EF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603"/>
    <w:rsid w:val="00BB17BB"/>
    <w:rsid w:val="00BB1910"/>
    <w:rsid w:val="00BB19F8"/>
    <w:rsid w:val="00BB1A81"/>
    <w:rsid w:val="00BB1B3E"/>
    <w:rsid w:val="00BB1CC4"/>
    <w:rsid w:val="00BB1F33"/>
    <w:rsid w:val="00BB1F49"/>
    <w:rsid w:val="00BB25FF"/>
    <w:rsid w:val="00BB2B44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1E8"/>
    <w:rsid w:val="00BB42ED"/>
    <w:rsid w:val="00BB4B53"/>
    <w:rsid w:val="00BB4F3B"/>
    <w:rsid w:val="00BB540B"/>
    <w:rsid w:val="00BB55E5"/>
    <w:rsid w:val="00BB5774"/>
    <w:rsid w:val="00BB5DFC"/>
    <w:rsid w:val="00BB601B"/>
    <w:rsid w:val="00BB64D3"/>
    <w:rsid w:val="00BB71C9"/>
    <w:rsid w:val="00BB72FA"/>
    <w:rsid w:val="00BB750C"/>
    <w:rsid w:val="00BB7701"/>
    <w:rsid w:val="00BB7812"/>
    <w:rsid w:val="00BB7D78"/>
    <w:rsid w:val="00BB7E86"/>
    <w:rsid w:val="00BC0400"/>
    <w:rsid w:val="00BC0862"/>
    <w:rsid w:val="00BC08D4"/>
    <w:rsid w:val="00BC0E8F"/>
    <w:rsid w:val="00BC105C"/>
    <w:rsid w:val="00BC1569"/>
    <w:rsid w:val="00BC15BE"/>
    <w:rsid w:val="00BC1683"/>
    <w:rsid w:val="00BC1A1F"/>
    <w:rsid w:val="00BC1ADA"/>
    <w:rsid w:val="00BC1C78"/>
    <w:rsid w:val="00BC2017"/>
    <w:rsid w:val="00BC2177"/>
    <w:rsid w:val="00BC2236"/>
    <w:rsid w:val="00BC2575"/>
    <w:rsid w:val="00BC2CB9"/>
    <w:rsid w:val="00BC2E8A"/>
    <w:rsid w:val="00BC3371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01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8A"/>
    <w:rsid w:val="00BD16E6"/>
    <w:rsid w:val="00BD1E41"/>
    <w:rsid w:val="00BD1EF3"/>
    <w:rsid w:val="00BD279D"/>
    <w:rsid w:val="00BD2D2B"/>
    <w:rsid w:val="00BD327D"/>
    <w:rsid w:val="00BD32AC"/>
    <w:rsid w:val="00BD34D3"/>
    <w:rsid w:val="00BD3799"/>
    <w:rsid w:val="00BD3DF9"/>
    <w:rsid w:val="00BD3F6C"/>
    <w:rsid w:val="00BD4153"/>
    <w:rsid w:val="00BD47FB"/>
    <w:rsid w:val="00BD49F5"/>
    <w:rsid w:val="00BD4F84"/>
    <w:rsid w:val="00BD5092"/>
    <w:rsid w:val="00BD53A8"/>
    <w:rsid w:val="00BD567B"/>
    <w:rsid w:val="00BD56BA"/>
    <w:rsid w:val="00BD5AD3"/>
    <w:rsid w:val="00BD5AF4"/>
    <w:rsid w:val="00BD5BDC"/>
    <w:rsid w:val="00BD5FC0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3B7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B47"/>
    <w:rsid w:val="00BE3E49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0A8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2C56"/>
    <w:rsid w:val="00BF2EDF"/>
    <w:rsid w:val="00BF35D0"/>
    <w:rsid w:val="00BF3B7B"/>
    <w:rsid w:val="00BF3EFD"/>
    <w:rsid w:val="00BF40C0"/>
    <w:rsid w:val="00BF40DF"/>
    <w:rsid w:val="00BF4865"/>
    <w:rsid w:val="00BF4868"/>
    <w:rsid w:val="00BF49D7"/>
    <w:rsid w:val="00BF4D74"/>
    <w:rsid w:val="00BF4DEC"/>
    <w:rsid w:val="00BF4F52"/>
    <w:rsid w:val="00BF5851"/>
    <w:rsid w:val="00BF59AA"/>
    <w:rsid w:val="00BF5D45"/>
    <w:rsid w:val="00BF5D56"/>
    <w:rsid w:val="00BF5EB4"/>
    <w:rsid w:val="00BF5EED"/>
    <w:rsid w:val="00BF6090"/>
    <w:rsid w:val="00BF60DB"/>
    <w:rsid w:val="00BF63D2"/>
    <w:rsid w:val="00BF6510"/>
    <w:rsid w:val="00BF675D"/>
    <w:rsid w:val="00BF6B17"/>
    <w:rsid w:val="00BF6F6C"/>
    <w:rsid w:val="00BF70B5"/>
    <w:rsid w:val="00BF75B5"/>
    <w:rsid w:val="00BF7717"/>
    <w:rsid w:val="00BF7A9C"/>
    <w:rsid w:val="00BF7AC7"/>
    <w:rsid w:val="00BF7D0D"/>
    <w:rsid w:val="00C00256"/>
    <w:rsid w:val="00C004CC"/>
    <w:rsid w:val="00C005B1"/>
    <w:rsid w:val="00C00B66"/>
    <w:rsid w:val="00C00EC9"/>
    <w:rsid w:val="00C00F7A"/>
    <w:rsid w:val="00C00F92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BD7"/>
    <w:rsid w:val="00C10D88"/>
    <w:rsid w:val="00C10DED"/>
    <w:rsid w:val="00C10E8B"/>
    <w:rsid w:val="00C10E8F"/>
    <w:rsid w:val="00C10FFD"/>
    <w:rsid w:val="00C11003"/>
    <w:rsid w:val="00C1107A"/>
    <w:rsid w:val="00C12075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08E"/>
    <w:rsid w:val="00C171D3"/>
    <w:rsid w:val="00C17D3C"/>
    <w:rsid w:val="00C20001"/>
    <w:rsid w:val="00C20412"/>
    <w:rsid w:val="00C204D4"/>
    <w:rsid w:val="00C208A2"/>
    <w:rsid w:val="00C20A77"/>
    <w:rsid w:val="00C20ACB"/>
    <w:rsid w:val="00C2100A"/>
    <w:rsid w:val="00C21016"/>
    <w:rsid w:val="00C21109"/>
    <w:rsid w:val="00C21308"/>
    <w:rsid w:val="00C2134F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5F91"/>
    <w:rsid w:val="00C26020"/>
    <w:rsid w:val="00C266BA"/>
    <w:rsid w:val="00C27050"/>
    <w:rsid w:val="00C27132"/>
    <w:rsid w:val="00C2720C"/>
    <w:rsid w:val="00C27505"/>
    <w:rsid w:val="00C27643"/>
    <w:rsid w:val="00C27B1B"/>
    <w:rsid w:val="00C27CBF"/>
    <w:rsid w:val="00C27D56"/>
    <w:rsid w:val="00C27D73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2E35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9EF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AA1"/>
    <w:rsid w:val="00C40BBC"/>
    <w:rsid w:val="00C40E3D"/>
    <w:rsid w:val="00C413D6"/>
    <w:rsid w:val="00C420A6"/>
    <w:rsid w:val="00C421F9"/>
    <w:rsid w:val="00C4226C"/>
    <w:rsid w:val="00C422C6"/>
    <w:rsid w:val="00C4274F"/>
    <w:rsid w:val="00C42A2D"/>
    <w:rsid w:val="00C43342"/>
    <w:rsid w:val="00C4335F"/>
    <w:rsid w:val="00C43F37"/>
    <w:rsid w:val="00C441B6"/>
    <w:rsid w:val="00C44D69"/>
    <w:rsid w:val="00C44E2F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0B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3FA"/>
    <w:rsid w:val="00C61A56"/>
    <w:rsid w:val="00C62459"/>
    <w:rsid w:val="00C6258F"/>
    <w:rsid w:val="00C626AB"/>
    <w:rsid w:val="00C62859"/>
    <w:rsid w:val="00C62EEC"/>
    <w:rsid w:val="00C63879"/>
    <w:rsid w:val="00C63B01"/>
    <w:rsid w:val="00C63BBC"/>
    <w:rsid w:val="00C63F6F"/>
    <w:rsid w:val="00C6463E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42B"/>
    <w:rsid w:val="00C67568"/>
    <w:rsid w:val="00C67A6F"/>
    <w:rsid w:val="00C67B5C"/>
    <w:rsid w:val="00C67BA0"/>
    <w:rsid w:val="00C67D0F"/>
    <w:rsid w:val="00C701A0"/>
    <w:rsid w:val="00C70407"/>
    <w:rsid w:val="00C70934"/>
    <w:rsid w:val="00C70A1B"/>
    <w:rsid w:val="00C70A98"/>
    <w:rsid w:val="00C716D4"/>
    <w:rsid w:val="00C71759"/>
    <w:rsid w:val="00C718E3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16"/>
    <w:rsid w:val="00C7355E"/>
    <w:rsid w:val="00C73830"/>
    <w:rsid w:val="00C73D7A"/>
    <w:rsid w:val="00C740AE"/>
    <w:rsid w:val="00C74173"/>
    <w:rsid w:val="00C7435F"/>
    <w:rsid w:val="00C74678"/>
    <w:rsid w:val="00C74694"/>
    <w:rsid w:val="00C74765"/>
    <w:rsid w:val="00C74A03"/>
    <w:rsid w:val="00C75433"/>
    <w:rsid w:val="00C754BA"/>
    <w:rsid w:val="00C75E34"/>
    <w:rsid w:val="00C760AC"/>
    <w:rsid w:val="00C7612E"/>
    <w:rsid w:val="00C76531"/>
    <w:rsid w:val="00C76613"/>
    <w:rsid w:val="00C766F3"/>
    <w:rsid w:val="00C76773"/>
    <w:rsid w:val="00C76CD9"/>
    <w:rsid w:val="00C76E30"/>
    <w:rsid w:val="00C777B0"/>
    <w:rsid w:val="00C80164"/>
    <w:rsid w:val="00C80261"/>
    <w:rsid w:val="00C80288"/>
    <w:rsid w:val="00C809F2"/>
    <w:rsid w:val="00C80E7F"/>
    <w:rsid w:val="00C815FB"/>
    <w:rsid w:val="00C8190D"/>
    <w:rsid w:val="00C81E96"/>
    <w:rsid w:val="00C81F6F"/>
    <w:rsid w:val="00C829F3"/>
    <w:rsid w:val="00C82D2C"/>
    <w:rsid w:val="00C8315B"/>
    <w:rsid w:val="00C83270"/>
    <w:rsid w:val="00C83399"/>
    <w:rsid w:val="00C8370E"/>
    <w:rsid w:val="00C837AF"/>
    <w:rsid w:val="00C83FB1"/>
    <w:rsid w:val="00C840AA"/>
    <w:rsid w:val="00C8430A"/>
    <w:rsid w:val="00C848DD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BC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87FEB"/>
    <w:rsid w:val="00C923D5"/>
    <w:rsid w:val="00C92702"/>
    <w:rsid w:val="00C92DDD"/>
    <w:rsid w:val="00C93107"/>
    <w:rsid w:val="00C931A4"/>
    <w:rsid w:val="00C93540"/>
    <w:rsid w:val="00C935AB"/>
    <w:rsid w:val="00C937E0"/>
    <w:rsid w:val="00C9387F"/>
    <w:rsid w:val="00C93A23"/>
    <w:rsid w:val="00C93B35"/>
    <w:rsid w:val="00C94044"/>
    <w:rsid w:val="00C9425B"/>
    <w:rsid w:val="00C94658"/>
    <w:rsid w:val="00C947B3"/>
    <w:rsid w:val="00C94FBB"/>
    <w:rsid w:val="00C95212"/>
    <w:rsid w:val="00C9522E"/>
    <w:rsid w:val="00C95802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192C"/>
    <w:rsid w:val="00CA1CBD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CA1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BE6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68"/>
    <w:rsid w:val="00CB4B8C"/>
    <w:rsid w:val="00CB4DA3"/>
    <w:rsid w:val="00CB5780"/>
    <w:rsid w:val="00CB5A81"/>
    <w:rsid w:val="00CB5B07"/>
    <w:rsid w:val="00CB5C44"/>
    <w:rsid w:val="00CB6563"/>
    <w:rsid w:val="00CB6621"/>
    <w:rsid w:val="00CB6700"/>
    <w:rsid w:val="00CB6811"/>
    <w:rsid w:val="00CB6E37"/>
    <w:rsid w:val="00CB7675"/>
    <w:rsid w:val="00CB780D"/>
    <w:rsid w:val="00CB7882"/>
    <w:rsid w:val="00CB7A9D"/>
    <w:rsid w:val="00CB7C51"/>
    <w:rsid w:val="00CC0077"/>
    <w:rsid w:val="00CC044B"/>
    <w:rsid w:val="00CC0535"/>
    <w:rsid w:val="00CC05B4"/>
    <w:rsid w:val="00CC0891"/>
    <w:rsid w:val="00CC09E5"/>
    <w:rsid w:val="00CC0AE9"/>
    <w:rsid w:val="00CC0CF5"/>
    <w:rsid w:val="00CC1026"/>
    <w:rsid w:val="00CC1419"/>
    <w:rsid w:val="00CC14FA"/>
    <w:rsid w:val="00CC1A65"/>
    <w:rsid w:val="00CC218B"/>
    <w:rsid w:val="00CC2327"/>
    <w:rsid w:val="00CC234C"/>
    <w:rsid w:val="00CC2404"/>
    <w:rsid w:val="00CC280F"/>
    <w:rsid w:val="00CC28AB"/>
    <w:rsid w:val="00CC2B27"/>
    <w:rsid w:val="00CC3660"/>
    <w:rsid w:val="00CC3CE9"/>
    <w:rsid w:val="00CC4724"/>
    <w:rsid w:val="00CC5026"/>
    <w:rsid w:val="00CC59C1"/>
    <w:rsid w:val="00CC59D9"/>
    <w:rsid w:val="00CC5B3C"/>
    <w:rsid w:val="00CC5CAA"/>
    <w:rsid w:val="00CC5F1A"/>
    <w:rsid w:val="00CC5F94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31"/>
    <w:rsid w:val="00CC7878"/>
    <w:rsid w:val="00CC7EA2"/>
    <w:rsid w:val="00CD01DF"/>
    <w:rsid w:val="00CD070E"/>
    <w:rsid w:val="00CD08B7"/>
    <w:rsid w:val="00CD090C"/>
    <w:rsid w:val="00CD0A33"/>
    <w:rsid w:val="00CD0C91"/>
    <w:rsid w:val="00CD119B"/>
    <w:rsid w:val="00CD11BB"/>
    <w:rsid w:val="00CD15AB"/>
    <w:rsid w:val="00CD164E"/>
    <w:rsid w:val="00CD18AA"/>
    <w:rsid w:val="00CD19A4"/>
    <w:rsid w:val="00CD19F7"/>
    <w:rsid w:val="00CD1DA4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412"/>
    <w:rsid w:val="00CD4965"/>
    <w:rsid w:val="00CD4BB0"/>
    <w:rsid w:val="00CD4E42"/>
    <w:rsid w:val="00CD4EC6"/>
    <w:rsid w:val="00CD5008"/>
    <w:rsid w:val="00CD505F"/>
    <w:rsid w:val="00CD6056"/>
    <w:rsid w:val="00CD60FC"/>
    <w:rsid w:val="00CD6394"/>
    <w:rsid w:val="00CD65BB"/>
    <w:rsid w:val="00CD673E"/>
    <w:rsid w:val="00CD6C22"/>
    <w:rsid w:val="00CD6E0C"/>
    <w:rsid w:val="00CD6FCD"/>
    <w:rsid w:val="00CD727C"/>
    <w:rsid w:val="00CD76BF"/>
    <w:rsid w:val="00CD7763"/>
    <w:rsid w:val="00CD7776"/>
    <w:rsid w:val="00CE0243"/>
    <w:rsid w:val="00CE04CE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2C5"/>
    <w:rsid w:val="00CE4451"/>
    <w:rsid w:val="00CE45CF"/>
    <w:rsid w:val="00CE4EF0"/>
    <w:rsid w:val="00CE4FC8"/>
    <w:rsid w:val="00CE576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E7E72"/>
    <w:rsid w:val="00CF01EC"/>
    <w:rsid w:val="00CF0576"/>
    <w:rsid w:val="00CF0B13"/>
    <w:rsid w:val="00CF0B6E"/>
    <w:rsid w:val="00CF25F8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9F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1DE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A98"/>
    <w:rsid w:val="00D03CFC"/>
    <w:rsid w:val="00D03FB1"/>
    <w:rsid w:val="00D04718"/>
    <w:rsid w:val="00D048C4"/>
    <w:rsid w:val="00D04A21"/>
    <w:rsid w:val="00D04CA4"/>
    <w:rsid w:val="00D04EDD"/>
    <w:rsid w:val="00D051B1"/>
    <w:rsid w:val="00D051CC"/>
    <w:rsid w:val="00D05415"/>
    <w:rsid w:val="00D05743"/>
    <w:rsid w:val="00D0579E"/>
    <w:rsid w:val="00D05813"/>
    <w:rsid w:val="00D05932"/>
    <w:rsid w:val="00D05AB5"/>
    <w:rsid w:val="00D05BB9"/>
    <w:rsid w:val="00D05C88"/>
    <w:rsid w:val="00D0634B"/>
    <w:rsid w:val="00D066CF"/>
    <w:rsid w:val="00D0678B"/>
    <w:rsid w:val="00D06862"/>
    <w:rsid w:val="00D06951"/>
    <w:rsid w:val="00D069BD"/>
    <w:rsid w:val="00D06F9A"/>
    <w:rsid w:val="00D0724F"/>
    <w:rsid w:val="00D07258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344B"/>
    <w:rsid w:val="00D14315"/>
    <w:rsid w:val="00D14488"/>
    <w:rsid w:val="00D147B3"/>
    <w:rsid w:val="00D14AF4"/>
    <w:rsid w:val="00D14BCA"/>
    <w:rsid w:val="00D14E08"/>
    <w:rsid w:val="00D15174"/>
    <w:rsid w:val="00D15217"/>
    <w:rsid w:val="00D15768"/>
    <w:rsid w:val="00D157A6"/>
    <w:rsid w:val="00D160CE"/>
    <w:rsid w:val="00D162F9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0E70"/>
    <w:rsid w:val="00D2146F"/>
    <w:rsid w:val="00D2192D"/>
    <w:rsid w:val="00D21EB4"/>
    <w:rsid w:val="00D22BAE"/>
    <w:rsid w:val="00D22D73"/>
    <w:rsid w:val="00D22EA2"/>
    <w:rsid w:val="00D22F56"/>
    <w:rsid w:val="00D23016"/>
    <w:rsid w:val="00D2303D"/>
    <w:rsid w:val="00D23155"/>
    <w:rsid w:val="00D231AE"/>
    <w:rsid w:val="00D231E8"/>
    <w:rsid w:val="00D236EE"/>
    <w:rsid w:val="00D23DAF"/>
    <w:rsid w:val="00D240B6"/>
    <w:rsid w:val="00D24215"/>
    <w:rsid w:val="00D244C3"/>
    <w:rsid w:val="00D24857"/>
    <w:rsid w:val="00D248C5"/>
    <w:rsid w:val="00D24A23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27CE4"/>
    <w:rsid w:val="00D3084C"/>
    <w:rsid w:val="00D30D50"/>
    <w:rsid w:val="00D30EF6"/>
    <w:rsid w:val="00D30F2F"/>
    <w:rsid w:val="00D30FF6"/>
    <w:rsid w:val="00D310A9"/>
    <w:rsid w:val="00D311FB"/>
    <w:rsid w:val="00D31830"/>
    <w:rsid w:val="00D31883"/>
    <w:rsid w:val="00D31A72"/>
    <w:rsid w:val="00D31CD5"/>
    <w:rsid w:val="00D31EFA"/>
    <w:rsid w:val="00D3238F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621"/>
    <w:rsid w:val="00D3479F"/>
    <w:rsid w:val="00D3480B"/>
    <w:rsid w:val="00D348FD"/>
    <w:rsid w:val="00D34D31"/>
    <w:rsid w:val="00D353D7"/>
    <w:rsid w:val="00D358E5"/>
    <w:rsid w:val="00D35BE7"/>
    <w:rsid w:val="00D36390"/>
    <w:rsid w:val="00D36884"/>
    <w:rsid w:val="00D3691A"/>
    <w:rsid w:val="00D3697F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E08"/>
    <w:rsid w:val="00D41F11"/>
    <w:rsid w:val="00D420DF"/>
    <w:rsid w:val="00D425CC"/>
    <w:rsid w:val="00D426AB"/>
    <w:rsid w:val="00D42E58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0FF"/>
    <w:rsid w:val="00D46559"/>
    <w:rsid w:val="00D466DB"/>
    <w:rsid w:val="00D4686E"/>
    <w:rsid w:val="00D4722A"/>
    <w:rsid w:val="00D474A0"/>
    <w:rsid w:val="00D47764"/>
    <w:rsid w:val="00D47FDB"/>
    <w:rsid w:val="00D50958"/>
    <w:rsid w:val="00D509FA"/>
    <w:rsid w:val="00D519C4"/>
    <w:rsid w:val="00D5208A"/>
    <w:rsid w:val="00D5208C"/>
    <w:rsid w:val="00D520D9"/>
    <w:rsid w:val="00D5210E"/>
    <w:rsid w:val="00D5220A"/>
    <w:rsid w:val="00D52382"/>
    <w:rsid w:val="00D52411"/>
    <w:rsid w:val="00D52860"/>
    <w:rsid w:val="00D52B51"/>
    <w:rsid w:val="00D52F7E"/>
    <w:rsid w:val="00D5315B"/>
    <w:rsid w:val="00D53332"/>
    <w:rsid w:val="00D536B5"/>
    <w:rsid w:val="00D544E6"/>
    <w:rsid w:val="00D545A7"/>
    <w:rsid w:val="00D547C4"/>
    <w:rsid w:val="00D54BBF"/>
    <w:rsid w:val="00D55676"/>
    <w:rsid w:val="00D55772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053"/>
    <w:rsid w:val="00D57297"/>
    <w:rsid w:val="00D601AE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9A4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AD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E32"/>
    <w:rsid w:val="00D67FE9"/>
    <w:rsid w:val="00D7018E"/>
    <w:rsid w:val="00D70294"/>
    <w:rsid w:val="00D70511"/>
    <w:rsid w:val="00D7064E"/>
    <w:rsid w:val="00D70D78"/>
    <w:rsid w:val="00D70E3C"/>
    <w:rsid w:val="00D71212"/>
    <w:rsid w:val="00D718C4"/>
    <w:rsid w:val="00D72765"/>
    <w:rsid w:val="00D727A3"/>
    <w:rsid w:val="00D72D1A"/>
    <w:rsid w:val="00D730A8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580"/>
    <w:rsid w:val="00D77AED"/>
    <w:rsid w:val="00D77F00"/>
    <w:rsid w:val="00D8037F"/>
    <w:rsid w:val="00D80386"/>
    <w:rsid w:val="00D804DE"/>
    <w:rsid w:val="00D80BD8"/>
    <w:rsid w:val="00D80D9F"/>
    <w:rsid w:val="00D810F4"/>
    <w:rsid w:val="00D811F5"/>
    <w:rsid w:val="00D813AD"/>
    <w:rsid w:val="00D818BE"/>
    <w:rsid w:val="00D81CF1"/>
    <w:rsid w:val="00D81EF6"/>
    <w:rsid w:val="00D81FBF"/>
    <w:rsid w:val="00D8269C"/>
    <w:rsid w:val="00D833DB"/>
    <w:rsid w:val="00D83428"/>
    <w:rsid w:val="00D83523"/>
    <w:rsid w:val="00D8385C"/>
    <w:rsid w:val="00D83CF6"/>
    <w:rsid w:val="00D83F2B"/>
    <w:rsid w:val="00D84E34"/>
    <w:rsid w:val="00D850AD"/>
    <w:rsid w:val="00D8521F"/>
    <w:rsid w:val="00D853E5"/>
    <w:rsid w:val="00D85455"/>
    <w:rsid w:val="00D85779"/>
    <w:rsid w:val="00D85B38"/>
    <w:rsid w:val="00D85DB0"/>
    <w:rsid w:val="00D867CF"/>
    <w:rsid w:val="00D867D5"/>
    <w:rsid w:val="00D86916"/>
    <w:rsid w:val="00D901CF"/>
    <w:rsid w:val="00D90689"/>
    <w:rsid w:val="00D9069A"/>
    <w:rsid w:val="00D91050"/>
    <w:rsid w:val="00D910B1"/>
    <w:rsid w:val="00D91A66"/>
    <w:rsid w:val="00D91C6C"/>
    <w:rsid w:val="00D921AF"/>
    <w:rsid w:val="00D92269"/>
    <w:rsid w:val="00D92331"/>
    <w:rsid w:val="00D923A1"/>
    <w:rsid w:val="00D923B3"/>
    <w:rsid w:val="00D92460"/>
    <w:rsid w:val="00D92961"/>
    <w:rsid w:val="00D92CC6"/>
    <w:rsid w:val="00D92F59"/>
    <w:rsid w:val="00D92FD6"/>
    <w:rsid w:val="00D931B8"/>
    <w:rsid w:val="00D933C3"/>
    <w:rsid w:val="00D93A8D"/>
    <w:rsid w:val="00D93C89"/>
    <w:rsid w:val="00D93CEB"/>
    <w:rsid w:val="00D93E44"/>
    <w:rsid w:val="00D93EC2"/>
    <w:rsid w:val="00D94107"/>
    <w:rsid w:val="00D94D0D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87"/>
    <w:rsid w:val="00DA1A42"/>
    <w:rsid w:val="00DA2082"/>
    <w:rsid w:val="00DA20BA"/>
    <w:rsid w:val="00DA20D4"/>
    <w:rsid w:val="00DA213B"/>
    <w:rsid w:val="00DA235A"/>
    <w:rsid w:val="00DA248F"/>
    <w:rsid w:val="00DA2694"/>
    <w:rsid w:val="00DA28AD"/>
    <w:rsid w:val="00DA2E1C"/>
    <w:rsid w:val="00DA3196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84D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A6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1BB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3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2FF5"/>
    <w:rsid w:val="00DC3016"/>
    <w:rsid w:val="00DC3122"/>
    <w:rsid w:val="00DC3601"/>
    <w:rsid w:val="00DC3BEF"/>
    <w:rsid w:val="00DC3CDE"/>
    <w:rsid w:val="00DC3FE2"/>
    <w:rsid w:val="00DC4112"/>
    <w:rsid w:val="00DC4606"/>
    <w:rsid w:val="00DC4A3A"/>
    <w:rsid w:val="00DC4FD6"/>
    <w:rsid w:val="00DC5174"/>
    <w:rsid w:val="00DC565A"/>
    <w:rsid w:val="00DC56C7"/>
    <w:rsid w:val="00DC59B2"/>
    <w:rsid w:val="00DC6D8B"/>
    <w:rsid w:val="00DC6E88"/>
    <w:rsid w:val="00DC73D4"/>
    <w:rsid w:val="00DC7A5E"/>
    <w:rsid w:val="00DD0033"/>
    <w:rsid w:val="00DD0725"/>
    <w:rsid w:val="00DD0874"/>
    <w:rsid w:val="00DD0E5E"/>
    <w:rsid w:val="00DD0E76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0"/>
    <w:rsid w:val="00DD40F3"/>
    <w:rsid w:val="00DD4552"/>
    <w:rsid w:val="00DD5570"/>
    <w:rsid w:val="00DD591A"/>
    <w:rsid w:val="00DD5CCA"/>
    <w:rsid w:val="00DD5FEB"/>
    <w:rsid w:val="00DD65DE"/>
    <w:rsid w:val="00DD791C"/>
    <w:rsid w:val="00DD7A33"/>
    <w:rsid w:val="00DE0175"/>
    <w:rsid w:val="00DE033D"/>
    <w:rsid w:val="00DE0A89"/>
    <w:rsid w:val="00DE129B"/>
    <w:rsid w:val="00DE1E19"/>
    <w:rsid w:val="00DE1F81"/>
    <w:rsid w:val="00DE207E"/>
    <w:rsid w:val="00DE24DF"/>
    <w:rsid w:val="00DE24E5"/>
    <w:rsid w:val="00DE2514"/>
    <w:rsid w:val="00DE26DC"/>
    <w:rsid w:val="00DE2811"/>
    <w:rsid w:val="00DE2D0D"/>
    <w:rsid w:val="00DE2F77"/>
    <w:rsid w:val="00DE37BF"/>
    <w:rsid w:val="00DE3B51"/>
    <w:rsid w:val="00DE3D92"/>
    <w:rsid w:val="00DE3E96"/>
    <w:rsid w:val="00DE3F97"/>
    <w:rsid w:val="00DE40E6"/>
    <w:rsid w:val="00DE4EBB"/>
    <w:rsid w:val="00DE517B"/>
    <w:rsid w:val="00DE5342"/>
    <w:rsid w:val="00DE560E"/>
    <w:rsid w:val="00DE6336"/>
    <w:rsid w:val="00DE63F7"/>
    <w:rsid w:val="00DE6726"/>
    <w:rsid w:val="00DE720F"/>
    <w:rsid w:val="00DE7970"/>
    <w:rsid w:val="00DE7A1A"/>
    <w:rsid w:val="00DE7A9D"/>
    <w:rsid w:val="00DE7F16"/>
    <w:rsid w:val="00DF0149"/>
    <w:rsid w:val="00DF02CE"/>
    <w:rsid w:val="00DF05F5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69F"/>
    <w:rsid w:val="00DF3B06"/>
    <w:rsid w:val="00DF3B24"/>
    <w:rsid w:val="00DF4353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79"/>
    <w:rsid w:val="00E008E0"/>
    <w:rsid w:val="00E00967"/>
    <w:rsid w:val="00E00A92"/>
    <w:rsid w:val="00E00C03"/>
    <w:rsid w:val="00E00D80"/>
    <w:rsid w:val="00E00E2C"/>
    <w:rsid w:val="00E01312"/>
    <w:rsid w:val="00E0193F"/>
    <w:rsid w:val="00E01987"/>
    <w:rsid w:val="00E01A07"/>
    <w:rsid w:val="00E01C13"/>
    <w:rsid w:val="00E01C45"/>
    <w:rsid w:val="00E01D46"/>
    <w:rsid w:val="00E02411"/>
    <w:rsid w:val="00E028D3"/>
    <w:rsid w:val="00E02D48"/>
    <w:rsid w:val="00E02E27"/>
    <w:rsid w:val="00E02E6D"/>
    <w:rsid w:val="00E03366"/>
    <w:rsid w:val="00E034BE"/>
    <w:rsid w:val="00E03F24"/>
    <w:rsid w:val="00E04577"/>
    <w:rsid w:val="00E04BAF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6E72"/>
    <w:rsid w:val="00E0705A"/>
    <w:rsid w:val="00E078AD"/>
    <w:rsid w:val="00E07FEC"/>
    <w:rsid w:val="00E10E7E"/>
    <w:rsid w:val="00E10EBB"/>
    <w:rsid w:val="00E11488"/>
    <w:rsid w:val="00E114F9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17D"/>
    <w:rsid w:val="00E1323E"/>
    <w:rsid w:val="00E13370"/>
    <w:rsid w:val="00E13D58"/>
    <w:rsid w:val="00E13E36"/>
    <w:rsid w:val="00E13F01"/>
    <w:rsid w:val="00E1546E"/>
    <w:rsid w:val="00E154D2"/>
    <w:rsid w:val="00E1574D"/>
    <w:rsid w:val="00E15F30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20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18D"/>
    <w:rsid w:val="00E26517"/>
    <w:rsid w:val="00E2660F"/>
    <w:rsid w:val="00E26BF7"/>
    <w:rsid w:val="00E26E71"/>
    <w:rsid w:val="00E26F6D"/>
    <w:rsid w:val="00E27587"/>
    <w:rsid w:val="00E2763E"/>
    <w:rsid w:val="00E27815"/>
    <w:rsid w:val="00E279A9"/>
    <w:rsid w:val="00E27CAB"/>
    <w:rsid w:val="00E27D9C"/>
    <w:rsid w:val="00E27F54"/>
    <w:rsid w:val="00E300D1"/>
    <w:rsid w:val="00E30490"/>
    <w:rsid w:val="00E30586"/>
    <w:rsid w:val="00E3070F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23"/>
    <w:rsid w:val="00E339F1"/>
    <w:rsid w:val="00E33ADC"/>
    <w:rsid w:val="00E33B37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470"/>
    <w:rsid w:val="00E40597"/>
    <w:rsid w:val="00E408B1"/>
    <w:rsid w:val="00E40CD0"/>
    <w:rsid w:val="00E40E65"/>
    <w:rsid w:val="00E41054"/>
    <w:rsid w:val="00E413AC"/>
    <w:rsid w:val="00E417D8"/>
    <w:rsid w:val="00E418FE"/>
    <w:rsid w:val="00E41C59"/>
    <w:rsid w:val="00E41E5F"/>
    <w:rsid w:val="00E42088"/>
    <w:rsid w:val="00E42115"/>
    <w:rsid w:val="00E42374"/>
    <w:rsid w:val="00E425F7"/>
    <w:rsid w:val="00E42E5C"/>
    <w:rsid w:val="00E42EE0"/>
    <w:rsid w:val="00E43A21"/>
    <w:rsid w:val="00E43FB2"/>
    <w:rsid w:val="00E43FF5"/>
    <w:rsid w:val="00E442CA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49"/>
    <w:rsid w:val="00E45C90"/>
    <w:rsid w:val="00E4645D"/>
    <w:rsid w:val="00E46A86"/>
    <w:rsid w:val="00E46B07"/>
    <w:rsid w:val="00E46C4B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1E1E"/>
    <w:rsid w:val="00E52345"/>
    <w:rsid w:val="00E52424"/>
    <w:rsid w:val="00E5263A"/>
    <w:rsid w:val="00E52E25"/>
    <w:rsid w:val="00E533A7"/>
    <w:rsid w:val="00E53C99"/>
    <w:rsid w:val="00E541BE"/>
    <w:rsid w:val="00E54967"/>
    <w:rsid w:val="00E54D59"/>
    <w:rsid w:val="00E5527D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51"/>
    <w:rsid w:val="00E60ABC"/>
    <w:rsid w:val="00E60D65"/>
    <w:rsid w:val="00E6132B"/>
    <w:rsid w:val="00E61340"/>
    <w:rsid w:val="00E6146D"/>
    <w:rsid w:val="00E617CE"/>
    <w:rsid w:val="00E618F4"/>
    <w:rsid w:val="00E61969"/>
    <w:rsid w:val="00E61DA4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CD6"/>
    <w:rsid w:val="00E65CFB"/>
    <w:rsid w:val="00E65F9C"/>
    <w:rsid w:val="00E65FB0"/>
    <w:rsid w:val="00E66044"/>
    <w:rsid w:val="00E66208"/>
    <w:rsid w:val="00E664C2"/>
    <w:rsid w:val="00E664E2"/>
    <w:rsid w:val="00E66C0C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2E62"/>
    <w:rsid w:val="00E72ECD"/>
    <w:rsid w:val="00E73195"/>
    <w:rsid w:val="00E731FB"/>
    <w:rsid w:val="00E73761"/>
    <w:rsid w:val="00E73780"/>
    <w:rsid w:val="00E73B96"/>
    <w:rsid w:val="00E73C58"/>
    <w:rsid w:val="00E74182"/>
    <w:rsid w:val="00E7420D"/>
    <w:rsid w:val="00E74234"/>
    <w:rsid w:val="00E74591"/>
    <w:rsid w:val="00E74611"/>
    <w:rsid w:val="00E7475A"/>
    <w:rsid w:val="00E74882"/>
    <w:rsid w:val="00E74B4E"/>
    <w:rsid w:val="00E75399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9D9"/>
    <w:rsid w:val="00E82A32"/>
    <w:rsid w:val="00E82C91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9A4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3CA8"/>
    <w:rsid w:val="00E94644"/>
    <w:rsid w:val="00E94A81"/>
    <w:rsid w:val="00E94D7B"/>
    <w:rsid w:val="00E94E8A"/>
    <w:rsid w:val="00E94FE4"/>
    <w:rsid w:val="00E95563"/>
    <w:rsid w:val="00E962E6"/>
    <w:rsid w:val="00E962F7"/>
    <w:rsid w:val="00E96475"/>
    <w:rsid w:val="00E968D3"/>
    <w:rsid w:val="00E96BDA"/>
    <w:rsid w:val="00E96C9D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011"/>
    <w:rsid w:val="00EA241E"/>
    <w:rsid w:val="00EA24D3"/>
    <w:rsid w:val="00EA2670"/>
    <w:rsid w:val="00EA2ADE"/>
    <w:rsid w:val="00EA2FFB"/>
    <w:rsid w:val="00EA36D5"/>
    <w:rsid w:val="00EA39F4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64CD"/>
    <w:rsid w:val="00EA6D07"/>
    <w:rsid w:val="00EA7332"/>
    <w:rsid w:val="00EA763F"/>
    <w:rsid w:val="00EA7FE6"/>
    <w:rsid w:val="00EB00BB"/>
    <w:rsid w:val="00EB056D"/>
    <w:rsid w:val="00EB0627"/>
    <w:rsid w:val="00EB08DF"/>
    <w:rsid w:val="00EB0912"/>
    <w:rsid w:val="00EB0A97"/>
    <w:rsid w:val="00EB0C41"/>
    <w:rsid w:val="00EB0F00"/>
    <w:rsid w:val="00EB0F23"/>
    <w:rsid w:val="00EB1D34"/>
    <w:rsid w:val="00EB241B"/>
    <w:rsid w:val="00EB292A"/>
    <w:rsid w:val="00EB3415"/>
    <w:rsid w:val="00EB37D7"/>
    <w:rsid w:val="00EB383E"/>
    <w:rsid w:val="00EB3E4D"/>
    <w:rsid w:val="00EB4146"/>
    <w:rsid w:val="00EB44B5"/>
    <w:rsid w:val="00EB4868"/>
    <w:rsid w:val="00EB49E2"/>
    <w:rsid w:val="00EB4B0F"/>
    <w:rsid w:val="00EB512A"/>
    <w:rsid w:val="00EB55BF"/>
    <w:rsid w:val="00EB5728"/>
    <w:rsid w:val="00EB5AB1"/>
    <w:rsid w:val="00EB5BA4"/>
    <w:rsid w:val="00EB60CD"/>
    <w:rsid w:val="00EB6179"/>
    <w:rsid w:val="00EB64EF"/>
    <w:rsid w:val="00EB6983"/>
    <w:rsid w:val="00EB69B2"/>
    <w:rsid w:val="00EB6B82"/>
    <w:rsid w:val="00EB6C72"/>
    <w:rsid w:val="00EB6EA3"/>
    <w:rsid w:val="00EB6F06"/>
    <w:rsid w:val="00EB78AF"/>
    <w:rsid w:val="00EB78B4"/>
    <w:rsid w:val="00EB7F6E"/>
    <w:rsid w:val="00EC0CE6"/>
    <w:rsid w:val="00EC12D4"/>
    <w:rsid w:val="00EC2664"/>
    <w:rsid w:val="00EC26A0"/>
    <w:rsid w:val="00EC2ACA"/>
    <w:rsid w:val="00EC2FE0"/>
    <w:rsid w:val="00EC3242"/>
    <w:rsid w:val="00EC333A"/>
    <w:rsid w:val="00EC386C"/>
    <w:rsid w:val="00EC3B92"/>
    <w:rsid w:val="00EC3BF1"/>
    <w:rsid w:val="00EC3CA6"/>
    <w:rsid w:val="00EC4229"/>
    <w:rsid w:val="00EC447B"/>
    <w:rsid w:val="00EC44AA"/>
    <w:rsid w:val="00EC48AC"/>
    <w:rsid w:val="00EC5487"/>
    <w:rsid w:val="00EC548D"/>
    <w:rsid w:val="00EC55FD"/>
    <w:rsid w:val="00EC5E6A"/>
    <w:rsid w:val="00EC6AEF"/>
    <w:rsid w:val="00EC70CC"/>
    <w:rsid w:val="00EC728D"/>
    <w:rsid w:val="00EC74AE"/>
    <w:rsid w:val="00EC755D"/>
    <w:rsid w:val="00EC777B"/>
    <w:rsid w:val="00EC7AB5"/>
    <w:rsid w:val="00EC7B09"/>
    <w:rsid w:val="00EC7D87"/>
    <w:rsid w:val="00ED01F7"/>
    <w:rsid w:val="00ED05FB"/>
    <w:rsid w:val="00ED0844"/>
    <w:rsid w:val="00ED0EA9"/>
    <w:rsid w:val="00ED0F0E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57E"/>
    <w:rsid w:val="00ED3750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F49"/>
    <w:rsid w:val="00ED709A"/>
    <w:rsid w:val="00ED7446"/>
    <w:rsid w:val="00ED75E1"/>
    <w:rsid w:val="00ED7804"/>
    <w:rsid w:val="00EE00B0"/>
    <w:rsid w:val="00EE058A"/>
    <w:rsid w:val="00EE0A82"/>
    <w:rsid w:val="00EE0D09"/>
    <w:rsid w:val="00EE1D01"/>
    <w:rsid w:val="00EE2138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198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02C"/>
    <w:rsid w:val="00EF4545"/>
    <w:rsid w:val="00EF497A"/>
    <w:rsid w:val="00EF4DB6"/>
    <w:rsid w:val="00EF4DF8"/>
    <w:rsid w:val="00EF4FF5"/>
    <w:rsid w:val="00EF50E8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8CF"/>
    <w:rsid w:val="00F03A30"/>
    <w:rsid w:val="00F04876"/>
    <w:rsid w:val="00F04A7B"/>
    <w:rsid w:val="00F04C99"/>
    <w:rsid w:val="00F04D95"/>
    <w:rsid w:val="00F053A1"/>
    <w:rsid w:val="00F0584C"/>
    <w:rsid w:val="00F0588F"/>
    <w:rsid w:val="00F05939"/>
    <w:rsid w:val="00F05C7B"/>
    <w:rsid w:val="00F06187"/>
    <w:rsid w:val="00F06396"/>
    <w:rsid w:val="00F076A1"/>
    <w:rsid w:val="00F07825"/>
    <w:rsid w:val="00F07BE7"/>
    <w:rsid w:val="00F1010E"/>
    <w:rsid w:val="00F1045B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2E04"/>
    <w:rsid w:val="00F12F90"/>
    <w:rsid w:val="00F1309C"/>
    <w:rsid w:val="00F13412"/>
    <w:rsid w:val="00F135CA"/>
    <w:rsid w:val="00F1382A"/>
    <w:rsid w:val="00F13AFA"/>
    <w:rsid w:val="00F13C63"/>
    <w:rsid w:val="00F13C7E"/>
    <w:rsid w:val="00F13FFF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A86"/>
    <w:rsid w:val="00F20CC4"/>
    <w:rsid w:val="00F20DA2"/>
    <w:rsid w:val="00F21EB6"/>
    <w:rsid w:val="00F21EE9"/>
    <w:rsid w:val="00F224BE"/>
    <w:rsid w:val="00F22551"/>
    <w:rsid w:val="00F22C0C"/>
    <w:rsid w:val="00F22F33"/>
    <w:rsid w:val="00F23004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49D"/>
    <w:rsid w:val="00F30AB9"/>
    <w:rsid w:val="00F30D7D"/>
    <w:rsid w:val="00F313ED"/>
    <w:rsid w:val="00F314FF"/>
    <w:rsid w:val="00F32749"/>
    <w:rsid w:val="00F32783"/>
    <w:rsid w:val="00F32D0C"/>
    <w:rsid w:val="00F32E4B"/>
    <w:rsid w:val="00F33137"/>
    <w:rsid w:val="00F332CF"/>
    <w:rsid w:val="00F33820"/>
    <w:rsid w:val="00F33CC3"/>
    <w:rsid w:val="00F343F6"/>
    <w:rsid w:val="00F34471"/>
    <w:rsid w:val="00F3468F"/>
    <w:rsid w:val="00F3500C"/>
    <w:rsid w:val="00F355D9"/>
    <w:rsid w:val="00F35909"/>
    <w:rsid w:val="00F35982"/>
    <w:rsid w:val="00F35D04"/>
    <w:rsid w:val="00F35F98"/>
    <w:rsid w:val="00F3639E"/>
    <w:rsid w:val="00F367AC"/>
    <w:rsid w:val="00F36AB3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0DD"/>
    <w:rsid w:val="00F421D7"/>
    <w:rsid w:val="00F42314"/>
    <w:rsid w:val="00F42E0B"/>
    <w:rsid w:val="00F430A8"/>
    <w:rsid w:val="00F435D4"/>
    <w:rsid w:val="00F436F2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C90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356"/>
    <w:rsid w:val="00F56B0A"/>
    <w:rsid w:val="00F56C19"/>
    <w:rsid w:val="00F56D8A"/>
    <w:rsid w:val="00F56F20"/>
    <w:rsid w:val="00F57320"/>
    <w:rsid w:val="00F57541"/>
    <w:rsid w:val="00F57699"/>
    <w:rsid w:val="00F576B7"/>
    <w:rsid w:val="00F57984"/>
    <w:rsid w:val="00F57B62"/>
    <w:rsid w:val="00F57CC4"/>
    <w:rsid w:val="00F57E8F"/>
    <w:rsid w:val="00F57E92"/>
    <w:rsid w:val="00F600F5"/>
    <w:rsid w:val="00F60366"/>
    <w:rsid w:val="00F60551"/>
    <w:rsid w:val="00F605F4"/>
    <w:rsid w:val="00F61293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5EB"/>
    <w:rsid w:val="00F63889"/>
    <w:rsid w:val="00F63AD4"/>
    <w:rsid w:val="00F63D3B"/>
    <w:rsid w:val="00F63DDD"/>
    <w:rsid w:val="00F63F47"/>
    <w:rsid w:val="00F64223"/>
    <w:rsid w:val="00F6438A"/>
    <w:rsid w:val="00F648EC"/>
    <w:rsid w:val="00F648F3"/>
    <w:rsid w:val="00F64ADA"/>
    <w:rsid w:val="00F652FF"/>
    <w:rsid w:val="00F653D0"/>
    <w:rsid w:val="00F653D9"/>
    <w:rsid w:val="00F654AE"/>
    <w:rsid w:val="00F6557A"/>
    <w:rsid w:val="00F657FE"/>
    <w:rsid w:val="00F65A7B"/>
    <w:rsid w:val="00F65A99"/>
    <w:rsid w:val="00F65ECC"/>
    <w:rsid w:val="00F65ECD"/>
    <w:rsid w:val="00F661C2"/>
    <w:rsid w:val="00F6643A"/>
    <w:rsid w:val="00F6670D"/>
    <w:rsid w:val="00F66D81"/>
    <w:rsid w:val="00F67326"/>
    <w:rsid w:val="00F6754F"/>
    <w:rsid w:val="00F67B5F"/>
    <w:rsid w:val="00F67DDA"/>
    <w:rsid w:val="00F67F16"/>
    <w:rsid w:val="00F7006C"/>
    <w:rsid w:val="00F70147"/>
    <w:rsid w:val="00F70214"/>
    <w:rsid w:val="00F707DF"/>
    <w:rsid w:val="00F70A4D"/>
    <w:rsid w:val="00F715DB"/>
    <w:rsid w:val="00F71CAE"/>
    <w:rsid w:val="00F71DE9"/>
    <w:rsid w:val="00F72501"/>
    <w:rsid w:val="00F726C6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6CCE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2F5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2AA"/>
    <w:rsid w:val="00F865E8"/>
    <w:rsid w:val="00F866D0"/>
    <w:rsid w:val="00F86FBF"/>
    <w:rsid w:val="00F87740"/>
    <w:rsid w:val="00F87A82"/>
    <w:rsid w:val="00F90199"/>
    <w:rsid w:val="00F902D3"/>
    <w:rsid w:val="00F90F0E"/>
    <w:rsid w:val="00F91090"/>
    <w:rsid w:val="00F910D9"/>
    <w:rsid w:val="00F910F0"/>
    <w:rsid w:val="00F914A4"/>
    <w:rsid w:val="00F91540"/>
    <w:rsid w:val="00F9187C"/>
    <w:rsid w:val="00F9206B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97D67"/>
    <w:rsid w:val="00FA04E6"/>
    <w:rsid w:val="00FA07CA"/>
    <w:rsid w:val="00FA08D9"/>
    <w:rsid w:val="00FA098A"/>
    <w:rsid w:val="00FA09B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538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A4E"/>
    <w:rsid w:val="00FA6C3C"/>
    <w:rsid w:val="00FA6F91"/>
    <w:rsid w:val="00FA77BB"/>
    <w:rsid w:val="00FA7B41"/>
    <w:rsid w:val="00FA7BBB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2D4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965"/>
    <w:rsid w:val="00FC2BFB"/>
    <w:rsid w:val="00FC31B9"/>
    <w:rsid w:val="00FC38B6"/>
    <w:rsid w:val="00FC38F4"/>
    <w:rsid w:val="00FC3997"/>
    <w:rsid w:val="00FC3C1C"/>
    <w:rsid w:val="00FC3D31"/>
    <w:rsid w:val="00FC4056"/>
    <w:rsid w:val="00FC4584"/>
    <w:rsid w:val="00FC45A2"/>
    <w:rsid w:val="00FC4CDF"/>
    <w:rsid w:val="00FC4F4B"/>
    <w:rsid w:val="00FC5050"/>
    <w:rsid w:val="00FC5153"/>
    <w:rsid w:val="00FC55E2"/>
    <w:rsid w:val="00FC56BB"/>
    <w:rsid w:val="00FC5DD5"/>
    <w:rsid w:val="00FC5E2D"/>
    <w:rsid w:val="00FC5F9E"/>
    <w:rsid w:val="00FC62E0"/>
    <w:rsid w:val="00FC6540"/>
    <w:rsid w:val="00FC6878"/>
    <w:rsid w:val="00FC68C5"/>
    <w:rsid w:val="00FC6A2D"/>
    <w:rsid w:val="00FC6D12"/>
    <w:rsid w:val="00FC700B"/>
    <w:rsid w:val="00FC735B"/>
    <w:rsid w:val="00FC75BE"/>
    <w:rsid w:val="00FC783C"/>
    <w:rsid w:val="00FC7DE0"/>
    <w:rsid w:val="00FD0011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581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D7E02"/>
    <w:rsid w:val="00FE00E0"/>
    <w:rsid w:val="00FE0373"/>
    <w:rsid w:val="00FE1198"/>
    <w:rsid w:val="00FE16C9"/>
    <w:rsid w:val="00FE199E"/>
    <w:rsid w:val="00FE2255"/>
    <w:rsid w:val="00FE2260"/>
    <w:rsid w:val="00FE239E"/>
    <w:rsid w:val="00FE2AED"/>
    <w:rsid w:val="00FE2E01"/>
    <w:rsid w:val="00FE33DD"/>
    <w:rsid w:val="00FE3AE6"/>
    <w:rsid w:val="00FE3B7E"/>
    <w:rsid w:val="00FE3DE8"/>
    <w:rsid w:val="00FE3E8D"/>
    <w:rsid w:val="00FE43E8"/>
    <w:rsid w:val="00FE44C7"/>
    <w:rsid w:val="00FE47FF"/>
    <w:rsid w:val="00FE499B"/>
    <w:rsid w:val="00FE49F2"/>
    <w:rsid w:val="00FE5091"/>
    <w:rsid w:val="00FE54F8"/>
    <w:rsid w:val="00FE565E"/>
    <w:rsid w:val="00FE5674"/>
    <w:rsid w:val="00FE578A"/>
    <w:rsid w:val="00FE5B02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995"/>
    <w:rsid w:val="00FF2C8F"/>
    <w:rsid w:val="00FF2FAD"/>
    <w:rsid w:val="00FF31C3"/>
    <w:rsid w:val="00FF32D8"/>
    <w:rsid w:val="00FF3353"/>
    <w:rsid w:val="00FF36F5"/>
    <w:rsid w:val="00FF372E"/>
    <w:rsid w:val="00FF37B9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517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0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qFormat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qFormat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2126"/>
    <w:rPr>
      <w:rFonts w:ascii="Times New Roman" w:hAnsi="Times New Roman"/>
    </w:rPr>
  </w:style>
  <w:style w:type="paragraph" w:customStyle="1" w:styleId="B3">
    <w:name w:val="B3+"/>
    <w:basedOn w:val="B30"/>
    <w:rsid w:val="007710C1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TF0">
    <w:name w:val="TF字符"/>
    <w:aliases w:val="left字符"/>
    <w:rsid w:val="00844230"/>
    <w:rPr>
      <w:rFonts w:ascii="Arial" w:eastAsia="Times New Roman" w:hAnsi="Arial"/>
      <w:b/>
    </w:rPr>
  </w:style>
  <w:style w:type="character" w:customStyle="1" w:styleId="EQChar">
    <w:name w:val="EQ Char"/>
    <w:link w:val="EQ"/>
    <w:qFormat/>
    <w:rsid w:val="0066546E"/>
    <w:rPr>
      <w:rFonts w:ascii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95-871B-4373-A69C-2D5D0CA8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cp:lastModifiedBy>Takao Miyake</cp:lastModifiedBy>
  <cp:revision>23</cp:revision>
  <cp:lastPrinted>2022-02-14T10:53:00Z</cp:lastPrinted>
  <dcterms:created xsi:type="dcterms:W3CDTF">2022-02-14T09:49:00Z</dcterms:created>
  <dcterms:modified xsi:type="dcterms:W3CDTF">2022-02-14T12:23:00Z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