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35DEE4C7" w:rsidR="00803510" w:rsidRPr="00A412D5" w:rsidRDefault="00DE5DDF" w:rsidP="00803510">
      <w:pPr>
        <w:pStyle w:val="3GPPHeader"/>
        <w:spacing w:after="0"/>
        <w:rPr>
          <w:lang w:val="en-US"/>
        </w:rPr>
      </w:pPr>
      <w:r w:rsidRPr="00DE5DDF">
        <w:rPr>
          <w:lang w:val="en-US"/>
        </w:rPr>
        <w:t>3GPP TSG-RAN4 Meeting #</w:t>
      </w:r>
      <w:r w:rsidR="00FB737C">
        <w:rPr>
          <w:lang w:val="en-US"/>
        </w:rPr>
        <w:t>10</w:t>
      </w:r>
      <w:r w:rsidR="00AF085F">
        <w:rPr>
          <w:lang w:val="en-US"/>
        </w:rPr>
        <w:t>1</w:t>
      </w:r>
      <w:r w:rsidRPr="00DE5DDF">
        <w:rPr>
          <w:lang w:val="en-US"/>
        </w:rPr>
        <w:t>-e</w:t>
      </w:r>
      <w:r w:rsidR="00803510" w:rsidRPr="00A412D5">
        <w:rPr>
          <w:lang w:val="en-US"/>
        </w:rPr>
        <w:tab/>
      </w:r>
      <w:bookmarkStart w:id="0" w:name="_Hlk85368869"/>
      <w:r w:rsidR="00497AFA" w:rsidRPr="00497AFA">
        <w:rPr>
          <w:lang w:val="en-US"/>
        </w:rPr>
        <w:t>R4-2117053</w:t>
      </w:r>
      <w:bookmarkEnd w:id="0"/>
    </w:p>
    <w:p w14:paraId="26F858F2" w14:textId="5BDDAD46" w:rsidR="0043450E" w:rsidRPr="00A412D5" w:rsidRDefault="00AF085F" w:rsidP="0043450E">
      <w:pPr>
        <w:overflowPunct/>
        <w:autoSpaceDE/>
        <w:autoSpaceDN/>
        <w:adjustRightInd/>
        <w:textAlignment w:val="auto"/>
        <w:rPr>
          <w:rFonts w:ascii="Arial" w:hAnsi="Arial"/>
          <w:b/>
          <w:noProof/>
          <w:sz w:val="24"/>
          <w:lang w:val="en-US"/>
        </w:rPr>
      </w:pPr>
      <w:r>
        <w:rPr>
          <w:rFonts w:ascii="Arial" w:eastAsia="SimSun" w:hAnsi="Arial" w:cs="Arial"/>
          <w:b/>
          <w:sz w:val="24"/>
          <w:szCs w:val="24"/>
          <w:lang w:eastAsia="zh-CN"/>
        </w:rPr>
        <w:t>Electronic Meeting, November 01-12</w:t>
      </w:r>
      <w:r w:rsidRPr="00B23518">
        <w:rPr>
          <w:rFonts w:ascii="Arial" w:eastAsia="SimSun" w:hAnsi="Arial" w:cs="Arial"/>
          <w:b/>
          <w:sz w:val="24"/>
          <w:szCs w:val="24"/>
          <w:lang w:eastAsia="zh-CN"/>
        </w:rPr>
        <w:t>, 2021</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bookmarkStart w:id="1" w:name="_Hlk84883675"/>
      <w:r w:rsidRPr="00A412D5">
        <w:rPr>
          <w:sz w:val="22"/>
        </w:rPr>
        <w:t>Nok</w:t>
      </w:r>
      <w:r w:rsidR="00BC764C" w:rsidRPr="00A412D5">
        <w:rPr>
          <w:sz w:val="22"/>
        </w:rPr>
        <w:t>ia</w:t>
      </w:r>
      <w:r w:rsidR="00454E53" w:rsidRPr="00A412D5">
        <w:rPr>
          <w:sz w:val="22"/>
        </w:rPr>
        <w:t>, Nokia Shanghai Bell</w:t>
      </w:r>
      <w:bookmarkEnd w:id="1"/>
    </w:p>
    <w:p w14:paraId="5B6A96A7" w14:textId="3AB0B042"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2" w:name="_Hlk84883665"/>
      <w:bookmarkStart w:id="3" w:name="_Hlk85368860"/>
      <w:r w:rsidR="0068276F">
        <w:rPr>
          <w:sz w:val="22"/>
        </w:rPr>
        <w:t>Feasibility of the sum method</w:t>
      </w:r>
      <w:bookmarkEnd w:id="2"/>
      <w:r w:rsidR="0041540E">
        <w:rPr>
          <w:sz w:val="22"/>
        </w:rPr>
        <w:t xml:space="preserve"> for i</w:t>
      </w:r>
      <w:r w:rsidR="0041540E" w:rsidRPr="0041540E">
        <w:rPr>
          <w:sz w:val="22"/>
        </w:rPr>
        <w:t>ncreasing UE power high limit</w:t>
      </w:r>
      <w:r w:rsidR="0041540E">
        <w:rPr>
          <w:sz w:val="22"/>
        </w:rPr>
        <w:t xml:space="preserve"> for CA/DC</w:t>
      </w:r>
      <w:bookmarkEnd w:id="3"/>
    </w:p>
    <w:p w14:paraId="23226DA5" w14:textId="01CCB26F"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AF085F">
        <w:rPr>
          <w:sz w:val="22"/>
        </w:rPr>
        <w:t>7</w:t>
      </w:r>
      <w:r w:rsidR="00562F8C" w:rsidRPr="00A412D5">
        <w:rPr>
          <w:sz w:val="22"/>
        </w:rPr>
        <w:t>.</w:t>
      </w:r>
      <w:r w:rsidR="00961872">
        <w:rPr>
          <w:sz w:val="22"/>
        </w:rPr>
        <w:t>3</w:t>
      </w:r>
      <w:r w:rsidR="001176FC">
        <w:rPr>
          <w:sz w:val="22"/>
        </w:rPr>
        <w:t>4</w:t>
      </w:r>
      <w:r w:rsidR="00562F8C" w:rsidRPr="00A412D5">
        <w:rPr>
          <w:sz w:val="22"/>
        </w:rPr>
        <w:t>.</w:t>
      </w:r>
      <w:r w:rsidR="0068276F">
        <w:rPr>
          <w:sz w:val="22"/>
        </w:rPr>
        <w:t>2</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0B478278" w14:textId="6F883A90" w:rsidR="00AF085F" w:rsidRDefault="000A3CB6" w:rsidP="002D746B">
      <w:r w:rsidRPr="00A412D5">
        <w:t>RAN</w:t>
      </w:r>
      <w:r w:rsidR="00AF085F">
        <w:t xml:space="preserve">#93-e </w:t>
      </w:r>
      <w:r w:rsidR="00BA51B8">
        <w:t xml:space="preserve">approved an </w:t>
      </w:r>
      <w:r w:rsidR="00AF085F">
        <w:t xml:space="preserve">WI of </w:t>
      </w:r>
      <w:r w:rsidR="00BA51B8">
        <w:t xml:space="preserve">[1], </w:t>
      </w:r>
      <w:r w:rsidR="00AF085F">
        <w:t xml:space="preserve">which clarifies that </w:t>
      </w:r>
      <w:r w:rsidR="00AF085F" w:rsidRPr="00AF085F">
        <w:t>CA_n1A-n78A (23dBm+26dBm)</w:t>
      </w:r>
      <w:r w:rsidR="00AF085F">
        <w:t xml:space="preserve"> is the example</w:t>
      </w:r>
      <w:r w:rsidR="0020554A">
        <w:t xml:space="preserve"> CA</w:t>
      </w:r>
      <w:r w:rsidR="00AF085F">
        <w:t xml:space="preserve"> </w:t>
      </w:r>
      <w:r w:rsidR="0020554A">
        <w:t>configuration</w:t>
      </w:r>
      <w:r w:rsidR="00AF085F">
        <w:t xml:space="preserve"> to be specified as well as following two options are the candidates.</w:t>
      </w:r>
    </w:p>
    <w:p w14:paraId="7BDBB392" w14:textId="77777777" w:rsidR="00AF085F" w:rsidRDefault="00AF085F" w:rsidP="00AF085F">
      <w:pPr>
        <w:numPr>
          <w:ilvl w:val="1"/>
          <w:numId w:val="37"/>
        </w:numPr>
        <w:jc w:val="both"/>
        <w:rPr>
          <w:rFonts w:eastAsia="SimSun"/>
          <w:lang w:eastAsia="zh-CN"/>
        </w:rPr>
      </w:pPr>
      <w:r>
        <w:rPr>
          <w:rFonts w:eastAsia="SimSun" w:hint="eastAsia"/>
          <w:lang w:eastAsia="zh-CN"/>
        </w:rPr>
        <w:t>Option 1: I</w:t>
      </w:r>
      <w:r w:rsidRPr="00107BEF">
        <w:rPr>
          <w:rFonts w:eastAsia="SimSun" w:hint="eastAsia"/>
          <w:lang w:eastAsia="zh-CN"/>
        </w:rPr>
        <w:t>mprovement on power high limit</w:t>
      </w:r>
    </w:p>
    <w:p w14:paraId="3684E086" w14:textId="77777777" w:rsidR="00AF085F" w:rsidRPr="00301627" w:rsidRDefault="00AF085F" w:rsidP="00AF085F">
      <w:pPr>
        <w:numPr>
          <w:ilvl w:val="2"/>
          <w:numId w:val="38"/>
        </w:numPr>
        <w:overflowPunct/>
        <w:autoSpaceDE/>
        <w:autoSpaceDN/>
        <w:adjustRightInd/>
        <w:ind w:left="1985" w:hanging="284"/>
        <w:jc w:val="both"/>
        <w:textAlignment w:val="auto"/>
        <w:rPr>
          <w:rFonts w:eastAsiaTheme="minorEastAsia"/>
          <w:lang w:val="en-US" w:eastAsia="zh-CN"/>
        </w:rPr>
      </w:pPr>
      <w:r w:rsidRPr="00301627">
        <w:rPr>
          <w:rFonts w:eastAsiaTheme="minorEastAsia"/>
          <w:lang w:val="en-US" w:eastAsia="zh-CN"/>
        </w:rPr>
        <w:t xml:space="preserve">Allow UE to transmit the sum of the individual rated PA power classes by lifting the restriction from the Power Class for UL inter band CA or DC, i.e., </w:t>
      </w:r>
      <w:proofErr w:type="spellStart"/>
      <w:r w:rsidRPr="00301627">
        <w:rPr>
          <w:rFonts w:eastAsia="SimSun" w:hint="eastAsia"/>
          <w:lang w:val="en-US" w:eastAsia="zh-CN"/>
        </w:rPr>
        <w:t>P</w:t>
      </w:r>
      <w:r w:rsidRPr="00301627">
        <w:rPr>
          <w:rFonts w:eastAsia="SimSun" w:hint="eastAsia"/>
          <w:vertAlign w:val="subscript"/>
          <w:lang w:val="en-US" w:eastAsia="zh-CN"/>
        </w:rPr>
        <w:t>PowerClass,CA</w:t>
      </w:r>
      <w:proofErr w:type="spellEnd"/>
      <w:r w:rsidRPr="00301627">
        <w:rPr>
          <w:rFonts w:eastAsia="SimSun" w:hint="eastAsia"/>
          <w:lang w:val="en-US" w:eastAsia="zh-CN"/>
        </w:rPr>
        <w:t xml:space="preserve"> </w:t>
      </w:r>
      <w:r w:rsidRPr="00301627">
        <w:rPr>
          <w:rFonts w:eastAsiaTheme="minorEastAsia" w:hint="eastAsia"/>
          <w:lang w:val="en-US" w:eastAsia="zh-CN"/>
        </w:rPr>
        <w:t xml:space="preserve">is replaced with </w:t>
      </w:r>
      <w:r w:rsidRPr="00301627">
        <w:rPr>
          <w:rFonts w:eastAsia="SimSun" w:hint="eastAsia"/>
          <w:lang w:val="en-US" w:eastAsia="zh-CN"/>
        </w:rPr>
        <w:t>10</w:t>
      </w:r>
      <w:r w:rsidRPr="00301627">
        <w:rPr>
          <w:rFonts w:eastAsia="SimSun"/>
          <w:lang w:val="en-US" w:eastAsia="zh-CN"/>
        </w:rPr>
        <w:t>*</w:t>
      </w:r>
      <w:r w:rsidRPr="00301627">
        <w:rPr>
          <w:rFonts w:eastAsia="SimSun" w:hint="eastAsia"/>
          <w:lang w:val="en-US" w:eastAsia="zh-CN"/>
        </w:rPr>
        <w:t>log10</w:t>
      </w:r>
      <w:r w:rsidRPr="00301627">
        <w:rPr>
          <w:rFonts w:eastAsia="SimSun" w:hint="eastAsia"/>
          <w:lang w:val="en-US" w:eastAsia="zh-CN"/>
        </w:rPr>
        <w:t>∑</w:t>
      </w:r>
      <w:r w:rsidRPr="00301627">
        <w:rPr>
          <w:rFonts w:eastAsia="SimSun" w:hint="eastAsia"/>
          <w:lang w:val="en-US" w:eastAsia="zh-CN"/>
        </w:rPr>
        <w:t xml:space="preserve"> </w:t>
      </w:r>
      <w:proofErr w:type="spellStart"/>
      <w:r w:rsidRPr="00301627">
        <w:rPr>
          <w:rFonts w:eastAsia="SimSun" w:hint="eastAsia"/>
          <w:lang w:val="en-US" w:eastAsia="zh-CN"/>
        </w:rPr>
        <w:t>p</w:t>
      </w:r>
      <w:r w:rsidRPr="00301627">
        <w:rPr>
          <w:rFonts w:eastAsia="SimSun" w:hint="eastAsia"/>
          <w:vertAlign w:val="subscript"/>
          <w:lang w:val="en-US" w:eastAsia="zh-CN"/>
        </w:rPr>
        <w:t>PowerClass,c</w:t>
      </w:r>
      <w:proofErr w:type="spellEnd"/>
    </w:p>
    <w:p w14:paraId="22A65185" w14:textId="77777777" w:rsidR="00AF085F" w:rsidRPr="00301627" w:rsidRDefault="00AF085F" w:rsidP="00AF085F">
      <w:pPr>
        <w:numPr>
          <w:ilvl w:val="1"/>
          <w:numId w:val="37"/>
        </w:numPr>
        <w:jc w:val="both"/>
        <w:rPr>
          <w:rFonts w:eastAsia="SimSun"/>
          <w:lang w:eastAsia="zh-CN"/>
        </w:rPr>
      </w:pPr>
      <w:r w:rsidRPr="00301627">
        <w:rPr>
          <w:rFonts w:eastAsia="SimSun" w:hint="eastAsia"/>
          <w:lang w:eastAsia="zh-CN"/>
        </w:rPr>
        <w:t>Option 2: Definition of a new power class for CA and DC</w:t>
      </w:r>
    </w:p>
    <w:p w14:paraId="619210D0" w14:textId="77777777" w:rsidR="00AF085F" w:rsidRPr="00301627" w:rsidRDefault="00AF085F" w:rsidP="00AF085F">
      <w:pPr>
        <w:numPr>
          <w:ilvl w:val="2"/>
          <w:numId w:val="38"/>
        </w:numPr>
        <w:overflowPunct/>
        <w:autoSpaceDE/>
        <w:autoSpaceDN/>
        <w:adjustRightInd/>
        <w:ind w:left="1985" w:hanging="284"/>
        <w:jc w:val="both"/>
        <w:textAlignment w:val="auto"/>
        <w:rPr>
          <w:lang w:val="en-US" w:eastAsia="zh-CN"/>
        </w:rPr>
      </w:pPr>
      <w:r w:rsidRPr="00301627">
        <w:rPr>
          <w:lang w:val="en-US" w:eastAsia="zh-CN"/>
        </w:rPr>
        <w:t>Introduce new power classes with necessary requirements</w:t>
      </w:r>
    </w:p>
    <w:p w14:paraId="3B9BEFED" w14:textId="77777777" w:rsidR="00AF085F" w:rsidRDefault="00AF085F" w:rsidP="00AF085F">
      <w:pPr>
        <w:numPr>
          <w:ilvl w:val="1"/>
          <w:numId w:val="37"/>
        </w:numPr>
        <w:jc w:val="both"/>
        <w:rPr>
          <w:rFonts w:eastAsia="SimSun"/>
          <w:lang w:eastAsia="zh-CN"/>
        </w:rPr>
      </w:pPr>
      <w:r w:rsidRPr="00C70F2F">
        <w:rPr>
          <w:rFonts w:eastAsia="SimSun"/>
          <w:lang w:eastAsia="zh-CN"/>
        </w:rPr>
        <w:t xml:space="preserve">To respect the previous RAN4 </w:t>
      </w:r>
      <w:r>
        <w:rPr>
          <w:rFonts w:eastAsia="SimSun" w:hint="eastAsia"/>
          <w:lang w:eastAsia="zh-CN"/>
        </w:rPr>
        <w:t>agreement</w:t>
      </w:r>
      <w:r w:rsidRPr="00C70F2F">
        <w:rPr>
          <w:rFonts w:eastAsia="SimSun"/>
          <w:lang w:eastAsia="zh-CN"/>
        </w:rPr>
        <w:t xml:space="preserve">, option 1 and option 2 are prioritized, </w:t>
      </w:r>
      <w:r>
        <w:rPr>
          <w:rFonts w:eastAsia="SimSun" w:hint="eastAsia"/>
          <w:lang w:eastAsia="zh-CN"/>
        </w:rPr>
        <w:t>and</w:t>
      </w:r>
      <w:r w:rsidRPr="00C70F2F">
        <w:rPr>
          <w:rFonts w:eastAsia="SimSun"/>
          <w:lang w:eastAsia="zh-CN"/>
        </w:rPr>
        <w:t xml:space="preserve"> other option </w:t>
      </w:r>
      <w:r>
        <w:rPr>
          <w:rFonts w:eastAsia="SimSun" w:hint="eastAsia"/>
          <w:lang w:eastAsia="zh-CN"/>
        </w:rPr>
        <w:t>is</w:t>
      </w:r>
      <w:r w:rsidRPr="00C70F2F">
        <w:rPr>
          <w:rFonts w:eastAsia="SimSun"/>
          <w:lang w:eastAsia="zh-CN"/>
        </w:rPr>
        <w:t xml:space="preserve"> not precluded if </w:t>
      </w:r>
      <w:r>
        <w:rPr>
          <w:rFonts w:eastAsia="SimSun" w:hint="eastAsia"/>
          <w:lang w:eastAsia="zh-CN"/>
        </w:rPr>
        <w:t>it is</w:t>
      </w:r>
      <w:r w:rsidRPr="00C70F2F">
        <w:rPr>
          <w:rFonts w:eastAsia="SimSun"/>
          <w:lang w:eastAsia="zh-CN"/>
        </w:rPr>
        <w:t xml:space="preserve"> justified.</w:t>
      </w:r>
    </w:p>
    <w:p w14:paraId="2DDB568B" w14:textId="46D6A93B" w:rsidR="0068320A" w:rsidRPr="0068320A" w:rsidRDefault="00BA51B8" w:rsidP="00BA51B8">
      <w:pPr>
        <w:rPr>
          <w:lang w:eastAsia="ko-KR"/>
        </w:rPr>
      </w:pPr>
      <w:bookmarkStart w:id="4" w:name="_Hlk58440727"/>
      <w:r>
        <w:rPr>
          <w:lang w:val="en-US"/>
        </w:rPr>
        <w:t xml:space="preserve">This contribution </w:t>
      </w:r>
      <w:r w:rsidR="005A25BF">
        <w:rPr>
          <w:lang w:val="en-US"/>
        </w:rPr>
        <w:t xml:space="preserve">addresses issues </w:t>
      </w:r>
      <w:r w:rsidR="0041540E">
        <w:rPr>
          <w:lang w:val="en-US"/>
        </w:rPr>
        <w:t xml:space="preserve">have been </w:t>
      </w:r>
      <w:r w:rsidR="005A25BF">
        <w:rPr>
          <w:lang w:val="en-US"/>
        </w:rPr>
        <w:t>raised for the sum method</w:t>
      </w:r>
      <w:r w:rsidR="0041540E">
        <w:rPr>
          <w:lang w:val="en-US"/>
        </w:rPr>
        <w:t xml:space="preserve"> so far</w:t>
      </w:r>
      <w:r w:rsidR="005A25BF">
        <w:rPr>
          <w:lang w:val="en-US"/>
        </w:rPr>
        <w:t xml:space="preserve">. Note that how the specification </w:t>
      </w:r>
      <w:r w:rsidR="00181B38">
        <w:rPr>
          <w:lang w:val="en-US"/>
        </w:rPr>
        <w:t xml:space="preserve">specific to the sum method </w:t>
      </w:r>
      <w:r w:rsidR="005A25BF">
        <w:rPr>
          <w:lang w:val="en-US"/>
        </w:rPr>
        <w:t>should look is elaborated in a companion paper in [2].</w:t>
      </w:r>
    </w:p>
    <w:p w14:paraId="33676B5E" w14:textId="05E2B43B" w:rsidR="0068320A" w:rsidRPr="00A412D5" w:rsidRDefault="0068320A" w:rsidP="0068320A">
      <w:pPr>
        <w:pStyle w:val="Heading1"/>
        <w:ind w:left="709" w:hanging="709"/>
      </w:pPr>
      <w:r w:rsidRPr="00A412D5">
        <w:t>2</w:t>
      </w:r>
      <w:r w:rsidRPr="00A412D5">
        <w:tab/>
      </w:r>
      <w:r w:rsidR="00B604D2">
        <w:t>Discussion</w:t>
      </w:r>
    </w:p>
    <w:p w14:paraId="7AD6BE4D" w14:textId="67986996" w:rsidR="0020554A" w:rsidRPr="00A412D5" w:rsidRDefault="0020554A" w:rsidP="0020554A">
      <w:pPr>
        <w:pStyle w:val="Heading2"/>
      </w:pPr>
      <w:r w:rsidRPr="00A412D5">
        <w:t>2</w:t>
      </w:r>
      <w:r>
        <w:t>.1</w:t>
      </w:r>
      <w:r w:rsidRPr="00A412D5">
        <w:tab/>
      </w:r>
      <w:r w:rsidR="00F419BB">
        <w:t>Clarification of signalling of the sum method</w:t>
      </w:r>
    </w:p>
    <w:p w14:paraId="4146CFFD" w14:textId="011DDD01" w:rsidR="00181B38" w:rsidRDefault="00C146DD" w:rsidP="0020554A">
      <w:r>
        <w:t xml:space="preserve">As elaborated in [3], the sum method requires a new capability for a network to distinguish UEs capable of existing PC2 UL CA band configurations </w:t>
      </w:r>
      <w:r w:rsidR="00181B38">
        <w:t>from</w:t>
      </w:r>
      <w:r>
        <w:t xml:space="preserve"> UEs capable of higher power UL CA band configurations. </w:t>
      </w:r>
      <w:r w:rsidR="00181B38">
        <w:t>The reasons are as below.</w:t>
      </w:r>
    </w:p>
    <w:p w14:paraId="50A1916B" w14:textId="1DB384B0" w:rsidR="00181B38" w:rsidRPr="00A412D5" w:rsidRDefault="00181B38" w:rsidP="00181B38">
      <w:r w:rsidRPr="00A412D5">
        <w:t>In [</w:t>
      </w:r>
      <w:r>
        <w:t>4</w:t>
      </w:r>
      <w:r w:rsidRPr="00A412D5">
        <w:t xml:space="preserve">], </w:t>
      </w:r>
      <w:proofErr w:type="gramStart"/>
      <w:r w:rsidRPr="00A412D5">
        <w:t>in order to</w:t>
      </w:r>
      <w:proofErr w:type="gramEnd"/>
      <w:r w:rsidRPr="00A412D5">
        <w:t xml:space="preserve"> lift the restriction on maximum output power, removing the </w:t>
      </w:r>
      <w:proofErr w:type="spellStart"/>
      <w:r w:rsidRPr="00A412D5">
        <w:t>P</w:t>
      </w:r>
      <w:r w:rsidRPr="00A412D5">
        <w:rPr>
          <w:vertAlign w:val="subscript"/>
        </w:rPr>
        <w:t>PowerClass</w:t>
      </w:r>
      <w:proofErr w:type="spellEnd"/>
      <w:r w:rsidRPr="00A412D5">
        <w:t xml:space="preserve"> term within the P</w:t>
      </w:r>
      <w:r w:rsidRPr="00A412D5">
        <w:rPr>
          <w:vertAlign w:val="subscript"/>
        </w:rPr>
        <w:t>CMAX_H</w:t>
      </w:r>
      <w:r w:rsidRPr="00A412D5">
        <w:t xml:space="preserve"> for uplink inter-band CA was proposed. Now since the UEs with this feature does not need </w:t>
      </w:r>
      <w:r>
        <w:t xml:space="preserve">a </w:t>
      </w:r>
      <w:proofErr w:type="spellStart"/>
      <w:r w:rsidRPr="00A412D5">
        <w:t>P</w:t>
      </w:r>
      <w:r w:rsidRPr="00A412D5">
        <w:rPr>
          <w:vertAlign w:val="subscript"/>
        </w:rPr>
        <w:t>PowerClass</w:t>
      </w:r>
      <w:proofErr w:type="spellEnd"/>
      <w:r w:rsidRPr="00A412D5">
        <w:t xml:space="preserve"> term </w:t>
      </w:r>
      <w:r>
        <w:t>in</w:t>
      </w:r>
      <w:r w:rsidRPr="00A412D5">
        <w:t xml:space="preserve"> P</w:t>
      </w:r>
      <w:r w:rsidRPr="00A412D5">
        <w:rPr>
          <w:vertAlign w:val="subscript"/>
        </w:rPr>
        <w:t>CMAX_H</w:t>
      </w:r>
      <w:r w:rsidRPr="00A412D5">
        <w:t>, it seems that people thought that the UE</w:t>
      </w:r>
      <w:r>
        <w:t>s</w:t>
      </w:r>
      <w:r w:rsidRPr="00A412D5">
        <w:t xml:space="preserve"> would not report the PC for uplink inter-band CA. Hence, </w:t>
      </w:r>
      <w:proofErr w:type="spellStart"/>
      <w:r w:rsidRPr="00A412D5">
        <w:t>gNBs</w:t>
      </w:r>
      <w:proofErr w:type="spellEnd"/>
      <w:r w:rsidRPr="00A412D5">
        <w:t xml:space="preserve"> would consider that </w:t>
      </w:r>
      <w:r>
        <w:t xml:space="preserve">the </w:t>
      </w:r>
      <w:r w:rsidRPr="00A412D5">
        <w:t>UE</w:t>
      </w:r>
      <w:r>
        <w:t>s</w:t>
      </w:r>
      <w:r w:rsidRPr="00A412D5">
        <w:t xml:space="preserve">’ power class for </w:t>
      </w:r>
      <w:r>
        <w:t xml:space="preserve">the </w:t>
      </w:r>
      <w:r w:rsidRPr="00A412D5">
        <w:t xml:space="preserve">uplink inter-band CA is the default PC, i.e., PC3. That means the </w:t>
      </w:r>
      <w:proofErr w:type="spellStart"/>
      <w:r w:rsidRPr="00A412D5">
        <w:t>gNBs</w:t>
      </w:r>
      <w:proofErr w:type="spellEnd"/>
      <w:r w:rsidRPr="00A412D5">
        <w:t xml:space="preserve"> cannot distinguish the existing PC3 UEs for uplink inter-band CA and </w:t>
      </w:r>
      <w:r>
        <w:t xml:space="preserve">the </w:t>
      </w:r>
      <w:r w:rsidRPr="00A412D5">
        <w:t xml:space="preserve">new UEs so that it was pointed out that there is a backward compatible issue. </w:t>
      </w:r>
    </w:p>
    <w:p w14:paraId="07EB5ED2" w14:textId="74E8948F" w:rsidR="00181B38" w:rsidRPr="00A412D5" w:rsidRDefault="00181B38" w:rsidP="00181B38">
      <w:r w:rsidRPr="00A412D5">
        <w:t>Or, perhaps, we may be able to interpret the proposal in a different way. The proposal in [</w:t>
      </w:r>
      <w:r w:rsidR="00AF33E4">
        <w:t>4</w:t>
      </w:r>
      <w:r w:rsidRPr="00A412D5">
        <w:t xml:space="preserve">] does not say that </w:t>
      </w:r>
      <w:proofErr w:type="spellStart"/>
      <w:r w:rsidRPr="00A412D5">
        <w:t>P</w:t>
      </w:r>
      <w:r w:rsidRPr="00A412D5">
        <w:rPr>
          <w:vertAlign w:val="subscript"/>
        </w:rPr>
        <w:t>PowerClass</w:t>
      </w:r>
      <w:proofErr w:type="spellEnd"/>
      <w:r w:rsidRPr="00A412D5">
        <w:t xml:space="preserve"> term </w:t>
      </w:r>
      <w:r>
        <w:t xml:space="preserve">in </w:t>
      </w:r>
      <w:r w:rsidRPr="00A412D5">
        <w:t>P</w:t>
      </w:r>
      <w:r w:rsidRPr="00A412D5">
        <w:rPr>
          <w:vertAlign w:val="subscript"/>
        </w:rPr>
        <w:t>CMAX_L</w:t>
      </w:r>
      <w:r w:rsidRPr="00A412D5">
        <w:t xml:space="preserve"> for uplink inter-band CA is removed as well. In this case, it seems that the UEs with the new feature still report the PC for uplink inter-band CA. Though now the </w:t>
      </w:r>
      <w:proofErr w:type="gramStart"/>
      <w:r w:rsidRPr="00A412D5">
        <w:t>aforementioned backward</w:t>
      </w:r>
      <w:proofErr w:type="gramEnd"/>
      <w:r w:rsidRPr="00A412D5">
        <w:t xml:space="preserve"> compatible issue </w:t>
      </w:r>
      <w:r w:rsidR="00AF33E4">
        <w:t xml:space="preserve">meaning that PC3 UEs and UEs with higher power cannot be distinguished </w:t>
      </w:r>
      <w:r w:rsidRPr="00A412D5">
        <w:t xml:space="preserve">is resolved, this would raise a new issue </w:t>
      </w:r>
      <w:r w:rsidR="00AF33E4">
        <w:t>that it is not possible to distinguish the exiting PC2 UEs and UEs with higher power.</w:t>
      </w:r>
    </w:p>
    <w:p w14:paraId="2B7207CA" w14:textId="3E760CBD" w:rsidR="00181B38" w:rsidRDefault="00AF33E4" w:rsidP="0020554A">
      <w:r>
        <w:t xml:space="preserve">Thus, it is necessary for a UE to report a dedicated capability to indicate that the UE can transmit its power up to the sum of the individual </w:t>
      </w:r>
      <w:proofErr w:type="spellStart"/>
      <w:r w:rsidRPr="00B604D2">
        <w:t>ue-PowerClass</w:t>
      </w:r>
      <w:proofErr w:type="spellEnd"/>
      <w:r w:rsidRPr="00B604D2">
        <w:t xml:space="preserve"> </w:t>
      </w:r>
      <w:r>
        <w:t>indicated per band basis.</w:t>
      </w:r>
    </w:p>
    <w:p w14:paraId="6FD921B2" w14:textId="5B0847A9" w:rsidR="00902479" w:rsidRPr="00B604D2" w:rsidRDefault="00831DD5" w:rsidP="0068320A">
      <w:pPr>
        <w:rPr>
          <w:b/>
          <w:bCs/>
        </w:rPr>
      </w:pPr>
      <w:r w:rsidRPr="00B604D2">
        <w:rPr>
          <w:b/>
          <w:bCs/>
        </w:rPr>
        <w:t xml:space="preserve">Observation </w:t>
      </w:r>
      <w:r w:rsidR="00230BF5" w:rsidRPr="00B604D2">
        <w:rPr>
          <w:b/>
          <w:bCs/>
        </w:rPr>
        <w:t>1:</w:t>
      </w:r>
      <w:r w:rsidRPr="00B604D2">
        <w:rPr>
          <w:b/>
          <w:bCs/>
        </w:rPr>
        <w:t xml:space="preserve"> </w:t>
      </w:r>
      <w:r w:rsidR="00B604D2" w:rsidRPr="00B604D2">
        <w:rPr>
          <w:b/>
          <w:bCs/>
        </w:rPr>
        <w:t xml:space="preserve">A new capability is required to indicate that the UE can transmit up to the sum of the individual </w:t>
      </w:r>
      <w:proofErr w:type="spellStart"/>
      <w:r w:rsidR="00B604D2" w:rsidRPr="00F83452">
        <w:rPr>
          <w:b/>
          <w:bCs/>
          <w:i/>
          <w:iCs/>
        </w:rPr>
        <w:t>ue-PowerClass</w:t>
      </w:r>
      <w:proofErr w:type="spellEnd"/>
      <w:r w:rsidR="00B604D2" w:rsidRPr="00B604D2">
        <w:rPr>
          <w:b/>
          <w:bCs/>
        </w:rPr>
        <w:t xml:space="preserve"> indicated per band basis.</w:t>
      </w:r>
      <w:r w:rsidR="00B604D2">
        <w:rPr>
          <w:b/>
          <w:bCs/>
        </w:rPr>
        <w:t xml:space="preserve"> Note that this capability is </w:t>
      </w:r>
      <w:r w:rsidR="00B604D2" w:rsidRPr="00B604D2">
        <w:rPr>
          <w:b/>
          <w:bCs/>
        </w:rPr>
        <w:t>versatile</w:t>
      </w:r>
      <w:r w:rsidR="00B604D2">
        <w:rPr>
          <w:b/>
          <w:bCs/>
        </w:rPr>
        <w:t xml:space="preserve"> and can be used for different use cases such that 20 dBm + 23 dBm if necessary.</w:t>
      </w:r>
    </w:p>
    <w:p w14:paraId="733255A7" w14:textId="2C3D2818" w:rsidR="0015528E" w:rsidRDefault="00A64C88" w:rsidP="0068320A">
      <w:pPr>
        <w:rPr>
          <w:b/>
          <w:bCs/>
        </w:rPr>
      </w:pPr>
      <w:r>
        <w:t xml:space="preserve">Now the next natural raised question would be which band combinations/configurations can report that capability to deal with higher power. </w:t>
      </w:r>
      <w:r w:rsidR="00F83452">
        <w:t>One way would be a</w:t>
      </w:r>
      <w:r w:rsidR="0015528E">
        <w:t xml:space="preserve">dding notes in CA band combination table to those CA combinations whose new MSDs due to higher power </w:t>
      </w:r>
      <w:r w:rsidR="001A61EF">
        <w:t>become</w:t>
      </w:r>
      <w:r w:rsidR="0015528E">
        <w:t xml:space="preserve"> ready, since MSD requirements are per CA band combination basis. </w:t>
      </w:r>
      <w:r w:rsidR="0015528E">
        <w:lastRenderedPageBreak/>
        <w:t xml:space="preserve">We, however, adding the notes in </w:t>
      </w:r>
      <w:r w:rsidR="0015528E" w:rsidRPr="0015528E">
        <w:t>Table 6.2A.1.3-1</w:t>
      </w:r>
      <w:r w:rsidR="0015528E">
        <w:t xml:space="preserve"> would be more appropriate, given that those CA combinations/configurations at least must be ready as PC2. </w:t>
      </w:r>
    </w:p>
    <w:p w14:paraId="79FD011B" w14:textId="3C535AB9" w:rsidR="005A4DA1" w:rsidRDefault="0015528E" w:rsidP="00AF33E4">
      <w:r>
        <w:rPr>
          <w:b/>
          <w:bCs/>
        </w:rPr>
        <w:t>Proposal 1</w:t>
      </w:r>
      <w:r w:rsidR="001A7904" w:rsidRPr="0078113A">
        <w:rPr>
          <w:b/>
          <w:bCs/>
        </w:rPr>
        <w:t xml:space="preserve">: </w:t>
      </w:r>
      <w:r>
        <w:rPr>
          <w:b/>
          <w:bCs/>
        </w:rPr>
        <w:t xml:space="preserve">Adding notes to PC2 inter-band CA configurations whose MSD values for higher power are ready in Table for </w:t>
      </w:r>
      <w:r w:rsidRPr="0015528E">
        <w:rPr>
          <w:b/>
          <w:bCs/>
        </w:rPr>
        <w:t>UE maximum output power for Inter-band CA</w:t>
      </w:r>
      <w:r>
        <w:rPr>
          <w:b/>
          <w:bCs/>
        </w:rPr>
        <w:t>.</w:t>
      </w:r>
    </w:p>
    <w:p w14:paraId="57F12846" w14:textId="4137E700" w:rsidR="00B604D2" w:rsidRPr="00A412D5" w:rsidRDefault="00B604D2" w:rsidP="00B604D2">
      <w:pPr>
        <w:pStyle w:val="Heading2"/>
      </w:pPr>
      <w:r w:rsidRPr="00A412D5">
        <w:t>2</w:t>
      </w:r>
      <w:r>
        <w:t>.2</w:t>
      </w:r>
      <w:r w:rsidRPr="00A412D5">
        <w:tab/>
      </w:r>
      <w:r>
        <w:t>SAR issue</w:t>
      </w:r>
    </w:p>
    <w:p w14:paraId="6CC9D413" w14:textId="18A5D361" w:rsidR="00B604D2" w:rsidRDefault="001A61EF" w:rsidP="00B604D2">
      <w:r>
        <w:t>Though the SAR issue are not specific to the method, t</w:t>
      </w:r>
      <w:r w:rsidR="00B604D2">
        <w:t xml:space="preserve">he same method adopted in the introduction of PC1.5 is exploited. For single band PC1.5, the Uplink Duty Cycle is considered as </w:t>
      </w:r>
      <w:r w:rsidR="00B604D2">
        <w:rPr>
          <w:rFonts w:hint="eastAsia"/>
          <w:lang w:eastAsia="zh-CN"/>
        </w:rPr>
        <w:t>0.5*</w:t>
      </w:r>
      <w:r w:rsidR="00B604D2" w:rsidRPr="00EE474D">
        <w:rPr>
          <w:i/>
        </w:rPr>
        <w:t>maxUplinkDutyCycle-PC2-FR1</w:t>
      </w:r>
      <w:r w:rsidR="00B604D2">
        <w:rPr>
          <w:i/>
          <w:lang w:eastAsia="zh-CN"/>
        </w:rPr>
        <w:t xml:space="preserve">. </w:t>
      </w:r>
      <w:r w:rsidR="00B604D2">
        <w:rPr>
          <w:iCs/>
          <w:lang w:eastAsia="zh-CN"/>
        </w:rPr>
        <w:t>The same can be applied to 27.8 dBm case. More specifically, the Uplink Duty Cycle for 27.8 dBm can be considered as 0.67*</w:t>
      </w:r>
      <w:r w:rsidR="00B604D2" w:rsidRPr="0065602F">
        <w:rPr>
          <w:i/>
        </w:rPr>
        <w:t>maxUplinkDutyCycle-</w:t>
      </w:r>
      <w:r w:rsidR="00B604D2">
        <w:rPr>
          <w:rFonts w:hint="eastAsia"/>
          <w:i/>
          <w:lang w:eastAsia="zh-CN"/>
        </w:rPr>
        <w:t>interBand</w:t>
      </w:r>
      <w:r w:rsidR="00B604D2" w:rsidRPr="0065602F">
        <w:rPr>
          <w:i/>
        </w:rPr>
        <w:t>CA-PC2</w:t>
      </w:r>
      <w:r w:rsidR="00B604D2">
        <w:t>.</w:t>
      </w:r>
    </w:p>
    <w:p w14:paraId="15D9C5F4" w14:textId="593F6A7A" w:rsidR="00B604D2" w:rsidRPr="00B604D2" w:rsidRDefault="00B604D2" w:rsidP="00B604D2">
      <w:pPr>
        <w:rPr>
          <w:b/>
          <w:bCs/>
        </w:rPr>
      </w:pPr>
      <w:r w:rsidRPr="00B604D2">
        <w:rPr>
          <w:b/>
          <w:bCs/>
        </w:rPr>
        <w:t xml:space="preserve">Proposal 2: Consider the Uplink Duty Cycle for 27.8 dBm for UL inter band CA as </w:t>
      </w:r>
      <w:r w:rsidRPr="00B604D2">
        <w:rPr>
          <w:b/>
          <w:bCs/>
          <w:iCs/>
          <w:lang w:eastAsia="zh-CN"/>
        </w:rPr>
        <w:t>0.67*</w:t>
      </w:r>
      <w:r w:rsidRPr="00B604D2">
        <w:rPr>
          <w:b/>
          <w:bCs/>
          <w:i/>
        </w:rPr>
        <w:t>maxUplinkDutyCycle-</w:t>
      </w:r>
      <w:r w:rsidRPr="00B604D2">
        <w:rPr>
          <w:rFonts w:hint="eastAsia"/>
          <w:b/>
          <w:bCs/>
          <w:i/>
          <w:lang w:eastAsia="zh-CN"/>
        </w:rPr>
        <w:t>interBand</w:t>
      </w:r>
      <w:r w:rsidRPr="00B604D2">
        <w:rPr>
          <w:b/>
          <w:bCs/>
          <w:i/>
        </w:rPr>
        <w:t>CA-PC2</w:t>
      </w:r>
      <w:r>
        <w:rPr>
          <w:b/>
          <w:bCs/>
          <w:i/>
        </w:rPr>
        <w:t xml:space="preserve"> and use the same way of t</w:t>
      </w:r>
      <w:r w:rsidRPr="00B604D2">
        <w:rPr>
          <w:b/>
          <w:bCs/>
          <w:i/>
        </w:rPr>
        <w:t>he average percentage of uplink symbols</w:t>
      </w:r>
      <w:r>
        <w:rPr>
          <w:b/>
          <w:bCs/>
          <w:i/>
        </w:rPr>
        <w:t xml:space="preserve"> specified for PC2. </w:t>
      </w:r>
    </w:p>
    <w:p w14:paraId="26852926" w14:textId="69332284" w:rsidR="0015528E" w:rsidRPr="00A412D5" w:rsidRDefault="0015528E" w:rsidP="0015528E">
      <w:pPr>
        <w:pStyle w:val="Heading2"/>
      </w:pPr>
      <w:r w:rsidRPr="00A412D5">
        <w:t>2</w:t>
      </w:r>
      <w:r>
        <w:t>.</w:t>
      </w:r>
      <w:r w:rsidR="00B604D2">
        <w:t>3</w:t>
      </w:r>
      <w:r w:rsidRPr="00A412D5">
        <w:tab/>
      </w:r>
      <w:r w:rsidR="002656BF">
        <w:t>M</w:t>
      </w:r>
      <w:r w:rsidR="00B25343">
        <w:t>aximum Output Power</w:t>
      </w:r>
      <w:r w:rsidR="00B604D2">
        <w:t xml:space="preserve"> tolerance</w:t>
      </w:r>
    </w:p>
    <w:p w14:paraId="0114EA59" w14:textId="0D1B3E90" w:rsidR="004F5A02" w:rsidRDefault="00B604D2" w:rsidP="0015528E">
      <w:r>
        <w:t>How to handle MOP tolerance was raised in [</w:t>
      </w:r>
      <w:r w:rsidR="00181B38">
        <w:t>5</w:t>
      </w:r>
      <w:r>
        <w:t>].</w:t>
      </w:r>
    </w:p>
    <w:p w14:paraId="08EB06BF" w14:textId="77777777" w:rsidR="004F5A02" w:rsidRDefault="004F5A02" w:rsidP="004F5A02">
      <w:pPr>
        <w:pStyle w:val="ListParagraph"/>
        <w:numPr>
          <w:ilvl w:val="0"/>
          <w:numId w:val="39"/>
        </w:numPr>
      </w:pPr>
      <w:r>
        <w:t>The h</w:t>
      </w:r>
      <w:r w:rsidR="00B25343">
        <w:t xml:space="preserve">igher power is a </w:t>
      </w:r>
      <w:r>
        <w:t xml:space="preserve">feature that is </w:t>
      </w:r>
      <w:r w:rsidR="00B25343">
        <w:t>nice to have</w:t>
      </w:r>
      <w:r>
        <w:t>.</w:t>
      </w:r>
    </w:p>
    <w:p w14:paraId="61555A8F" w14:textId="5CEB4513" w:rsidR="004F5A02" w:rsidRDefault="004F5A02" w:rsidP="004F5A02">
      <w:pPr>
        <w:pStyle w:val="ListParagraph"/>
        <w:numPr>
          <w:ilvl w:val="1"/>
          <w:numId w:val="39"/>
        </w:numPr>
      </w:pPr>
      <w:r>
        <w:t>T</w:t>
      </w:r>
      <w:r w:rsidR="00B25343">
        <w:t xml:space="preserve">he lower limit of the higher power is the same as that of PC2, 27.8 dBm +2/-4.8 </w:t>
      </w:r>
      <w:proofErr w:type="spellStart"/>
      <w:r w:rsidR="00B25343">
        <w:t>dB.</w:t>
      </w:r>
      <w:proofErr w:type="spellEnd"/>
      <w:r w:rsidR="00B25343">
        <w:t xml:space="preserve"> </w:t>
      </w:r>
    </w:p>
    <w:p w14:paraId="362E3A18" w14:textId="77777777" w:rsidR="004F5A02" w:rsidRDefault="004F5A02" w:rsidP="004F5A02">
      <w:pPr>
        <w:pStyle w:val="ListParagraph"/>
        <w:numPr>
          <w:ilvl w:val="0"/>
          <w:numId w:val="39"/>
        </w:numPr>
      </w:pPr>
      <w:r>
        <w:t xml:space="preserve">The higher power is required to have </w:t>
      </w:r>
      <w:r w:rsidR="00B25343">
        <w:t xml:space="preserve">the same level of efforts as if </w:t>
      </w:r>
      <w:r>
        <w:t>it was</w:t>
      </w:r>
      <w:r w:rsidR="00B25343">
        <w:t xml:space="preserve"> a new PC</w:t>
      </w:r>
    </w:p>
    <w:p w14:paraId="0A48CD6F" w14:textId="77777777" w:rsidR="00B604D2" w:rsidRDefault="004F5A02" w:rsidP="004F5A02">
      <w:pPr>
        <w:pStyle w:val="ListParagraph"/>
        <w:numPr>
          <w:ilvl w:val="1"/>
          <w:numId w:val="39"/>
        </w:numPr>
      </w:pPr>
      <w:r>
        <w:t>T</w:t>
      </w:r>
      <w:r w:rsidR="00B25343">
        <w:t>he lower limit should not be relaxed at all, i.e., 27.8 dBm +2/-</w:t>
      </w:r>
      <w:r w:rsidR="00B604D2">
        <w:t>3</w:t>
      </w:r>
      <w:r w:rsidR="00B25343">
        <w:t xml:space="preserve"> </w:t>
      </w:r>
      <w:proofErr w:type="spellStart"/>
      <w:r w:rsidR="00B25343">
        <w:t>dB.</w:t>
      </w:r>
      <w:proofErr w:type="spellEnd"/>
      <w:r w:rsidR="00B25343">
        <w:t xml:space="preserve"> </w:t>
      </w:r>
    </w:p>
    <w:p w14:paraId="0BDFE6FE" w14:textId="352EB1B7" w:rsidR="00B25343" w:rsidRDefault="00B604D2" w:rsidP="00B604D2">
      <w:pPr>
        <w:pStyle w:val="ListParagraph"/>
        <w:numPr>
          <w:ilvl w:val="0"/>
          <w:numId w:val="39"/>
        </w:numPr>
      </w:pPr>
      <w:r>
        <w:t xml:space="preserve">The higher power should have ability transmit the power higher than PC2, i.e., 27.8 dBm +2/-1.8 </w:t>
      </w:r>
      <w:proofErr w:type="spellStart"/>
      <w:r>
        <w:t>dB</w:t>
      </w:r>
      <w:r w:rsidR="00B25343">
        <w:t>.</w:t>
      </w:r>
      <w:proofErr w:type="spellEnd"/>
    </w:p>
    <w:p w14:paraId="5B647F89" w14:textId="098C515B" w:rsidR="00F83452" w:rsidRDefault="00F83452" w:rsidP="00F83452">
      <w:pPr>
        <w:pStyle w:val="ListParagraph"/>
        <w:numPr>
          <w:ilvl w:val="1"/>
          <w:numId w:val="39"/>
        </w:numPr>
      </w:pPr>
      <w:r>
        <w:t xml:space="preserve">This option is the ideal to make sure that the UE capable of higher power based on PC2 </w:t>
      </w:r>
      <w:proofErr w:type="gramStart"/>
      <w:r>
        <w:t>is able to</w:t>
      </w:r>
      <w:proofErr w:type="gramEnd"/>
      <w:r>
        <w:t xml:space="preserve"> transmit at least higher than 26 dBm.</w:t>
      </w:r>
    </w:p>
    <w:p w14:paraId="6518E271" w14:textId="5E85EA69" w:rsidR="0015528E" w:rsidRDefault="00B604D2" w:rsidP="0015528E">
      <w:r>
        <w:t>Though the last option is the ideal, for the sake of progress, we propose the 2</w:t>
      </w:r>
      <w:r w:rsidRPr="00B604D2">
        <w:rPr>
          <w:vertAlign w:val="superscript"/>
        </w:rPr>
        <w:t>nd</w:t>
      </w:r>
      <w:r>
        <w:t xml:space="preserve"> option.</w:t>
      </w:r>
      <w:r w:rsidR="004F5A02">
        <w:t xml:space="preserve"> </w:t>
      </w:r>
    </w:p>
    <w:p w14:paraId="1EE97AF2" w14:textId="633A2041" w:rsidR="004531B7" w:rsidRDefault="004531B7" w:rsidP="0015528E">
      <w:pPr>
        <w:rPr>
          <w:b/>
          <w:bCs/>
        </w:rPr>
      </w:pPr>
      <w:r>
        <w:rPr>
          <w:b/>
          <w:bCs/>
        </w:rPr>
        <w:t xml:space="preserve">Proposal </w:t>
      </w:r>
      <w:r w:rsidR="00B604D2">
        <w:rPr>
          <w:b/>
          <w:bCs/>
        </w:rPr>
        <w:t>3</w:t>
      </w:r>
      <w:r w:rsidRPr="0078113A">
        <w:rPr>
          <w:b/>
          <w:bCs/>
        </w:rPr>
        <w:t xml:space="preserve">: </w:t>
      </w:r>
      <w:r w:rsidR="00B604D2">
        <w:rPr>
          <w:b/>
          <w:bCs/>
        </w:rPr>
        <w:t xml:space="preserve">MOP tolerance for 27.8 dBm is 27.8 dBm +2/-3 </w:t>
      </w:r>
      <w:proofErr w:type="spellStart"/>
      <w:r w:rsidR="00B604D2">
        <w:rPr>
          <w:b/>
          <w:bCs/>
        </w:rPr>
        <w:t>dB</w:t>
      </w:r>
      <w:r>
        <w:rPr>
          <w:b/>
          <w:bCs/>
        </w:rPr>
        <w:t>.</w:t>
      </w:r>
      <w:proofErr w:type="spellEnd"/>
    </w:p>
    <w:p w14:paraId="132D6460" w14:textId="4AC5F5CE" w:rsidR="004531B7" w:rsidRPr="00A412D5" w:rsidRDefault="004531B7" w:rsidP="004531B7">
      <w:pPr>
        <w:pStyle w:val="Heading2"/>
      </w:pPr>
      <w:r w:rsidRPr="00A412D5">
        <w:t>2</w:t>
      </w:r>
      <w:r>
        <w:t>.</w:t>
      </w:r>
      <w:r w:rsidR="00B604D2">
        <w:t>4</w:t>
      </w:r>
      <w:r w:rsidRPr="00A412D5">
        <w:tab/>
      </w:r>
      <w:r w:rsidR="00B604D2">
        <w:t>Regulations</w:t>
      </w:r>
    </w:p>
    <w:p w14:paraId="47D46A58" w14:textId="60FD4FB6" w:rsidR="00B604D2" w:rsidRDefault="00B604D2" w:rsidP="0078113A">
      <w:r>
        <w:t>An issue on regulation was raised in [</w:t>
      </w:r>
      <w:r w:rsidR="00181B38">
        <w:t>6]</w:t>
      </w:r>
      <w:r>
        <w:t>. As discussed in the section 2.1, the UE capable of higher power can explicitly indicate that the power can be higher than the PC2 and the upper limit can be seen from the sum of the individual PC for single band. If a certain region does not allow for UEs to transmit more than 26dBm, then, networks there can use IE P-Max to cap the total power.</w:t>
      </w:r>
    </w:p>
    <w:p w14:paraId="2156F033" w14:textId="584ACBA1" w:rsidR="00F63D8A" w:rsidRDefault="00B604D2" w:rsidP="00F63D8A">
      <w:pPr>
        <w:rPr>
          <w:b/>
          <w:bCs/>
        </w:rPr>
      </w:pPr>
      <w:r>
        <w:rPr>
          <w:b/>
          <w:bCs/>
        </w:rPr>
        <w:t>Observation 2</w:t>
      </w:r>
      <w:r w:rsidR="00F63D8A" w:rsidRPr="0078113A">
        <w:rPr>
          <w:b/>
          <w:bCs/>
        </w:rPr>
        <w:t xml:space="preserve">: </w:t>
      </w:r>
      <w:r>
        <w:rPr>
          <w:b/>
          <w:bCs/>
        </w:rPr>
        <w:t>Regulations would not be an issue since the upper limit can be known and the power can be capped by the network if necessary</w:t>
      </w:r>
      <w:r w:rsidR="00F63D8A">
        <w:rPr>
          <w:b/>
          <w:bCs/>
        </w:rPr>
        <w:t>.</w:t>
      </w:r>
    </w:p>
    <w:p w14:paraId="558BD64E" w14:textId="27F65EC7" w:rsidR="00F63D8A" w:rsidRPr="00A412D5" w:rsidRDefault="00F63D8A" w:rsidP="00F63D8A">
      <w:pPr>
        <w:pStyle w:val="Heading2"/>
      </w:pPr>
      <w:r w:rsidRPr="00A412D5">
        <w:t>2</w:t>
      </w:r>
      <w:r>
        <w:t>.</w:t>
      </w:r>
      <w:r w:rsidR="00B604D2">
        <w:t>5</w:t>
      </w:r>
      <w:r w:rsidRPr="00A412D5">
        <w:tab/>
      </w:r>
      <w:r>
        <w:t>MSD</w:t>
      </w:r>
    </w:p>
    <w:p w14:paraId="0F1EBCBF" w14:textId="2FB5D70C" w:rsidR="00B604D2" w:rsidRDefault="00B604D2" w:rsidP="00F63D8A">
      <w:r>
        <w:t xml:space="preserve">MSD itself is not the issue specific to the sum method. Even if we introduced a new power class to deal with 27.8 dBm, MSD would need to be discussed. The difference is that normally when we introduce a new power class for a new band configuration, proponents submit a request and after that MSD is studied and specified if necessary. Hence, </w:t>
      </w:r>
      <w:r w:rsidR="00F83452">
        <w:t xml:space="preserve">only </w:t>
      </w:r>
      <w:r>
        <w:t>CA configurations whose MSD requirements are ready can be seen in the specification. For the sum method, we can follow the same principle. If proponents want to make some CA configurations available as higher power, they need to request them to do so. And once MSD values are derived, then, a kind of notes is added to CA configurations whose MSD for 27.8 dBm are ready.</w:t>
      </w:r>
    </w:p>
    <w:p w14:paraId="4CB11598" w14:textId="4CDDE0F9" w:rsidR="00F63D8A" w:rsidRDefault="00F63D8A" w:rsidP="00F63D8A">
      <w:pPr>
        <w:rPr>
          <w:b/>
          <w:bCs/>
        </w:rPr>
      </w:pPr>
      <w:r>
        <w:rPr>
          <w:b/>
          <w:bCs/>
        </w:rPr>
        <w:t>Proposal 4</w:t>
      </w:r>
      <w:r w:rsidRPr="0078113A">
        <w:rPr>
          <w:b/>
          <w:bCs/>
        </w:rPr>
        <w:t xml:space="preserve">: </w:t>
      </w:r>
      <w:r w:rsidR="00B604D2">
        <w:rPr>
          <w:b/>
          <w:bCs/>
        </w:rPr>
        <w:t xml:space="preserve">Proponents need to submit a request if they want to make some CA configurations available as higher power and </w:t>
      </w:r>
      <w:r>
        <w:rPr>
          <w:b/>
          <w:bCs/>
        </w:rPr>
        <w:t xml:space="preserve">MSD </w:t>
      </w:r>
      <w:r w:rsidR="00B604D2">
        <w:rPr>
          <w:b/>
          <w:bCs/>
        </w:rPr>
        <w:t>values are analysed. Note that the CA configurations’ PC2 requirements must be completed before the request is made.</w:t>
      </w:r>
    </w:p>
    <w:p w14:paraId="026D5753" w14:textId="70C22BAD" w:rsidR="00B604D2" w:rsidRPr="00A412D5" w:rsidRDefault="00B604D2" w:rsidP="00B604D2">
      <w:pPr>
        <w:pStyle w:val="Heading2"/>
      </w:pPr>
      <w:r w:rsidRPr="00A412D5">
        <w:t>2</w:t>
      </w:r>
      <w:r>
        <w:t>.6</w:t>
      </w:r>
      <w:r w:rsidRPr="00A412D5">
        <w:tab/>
      </w:r>
      <w:r>
        <w:t>MPR</w:t>
      </w:r>
    </w:p>
    <w:p w14:paraId="7C634746" w14:textId="5BDF7516" w:rsidR="00B604D2" w:rsidRDefault="00B604D2" w:rsidP="00B604D2">
      <w:r>
        <w:t>Ho</w:t>
      </w:r>
      <w:r w:rsidR="00F83452">
        <w:t>w</w:t>
      </w:r>
      <w:r>
        <w:t xml:space="preserve"> to handle MPR was raised as an issue in [</w:t>
      </w:r>
      <w:r w:rsidR="00181B38">
        <w:t>7</w:t>
      </w:r>
      <w:r>
        <w:t>]. Now that it is clarified that our target is inter band uplink CA of 23dBm + 26dBm. We don’t see the issue on MPR.</w:t>
      </w:r>
    </w:p>
    <w:p w14:paraId="395BEEDA" w14:textId="7C6E3148" w:rsidR="00B604D2" w:rsidRDefault="00B604D2" w:rsidP="00B604D2">
      <w:pPr>
        <w:rPr>
          <w:b/>
          <w:bCs/>
        </w:rPr>
      </w:pPr>
      <w:r>
        <w:rPr>
          <w:b/>
          <w:bCs/>
        </w:rPr>
        <w:t>Observation 3</w:t>
      </w:r>
      <w:r w:rsidRPr="0078113A">
        <w:rPr>
          <w:b/>
          <w:bCs/>
        </w:rPr>
        <w:t xml:space="preserve">: </w:t>
      </w:r>
      <w:r>
        <w:rPr>
          <w:b/>
          <w:bCs/>
        </w:rPr>
        <w:t>MPR is not an issue for inter band uplink CA of 23dBm+26dBm.</w:t>
      </w:r>
    </w:p>
    <w:p w14:paraId="7BAF31F2" w14:textId="0D1355BA" w:rsidR="005A4DA1" w:rsidRPr="00A412D5" w:rsidRDefault="005A4DA1" w:rsidP="005A4DA1">
      <w:pPr>
        <w:pStyle w:val="Heading2"/>
      </w:pPr>
      <w:r w:rsidRPr="00A412D5">
        <w:lastRenderedPageBreak/>
        <w:t>2</w:t>
      </w:r>
      <w:r>
        <w:t>.7</w:t>
      </w:r>
      <w:r w:rsidRPr="00A412D5">
        <w:tab/>
      </w:r>
      <w:r w:rsidRPr="005A4DA1">
        <w:t xml:space="preserve">Band Combination (BC) only power </w:t>
      </w:r>
    </w:p>
    <w:p w14:paraId="07CBCE88" w14:textId="42587A74" w:rsidR="005A4DA1" w:rsidRDefault="005A4DA1" w:rsidP="005A4DA1">
      <w:r>
        <w:t>A contribution of [</w:t>
      </w:r>
      <w:r w:rsidR="00181B38">
        <w:t>8</w:t>
      </w:r>
      <w:r>
        <w:t>] raised a following issue.</w:t>
      </w:r>
    </w:p>
    <w:p w14:paraId="61EA7430" w14:textId="77777777" w:rsidR="005A4DA1" w:rsidRPr="005A4DA1" w:rsidRDefault="005A4DA1" w:rsidP="005A4DA1">
      <w:pPr>
        <w:ind w:left="284"/>
        <w:rPr>
          <w:color w:val="0070C0"/>
        </w:rPr>
      </w:pPr>
      <w:r w:rsidRPr="005A4DA1">
        <w:rPr>
          <w:b/>
          <w:color w:val="0070C0"/>
          <w:lang w:val="en-US" w:eastAsia="zh-CN"/>
        </w:rPr>
        <w:t>simply summing up the max power per band may result in the wrong total max power for CA.</w:t>
      </w:r>
      <w:r w:rsidRPr="005A4DA1">
        <w:rPr>
          <w:color w:val="0070C0"/>
          <w:lang w:val="en-US" w:eastAsia="zh-CN"/>
        </w:rPr>
        <w:t xml:space="preserve"> For example, a UE equipped with 3 PAs may indicate PC2 or PC1.5 for both band A and band B, thanks to the </w:t>
      </w:r>
      <w:proofErr w:type="spellStart"/>
      <w:r w:rsidRPr="005A4DA1">
        <w:rPr>
          <w:color w:val="0070C0"/>
          <w:lang w:val="en-US" w:eastAsia="zh-CN"/>
        </w:rPr>
        <w:t>TxD</w:t>
      </w:r>
      <w:proofErr w:type="spellEnd"/>
      <w:r w:rsidRPr="005A4DA1">
        <w:rPr>
          <w:color w:val="0070C0"/>
          <w:lang w:val="en-US" w:eastAsia="zh-CN"/>
        </w:rPr>
        <w:t xml:space="preserve"> feature. In case of </w:t>
      </w:r>
      <w:proofErr w:type="spellStart"/>
      <w:r w:rsidRPr="005A4DA1">
        <w:rPr>
          <w:color w:val="0070C0"/>
          <w:lang w:val="en-US" w:eastAsia="zh-CN"/>
        </w:rPr>
        <w:t>CA_bandA_bandB</w:t>
      </w:r>
      <w:proofErr w:type="spellEnd"/>
      <w:r w:rsidRPr="005A4DA1">
        <w:rPr>
          <w:color w:val="0070C0"/>
          <w:lang w:val="en-US" w:eastAsia="zh-CN"/>
        </w:rPr>
        <w:t xml:space="preserve">, the UE may choose to enable </w:t>
      </w:r>
      <w:proofErr w:type="spellStart"/>
      <w:r w:rsidRPr="005A4DA1">
        <w:rPr>
          <w:color w:val="0070C0"/>
          <w:lang w:val="en-US" w:eastAsia="zh-CN"/>
        </w:rPr>
        <w:t>TxD</w:t>
      </w:r>
      <w:proofErr w:type="spellEnd"/>
      <w:r w:rsidRPr="005A4DA1">
        <w:rPr>
          <w:color w:val="0070C0"/>
          <w:lang w:val="en-US" w:eastAsia="zh-CN"/>
        </w:rPr>
        <w:t xml:space="preserve"> on either band A or band B, but not both simultaneously. </w:t>
      </w:r>
      <w:r w:rsidRPr="005A4DA1">
        <w:rPr>
          <w:color w:val="0070C0"/>
        </w:rPr>
        <w:t xml:space="preserve"> </w:t>
      </w:r>
    </w:p>
    <w:p w14:paraId="188AE42C" w14:textId="5F3AC1B8" w:rsidR="005A4DA1" w:rsidRDefault="005A4DA1" w:rsidP="005A4DA1">
      <w:r>
        <w:t>And as a result, [</w:t>
      </w:r>
      <w:r w:rsidR="00181B38">
        <w:t>8</w:t>
      </w:r>
      <w:r>
        <w:t>] proposed the following proposal 1.</w:t>
      </w:r>
    </w:p>
    <w:p w14:paraId="14EB1B92" w14:textId="77777777" w:rsidR="005A4DA1" w:rsidRPr="005A4DA1" w:rsidRDefault="005A4DA1" w:rsidP="005A4DA1">
      <w:pPr>
        <w:ind w:left="284"/>
        <w:rPr>
          <w:color w:val="0070C0"/>
          <w:lang w:val="en-US" w:eastAsia="zh-CN"/>
        </w:rPr>
      </w:pPr>
      <w:r w:rsidRPr="005A4DA1">
        <w:rPr>
          <w:b/>
          <w:color w:val="0070C0"/>
          <w:lang w:eastAsia="zh-CN"/>
        </w:rPr>
        <w:t>Proposal 1: Define Band Combination (BC) only power classes to signal the UE power configuration under CA as well as max total power limit.</w:t>
      </w:r>
    </w:p>
    <w:p w14:paraId="768ECEF3" w14:textId="72669D1E" w:rsidR="003919E1" w:rsidRDefault="003919E1" w:rsidP="005A4DA1">
      <w:r>
        <w:t xml:space="preserve">That raised point would be </w:t>
      </w:r>
      <w:r w:rsidR="000A4B82">
        <w:t>valid,</w:t>
      </w:r>
      <w:r>
        <w:t xml:space="preserve"> and w</w:t>
      </w:r>
      <w:r w:rsidR="005A4DA1">
        <w:t xml:space="preserve">e understand </w:t>
      </w:r>
      <w:r>
        <w:t>a necessity of per band power class specific to a CA configuration in case the declared power class as si</w:t>
      </w:r>
      <w:r w:rsidR="000A4B82">
        <w:t>ngle</w:t>
      </w:r>
      <w:r>
        <w:t xml:space="preserve"> band operation is not the same during a CA operation</w:t>
      </w:r>
      <w:r w:rsidR="000A4B82">
        <w:t xml:space="preserve"> with higher power capability</w:t>
      </w:r>
      <w:r>
        <w:t>. The</w:t>
      </w:r>
      <w:r w:rsidR="005A4DA1">
        <w:t xml:space="preserve"> max </w:t>
      </w:r>
      <w:r>
        <w:t xml:space="preserve">total </w:t>
      </w:r>
      <w:r w:rsidR="005A4DA1">
        <w:t xml:space="preserve">power </w:t>
      </w:r>
      <w:r>
        <w:t xml:space="preserve">limit, however, </w:t>
      </w:r>
      <w:r w:rsidR="005A4DA1">
        <w:t xml:space="preserve">is not necessary </w:t>
      </w:r>
      <w:r>
        <w:t xml:space="preserve">since </w:t>
      </w:r>
      <w:r w:rsidR="000A4B82">
        <w:t>the network</w:t>
      </w:r>
      <w:r>
        <w:t xml:space="preserve"> can know the total achievable power from the individual power class per band within </w:t>
      </w:r>
      <w:r w:rsidR="000A4B82">
        <w:t>the CA</w:t>
      </w:r>
      <w:r>
        <w:t xml:space="preserve"> configuration.</w:t>
      </w:r>
    </w:p>
    <w:p w14:paraId="71393A3C" w14:textId="397A7F7C" w:rsidR="00F63D8A" w:rsidRPr="00F83452" w:rsidRDefault="003919E1" w:rsidP="00F63D8A">
      <w:pPr>
        <w:rPr>
          <w:b/>
          <w:bCs/>
        </w:rPr>
      </w:pPr>
      <w:r>
        <w:rPr>
          <w:b/>
          <w:bCs/>
        </w:rPr>
        <w:t xml:space="preserve">Proposal 5: </w:t>
      </w:r>
      <w:r w:rsidRPr="003919E1">
        <w:rPr>
          <w:b/>
          <w:bCs/>
        </w:rPr>
        <w:t xml:space="preserve">UE </w:t>
      </w:r>
      <w:r>
        <w:rPr>
          <w:b/>
          <w:bCs/>
        </w:rPr>
        <w:t xml:space="preserve">should </w:t>
      </w:r>
      <w:r w:rsidRPr="003919E1">
        <w:rPr>
          <w:b/>
          <w:bCs/>
        </w:rPr>
        <w:t xml:space="preserve">report additional PCs of each band within </w:t>
      </w:r>
      <w:r>
        <w:rPr>
          <w:b/>
          <w:bCs/>
        </w:rPr>
        <w:t xml:space="preserve">an </w:t>
      </w:r>
      <w:r w:rsidRPr="003919E1">
        <w:rPr>
          <w:b/>
          <w:bCs/>
        </w:rPr>
        <w:t>UL CA and that is understood to override any legacy (per-band) PC signalling that would limit the power.</w:t>
      </w:r>
    </w:p>
    <w:bookmarkEnd w:id="4"/>
    <w:p w14:paraId="4063B845" w14:textId="2CC0C735" w:rsidR="00276F69" w:rsidRPr="00A412D5" w:rsidRDefault="002F26C3" w:rsidP="002F26C3">
      <w:pPr>
        <w:pStyle w:val="Heading1"/>
        <w:ind w:left="709" w:hanging="709"/>
      </w:pPr>
      <w:r>
        <w:t>5</w:t>
      </w:r>
      <w:r w:rsidR="000D164D" w:rsidRPr="00A412D5">
        <w:tab/>
      </w:r>
      <w:r w:rsidR="00276F69" w:rsidRPr="00A412D5">
        <w:t>Conclusion</w:t>
      </w:r>
    </w:p>
    <w:p w14:paraId="3606577A" w14:textId="658D44B1" w:rsidR="00DA03D6" w:rsidRPr="00A412D5" w:rsidRDefault="00C47C9F" w:rsidP="00276F69">
      <w:r w:rsidRPr="00A412D5">
        <w:t xml:space="preserve">In this contribution, </w:t>
      </w:r>
      <w:r w:rsidR="00EF45DB" w:rsidRPr="00A412D5">
        <w:t xml:space="preserve">we </w:t>
      </w:r>
      <w:r w:rsidR="008D3040">
        <w:t>d</w:t>
      </w:r>
      <w:r w:rsidR="001747AC">
        <w:t>u</w:t>
      </w:r>
      <w:r w:rsidR="008D3040">
        <w:t>g into</w:t>
      </w:r>
      <w:r w:rsidR="00EF45DB" w:rsidRPr="00A412D5">
        <w:t xml:space="preserve"> </w:t>
      </w:r>
      <w:r w:rsidR="002D746B" w:rsidRPr="00A412D5">
        <w:t xml:space="preserve">the </w:t>
      </w:r>
      <w:r w:rsidR="008D3040">
        <w:t xml:space="preserve">option 2, i.e., the sum method captured in </w:t>
      </w:r>
      <w:r w:rsidR="00FA723F" w:rsidRPr="00A412D5">
        <w:t>[1]</w:t>
      </w:r>
      <w:r w:rsidR="002D746B" w:rsidRPr="00A412D5">
        <w:t>. As a result, we obtained following observations and proposal</w:t>
      </w:r>
      <w:r w:rsidR="00F83452">
        <w:t>s</w:t>
      </w:r>
      <w:r w:rsidR="002D746B" w:rsidRPr="00A412D5">
        <w:t>.</w:t>
      </w:r>
    </w:p>
    <w:p w14:paraId="5A3212F3" w14:textId="77777777" w:rsidR="00F83452" w:rsidRPr="00B604D2" w:rsidRDefault="00F83452" w:rsidP="00F83452">
      <w:pPr>
        <w:rPr>
          <w:b/>
          <w:bCs/>
        </w:rPr>
      </w:pPr>
      <w:r w:rsidRPr="00B604D2">
        <w:rPr>
          <w:b/>
          <w:bCs/>
        </w:rPr>
        <w:t xml:space="preserve">Observation 1: A new capability is required to indicate that the UE can transmit up to the sum of the individual </w:t>
      </w:r>
      <w:proofErr w:type="spellStart"/>
      <w:r w:rsidRPr="00F83452">
        <w:rPr>
          <w:b/>
          <w:bCs/>
          <w:i/>
          <w:iCs/>
        </w:rPr>
        <w:t>ue-PowerClass</w:t>
      </w:r>
      <w:proofErr w:type="spellEnd"/>
      <w:r w:rsidRPr="00B604D2">
        <w:rPr>
          <w:b/>
          <w:bCs/>
        </w:rPr>
        <w:t xml:space="preserve"> indicated per band basis.</w:t>
      </w:r>
      <w:r>
        <w:rPr>
          <w:b/>
          <w:bCs/>
        </w:rPr>
        <w:t xml:space="preserve"> Note that this capability is </w:t>
      </w:r>
      <w:r w:rsidRPr="00B604D2">
        <w:rPr>
          <w:b/>
          <w:bCs/>
        </w:rPr>
        <w:t>versatile</w:t>
      </w:r>
      <w:r>
        <w:rPr>
          <w:b/>
          <w:bCs/>
        </w:rPr>
        <w:t xml:space="preserve"> and can be used for different use cases such that 20 dBm + 23 dBm if necessary.</w:t>
      </w:r>
    </w:p>
    <w:p w14:paraId="04277560" w14:textId="77777777" w:rsidR="00F83452" w:rsidRDefault="00F83452" w:rsidP="00F83452">
      <w:pPr>
        <w:rPr>
          <w:b/>
          <w:bCs/>
        </w:rPr>
      </w:pPr>
      <w:r>
        <w:rPr>
          <w:b/>
          <w:bCs/>
        </w:rPr>
        <w:t>Proposal 1</w:t>
      </w:r>
      <w:r w:rsidRPr="0078113A">
        <w:rPr>
          <w:b/>
          <w:bCs/>
        </w:rPr>
        <w:t xml:space="preserve">: </w:t>
      </w:r>
      <w:r>
        <w:rPr>
          <w:b/>
          <w:bCs/>
        </w:rPr>
        <w:t xml:space="preserve">Adding notes to PC2 inter-band CA configurations whose MSD values for higher power are ready in Table for </w:t>
      </w:r>
      <w:r w:rsidRPr="0015528E">
        <w:rPr>
          <w:b/>
          <w:bCs/>
        </w:rPr>
        <w:t>UE maximum output power for Inter-band CA</w:t>
      </w:r>
      <w:r>
        <w:rPr>
          <w:b/>
          <w:bCs/>
        </w:rPr>
        <w:t>.</w:t>
      </w:r>
    </w:p>
    <w:p w14:paraId="26D95D28" w14:textId="77777777" w:rsidR="00F83452" w:rsidRPr="00B604D2" w:rsidRDefault="00F83452" w:rsidP="00F83452">
      <w:pPr>
        <w:rPr>
          <w:b/>
          <w:bCs/>
        </w:rPr>
      </w:pPr>
      <w:r w:rsidRPr="00B604D2">
        <w:rPr>
          <w:b/>
          <w:bCs/>
        </w:rPr>
        <w:t xml:space="preserve">Proposal 2: Consider the Uplink Duty Cycle for 27.8 dBm for UL inter band CA as </w:t>
      </w:r>
      <w:r w:rsidRPr="00B604D2">
        <w:rPr>
          <w:b/>
          <w:bCs/>
          <w:iCs/>
          <w:lang w:eastAsia="zh-CN"/>
        </w:rPr>
        <w:t>0.67*</w:t>
      </w:r>
      <w:r w:rsidRPr="00B604D2">
        <w:rPr>
          <w:b/>
          <w:bCs/>
          <w:i/>
        </w:rPr>
        <w:t>maxUplinkDutyCycle-</w:t>
      </w:r>
      <w:r w:rsidRPr="00B604D2">
        <w:rPr>
          <w:rFonts w:hint="eastAsia"/>
          <w:b/>
          <w:bCs/>
          <w:i/>
          <w:lang w:eastAsia="zh-CN"/>
        </w:rPr>
        <w:t>interBand</w:t>
      </w:r>
      <w:r w:rsidRPr="00B604D2">
        <w:rPr>
          <w:b/>
          <w:bCs/>
          <w:i/>
        </w:rPr>
        <w:t>CA-PC2</w:t>
      </w:r>
      <w:r>
        <w:rPr>
          <w:b/>
          <w:bCs/>
          <w:i/>
        </w:rPr>
        <w:t xml:space="preserve"> and use the same way of t</w:t>
      </w:r>
      <w:r w:rsidRPr="00B604D2">
        <w:rPr>
          <w:b/>
          <w:bCs/>
          <w:i/>
        </w:rPr>
        <w:t>he average percentage of uplink symbols</w:t>
      </w:r>
      <w:r>
        <w:rPr>
          <w:b/>
          <w:bCs/>
          <w:i/>
        </w:rPr>
        <w:t xml:space="preserve"> specified for PC2. </w:t>
      </w:r>
    </w:p>
    <w:p w14:paraId="17097135" w14:textId="77777777" w:rsidR="00F83452" w:rsidRDefault="00F83452" w:rsidP="00F83452">
      <w:pPr>
        <w:rPr>
          <w:b/>
          <w:bCs/>
        </w:rPr>
      </w:pPr>
      <w:r>
        <w:rPr>
          <w:b/>
          <w:bCs/>
        </w:rPr>
        <w:t>Proposal 3</w:t>
      </w:r>
      <w:r w:rsidRPr="0078113A">
        <w:rPr>
          <w:b/>
          <w:bCs/>
        </w:rPr>
        <w:t xml:space="preserve">: </w:t>
      </w:r>
      <w:r>
        <w:rPr>
          <w:b/>
          <w:bCs/>
        </w:rPr>
        <w:t xml:space="preserve">MOP tolerance for 27.8 dBm is 27.8 dBm +2/-3 </w:t>
      </w:r>
      <w:proofErr w:type="spellStart"/>
      <w:r>
        <w:rPr>
          <w:b/>
          <w:bCs/>
        </w:rPr>
        <w:t>dB.</w:t>
      </w:r>
      <w:proofErr w:type="spellEnd"/>
    </w:p>
    <w:p w14:paraId="631E7ED7" w14:textId="77777777" w:rsidR="00F83452" w:rsidRDefault="00F83452" w:rsidP="00F83452">
      <w:pPr>
        <w:rPr>
          <w:b/>
          <w:bCs/>
        </w:rPr>
      </w:pPr>
      <w:r>
        <w:rPr>
          <w:b/>
          <w:bCs/>
        </w:rPr>
        <w:t>Observation 2</w:t>
      </w:r>
      <w:r w:rsidRPr="0078113A">
        <w:rPr>
          <w:b/>
          <w:bCs/>
        </w:rPr>
        <w:t xml:space="preserve">: </w:t>
      </w:r>
      <w:r>
        <w:rPr>
          <w:b/>
          <w:bCs/>
        </w:rPr>
        <w:t>Regulations would not be an issue since the upper limit can be known and the power can be capped by the network if necessary.</w:t>
      </w:r>
    </w:p>
    <w:p w14:paraId="6D3332E4" w14:textId="77777777" w:rsidR="00702304" w:rsidRDefault="00702304" w:rsidP="00702304">
      <w:pPr>
        <w:rPr>
          <w:b/>
          <w:bCs/>
        </w:rPr>
      </w:pPr>
      <w:r>
        <w:rPr>
          <w:b/>
          <w:bCs/>
        </w:rPr>
        <w:t>Proposal 4</w:t>
      </w:r>
      <w:r w:rsidRPr="0078113A">
        <w:rPr>
          <w:b/>
          <w:bCs/>
        </w:rPr>
        <w:t xml:space="preserve">: </w:t>
      </w:r>
      <w:r>
        <w:rPr>
          <w:b/>
          <w:bCs/>
        </w:rPr>
        <w:t>Proponents need to submit a request if they want to make some CA configurations available as higher power and MSD values are analysed. Note that the CA configurations’ PC2 requirements must be completed before the request is made.</w:t>
      </w:r>
    </w:p>
    <w:p w14:paraId="4E98ABA8" w14:textId="77777777" w:rsidR="00702304" w:rsidRDefault="00702304" w:rsidP="00702304">
      <w:pPr>
        <w:rPr>
          <w:b/>
          <w:bCs/>
        </w:rPr>
      </w:pPr>
      <w:r>
        <w:rPr>
          <w:b/>
          <w:bCs/>
        </w:rPr>
        <w:t>Observation 3</w:t>
      </w:r>
      <w:r w:rsidRPr="0078113A">
        <w:rPr>
          <w:b/>
          <w:bCs/>
        </w:rPr>
        <w:t xml:space="preserve">: </w:t>
      </w:r>
      <w:r>
        <w:rPr>
          <w:b/>
          <w:bCs/>
        </w:rPr>
        <w:t>MPR is not an issue for inter band uplink CA of 23dBm+26dBm.</w:t>
      </w:r>
    </w:p>
    <w:p w14:paraId="4686ADAA" w14:textId="2615E62A" w:rsidR="001747AC" w:rsidRPr="00702304" w:rsidRDefault="00702304" w:rsidP="001E6E65">
      <w:pPr>
        <w:rPr>
          <w:b/>
          <w:bCs/>
        </w:rPr>
      </w:pPr>
      <w:r>
        <w:rPr>
          <w:b/>
          <w:bCs/>
        </w:rPr>
        <w:t xml:space="preserve">Proposal 5: </w:t>
      </w:r>
      <w:r w:rsidRPr="003919E1">
        <w:rPr>
          <w:b/>
          <w:bCs/>
        </w:rPr>
        <w:t xml:space="preserve">UE </w:t>
      </w:r>
      <w:r>
        <w:rPr>
          <w:b/>
          <w:bCs/>
        </w:rPr>
        <w:t xml:space="preserve">should </w:t>
      </w:r>
      <w:r w:rsidRPr="003919E1">
        <w:rPr>
          <w:b/>
          <w:bCs/>
        </w:rPr>
        <w:t xml:space="preserve">report additional PCs of each band within </w:t>
      </w:r>
      <w:r>
        <w:rPr>
          <w:b/>
          <w:bCs/>
        </w:rPr>
        <w:t xml:space="preserve">an </w:t>
      </w:r>
      <w:r w:rsidRPr="003919E1">
        <w:rPr>
          <w:b/>
          <w:bCs/>
        </w:rPr>
        <w:t>UL CA and that is understood to override any legacy (per-band) PC signalling that would limit the power.</w:t>
      </w:r>
    </w:p>
    <w:p w14:paraId="08E8FE59" w14:textId="64975AAE" w:rsidR="00F62561" w:rsidRPr="00A412D5" w:rsidRDefault="002F26C3" w:rsidP="00F62561">
      <w:pPr>
        <w:pStyle w:val="Heading1"/>
      </w:pPr>
      <w:r>
        <w:t>6</w:t>
      </w:r>
      <w:r w:rsidR="00F62561" w:rsidRPr="00A412D5">
        <w:tab/>
        <w:t>References</w:t>
      </w:r>
    </w:p>
    <w:p w14:paraId="072CEF36" w14:textId="6B43966C" w:rsidR="00E101DD" w:rsidRDefault="00F62561" w:rsidP="002D746B">
      <w:r w:rsidRPr="00A412D5">
        <w:t xml:space="preserve">[1] </w:t>
      </w:r>
      <w:r w:rsidR="00AF085F" w:rsidRPr="00AF085F">
        <w:t>RP-212622</w:t>
      </w:r>
      <w:r w:rsidRPr="00A412D5">
        <w:t xml:space="preserve">, </w:t>
      </w:r>
      <w:r w:rsidR="00AF085F" w:rsidRPr="00AF085F">
        <w:t>New WID: Increasing UE power high limit for CA and DC</w:t>
      </w:r>
      <w:r w:rsidRPr="00A412D5">
        <w:t xml:space="preserve">, </w:t>
      </w:r>
      <w:r w:rsidR="00AF085F" w:rsidRPr="00AF085F">
        <w:t>China Telecom, Qualcomm</w:t>
      </w:r>
      <w:r w:rsidR="00AF085F">
        <w:t>, TSG RAN#93-e</w:t>
      </w:r>
    </w:p>
    <w:p w14:paraId="4D110671" w14:textId="3CF3E051" w:rsidR="005A25BF" w:rsidRDefault="005A25BF" w:rsidP="005A25BF">
      <w:r w:rsidRPr="00A412D5">
        <w:t>[</w:t>
      </w:r>
      <w:r>
        <w:t>2</w:t>
      </w:r>
      <w:r w:rsidRPr="00A412D5">
        <w:t xml:space="preserve">] </w:t>
      </w:r>
      <w:r w:rsidR="000F6035" w:rsidRPr="000F6035">
        <w:t>R4-2117052</w:t>
      </w:r>
      <w:r w:rsidRPr="00A412D5">
        <w:t xml:space="preserve">, </w:t>
      </w:r>
      <w:r w:rsidR="000F6035" w:rsidRPr="000F6035">
        <w:t>UE RF requirements specific to the sum method</w:t>
      </w:r>
      <w:r w:rsidRPr="00A412D5">
        <w:t xml:space="preserve">, </w:t>
      </w:r>
      <w:r w:rsidRPr="000656EC">
        <w:t>Nokia, Nokia Shanghai Bell</w:t>
      </w:r>
      <w:r>
        <w:t>, RAN4#101-e</w:t>
      </w:r>
    </w:p>
    <w:p w14:paraId="18854EDA" w14:textId="500BE659" w:rsidR="00F419BB" w:rsidRDefault="00F419BB" w:rsidP="00F419BB">
      <w:r w:rsidRPr="00A412D5">
        <w:t>[</w:t>
      </w:r>
      <w:r>
        <w:t>3</w:t>
      </w:r>
      <w:r w:rsidRPr="00A412D5">
        <w:t xml:space="preserve">] </w:t>
      </w:r>
      <w:r w:rsidRPr="00F419BB">
        <w:t>R4-2111766</w:t>
      </w:r>
      <w:r w:rsidRPr="00A412D5">
        <w:t xml:space="preserve">, </w:t>
      </w:r>
      <w:r w:rsidRPr="00F419BB">
        <w:t>A way to increase UE maximum power for NR uplink inter band CA</w:t>
      </w:r>
      <w:r w:rsidRPr="00A412D5">
        <w:t xml:space="preserve">, </w:t>
      </w:r>
      <w:r w:rsidRPr="000656EC">
        <w:t>Nokia, Nokia Shanghai Bell</w:t>
      </w:r>
      <w:r>
        <w:t>, RAN4#100-e</w:t>
      </w:r>
    </w:p>
    <w:p w14:paraId="7390D060" w14:textId="47A89772" w:rsidR="00181B38" w:rsidRDefault="00181B38" w:rsidP="00F419BB">
      <w:r w:rsidRPr="00A412D5">
        <w:t>[</w:t>
      </w:r>
      <w:r>
        <w:t>4</w:t>
      </w:r>
      <w:r w:rsidRPr="00A412D5">
        <w:t>] R4-2016439, Upper limits on output power for dual PA, Qualcomm Incorporated</w:t>
      </w:r>
    </w:p>
    <w:p w14:paraId="6279150C" w14:textId="49165F1F" w:rsidR="00B604D2" w:rsidRDefault="00B604D2" w:rsidP="00B604D2">
      <w:r w:rsidRPr="00A412D5">
        <w:t>[</w:t>
      </w:r>
      <w:r w:rsidR="00181B38">
        <w:t>5</w:t>
      </w:r>
      <w:r w:rsidRPr="00A412D5">
        <w:t xml:space="preserve">] </w:t>
      </w:r>
      <w:r w:rsidRPr="00B604D2">
        <w:t>R4-2112047</w:t>
      </w:r>
      <w:r w:rsidRPr="00A412D5">
        <w:t xml:space="preserve">, </w:t>
      </w:r>
      <w:r w:rsidRPr="00B604D2">
        <w:t>Discussion on increasing maximum output power for UE PC2 CA</w:t>
      </w:r>
      <w:r w:rsidRPr="00A412D5">
        <w:t xml:space="preserve">, </w:t>
      </w:r>
      <w:r w:rsidRPr="00B604D2">
        <w:t>MediaTek Inc.</w:t>
      </w:r>
      <w:r>
        <w:t>, RAN4#100-e</w:t>
      </w:r>
    </w:p>
    <w:p w14:paraId="35D0AC2C" w14:textId="53BF712C" w:rsidR="00B604D2" w:rsidRDefault="00B604D2" w:rsidP="00B604D2">
      <w:r w:rsidRPr="00A412D5">
        <w:t>[</w:t>
      </w:r>
      <w:r w:rsidR="00181B38">
        <w:t>6</w:t>
      </w:r>
      <w:r w:rsidRPr="00A412D5">
        <w:t xml:space="preserve">] </w:t>
      </w:r>
      <w:r w:rsidRPr="00B604D2">
        <w:t>R4-2113305</w:t>
      </w:r>
      <w:r w:rsidRPr="00A412D5">
        <w:t xml:space="preserve">, </w:t>
      </w:r>
      <w:r w:rsidRPr="00B604D2">
        <w:t>Discussion on increasing UE maximum power high limit</w:t>
      </w:r>
      <w:r w:rsidRPr="00A412D5">
        <w:t>,</w:t>
      </w:r>
      <w:r>
        <w:t xml:space="preserve"> Xiaomi, RAN4#100-e</w:t>
      </w:r>
    </w:p>
    <w:p w14:paraId="67CC50F6" w14:textId="3D5FD810" w:rsidR="00B604D2" w:rsidRDefault="00B604D2" w:rsidP="00B604D2">
      <w:r w:rsidRPr="00A412D5">
        <w:lastRenderedPageBreak/>
        <w:t>[</w:t>
      </w:r>
      <w:r w:rsidR="00181B38">
        <w:t>7</w:t>
      </w:r>
      <w:r w:rsidRPr="00A412D5">
        <w:t xml:space="preserve">] </w:t>
      </w:r>
      <w:r w:rsidRPr="00B604D2">
        <w:t>R4-2113903</w:t>
      </w:r>
      <w:r w:rsidRPr="00A412D5">
        <w:t xml:space="preserve">, </w:t>
      </w:r>
      <w:r w:rsidRPr="00B604D2">
        <w:t>R17 Discussion on UE power class high limit</w:t>
      </w:r>
      <w:r w:rsidRPr="00A412D5">
        <w:t>,</w:t>
      </w:r>
      <w:r>
        <w:t xml:space="preserve"> OPPO, RAN4#100-e</w:t>
      </w:r>
    </w:p>
    <w:p w14:paraId="6EB7BC30" w14:textId="4CE7DD2B" w:rsidR="005A4DA1" w:rsidRDefault="005A4DA1" w:rsidP="005A4DA1">
      <w:r w:rsidRPr="00A412D5">
        <w:t>[</w:t>
      </w:r>
      <w:r w:rsidR="00181B38">
        <w:t>8</w:t>
      </w:r>
      <w:r w:rsidRPr="00A412D5">
        <w:t xml:space="preserve">] </w:t>
      </w:r>
      <w:r w:rsidRPr="005A4DA1">
        <w:t>R4-2114209</w:t>
      </w:r>
      <w:r w:rsidRPr="00A412D5">
        <w:t xml:space="preserve">, </w:t>
      </w:r>
      <w:r w:rsidRPr="005A4DA1">
        <w:t>Further Discussion on Higher UE Power Limits for Inter-band CA/DC</w:t>
      </w:r>
      <w:r w:rsidRPr="00A412D5">
        <w:t>,</w:t>
      </w:r>
      <w:r>
        <w:t xml:space="preserve"> </w:t>
      </w:r>
      <w:r w:rsidRPr="005A4DA1">
        <w:t>Huawei</w:t>
      </w:r>
      <w:r>
        <w:t>, RAN4#100-e</w:t>
      </w:r>
    </w:p>
    <w:p w14:paraId="1AEE8FD8" w14:textId="77777777" w:rsidR="005A25BF" w:rsidRDefault="005A25BF" w:rsidP="00B604D2"/>
    <w:sectPr w:rsidR="005A25BF"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3F092" w14:textId="77777777" w:rsidR="00102CC7" w:rsidRDefault="00102CC7" w:rsidP="002B3503">
      <w:pPr>
        <w:spacing w:after="0"/>
      </w:pPr>
      <w:r>
        <w:separator/>
      </w:r>
    </w:p>
  </w:endnote>
  <w:endnote w:type="continuationSeparator" w:id="0">
    <w:p w14:paraId="38ADFB51" w14:textId="77777777" w:rsidR="00102CC7" w:rsidRDefault="00102CC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80094" w14:textId="77777777" w:rsidR="00102CC7" w:rsidRDefault="00102CC7" w:rsidP="002B3503">
      <w:pPr>
        <w:spacing w:after="0"/>
      </w:pPr>
      <w:r>
        <w:separator/>
      </w:r>
    </w:p>
  </w:footnote>
  <w:footnote w:type="continuationSeparator" w:id="0">
    <w:p w14:paraId="3D33E5E9" w14:textId="77777777" w:rsidR="00102CC7" w:rsidRDefault="00102CC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230BF5" w:rsidRDefault="00230B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6"/>
  </w:num>
  <w:num w:numId="27">
    <w:abstractNumId w:val="3"/>
  </w:num>
  <w:num w:numId="28">
    <w:abstractNumId w:val="38"/>
  </w:num>
  <w:num w:numId="29">
    <w:abstractNumId w:val="20"/>
  </w:num>
  <w:num w:numId="30">
    <w:abstractNumId w:val="33"/>
  </w:num>
  <w:num w:numId="31">
    <w:abstractNumId w:val="9"/>
  </w:num>
  <w:num w:numId="32">
    <w:abstractNumId w:val="37"/>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7321B"/>
    <w:rsid w:val="00091F0B"/>
    <w:rsid w:val="000A3CB6"/>
    <w:rsid w:val="000A4B82"/>
    <w:rsid w:val="000A6473"/>
    <w:rsid w:val="000A754F"/>
    <w:rsid w:val="000B1608"/>
    <w:rsid w:val="000B4E56"/>
    <w:rsid w:val="000B5E8E"/>
    <w:rsid w:val="000D164D"/>
    <w:rsid w:val="000D789C"/>
    <w:rsid w:val="000F2546"/>
    <w:rsid w:val="000F50EC"/>
    <w:rsid w:val="000F6035"/>
    <w:rsid w:val="00101626"/>
    <w:rsid w:val="00102CC7"/>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725F9"/>
    <w:rsid w:val="001747AC"/>
    <w:rsid w:val="00177EFF"/>
    <w:rsid w:val="00181B38"/>
    <w:rsid w:val="001953B8"/>
    <w:rsid w:val="001A61EF"/>
    <w:rsid w:val="001A7904"/>
    <w:rsid w:val="001D5A83"/>
    <w:rsid w:val="001E413F"/>
    <w:rsid w:val="001E5D81"/>
    <w:rsid w:val="001E6E65"/>
    <w:rsid w:val="001F746E"/>
    <w:rsid w:val="0020554A"/>
    <w:rsid w:val="00205A73"/>
    <w:rsid w:val="002127E2"/>
    <w:rsid w:val="00214C87"/>
    <w:rsid w:val="00215035"/>
    <w:rsid w:val="00215E52"/>
    <w:rsid w:val="00223058"/>
    <w:rsid w:val="00230BF5"/>
    <w:rsid w:val="00236D19"/>
    <w:rsid w:val="00242B76"/>
    <w:rsid w:val="00242D06"/>
    <w:rsid w:val="002656BF"/>
    <w:rsid w:val="00272473"/>
    <w:rsid w:val="00276F69"/>
    <w:rsid w:val="00291DDD"/>
    <w:rsid w:val="00294DA5"/>
    <w:rsid w:val="002A066E"/>
    <w:rsid w:val="002A21CD"/>
    <w:rsid w:val="002A5689"/>
    <w:rsid w:val="002A7181"/>
    <w:rsid w:val="002B0EF3"/>
    <w:rsid w:val="002B3503"/>
    <w:rsid w:val="002C3B69"/>
    <w:rsid w:val="002D1B45"/>
    <w:rsid w:val="002D658E"/>
    <w:rsid w:val="002D746B"/>
    <w:rsid w:val="002E73F8"/>
    <w:rsid w:val="002F26C3"/>
    <w:rsid w:val="002F3001"/>
    <w:rsid w:val="002F3595"/>
    <w:rsid w:val="002F582D"/>
    <w:rsid w:val="002F6A38"/>
    <w:rsid w:val="003029F0"/>
    <w:rsid w:val="00345D7E"/>
    <w:rsid w:val="00347DEA"/>
    <w:rsid w:val="00364459"/>
    <w:rsid w:val="00365484"/>
    <w:rsid w:val="003777FE"/>
    <w:rsid w:val="00385942"/>
    <w:rsid w:val="003919E1"/>
    <w:rsid w:val="003B3ABC"/>
    <w:rsid w:val="003D26B4"/>
    <w:rsid w:val="003D655F"/>
    <w:rsid w:val="003E1884"/>
    <w:rsid w:val="003F3B9D"/>
    <w:rsid w:val="00406D6C"/>
    <w:rsid w:val="0041540E"/>
    <w:rsid w:val="00417963"/>
    <w:rsid w:val="00420548"/>
    <w:rsid w:val="0042109F"/>
    <w:rsid w:val="00422ABC"/>
    <w:rsid w:val="00426A90"/>
    <w:rsid w:val="00430A73"/>
    <w:rsid w:val="0043450E"/>
    <w:rsid w:val="004531B7"/>
    <w:rsid w:val="00453BA5"/>
    <w:rsid w:val="00454E53"/>
    <w:rsid w:val="004664C9"/>
    <w:rsid w:val="00473FFD"/>
    <w:rsid w:val="00482477"/>
    <w:rsid w:val="00484078"/>
    <w:rsid w:val="00491386"/>
    <w:rsid w:val="00494F18"/>
    <w:rsid w:val="004974FD"/>
    <w:rsid w:val="00497AFA"/>
    <w:rsid w:val="004A03F2"/>
    <w:rsid w:val="004A41DA"/>
    <w:rsid w:val="004A6BCC"/>
    <w:rsid w:val="004C0103"/>
    <w:rsid w:val="004C58F9"/>
    <w:rsid w:val="004D0C67"/>
    <w:rsid w:val="004D3D81"/>
    <w:rsid w:val="004E1F7C"/>
    <w:rsid w:val="004F499B"/>
    <w:rsid w:val="004F517D"/>
    <w:rsid w:val="004F5A02"/>
    <w:rsid w:val="005000E8"/>
    <w:rsid w:val="0050020A"/>
    <w:rsid w:val="005018A8"/>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A25BF"/>
    <w:rsid w:val="005A4DA1"/>
    <w:rsid w:val="005B1E57"/>
    <w:rsid w:val="005B2640"/>
    <w:rsid w:val="005C2106"/>
    <w:rsid w:val="005D18A4"/>
    <w:rsid w:val="005D19BF"/>
    <w:rsid w:val="005D784D"/>
    <w:rsid w:val="005E70E2"/>
    <w:rsid w:val="005E7C59"/>
    <w:rsid w:val="005F31A5"/>
    <w:rsid w:val="005F4052"/>
    <w:rsid w:val="005F6108"/>
    <w:rsid w:val="005F6CE3"/>
    <w:rsid w:val="006026F2"/>
    <w:rsid w:val="00602EB6"/>
    <w:rsid w:val="00604DAE"/>
    <w:rsid w:val="00613AB3"/>
    <w:rsid w:val="00624CC0"/>
    <w:rsid w:val="00630E81"/>
    <w:rsid w:val="00641C2E"/>
    <w:rsid w:val="00641E1F"/>
    <w:rsid w:val="006451A0"/>
    <w:rsid w:val="00653629"/>
    <w:rsid w:val="00664AE9"/>
    <w:rsid w:val="00664DF6"/>
    <w:rsid w:val="0068276F"/>
    <w:rsid w:val="0068320A"/>
    <w:rsid w:val="00686BD8"/>
    <w:rsid w:val="00687537"/>
    <w:rsid w:val="006919C7"/>
    <w:rsid w:val="00696C73"/>
    <w:rsid w:val="00697736"/>
    <w:rsid w:val="006A0E34"/>
    <w:rsid w:val="006B0708"/>
    <w:rsid w:val="006B6CB6"/>
    <w:rsid w:val="006C44A0"/>
    <w:rsid w:val="006C6840"/>
    <w:rsid w:val="006D43D1"/>
    <w:rsid w:val="006D63C8"/>
    <w:rsid w:val="006D701F"/>
    <w:rsid w:val="006E49D4"/>
    <w:rsid w:val="00702304"/>
    <w:rsid w:val="00702ED2"/>
    <w:rsid w:val="00703602"/>
    <w:rsid w:val="00713482"/>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B532F"/>
    <w:rsid w:val="007B7EA2"/>
    <w:rsid w:val="007C3D2F"/>
    <w:rsid w:val="007D1C54"/>
    <w:rsid w:val="007D20DF"/>
    <w:rsid w:val="007E0C29"/>
    <w:rsid w:val="007E530F"/>
    <w:rsid w:val="007E752F"/>
    <w:rsid w:val="007F6E08"/>
    <w:rsid w:val="00803510"/>
    <w:rsid w:val="00804160"/>
    <w:rsid w:val="00813258"/>
    <w:rsid w:val="008150A5"/>
    <w:rsid w:val="008236E4"/>
    <w:rsid w:val="00831DD5"/>
    <w:rsid w:val="00833A63"/>
    <w:rsid w:val="00842341"/>
    <w:rsid w:val="00846F0E"/>
    <w:rsid w:val="00850296"/>
    <w:rsid w:val="00871B4D"/>
    <w:rsid w:val="008757AE"/>
    <w:rsid w:val="00881E35"/>
    <w:rsid w:val="00891F14"/>
    <w:rsid w:val="008926AE"/>
    <w:rsid w:val="00893D45"/>
    <w:rsid w:val="00894106"/>
    <w:rsid w:val="00895E24"/>
    <w:rsid w:val="008A4493"/>
    <w:rsid w:val="008A635A"/>
    <w:rsid w:val="008B72EE"/>
    <w:rsid w:val="008D12E4"/>
    <w:rsid w:val="008D3040"/>
    <w:rsid w:val="00901158"/>
    <w:rsid w:val="00902479"/>
    <w:rsid w:val="0091383D"/>
    <w:rsid w:val="00914AA9"/>
    <w:rsid w:val="009157FA"/>
    <w:rsid w:val="0092439E"/>
    <w:rsid w:val="009342E0"/>
    <w:rsid w:val="00940559"/>
    <w:rsid w:val="00961872"/>
    <w:rsid w:val="00966126"/>
    <w:rsid w:val="00973C11"/>
    <w:rsid w:val="009922F2"/>
    <w:rsid w:val="00996062"/>
    <w:rsid w:val="009A1B59"/>
    <w:rsid w:val="009B1E68"/>
    <w:rsid w:val="009B6543"/>
    <w:rsid w:val="009B7F2A"/>
    <w:rsid w:val="009D0290"/>
    <w:rsid w:val="009E1C89"/>
    <w:rsid w:val="009E38F4"/>
    <w:rsid w:val="009E7881"/>
    <w:rsid w:val="00A03C3D"/>
    <w:rsid w:val="00A05380"/>
    <w:rsid w:val="00A05A14"/>
    <w:rsid w:val="00A115AF"/>
    <w:rsid w:val="00A16F72"/>
    <w:rsid w:val="00A412D5"/>
    <w:rsid w:val="00A451E8"/>
    <w:rsid w:val="00A6018C"/>
    <w:rsid w:val="00A649C8"/>
    <w:rsid w:val="00A64C88"/>
    <w:rsid w:val="00A7180D"/>
    <w:rsid w:val="00A73663"/>
    <w:rsid w:val="00A83B5D"/>
    <w:rsid w:val="00A925DB"/>
    <w:rsid w:val="00AA3CD1"/>
    <w:rsid w:val="00AB3FAE"/>
    <w:rsid w:val="00AB4684"/>
    <w:rsid w:val="00AD0CC8"/>
    <w:rsid w:val="00AD0F48"/>
    <w:rsid w:val="00AD7B8E"/>
    <w:rsid w:val="00AE1D3D"/>
    <w:rsid w:val="00AE52A5"/>
    <w:rsid w:val="00AE6327"/>
    <w:rsid w:val="00AF085F"/>
    <w:rsid w:val="00AF33E4"/>
    <w:rsid w:val="00AF7CB0"/>
    <w:rsid w:val="00B1615C"/>
    <w:rsid w:val="00B20B99"/>
    <w:rsid w:val="00B2349C"/>
    <w:rsid w:val="00B25343"/>
    <w:rsid w:val="00B42112"/>
    <w:rsid w:val="00B4385F"/>
    <w:rsid w:val="00B60363"/>
    <w:rsid w:val="00B604D2"/>
    <w:rsid w:val="00B61D61"/>
    <w:rsid w:val="00B65B59"/>
    <w:rsid w:val="00B72408"/>
    <w:rsid w:val="00B77164"/>
    <w:rsid w:val="00BA303F"/>
    <w:rsid w:val="00BA51B8"/>
    <w:rsid w:val="00BC228C"/>
    <w:rsid w:val="00BC2924"/>
    <w:rsid w:val="00BC764C"/>
    <w:rsid w:val="00BF0027"/>
    <w:rsid w:val="00BF4B17"/>
    <w:rsid w:val="00C07A46"/>
    <w:rsid w:val="00C11C3C"/>
    <w:rsid w:val="00C146DD"/>
    <w:rsid w:val="00C17B19"/>
    <w:rsid w:val="00C21554"/>
    <w:rsid w:val="00C30772"/>
    <w:rsid w:val="00C3087E"/>
    <w:rsid w:val="00C45DB3"/>
    <w:rsid w:val="00C47C9F"/>
    <w:rsid w:val="00C60CEF"/>
    <w:rsid w:val="00C61A23"/>
    <w:rsid w:val="00C81190"/>
    <w:rsid w:val="00C83E86"/>
    <w:rsid w:val="00C91EE2"/>
    <w:rsid w:val="00CB607B"/>
    <w:rsid w:val="00CC2754"/>
    <w:rsid w:val="00CC277F"/>
    <w:rsid w:val="00CE241D"/>
    <w:rsid w:val="00CE265A"/>
    <w:rsid w:val="00CE4E40"/>
    <w:rsid w:val="00CE699C"/>
    <w:rsid w:val="00D07626"/>
    <w:rsid w:val="00D23E66"/>
    <w:rsid w:val="00D275CC"/>
    <w:rsid w:val="00D348C6"/>
    <w:rsid w:val="00D34A7A"/>
    <w:rsid w:val="00D40AED"/>
    <w:rsid w:val="00D44EB4"/>
    <w:rsid w:val="00D546CC"/>
    <w:rsid w:val="00D56D91"/>
    <w:rsid w:val="00D57C62"/>
    <w:rsid w:val="00D64074"/>
    <w:rsid w:val="00D73C30"/>
    <w:rsid w:val="00D767C4"/>
    <w:rsid w:val="00D77CF5"/>
    <w:rsid w:val="00D85C29"/>
    <w:rsid w:val="00D85F6B"/>
    <w:rsid w:val="00D91BF2"/>
    <w:rsid w:val="00DA03D6"/>
    <w:rsid w:val="00DA1BED"/>
    <w:rsid w:val="00DA4A61"/>
    <w:rsid w:val="00DA7396"/>
    <w:rsid w:val="00DA745E"/>
    <w:rsid w:val="00DC45FD"/>
    <w:rsid w:val="00DC54FF"/>
    <w:rsid w:val="00DE00CF"/>
    <w:rsid w:val="00DE3EDB"/>
    <w:rsid w:val="00DE5DDF"/>
    <w:rsid w:val="00DF1DEC"/>
    <w:rsid w:val="00DF302A"/>
    <w:rsid w:val="00E014E2"/>
    <w:rsid w:val="00E03EF1"/>
    <w:rsid w:val="00E101DD"/>
    <w:rsid w:val="00E2059F"/>
    <w:rsid w:val="00E23850"/>
    <w:rsid w:val="00E25C47"/>
    <w:rsid w:val="00E332C0"/>
    <w:rsid w:val="00E33B68"/>
    <w:rsid w:val="00E36095"/>
    <w:rsid w:val="00E67197"/>
    <w:rsid w:val="00E87EDC"/>
    <w:rsid w:val="00E962C5"/>
    <w:rsid w:val="00EA3488"/>
    <w:rsid w:val="00EB0D8A"/>
    <w:rsid w:val="00EB5F7D"/>
    <w:rsid w:val="00EC2826"/>
    <w:rsid w:val="00EC589F"/>
    <w:rsid w:val="00EC6665"/>
    <w:rsid w:val="00ED54F1"/>
    <w:rsid w:val="00ED5B5A"/>
    <w:rsid w:val="00EE0298"/>
    <w:rsid w:val="00EE100D"/>
    <w:rsid w:val="00EE5885"/>
    <w:rsid w:val="00EE6657"/>
    <w:rsid w:val="00EF2401"/>
    <w:rsid w:val="00EF45DB"/>
    <w:rsid w:val="00F419BB"/>
    <w:rsid w:val="00F562CA"/>
    <w:rsid w:val="00F62561"/>
    <w:rsid w:val="00F63D8A"/>
    <w:rsid w:val="00F646D5"/>
    <w:rsid w:val="00F648B5"/>
    <w:rsid w:val="00F7023C"/>
    <w:rsid w:val="00F7226A"/>
    <w:rsid w:val="00F82F84"/>
    <w:rsid w:val="00F83452"/>
    <w:rsid w:val="00F97D64"/>
    <w:rsid w:val="00FA2AB0"/>
    <w:rsid w:val="00FA723F"/>
    <w:rsid w:val="00FB737C"/>
    <w:rsid w:val="00FC0A09"/>
    <w:rsid w:val="00FD0298"/>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2021-10-18T02:06:00Z</dcterms:created>
  <dcterms:modified xsi:type="dcterms:W3CDTF">2021-10-18T02:12:00Z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