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5B15" w14:textId="7204024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8094F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88094F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88094F">
        <w:rPr>
          <w:rFonts w:cs="Arial"/>
          <w:bCs/>
          <w:sz w:val="22"/>
          <w:szCs w:val="22"/>
        </w:rPr>
        <w:t>#100-e</w:t>
      </w:r>
      <w:r w:rsidRPr="00DA53A0">
        <w:rPr>
          <w:rFonts w:cs="Arial"/>
          <w:bCs/>
          <w:sz w:val="22"/>
          <w:szCs w:val="22"/>
        </w:rPr>
        <w:tab/>
        <w:t xml:space="preserve"> </w:t>
      </w:r>
      <w:r w:rsidR="0088094F">
        <w:rPr>
          <w:rFonts w:cs="Arial"/>
          <w:bCs/>
          <w:sz w:val="22"/>
          <w:szCs w:val="22"/>
        </w:rPr>
        <w:tab/>
      </w:r>
      <w:r w:rsidR="0088094F">
        <w:rPr>
          <w:rFonts w:cs="Arial"/>
          <w:noProof w:val="0"/>
          <w:sz w:val="22"/>
          <w:szCs w:val="22"/>
        </w:rPr>
        <w:t>R4-211</w:t>
      </w:r>
      <w:r w:rsidR="001750A7">
        <w:rPr>
          <w:rFonts w:cs="Arial"/>
          <w:noProof w:val="0"/>
          <w:sz w:val="22"/>
          <w:szCs w:val="22"/>
        </w:rPr>
        <w:t>4929</w:t>
      </w:r>
    </w:p>
    <w:p w14:paraId="210AF8F7" w14:textId="3A0CB0D0" w:rsidR="004E3939" w:rsidRPr="00DA53A0" w:rsidRDefault="0088094F" w:rsidP="004E3939">
      <w:pPr>
        <w:pStyle w:val="Header"/>
        <w:rPr>
          <w:sz w:val="22"/>
          <w:szCs w:val="22"/>
        </w:rPr>
      </w:pPr>
      <w:r w:rsidRPr="0088094F">
        <w:rPr>
          <w:sz w:val="22"/>
          <w:szCs w:val="22"/>
        </w:rPr>
        <w:t>Electronic meeting, 16</w:t>
      </w:r>
      <w:r w:rsidRPr="0088094F">
        <w:rPr>
          <w:sz w:val="22"/>
          <w:szCs w:val="22"/>
          <w:vertAlign w:val="superscript"/>
        </w:rPr>
        <w:t>th</w:t>
      </w:r>
      <w:r w:rsidRPr="0088094F">
        <w:rPr>
          <w:sz w:val="22"/>
          <w:szCs w:val="22"/>
        </w:rPr>
        <w:t xml:space="preserve"> – 27</w:t>
      </w:r>
      <w:r w:rsidRPr="0088094F">
        <w:rPr>
          <w:sz w:val="22"/>
          <w:szCs w:val="22"/>
          <w:vertAlign w:val="superscript"/>
        </w:rPr>
        <w:t>th</w:t>
      </w:r>
      <w:r w:rsidRPr="0088094F">
        <w:rPr>
          <w:sz w:val="22"/>
          <w:szCs w:val="22"/>
        </w:rPr>
        <w:t xml:space="preserve"> August, 2021</w:t>
      </w:r>
    </w:p>
    <w:p w14:paraId="3CFDE862" w14:textId="77777777" w:rsidR="00B97703" w:rsidRDefault="00B97703">
      <w:pPr>
        <w:rPr>
          <w:rFonts w:ascii="Arial" w:hAnsi="Arial" w:cs="Arial"/>
        </w:rPr>
      </w:pPr>
    </w:p>
    <w:p w14:paraId="73C8CA78" w14:textId="173680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7027">
        <w:rPr>
          <w:rFonts w:ascii="Arial" w:hAnsi="Arial" w:cs="Arial"/>
          <w:b/>
          <w:sz w:val="22"/>
          <w:szCs w:val="22"/>
        </w:rPr>
        <w:t>signaling for power class 1.5</w:t>
      </w:r>
    </w:p>
    <w:p w14:paraId="790C59BF" w14:textId="7BFA1E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DBF3D6" w14:textId="36D04C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94F">
        <w:rPr>
          <w:rFonts w:ascii="Arial" w:hAnsi="Arial" w:cs="Arial"/>
          <w:b/>
          <w:bCs/>
          <w:sz w:val="22"/>
          <w:szCs w:val="22"/>
        </w:rPr>
        <w:t>Rel</w:t>
      </w:r>
      <w:r w:rsidR="002203F2">
        <w:rPr>
          <w:rFonts w:ascii="Arial" w:hAnsi="Arial" w:cs="Arial"/>
          <w:b/>
          <w:bCs/>
          <w:sz w:val="22"/>
          <w:szCs w:val="22"/>
        </w:rPr>
        <w:t>ease 17</w:t>
      </w:r>
    </w:p>
    <w:bookmarkEnd w:id="5"/>
    <w:bookmarkEnd w:id="6"/>
    <w:bookmarkEnd w:id="7"/>
    <w:p w14:paraId="362657E5" w14:textId="57E28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362" w:rsidRPr="00B51362">
        <w:rPr>
          <w:rFonts w:ascii="Arial" w:hAnsi="Arial" w:cs="Arial"/>
          <w:b/>
          <w:bCs/>
          <w:sz w:val="22"/>
          <w:szCs w:val="22"/>
        </w:rPr>
        <w:t xml:space="preserve">High-power UE (power class 1.5) operation in NR bands n77 and n78 </w:t>
      </w:r>
      <w:r w:rsidR="00211367">
        <w:rPr>
          <w:rFonts w:ascii="Arial" w:hAnsi="Arial" w:cs="Arial"/>
          <w:b/>
          <w:bCs/>
          <w:sz w:val="22"/>
          <w:szCs w:val="22"/>
        </w:rPr>
        <w:t>(</w:t>
      </w:r>
      <w:r w:rsidR="00211367" w:rsidRPr="00211367">
        <w:rPr>
          <w:rFonts w:ascii="Arial" w:hAnsi="Arial" w:cs="Arial"/>
          <w:b/>
          <w:bCs/>
          <w:sz w:val="22"/>
          <w:szCs w:val="22"/>
        </w:rPr>
        <w:t>HPUE_PC1_5_n77_n78</w:t>
      </w:r>
      <w:r w:rsidR="00211367">
        <w:rPr>
          <w:rFonts w:ascii="Arial" w:hAnsi="Arial" w:cs="Arial"/>
          <w:b/>
          <w:bCs/>
          <w:sz w:val="22"/>
          <w:szCs w:val="22"/>
        </w:rPr>
        <w:t>)</w:t>
      </w:r>
    </w:p>
    <w:p w14:paraId="7806CF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4F426A" w14:textId="1861F5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03F2">
        <w:rPr>
          <w:rFonts w:ascii="Arial" w:hAnsi="Arial" w:cs="Arial"/>
          <w:b/>
          <w:sz w:val="22"/>
          <w:szCs w:val="22"/>
        </w:rPr>
        <w:t>[Qualcomm Incorporated]</w:t>
      </w:r>
    </w:p>
    <w:p w14:paraId="53B3A590" w14:textId="1BEDC8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03F2">
        <w:rPr>
          <w:rFonts w:ascii="Arial" w:hAnsi="Arial" w:cs="Arial"/>
          <w:b/>
          <w:bCs/>
          <w:sz w:val="22"/>
          <w:szCs w:val="22"/>
        </w:rPr>
        <w:t>TSG RAN WG2</w:t>
      </w:r>
    </w:p>
    <w:p w14:paraId="2DE362F9" w14:textId="06CBB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758C63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BA25EA" w14:textId="0EA514A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03F2">
        <w:rPr>
          <w:rFonts w:ascii="Arial" w:hAnsi="Arial" w:cs="Arial"/>
          <w:b/>
          <w:bCs/>
          <w:sz w:val="22"/>
          <w:szCs w:val="22"/>
        </w:rPr>
        <w:t>Gene Fong</w:t>
      </w:r>
    </w:p>
    <w:p w14:paraId="474D89B4" w14:textId="6542FD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03F2">
        <w:rPr>
          <w:rFonts w:ascii="Arial" w:hAnsi="Arial" w:cs="Arial"/>
          <w:b/>
          <w:bCs/>
          <w:sz w:val="22"/>
          <w:szCs w:val="22"/>
        </w:rPr>
        <w:t>gfong&lt;at&gt;qti&lt;dot&gt;qualcomm&lt;dot&gt;com</w:t>
      </w:r>
    </w:p>
    <w:p w14:paraId="04A8966F" w14:textId="18E582D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29FE43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02B4D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DFC7E4" w14:textId="76CD1CA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1042302" w14:textId="77777777" w:rsidR="00B97703" w:rsidRDefault="00B97703">
      <w:pPr>
        <w:rPr>
          <w:rFonts w:ascii="Arial" w:hAnsi="Arial" w:cs="Arial"/>
        </w:rPr>
      </w:pPr>
    </w:p>
    <w:p w14:paraId="26BFF1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671142" w14:textId="77777777" w:rsidR="001000F5" w:rsidRPr="00667DE5" w:rsidRDefault="004C4C2B" w:rsidP="000F6242">
      <w:r w:rsidRPr="00667DE5">
        <w:t xml:space="preserve">The </w:t>
      </w:r>
      <w:r w:rsidR="009F4C24" w:rsidRPr="00667DE5">
        <w:t xml:space="preserve">objectives for the </w:t>
      </w:r>
      <w:r w:rsidRPr="00667DE5">
        <w:t xml:space="preserve">work item </w:t>
      </w:r>
      <w:r w:rsidR="009F4C24" w:rsidRPr="00667DE5">
        <w:t xml:space="preserve">on </w:t>
      </w:r>
      <w:r w:rsidRPr="00667DE5">
        <w:t xml:space="preserve">high power UE (power class 1.5) operation in NR bands n77 and n78 (HPUE_PC1_5_n77_n78) as well as the work item </w:t>
      </w:r>
      <w:r w:rsidR="009F4C24" w:rsidRPr="00667DE5">
        <w:t>on</w:t>
      </w:r>
      <w:r w:rsidRPr="00667DE5">
        <w:t xml:space="preserve"> higher power UE PC1.5 in NR band n79 (</w:t>
      </w:r>
      <w:r w:rsidR="00C50FF1" w:rsidRPr="00667DE5">
        <w:t xml:space="preserve">NR_UE_PC1_5_n79) include </w:t>
      </w:r>
      <w:r w:rsidR="002902D9" w:rsidRPr="00667DE5">
        <w:t xml:space="preserve">the development of requirements for UE mobile device and fixed wireless access (FWA) device.  In the development of requirements for FWA, RAN4 </w:t>
      </w:r>
      <w:r w:rsidR="00230F41" w:rsidRPr="00667DE5">
        <w:t xml:space="preserve">agreed that there is a benefit to </w:t>
      </w:r>
      <w:r w:rsidR="00C840F8" w:rsidRPr="00667DE5">
        <w:t>introduce</w:t>
      </w:r>
      <w:r w:rsidR="00230F41" w:rsidRPr="00667DE5">
        <w:t xml:space="preserve"> a </w:t>
      </w:r>
      <w:r w:rsidR="00C840F8" w:rsidRPr="00667DE5">
        <w:t xml:space="preserve">new </w:t>
      </w:r>
      <w:r w:rsidR="00230F41" w:rsidRPr="00667DE5">
        <w:t>maximum duty cycle capability</w:t>
      </w:r>
      <w:r w:rsidR="00C840F8" w:rsidRPr="00667DE5">
        <w:t xml:space="preserve"> to </w:t>
      </w:r>
      <w:r w:rsidR="002D6E11" w:rsidRPr="00667DE5">
        <w:t xml:space="preserve">facilitate the FWA device to meet </w:t>
      </w:r>
      <w:r w:rsidR="003E6D7C" w:rsidRPr="00667DE5">
        <w:t>Maximum Permissible Exposure (</w:t>
      </w:r>
      <w:r w:rsidR="002D6E11" w:rsidRPr="00667DE5">
        <w:t>MPE</w:t>
      </w:r>
      <w:r w:rsidR="003E6D7C" w:rsidRPr="00667DE5">
        <w:t>) requirements</w:t>
      </w:r>
      <w:r w:rsidR="00F431A5" w:rsidRPr="00667DE5">
        <w:t xml:space="preserve">.  </w:t>
      </w:r>
    </w:p>
    <w:p w14:paraId="79DDE655" w14:textId="52C8D25B" w:rsidR="001B5243" w:rsidRPr="00667DE5" w:rsidRDefault="00F431A5" w:rsidP="000F6242">
      <w:r w:rsidRPr="00667DE5">
        <w:t xml:space="preserve">RAN4 envisions that this new capability would be analogous to the existing </w:t>
      </w:r>
      <w:r w:rsidR="00562580" w:rsidRPr="00667DE5">
        <w:rPr>
          <w:i/>
          <w:iCs/>
        </w:rPr>
        <w:t>maxUplinkDutyCycle-PC2-FR1</w:t>
      </w:r>
      <w:r w:rsidR="001B5243" w:rsidRPr="00667DE5">
        <w:t xml:space="preserve"> </w:t>
      </w:r>
      <w:r w:rsidR="00C63B28" w:rsidRPr="00667DE5">
        <w:t>bu</w:t>
      </w:r>
      <w:r w:rsidR="00605AFD" w:rsidRPr="00667DE5">
        <w:t xml:space="preserve">t with  allowed set of values </w:t>
      </w:r>
      <w:r w:rsidR="006C07BD" w:rsidRPr="00667DE5">
        <w:t xml:space="preserve">as 10%, </w:t>
      </w:r>
      <w:r w:rsidR="00B255B0">
        <w:t xml:space="preserve">15%, </w:t>
      </w:r>
      <w:r w:rsidR="006C07BD" w:rsidRPr="00667DE5">
        <w:t xml:space="preserve">20%, </w:t>
      </w:r>
      <w:r w:rsidR="002059E4">
        <w:t xml:space="preserve">25%, </w:t>
      </w:r>
      <w:r w:rsidR="006C07BD" w:rsidRPr="00667DE5">
        <w:t xml:space="preserve">30%, 40%, 50%, 60%, 70%, 80%, 90%, and 100%.  </w:t>
      </w:r>
      <w:r w:rsidR="00C639A3" w:rsidRPr="00667DE5">
        <w:t xml:space="preserve">In case the UE does not report the capability, it should be assumed that the UE will </w:t>
      </w:r>
      <w:r w:rsidR="0069037C" w:rsidRPr="00667DE5">
        <w:t xml:space="preserve">mitigate MPE </w:t>
      </w:r>
      <w:r w:rsidR="00896CBA" w:rsidRPr="00667DE5">
        <w:t xml:space="preserve">autonomously </w:t>
      </w:r>
      <w:r w:rsidR="0069037C" w:rsidRPr="00667DE5">
        <w:t xml:space="preserve">by P-MPR </w:t>
      </w:r>
      <w:r w:rsidR="002059E4">
        <w:t xml:space="preserve">or by other means </w:t>
      </w:r>
      <w:r w:rsidR="0069037C" w:rsidRPr="00667DE5">
        <w:t xml:space="preserve">and no restriction on </w:t>
      </w:r>
      <w:r w:rsidR="00896CBA" w:rsidRPr="00667DE5">
        <w:t xml:space="preserve">scheduled </w:t>
      </w:r>
      <w:r w:rsidR="0069037C" w:rsidRPr="00667DE5">
        <w:t xml:space="preserve">uplink duty cycle is requested.  </w:t>
      </w:r>
      <w:r w:rsidR="00502425" w:rsidRPr="00667DE5">
        <w:t xml:space="preserve">RAN4 </w:t>
      </w:r>
      <w:r w:rsidR="007D184A" w:rsidRPr="00667DE5">
        <w:t>suggests that this capability is per band, FR1 only</w:t>
      </w:r>
      <w:r w:rsidR="0014514F">
        <w:t>, limited to devices</w:t>
      </w:r>
      <w:r w:rsidR="00D92294">
        <w:t xml:space="preserve"> supporting power class 1.5,</w:t>
      </w:r>
      <w:r w:rsidR="001C18B4" w:rsidRPr="00667DE5">
        <w:t xml:space="preserve"> with a possible name as </w:t>
      </w:r>
      <w:r w:rsidR="001C18B4" w:rsidRPr="00667DE5">
        <w:rPr>
          <w:i/>
          <w:iCs/>
        </w:rPr>
        <w:t>maxUplinkDutyCycle-MPE-FR1</w:t>
      </w:r>
      <w:r w:rsidR="00667DE5">
        <w:t xml:space="preserve">.  RAN4 requests, if possible, this new capability be introduced </w:t>
      </w:r>
      <w:r w:rsidR="00FE6800">
        <w:t>as early as possible since power class 1.5 for Band n41 was already introduced in Release 16 and defined to be release independent to Release 15.</w:t>
      </w:r>
    </w:p>
    <w:p w14:paraId="0C0186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8163E4" w14:textId="25B19C8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50F2E">
        <w:rPr>
          <w:rFonts w:ascii="Arial" w:hAnsi="Arial" w:cs="Arial"/>
          <w:b/>
        </w:rPr>
        <w:t>TSG RAN WG2</w:t>
      </w:r>
      <w:r>
        <w:rPr>
          <w:rFonts w:ascii="Arial" w:hAnsi="Arial" w:cs="Arial"/>
          <w:b/>
        </w:rPr>
        <w:t xml:space="preserve"> </w:t>
      </w:r>
    </w:p>
    <w:p w14:paraId="34252776" w14:textId="0EE4E830" w:rsidR="00B97703" w:rsidRPr="00017F23" w:rsidRDefault="00B97703" w:rsidP="00815F7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0F2E" w:rsidRPr="00815F76">
        <w:t xml:space="preserve">RAN4 respectfully requests RAN2 to define a new UE capability signaling element </w:t>
      </w:r>
      <w:r w:rsidR="00463498" w:rsidRPr="00815F76">
        <w:t>allow</w:t>
      </w:r>
      <w:r w:rsidR="004E51D7">
        <w:t>ing</w:t>
      </w:r>
      <w:r w:rsidR="00463498" w:rsidRPr="00815F76">
        <w:t xml:space="preserve"> the </w:t>
      </w:r>
      <w:r w:rsidR="00D92294" w:rsidRPr="00815F76">
        <w:t xml:space="preserve">PC 1.5 </w:t>
      </w:r>
      <w:r w:rsidR="00463498" w:rsidRPr="00815F76">
        <w:t>UE to report its maximum uplink duty cycle capability</w:t>
      </w:r>
      <w:r w:rsidR="00F20EC0" w:rsidRPr="00815F76">
        <w:t xml:space="preserve"> </w:t>
      </w:r>
      <w:r w:rsidR="004E51D7">
        <w:t>for</w:t>
      </w:r>
      <w:r w:rsidR="00F20EC0" w:rsidRPr="00815F76">
        <w:t xml:space="preserve"> compliance with MPE.</w:t>
      </w:r>
      <w:r w:rsidR="00F20EC0">
        <w:rPr>
          <w:color w:val="0070C0"/>
        </w:rPr>
        <w:t xml:space="preserve">  </w:t>
      </w:r>
    </w:p>
    <w:p w14:paraId="1067B7D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04114F" w14:textId="4C6941B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15F7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15F7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F395C7" w14:textId="0445E9F7" w:rsidR="001543C4" w:rsidRDefault="001543C4" w:rsidP="001543C4">
      <w:r>
        <w:t>TSG RAN WG4 Meeting #101-e</w:t>
      </w:r>
      <w:r>
        <w:tab/>
      </w:r>
      <w:r>
        <w:tab/>
        <w:t>November 1 – 12, 2021</w:t>
      </w:r>
      <w:r>
        <w:tab/>
        <w:t xml:space="preserve">          E</w:t>
      </w:r>
      <w:r w:rsidR="00303BF4">
        <w:t xml:space="preserve">lectronic </w:t>
      </w:r>
      <w:r>
        <w:t>meeting</w:t>
      </w:r>
    </w:p>
    <w:p w14:paraId="73FA1DC2" w14:textId="55EA8FA8" w:rsidR="002F1940" w:rsidRPr="002F1940" w:rsidRDefault="001543C4" w:rsidP="001543C4">
      <w:r>
        <w:t>TSG RAN WG4 Meeting #102-e</w:t>
      </w:r>
      <w:r>
        <w:tab/>
      </w:r>
      <w:r>
        <w:tab/>
        <w:t>February 21 – 25, 2022</w:t>
      </w:r>
      <w:r>
        <w:tab/>
        <w:t xml:space="preserve">          TBC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33EF" w14:textId="77777777" w:rsidR="00A30B0B" w:rsidRDefault="00A30B0B">
      <w:pPr>
        <w:spacing w:after="0"/>
      </w:pPr>
      <w:r>
        <w:separator/>
      </w:r>
    </w:p>
  </w:endnote>
  <w:endnote w:type="continuationSeparator" w:id="0">
    <w:p w14:paraId="675237C4" w14:textId="77777777" w:rsidR="00A30B0B" w:rsidRDefault="00A30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A3ED6" w14:textId="77777777" w:rsidR="00A30B0B" w:rsidRDefault="00A30B0B">
      <w:pPr>
        <w:spacing w:after="0"/>
      </w:pPr>
      <w:r>
        <w:separator/>
      </w:r>
    </w:p>
  </w:footnote>
  <w:footnote w:type="continuationSeparator" w:id="0">
    <w:p w14:paraId="75EF9032" w14:textId="77777777" w:rsidR="00A30B0B" w:rsidRDefault="00A30B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C696B"/>
    <w:rsid w:val="000F6242"/>
    <w:rsid w:val="001000F5"/>
    <w:rsid w:val="0014514F"/>
    <w:rsid w:val="001543C4"/>
    <w:rsid w:val="001750A7"/>
    <w:rsid w:val="001B5243"/>
    <w:rsid w:val="001C18B4"/>
    <w:rsid w:val="002059E4"/>
    <w:rsid w:val="00211367"/>
    <w:rsid w:val="002203F2"/>
    <w:rsid w:val="00230F41"/>
    <w:rsid w:val="002902D9"/>
    <w:rsid w:val="002C7027"/>
    <w:rsid w:val="002D6E11"/>
    <w:rsid w:val="002F1940"/>
    <w:rsid w:val="00303BF4"/>
    <w:rsid w:val="00383545"/>
    <w:rsid w:val="003E6D7C"/>
    <w:rsid w:val="00433500"/>
    <w:rsid w:val="00433F71"/>
    <w:rsid w:val="00440D43"/>
    <w:rsid w:val="00463498"/>
    <w:rsid w:val="004C4C2B"/>
    <w:rsid w:val="004E3939"/>
    <w:rsid w:val="004E51D7"/>
    <w:rsid w:val="00502425"/>
    <w:rsid w:val="00562580"/>
    <w:rsid w:val="00573560"/>
    <w:rsid w:val="00605AFD"/>
    <w:rsid w:val="00667DE5"/>
    <w:rsid w:val="0069037C"/>
    <w:rsid w:val="006C07BD"/>
    <w:rsid w:val="007A248B"/>
    <w:rsid w:val="007D184A"/>
    <w:rsid w:val="007F4F92"/>
    <w:rsid w:val="00815F76"/>
    <w:rsid w:val="0088094F"/>
    <w:rsid w:val="00896CBA"/>
    <w:rsid w:val="008D772F"/>
    <w:rsid w:val="0099764C"/>
    <w:rsid w:val="009F4C24"/>
    <w:rsid w:val="00A30B0B"/>
    <w:rsid w:val="00AC3A4B"/>
    <w:rsid w:val="00B255B0"/>
    <w:rsid w:val="00B51362"/>
    <w:rsid w:val="00B97703"/>
    <w:rsid w:val="00BA04C3"/>
    <w:rsid w:val="00C50FF1"/>
    <w:rsid w:val="00C639A3"/>
    <w:rsid w:val="00C63B28"/>
    <w:rsid w:val="00C840F8"/>
    <w:rsid w:val="00CF6087"/>
    <w:rsid w:val="00D50F2E"/>
    <w:rsid w:val="00D87C9D"/>
    <w:rsid w:val="00D92294"/>
    <w:rsid w:val="00E131A0"/>
    <w:rsid w:val="00F20EC0"/>
    <w:rsid w:val="00F431A5"/>
    <w:rsid w:val="00FE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Gene Fong</cp:lastModifiedBy>
  <cp:revision>50</cp:revision>
  <cp:lastPrinted>2002-04-23T07:10:00Z</cp:lastPrinted>
  <dcterms:created xsi:type="dcterms:W3CDTF">2020-01-14T15:01:00Z</dcterms:created>
  <dcterms:modified xsi:type="dcterms:W3CDTF">2021-08-27T16:09:00Z</dcterms:modified>
</cp:coreProperties>
</file>