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2DDADA13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E8213A" w:rsidRPr="007A6DA6">
              <w:rPr>
                <w:noProof w:val="0"/>
              </w:rPr>
              <w:t>V18</w:t>
            </w:r>
            <w:r w:rsidRPr="007A6DA6">
              <w:rPr>
                <w:noProof w:val="0"/>
              </w:rPr>
              <w:t>.</w:t>
            </w:r>
            <w:r w:rsidR="00AB41E0">
              <w:rPr>
                <w:noProof w:val="0"/>
              </w:rPr>
              <w:t>1</w:t>
            </w:r>
            <w:r w:rsidR="008D2DD5">
              <w:rPr>
                <w:rFonts w:eastAsiaTheme="minorEastAsia" w:hint="eastAsia"/>
                <w:noProof w:val="0"/>
                <w:lang w:eastAsia="ko-KR"/>
              </w:rPr>
              <w:t>2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1C7417" w:rsidRPr="007A6DA6">
              <w:rPr>
                <w:noProof w:val="0"/>
                <w:sz w:val="32"/>
              </w:rPr>
              <w:t>202</w:t>
            </w:r>
            <w:r w:rsidR="001C7417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8D2DD5">
              <w:rPr>
                <w:rFonts w:eastAsiaTheme="minorEastAsia" w:hint="eastAsia"/>
                <w:noProof w:val="0"/>
                <w:sz w:val="32"/>
                <w:lang w:eastAsia="ko-KR"/>
              </w:rPr>
              <w:t>12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3rd Generation Partnership Project;</w:t>
            </w:r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Technical Specification Group Radio Access Network;</w:t>
            </w:r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NR;</w:t>
            </w:r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User Equipment (UE) radio transmission and reception;</w:t>
            </w:r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FE138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E8213A" w:rsidRPr="007A6DA6">
              <w:rPr>
                <w:rStyle w:val="ZGSM"/>
              </w:rPr>
              <w:t>18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2pt" o:ole="">
                  <v:imagedata r:id="rId9" o:title=""/>
                </v:shape>
                <o:OLEObject Type="Embed" ProgID="Word.Picture.8" ShapeID="_x0000_i1025" DrawAspect="Content" ObjectID="_182792361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D7A5A" w:rsidRPr="00AD7A5A" w14:paraId="6D08D988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8248B8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D7A5A" w:rsidRPr="00AD7A5A" w14:paraId="397FAD2E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78E3869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D7A5A">
              <w:rPr>
                <w:rFonts w:ascii="Arial" w:eastAsia="SimSun" w:hAnsi="Arial"/>
                <w:b/>
                <w:i/>
              </w:rPr>
              <w:t>3GPP</w:t>
            </w:r>
          </w:p>
          <w:p w14:paraId="7616CD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Postal address</w:t>
            </w:r>
          </w:p>
          <w:p w14:paraId="63CF669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26A01B8E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3GPP support office address</w:t>
            </w:r>
          </w:p>
          <w:p w14:paraId="674DE8DB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32EB0455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7D12047F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3743714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Internet</w:t>
            </w:r>
          </w:p>
          <w:p w14:paraId="315C7A7E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43D4103C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D7A5A" w:rsidRPr="00AD7A5A" w14:paraId="35CD5E7F" w14:textId="77777777" w:rsidTr="00FB1068">
        <w:tc>
          <w:tcPr>
            <w:tcW w:w="10423" w:type="dxa"/>
            <w:shd w:val="clear" w:color="auto" w:fill="auto"/>
            <w:vAlign w:val="bottom"/>
          </w:tcPr>
          <w:p w14:paraId="7223A0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D7A5A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5BCA1EC3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D7A5A">
              <w:rPr>
                <w:rFonts w:eastAsia="SimSun"/>
                <w:noProof/>
              </w:rPr>
              <w:t>No part may be reproduced except as authorized by written permission.</w:t>
            </w:r>
            <w:r w:rsidRPr="00AD7A5A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740B08D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665FE0F2" w14:textId="27991D1F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1" w:name="copyrightaddon"/>
            <w:bookmarkEnd w:id="11"/>
          </w:p>
          <w:p w14:paraId="07459C0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All rights reserved.</w:t>
            </w:r>
          </w:p>
          <w:p w14:paraId="147F728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859E23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2B490A4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D7A5A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C1C815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5C9AB2E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0C856487" w14:textId="77777777" w:rsidR="00575F70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575F70">
        <w:rPr>
          <w:noProof/>
        </w:rPr>
        <w:t>Foreword</w:t>
      </w:r>
      <w:r w:rsidR="00575F70">
        <w:rPr>
          <w:noProof/>
        </w:rPr>
        <w:tab/>
        <w:t>15</w:t>
      </w:r>
    </w:p>
    <w:p w14:paraId="746E42F7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450BF936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776473A4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63B5516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3E012CA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4E1A875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6AC5EBF1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45F95B4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0A2EE399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43DE1848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3A5668BC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1FFCC15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3E915C8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6996820C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4E08079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2518D22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26</w:t>
      </w:r>
    </w:p>
    <w:p w14:paraId="4443CE68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General</w:t>
      </w:r>
      <w:r w:rsidRPr="00575F70">
        <w:rPr>
          <w:noProof/>
          <w:lang w:val="nl-NL"/>
        </w:rPr>
        <w:tab/>
        <w:t>26</w:t>
      </w:r>
    </w:p>
    <w:p w14:paraId="78523F40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27</w:t>
      </w:r>
    </w:p>
    <w:p w14:paraId="0651616E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5.2B.3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27</w:t>
      </w:r>
    </w:p>
    <w:p w14:paraId="7B137114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5.2B.4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27</w:t>
      </w:r>
    </w:p>
    <w:p w14:paraId="33E60E58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5.2B.5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27</w:t>
      </w:r>
    </w:p>
    <w:p w14:paraId="1BC10609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5.2B.6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27</w:t>
      </w:r>
    </w:p>
    <w:p w14:paraId="5711465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4CC50F0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3EDDCCE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5E0A28C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46CA83D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62301E5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6B084CD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3878A328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0718014A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5.3B.0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 w:eastAsia="zh-CN"/>
        </w:rPr>
        <w:t>General</w:t>
      </w:r>
      <w:r w:rsidRPr="00575F70">
        <w:rPr>
          <w:noProof/>
          <w:lang w:val="nl-NL"/>
        </w:rPr>
        <w:tab/>
        <w:t>28</w:t>
      </w:r>
    </w:p>
    <w:p w14:paraId="3EF6197F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5.3B.1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EN-DC in FR1</w:t>
      </w:r>
      <w:r w:rsidRPr="00575F70">
        <w:rPr>
          <w:noProof/>
          <w:lang w:val="nl-NL"/>
        </w:rPr>
        <w:tab/>
        <w:t>29</w:t>
      </w:r>
    </w:p>
    <w:p w14:paraId="023CFE0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78E9DA5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3E69EAE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0064E88D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3A3A13C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6115C01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1A7711D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64F3422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633D0FEE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389907C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61CC7A3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7C78914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386A24B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5B0F44B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73CCF2B4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1887E0C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2FC5D4E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53849F3E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21DDEFC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5A439DF9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6F1031A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5B4D7F2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4712D5F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38A6B7A0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6EDF41A0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05E5826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101</w:t>
      </w:r>
    </w:p>
    <w:p w14:paraId="50C9474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135</w:t>
      </w:r>
    </w:p>
    <w:p w14:paraId="54BFFA55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135</w:t>
      </w:r>
    </w:p>
    <w:p w14:paraId="63F367A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195</w:t>
      </w:r>
    </w:p>
    <w:p w14:paraId="0BDCEE5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263</w:t>
      </w:r>
    </w:p>
    <w:p w14:paraId="35AFD2E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330</w:t>
      </w:r>
    </w:p>
    <w:p w14:paraId="3539A45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436</w:t>
      </w:r>
    </w:p>
    <w:p w14:paraId="7F630DB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462</w:t>
      </w:r>
    </w:p>
    <w:p w14:paraId="16135EA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0023400E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5.5B.2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EN-DC</w:t>
      </w:r>
      <w:r w:rsidRPr="00575F70">
        <w:rPr>
          <w:noProof/>
          <w:lang w:val="fr-FR"/>
        </w:rPr>
        <w:tab/>
        <w:t>462</w:t>
      </w:r>
    </w:p>
    <w:p w14:paraId="635D1793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5.5B.2</w:t>
      </w:r>
      <w:r w:rsidRPr="00575F70">
        <w:rPr>
          <w:noProof/>
          <w:lang w:val="fr-FR" w:eastAsia="zh-TW"/>
        </w:rPr>
        <w:t>a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N</w:t>
      </w:r>
      <w:r w:rsidRPr="00575F70">
        <w:rPr>
          <w:noProof/>
          <w:lang w:val="fr-FR" w:eastAsia="zh-TW"/>
        </w:rPr>
        <w:t>E</w:t>
      </w:r>
      <w:r w:rsidRPr="00575F70">
        <w:rPr>
          <w:noProof/>
          <w:lang w:val="fr-FR"/>
        </w:rPr>
        <w:t>-DC</w:t>
      </w:r>
      <w:r w:rsidRPr="00575F70">
        <w:rPr>
          <w:noProof/>
          <w:lang w:val="fr-FR"/>
        </w:rPr>
        <w:tab/>
        <w:t>463</w:t>
      </w:r>
    </w:p>
    <w:p w14:paraId="055E4EFB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5.5B.3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463</w:t>
      </w:r>
    </w:p>
    <w:p w14:paraId="0E08964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464</w:t>
      </w:r>
    </w:p>
    <w:p w14:paraId="7A78EF6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465</w:t>
      </w:r>
    </w:p>
    <w:p w14:paraId="0C84968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475</w:t>
      </w:r>
    </w:p>
    <w:p w14:paraId="558EE8A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521</w:t>
      </w:r>
    </w:p>
    <w:p w14:paraId="667FDF9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590</w:t>
      </w:r>
    </w:p>
    <w:p w14:paraId="52B1F2B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624</w:t>
      </w:r>
    </w:p>
    <w:p w14:paraId="0FB9DD5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630</w:t>
      </w:r>
    </w:p>
    <w:p w14:paraId="686CC0D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631</w:t>
      </w:r>
    </w:p>
    <w:p w14:paraId="2F2F1CC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632</w:t>
      </w:r>
    </w:p>
    <w:p w14:paraId="3D70A16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633</w:t>
      </w:r>
    </w:p>
    <w:p w14:paraId="24EC46A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634</w:t>
      </w:r>
    </w:p>
    <w:p w14:paraId="175F5FE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634</w:t>
      </w:r>
    </w:p>
    <w:p w14:paraId="40EE84E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634</w:t>
      </w:r>
    </w:p>
    <w:p w14:paraId="196D219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663</w:t>
      </w:r>
    </w:p>
    <w:p w14:paraId="0AAE032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705</w:t>
      </w:r>
    </w:p>
    <w:p w14:paraId="50BCE27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732</w:t>
      </w:r>
    </w:p>
    <w:p w14:paraId="7947BDA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504376C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742</w:t>
      </w:r>
    </w:p>
    <w:p w14:paraId="4730724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742</w:t>
      </w:r>
    </w:p>
    <w:p w14:paraId="289DF52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743</w:t>
      </w:r>
    </w:p>
    <w:p w14:paraId="4ED2925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745</w:t>
      </w:r>
    </w:p>
    <w:p w14:paraId="7F44DDC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746</w:t>
      </w:r>
    </w:p>
    <w:p w14:paraId="0FFD3B1E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746</w:t>
      </w:r>
    </w:p>
    <w:p w14:paraId="00D1B25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07B2545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746</w:t>
      </w:r>
    </w:p>
    <w:p w14:paraId="5F599C8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761</w:t>
      </w:r>
    </w:p>
    <w:p w14:paraId="0BD73BC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789</w:t>
      </w:r>
    </w:p>
    <w:p w14:paraId="5B1E0B9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811</w:t>
      </w:r>
    </w:p>
    <w:p w14:paraId="2AAEFA0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816</w:t>
      </w:r>
    </w:p>
    <w:p w14:paraId="15BA4FB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2790ADF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816</w:t>
      </w:r>
    </w:p>
    <w:p w14:paraId="746DD28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818</w:t>
      </w:r>
    </w:p>
    <w:p w14:paraId="3433BA4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820</w:t>
      </w:r>
    </w:p>
    <w:p w14:paraId="3F7CFE4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821</w:t>
      </w:r>
    </w:p>
    <w:p w14:paraId="3934634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29D27BE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821</w:t>
      </w:r>
    </w:p>
    <w:p w14:paraId="0AE9361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841</w:t>
      </w:r>
    </w:p>
    <w:p w14:paraId="2FCC3DD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868</w:t>
      </w:r>
    </w:p>
    <w:p w14:paraId="496DFB4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874</w:t>
      </w:r>
    </w:p>
    <w:p w14:paraId="1B4DFB9C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19BA4C37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1B0AAAD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875</w:t>
      </w:r>
    </w:p>
    <w:p w14:paraId="0348607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0AAA23E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875</w:t>
      </w:r>
    </w:p>
    <w:p w14:paraId="3C2F365F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875</w:t>
      </w:r>
    </w:p>
    <w:p w14:paraId="7A45BDD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875</w:t>
      </w:r>
    </w:p>
    <w:p w14:paraId="609165E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875</w:t>
      </w:r>
    </w:p>
    <w:p w14:paraId="4500408A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877</w:t>
      </w:r>
    </w:p>
    <w:p w14:paraId="35B8C93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877</w:t>
      </w:r>
    </w:p>
    <w:p w14:paraId="0D0D4AE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877</w:t>
      </w:r>
    </w:p>
    <w:p w14:paraId="52006C8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877</w:t>
      </w:r>
    </w:p>
    <w:p w14:paraId="754FFEE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877</w:t>
      </w:r>
    </w:p>
    <w:p w14:paraId="18F30D4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3F5063EF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877</w:t>
      </w:r>
    </w:p>
    <w:p w14:paraId="0A16A23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2158E78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877</w:t>
      </w:r>
    </w:p>
    <w:p w14:paraId="6AB6E29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877</w:t>
      </w:r>
    </w:p>
    <w:p w14:paraId="051F655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877</w:t>
      </w:r>
    </w:p>
    <w:p w14:paraId="207F941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878</w:t>
      </w:r>
    </w:p>
    <w:p w14:paraId="59604BB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878</w:t>
      </w:r>
    </w:p>
    <w:p w14:paraId="5E4632E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878</w:t>
      </w:r>
    </w:p>
    <w:p w14:paraId="461CA0D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878</w:t>
      </w:r>
    </w:p>
    <w:p w14:paraId="535228EC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6.2B.1.1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EN-DC</w:t>
      </w:r>
      <w:r w:rsidRPr="00575F70">
        <w:rPr>
          <w:noProof/>
          <w:lang w:val="fr-FR"/>
        </w:rPr>
        <w:tab/>
        <w:t>878</w:t>
      </w:r>
    </w:p>
    <w:p w14:paraId="11F8CC04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6.2B.1.1</w:t>
      </w:r>
      <w:r w:rsidRPr="00575F70">
        <w:rPr>
          <w:noProof/>
          <w:lang w:val="fr-FR" w:eastAsia="zh-TW"/>
        </w:rPr>
        <w:t>a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N</w:t>
      </w:r>
      <w:r w:rsidRPr="00575F70">
        <w:rPr>
          <w:noProof/>
          <w:lang w:val="fr-FR" w:eastAsia="zh-TW"/>
        </w:rPr>
        <w:t>E</w:t>
      </w:r>
      <w:r w:rsidRPr="00575F70">
        <w:rPr>
          <w:noProof/>
          <w:lang w:val="fr-FR"/>
        </w:rPr>
        <w:t>-DC</w:t>
      </w:r>
      <w:r w:rsidRPr="00575F70">
        <w:rPr>
          <w:noProof/>
          <w:lang w:val="fr-FR"/>
        </w:rPr>
        <w:tab/>
        <w:t>880</w:t>
      </w:r>
    </w:p>
    <w:p w14:paraId="10B7669C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noProof/>
          <w:lang w:val="fr-FR"/>
        </w:rPr>
        <w:t>6.2B.1.2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881</w:t>
      </w:r>
    </w:p>
    <w:p w14:paraId="66E8282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882</w:t>
      </w:r>
    </w:p>
    <w:p w14:paraId="7358D32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888</w:t>
      </w:r>
    </w:p>
    <w:p w14:paraId="31A881F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889</w:t>
      </w:r>
    </w:p>
    <w:p w14:paraId="288EA6A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889</w:t>
      </w:r>
    </w:p>
    <w:p w14:paraId="039BA71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889</w:t>
      </w:r>
    </w:p>
    <w:p w14:paraId="0566CC9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889</w:t>
      </w:r>
    </w:p>
    <w:p w14:paraId="53C39A8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120B95B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889</w:t>
      </w:r>
    </w:p>
    <w:p w14:paraId="617C610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7BA4376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890</w:t>
      </w:r>
    </w:p>
    <w:p w14:paraId="65EEDBD6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890</w:t>
      </w:r>
    </w:p>
    <w:p w14:paraId="1774842D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6.2B.2.2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891</w:t>
      </w:r>
    </w:p>
    <w:p w14:paraId="6BFF673F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891</w:t>
      </w:r>
    </w:p>
    <w:p w14:paraId="4028BED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891</w:t>
      </w:r>
    </w:p>
    <w:p w14:paraId="762F228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892</w:t>
      </w:r>
    </w:p>
    <w:p w14:paraId="094CE47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892</w:t>
      </w:r>
    </w:p>
    <w:p w14:paraId="65E4BAD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892</w:t>
      </w:r>
    </w:p>
    <w:p w14:paraId="12E174C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892</w:t>
      </w:r>
    </w:p>
    <w:p w14:paraId="6E49842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892</w:t>
      </w:r>
    </w:p>
    <w:p w14:paraId="155FBD2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892</w:t>
      </w:r>
    </w:p>
    <w:p w14:paraId="14E8A471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6.2B.3.1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</w:t>
      </w:r>
      <w:r w:rsidRPr="00575F70">
        <w:rPr>
          <w:noProof/>
          <w:lang w:val="nl-NL"/>
        </w:rPr>
        <w:tab/>
        <w:t>892</w:t>
      </w:r>
    </w:p>
    <w:p w14:paraId="3BF92EA9" w14:textId="77777777" w:rsidR="00575F70" w:rsidRP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6.2B.3.1.0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General</w:t>
      </w:r>
      <w:r w:rsidRPr="00575F70">
        <w:rPr>
          <w:noProof/>
          <w:lang w:val="nl-NL"/>
        </w:rPr>
        <w:tab/>
        <w:t>892</w:t>
      </w:r>
    </w:p>
    <w:p w14:paraId="617FD84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8D0B5C">
        <w:rPr>
          <w:rFonts w:eastAsia="MS Mincho"/>
          <w:noProof/>
        </w:rPr>
        <w:t>DC_(n)71AA</w:t>
      </w:r>
      <w:r>
        <w:rPr>
          <w:noProof/>
        </w:rPr>
        <w:tab/>
        <w:t>893</w:t>
      </w:r>
    </w:p>
    <w:p w14:paraId="0099995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894</w:t>
      </w:r>
    </w:p>
    <w:p w14:paraId="1F9CDEF3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6.2B.3.2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897</w:t>
      </w:r>
    </w:p>
    <w:p w14:paraId="6021CE2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897</w:t>
      </w:r>
    </w:p>
    <w:p w14:paraId="0BEF2E50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897</w:t>
      </w:r>
    </w:p>
    <w:p w14:paraId="71D0776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898</w:t>
      </w:r>
    </w:p>
    <w:p w14:paraId="658150B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903</w:t>
      </w:r>
    </w:p>
    <w:p w14:paraId="2D0202B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903</w:t>
      </w:r>
    </w:p>
    <w:p w14:paraId="412E69C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903</w:t>
      </w:r>
    </w:p>
    <w:p w14:paraId="2C9D3F4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903</w:t>
      </w:r>
    </w:p>
    <w:p w14:paraId="279158E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903</w:t>
      </w:r>
    </w:p>
    <w:p w14:paraId="0E0CE5D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903</w:t>
      </w:r>
    </w:p>
    <w:p w14:paraId="1FDA6B55" w14:textId="77777777" w:rsidR="00575F70" w:rsidRP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6.2B.4.1.1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EN-DC</w:t>
      </w:r>
      <w:r w:rsidRPr="00575F70">
        <w:rPr>
          <w:noProof/>
          <w:lang w:val="fr-FR"/>
        </w:rPr>
        <w:tab/>
        <w:t>903</w:t>
      </w:r>
    </w:p>
    <w:p w14:paraId="195469E2" w14:textId="77777777" w:rsidR="00575F70" w:rsidRP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color w:val="0D0D0D" w:themeColor="text1" w:themeTint="F2"/>
          <w:lang w:val="fr-FR"/>
        </w:rPr>
        <w:t>6.2B.4.1.1</w:t>
      </w:r>
      <w:r w:rsidRPr="00575F70">
        <w:rPr>
          <w:noProof/>
          <w:color w:val="0D0D0D" w:themeColor="text1" w:themeTint="F2"/>
          <w:lang w:val="fr-FR" w:eastAsia="zh-TW"/>
        </w:rPr>
        <w:t>a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color w:val="0D0D0D" w:themeColor="text1" w:themeTint="F2"/>
          <w:lang w:val="fr-FR"/>
        </w:rPr>
        <w:t>Intra-band contiguous NE-DC</w:t>
      </w:r>
      <w:r w:rsidRPr="00575F70">
        <w:rPr>
          <w:noProof/>
          <w:lang w:val="fr-FR"/>
        </w:rPr>
        <w:tab/>
        <w:t>908</w:t>
      </w:r>
    </w:p>
    <w:p w14:paraId="566EB9F3" w14:textId="77777777" w:rsidR="00575F70" w:rsidRP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6.2B.4.1.2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909</w:t>
      </w:r>
    </w:p>
    <w:p w14:paraId="70E0779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915</w:t>
      </w:r>
    </w:p>
    <w:p w14:paraId="6E59C82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918</w:t>
      </w:r>
    </w:p>
    <w:p w14:paraId="056085C5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62F884F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918</w:t>
      </w:r>
    </w:p>
    <w:p w14:paraId="7311227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918</w:t>
      </w:r>
    </w:p>
    <w:p w14:paraId="7363EDF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918</w:t>
      </w:r>
    </w:p>
    <w:p w14:paraId="5BAC381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918</w:t>
      </w:r>
    </w:p>
    <w:p w14:paraId="78F11987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546D5950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919</w:t>
      </w:r>
    </w:p>
    <w:p w14:paraId="020822E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919</w:t>
      </w:r>
    </w:p>
    <w:p w14:paraId="0D301E1D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919</w:t>
      </w:r>
    </w:p>
    <w:p w14:paraId="09FFED5F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923</w:t>
      </w:r>
    </w:p>
    <w:p w14:paraId="3A420DC6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940</w:t>
      </w:r>
    </w:p>
    <w:p w14:paraId="13173F53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956</w:t>
      </w:r>
    </w:p>
    <w:p w14:paraId="7DE5104A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962</w:t>
      </w:r>
    </w:p>
    <w:p w14:paraId="57AEEF7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963</w:t>
      </w:r>
    </w:p>
    <w:p w14:paraId="6D25FA4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963</w:t>
      </w:r>
    </w:p>
    <w:p w14:paraId="64FE6EC5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963</w:t>
      </w:r>
    </w:p>
    <w:p w14:paraId="0FEC6FC9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7C891AED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964</w:t>
      </w:r>
    </w:p>
    <w:p w14:paraId="32DAFD0B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964</w:t>
      </w:r>
    </w:p>
    <w:p w14:paraId="162A6E15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74CDE25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964</w:t>
      </w:r>
    </w:p>
    <w:p w14:paraId="1971CF3F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964</w:t>
      </w:r>
    </w:p>
    <w:p w14:paraId="3E28660D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2EDFC31C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594CE076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754C0028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7FAEF0F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965</w:t>
      </w:r>
    </w:p>
    <w:p w14:paraId="755E5BD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965</w:t>
      </w:r>
    </w:p>
    <w:p w14:paraId="3FF61E8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965</w:t>
      </w:r>
    </w:p>
    <w:p w14:paraId="5FFEB9CC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965</w:t>
      </w:r>
    </w:p>
    <w:p w14:paraId="4A2AB84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965</w:t>
      </w:r>
    </w:p>
    <w:p w14:paraId="63EB53B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965</w:t>
      </w:r>
    </w:p>
    <w:p w14:paraId="55F7F6A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965</w:t>
      </w:r>
    </w:p>
    <w:p w14:paraId="24BEA76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965</w:t>
      </w:r>
    </w:p>
    <w:p w14:paraId="41291DD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966</w:t>
      </w:r>
    </w:p>
    <w:p w14:paraId="616AB1D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966</w:t>
      </w:r>
    </w:p>
    <w:p w14:paraId="5536A00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966</w:t>
      </w:r>
    </w:p>
    <w:p w14:paraId="2BA5716D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966</w:t>
      </w:r>
    </w:p>
    <w:p w14:paraId="04FD306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966</w:t>
      </w:r>
    </w:p>
    <w:p w14:paraId="00359B2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967</w:t>
      </w:r>
    </w:p>
    <w:p w14:paraId="238F186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967</w:t>
      </w:r>
    </w:p>
    <w:p w14:paraId="43A8792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967</w:t>
      </w:r>
    </w:p>
    <w:p w14:paraId="313C521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967</w:t>
      </w:r>
    </w:p>
    <w:p w14:paraId="7226FBEC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968</w:t>
      </w:r>
    </w:p>
    <w:p w14:paraId="5C9B815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968</w:t>
      </w:r>
    </w:p>
    <w:p w14:paraId="54BD18E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7571484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15EDECD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968</w:t>
      </w:r>
    </w:p>
    <w:p w14:paraId="63A4888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970</w:t>
      </w:r>
    </w:p>
    <w:p w14:paraId="3A160C9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7AECDDA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6BFF6A3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409A9C3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970</w:t>
      </w:r>
    </w:p>
    <w:p w14:paraId="0667DAE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945792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944BD1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3D169D2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970</w:t>
      </w:r>
    </w:p>
    <w:p w14:paraId="2797C8C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970</w:t>
      </w:r>
    </w:p>
    <w:p w14:paraId="04FEF59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4420F75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3FBD17F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970</w:t>
      </w:r>
    </w:p>
    <w:p w14:paraId="544C953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970</w:t>
      </w:r>
    </w:p>
    <w:p w14:paraId="1905A4A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088A07D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325C6C6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971</w:t>
      </w:r>
    </w:p>
    <w:p w14:paraId="1EB83B7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972</w:t>
      </w:r>
    </w:p>
    <w:p w14:paraId="1CCECC2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4479DDC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123E530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7C03A8F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972</w:t>
      </w:r>
    </w:p>
    <w:p w14:paraId="3376679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6070237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490DFE8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38EB2B0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973</w:t>
      </w:r>
    </w:p>
    <w:p w14:paraId="30DEBA8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973</w:t>
      </w:r>
    </w:p>
    <w:p w14:paraId="6BA5D69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5425E54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4CDA866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973</w:t>
      </w:r>
    </w:p>
    <w:p w14:paraId="7663DA1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973</w:t>
      </w:r>
    </w:p>
    <w:p w14:paraId="6FB1892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973</w:t>
      </w:r>
    </w:p>
    <w:p w14:paraId="08E87CCF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973</w:t>
      </w:r>
    </w:p>
    <w:p w14:paraId="5A08D59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974</w:t>
      </w:r>
    </w:p>
    <w:p w14:paraId="1FF7954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974</w:t>
      </w:r>
    </w:p>
    <w:p w14:paraId="78272CFE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11F608CF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8D0B5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8D0B5C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975</w:t>
      </w:r>
    </w:p>
    <w:p w14:paraId="26BC9C7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8D0B5C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2CCBE5C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976</w:t>
      </w:r>
    </w:p>
    <w:p w14:paraId="253A43D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8D0B5C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976</w:t>
      </w:r>
    </w:p>
    <w:p w14:paraId="4748FBA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55E9FA4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0C331E6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8D0B5C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8D0B5C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977</w:t>
      </w:r>
    </w:p>
    <w:p w14:paraId="2022407E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978</w:t>
      </w:r>
    </w:p>
    <w:p w14:paraId="5D10EAE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978</w:t>
      </w:r>
    </w:p>
    <w:p w14:paraId="6D10848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8D0B5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8D0B5C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978</w:t>
      </w:r>
    </w:p>
    <w:p w14:paraId="2DB9C68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8D0B5C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8D0B5C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8D0B5C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978</w:t>
      </w:r>
    </w:p>
    <w:p w14:paraId="4B01F099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Output power dynamics for DC with UL MIMO</w:t>
      </w:r>
      <w:r>
        <w:rPr>
          <w:noProof/>
        </w:rPr>
        <w:tab/>
        <w:t>979</w:t>
      </w:r>
    </w:p>
    <w:p w14:paraId="24780955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 w:eastAsia="es-ES"/>
        </w:rPr>
        <w:t>6.3H.0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 w:eastAsia="es-ES"/>
        </w:rPr>
        <w:t>General</w:t>
      </w:r>
      <w:r w:rsidRPr="00575F70">
        <w:rPr>
          <w:noProof/>
          <w:lang w:val="nl-NL"/>
        </w:rPr>
        <w:tab/>
        <w:t>979</w:t>
      </w:r>
    </w:p>
    <w:p w14:paraId="2C0ABD00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/>
        </w:rPr>
        <w:t>6.3H</w:t>
      </w:r>
      <w:r w:rsidRPr="00575F70">
        <w:rPr>
          <w:rFonts w:eastAsia="PMingLiU"/>
          <w:noProof/>
          <w:lang w:val="nl-NL" w:eastAsia="zh-TW"/>
        </w:rPr>
        <w:t>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/>
        </w:rPr>
        <w:t>void</w:t>
      </w:r>
      <w:r w:rsidRPr="00575F70">
        <w:rPr>
          <w:noProof/>
          <w:lang w:val="nl-NL"/>
        </w:rPr>
        <w:tab/>
        <w:t>979</w:t>
      </w:r>
    </w:p>
    <w:p w14:paraId="3301688A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/>
        </w:rPr>
        <w:t>6.3H</w:t>
      </w:r>
      <w:r w:rsidRPr="00575F70">
        <w:rPr>
          <w:rFonts w:eastAsia="PMingLiU"/>
          <w:noProof/>
          <w:lang w:val="nl-NL" w:eastAsia="zh-TW"/>
        </w:rPr>
        <w:t>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/>
        </w:rPr>
        <w:t>void</w:t>
      </w:r>
      <w:r w:rsidRPr="00575F70">
        <w:rPr>
          <w:noProof/>
          <w:lang w:val="nl-NL"/>
        </w:rPr>
        <w:tab/>
        <w:t>979</w:t>
      </w:r>
    </w:p>
    <w:p w14:paraId="5814512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6.3H</w:t>
      </w:r>
      <w:r w:rsidRPr="008D0B5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 xml:space="preserve">Output power dynamics for </w:t>
      </w:r>
      <w:r w:rsidRPr="008D0B5C">
        <w:rPr>
          <w:rFonts w:eastAsia="PMingLiU"/>
          <w:noProof/>
          <w:lang w:eastAsia="zh-TW"/>
        </w:rPr>
        <w:t>inter-band EN-DC</w:t>
      </w:r>
      <w:r w:rsidRPr="008D0B5C">
        <w:rPr>
          <w:rFonts w:eastAsiaTheme="minorEastAsia"/>
          <w:noProof/>
        </w:rPr>
        <w:t xml:space="preserve"> with UL MIMO</w:t>
      </w:r>
      <w:r>
        <w:rPr>
          <w:noProof/>
        </w:rPr>
        <w:tab/>
        <w:t>979</w:t>
      </w:r>
    </w:p>
    <w:p w14:paraId="1E7AD31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979</w:t>
      </w:r>
    </w:p>
    <w:p w14:paraId="68FFCAA0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 w:eastAsia="es-ES"/>
        </w:rPr>
        <w:t>6.3L.0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 w:eastAsia="es-ES"/>
        </w:rPr>
        <w:t>General</w:t>
      </w:r>
      <w:r w:rsidRPr="00575F70">
        <w:rPr>
          <w:noProof/>
          <w:lang w:val="nl-NL"/>
        </w:rPr>
        <w:tab/>
        <w:t>979</w:t>
      </w:r>
    </w:p>
    <w:p w14:paraId="380D56B5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/>
        </w:rPr>
        <w:t>6.3L</w:t>
      </w:r>
      <w:r w:rsidRPr="00575F70">
        <w:rPr>
          <w:rFonts w:eastAsia="PMingLiU"/>
          <w:noProof/>
          <w:lang w:val="nl-NL" w:eastAsia="zh-TW"/>
        </w:rPr>
        <w:t>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/>
        </w:rPr>
        <w:t>void</w:t>
      </w:r>
      <w:r w:rsidRPr="00575F70">
        <w:rPr>
          <w:noProof/>
          <w:lang w:val="nl-NL"/>
        </w:rPr>
        <w:tab/>
        <w:t>979</w:t>
      </w:r>
    </w:p>
    <w:p w14:paraId="72C43DE2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/>
        </w:rPr>
        <w:t>6.3L</w:t>
      </w:r>
      <w:r w:rsidRPr="00575F70">
        <w:rPr>
          <w:rFonts w:eastAsia="PMingLiU"/>
          <w:noProof/>
          <w:lang w:val="nl-NL" w:eastAsia="zh-TW"/>
        </w:rPr>
        <w:t>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/>
        </w:rPr>
        <w:t>void</w:t>
      </w:r>
      <w:r w:rsidRPr="00575F70">
        <w:rPr>
          <w:noProof/>
          <w:lang w:val="nl-NL"/>
        </w:rPr>
        <w:tab/>
        <w:t>979</w:t>
      </w:r>
    </w:p>
    <w:p w14:paraId="6D87090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6.3L</w:t>
      </w:r>
      <w:r w:rsidRPr="008D0B5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 xml:space="preserve">Output power dynamics for </w:t>
      </w:r>
      <w:r w:rsidRPr="008D0B5C">
        <w:rPr>
          <w:rFonts w:eastAsia="PMingLiU"/>
          <w:noProof/>
          <w:lang w:eastAsia="zh-TW"/>
        </w:rPr>
        <w:t>inter-band EN-DC</w:t>
      </w:r>
      <w:r w:rsidRPr="008D0B5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979</w:t>
      </w:r>
    </w:p>
    <w:p w14:paraId="70722A2E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979</w:t>
      </w:r>
    </w:p>
    <w:p w14:paraId="66C9226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979</w:t>
      </w:r>
    </w:p>
    <w:p w14:paraId="4D3A388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979</w:t>
      </w:r>
    </w:p>
    <w:p w14:paraId="4D96EB0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</w:t>
      </w:r>
      <w:r w:rsidRPr="008D0B5C">
        <w:rPr>
          <w:rFonts w:eastAsia="MS Mincho"/>
          <w:noProof/>
          <w:lang w:eastAsia="zh-CN"/>
        </w:rPr>
        <w:t>A</w:t>
      </w:r>
      <w:r w:rsidRPr="008D0B5C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 xml:space="preserve">Transmit modulation quality for </w:t>
      </w:r>
      <w:r w:rsidRPr="008D0B5C">
        <w:rPr>
          <w:rFonts w:eastAsia="MS Mincho"/>
          <w:noProof/>
          <w:lang w:eastAsia="zh-CN"/>
        </w:rPr>
        <w:t>CA</w:t>
      </w:r>
      <w:r>
        <w:rPr>
          <w:noProof/>
        </w:rPr>
        <w:tab/>
        <w:t>980</w:t>
      </w:r>
    </w:p>
    <w:p w14:paraId="31C36BE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980</w:t>
      </w:r>
    </w:p>
    <w:p w14:paraId="310F0FCD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Frequency error for DC</w:t>
      </w:r>
      <w:r>
        <w:rPr>
          <w:noProof/>
        </w:rPr>
        <w:tab/>
        <w:t>980</w:t>
      </w:r>
    </w:p>
    <w:p w14:paraId="29DDFC9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980</w:t>
      </w:r>
    </w:p>
    <w:p w14:paraId="44312EB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980</w:t>
      </w:r>
    </w:p>
    <w:p w14:paraId="2DDACD5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980</w:t>
      </w:r>
    </w:p>
    <w:p w14:paraId="3E057EA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980</w:t>
      </w:r>
    </w:p>
    <w:p w14:paraId="73D83E3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980</w:t>
      </w:r>
    </w:p>
    <w:p w14:paraId="49D74EE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980</w:t>
      </w:r>
    </w:p>
    <w:p w14:paraId="63FB7B4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980</w:t>
      </w:r>
    </w:p>
    <w:p w14:paraId="41B5B1A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980</w:t>
      </w:r>
    </w:p>
    <w:p w14:paraId="726C4EF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981</w:t>
      </w:r>
    </w:p>
    <w:p w14:paraId="401E65F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981</w:t>
      </w:r>
    </w:p>
    <w:p w14:paraId="693BC2A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34A834E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340325E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77D2563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981</w:t>
      </w:r>
    </w:p>
    <w:p w14:paraId="5B42CF3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2D13D98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6D8CEF80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52CCEB1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981</w:t>
      </w:r>
    </w:p>
    <w:p w14:paraId="1A630F3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654ABC17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982</w:t>
      </w:r>
    </w:p>
    <w:p w14:paraId="7F1EB0C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982</w:t>
      </w:r>
    </w:p>
    <w:p w14:paraId="57705D6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982</w:t>
      </w:r>
    </w:p>
    <w:p w14:paraId="0CBCA26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982</w:t>
      </w:r>
    </w:p>
    <w:p w14:paraId="3BAFC6D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982</w:t>
      </w:r>
    </w:p>
    <w:p w14:paraId="616B725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982</w:t>
      </w:r>
    </w:p>
    <w:p w14:paraId="720DED0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983</w:t>
      </w:r>
    </w:p>
    <w:p w14:paraId="1B4A668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983</w:t>
      </w:r>
    </w:p>
    <w:p w14:paraId="104C2C2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983</w:t>
      </w:r>
    </w:p>
    <w:p w14:paraId="554779B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983</w:t>
      </w:r>
    </w:p>
    <w:p w14:paraId="321614C3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983</w:t>
      </w:r>
    </w:p>
    <w:p w14:paraId="14275329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983</w:t>
      </w:r>
    </w:p>
    <w:p w14:paraId="43AE08F6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983</w:t>
      </w:r>
    </w:p>
    <w:p w14:paraId="069AA0A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983</w:t>
      </w:r>
    </w:p>
    <w:p w14:paraId="75112377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983</w:t>
      </w:r>
    </w:p>
    <w:p w14:paraId="2D8A8A6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Frequency error for DC</w:t>
      </w:r>
      <w:r w:rsidRPr="008D0B5C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983</w:t>
      </w:r>
    </w:p>
    <w:p w14:paraId="36ECB37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31AE97F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12093C4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983</w:t>
      </w:r>
    </w:p>
    <w:p w14:paraId="075AE75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Transmit modulation quality for DC</w:t>
      </w:r>
      <w:r w:rsidRPr="008D0B5C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984</w:t>
      </w:r>
    </w:p>
    <w:p w14:paraId="456A6D4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1EEFAAE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6B7CB69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984</w:t>
      </w:r>
    </w:p>
    <w:p w14:paraId="2A7581B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984</w:t>
      </w:r>
    </w:p>
    <w:p w14:paraId="78FD3E0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Frequency error for DC</w:t>
      </w:r>
      <w:r w:rsidRPr="008D0B5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2641DE3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47F618F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47290F7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984</w:t>
      </w:r>
    </w:p>
    <w:p w14:paraId="0D43A14D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Transmit modulation quality for DC</w:t>
      </w:r>
      <w:r w:rsidRPr="008D0B5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768FC29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0429F15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581CEE5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984</w:t>
      </w:r>
    </w:p>
    <w:p w14:paraId="68EFBDD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5051E8B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984</w:t>
      </w:r>
    </w:p>
    <w:p w14:paraId="7158D27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984</w:t>
      </w:r>
    </w:p>
    <w:p w14:paraId="778F55AE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985</w:t>
      </w:r>
    </w:p>
    <w:p w14:paraId="50D6D97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985</w:t>
      </w:r>
    </w:p>
    <w:p w14:paraId="5D6086C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985</w:t>
      </w:r>
    </w:p>
    <w:p w14:paraId="5B20AD5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985</w:t>
      </w:r>
    </w:p>
    <w:p w14:paraId="0FA6729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985</w:t>
      </w:r>
    </w:p>
    <w:p w14:paraId="7F85F29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985</w:t>
      </w:r>
    </w:p>
    <w:p w14:paraId="50B8D43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985</w:t>
      </w:r>
    </w:p>
    <w:p w14:paraId="5DB111F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985</w:t>
      </w:r>
    </w:p>
    <w:p w14:paraId="6D0B63C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985</w:t>
      </w:r>
    </w:p>
    <w:p w14:paraId="6900DAA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60D2475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985</w:t>
      </w:r>
    </w:p>
    <w:p w14:paraId="7E0881D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2769104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985</w:t>
      </w:r>
    </w:p>
    <w:p w14:paraId="04A18C0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986</w:t>
      </w:r>
    </w:p>
    <w:p w14:paraId="44855FB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986</w:t>
      </w:r>
    </w:p>
    <w:p w14:paraId="4BB5459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986</w:t>
      </w:r>
    </w:p>
    <w:p w14:paraId="043BC3D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986</w:t>
      </w:r>
    </w:p>
    <w:p w14:paraId="03D3FC7A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986</w:t>
      </w:r>
    </w:p>
    <w:p w14:paraId="768975BC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987</w:t>
      </w:r>
    </w:p>
    <w:p w14:paraId="1276ADF4" w14:textId="77777777" w:rsidR="00575F70" w:rsidRP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6.5B.2.1.3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Adjacent channel leakage ratio</w:t>
      </w:r>
      <w:r w:rsidRPr="00575F70">
        <w:rPr>
          <w:noProof/>
          <w:lang w:val="fr-FR"/>
        </w:rPr>
        <w:tab/>
        <w:t>987</w:t>
      </w:r>
    </w:p>
    <w:p w14:paraId="6DFC1878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6.5B.2.2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988</w:t>
      </w:r>
    </w:p>
    <w:p w14:paraId="7B43A196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988</w:t>
      </w:r>
    </w:p>
    <w:p w14:paraId="6C9AEA3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988</w:t>
      </w:r>
    </w:p>
    <w:p w14:paraId="0E17D0B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988</w:t>
      </w:r>
    </w:p>
    <w:p w14:paraId="42ADDD4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988</w:t>
      </w:r>
    </w:p>
    <w:p w14:paraId="230E075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988</w:t>
      </w:r>
    </w:p>
    <w:p w14:paraId="6C3C70B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988</w:t>
      </w:r>
    </w:p>
    <w:p w14:paraId="65BC193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988</w:t>
      </w:r>
    </w:p>
    <w:p w14:paraId="7C1FD71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988</w:t>
      </w:r>
    </w:p>
    <w:p w14:paraId="6C8BD9E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989</w:t>
      </w:r>
    </w:p>
    <w:p w14:paraId="4C3394F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989</w:t>
      </w:r>
    </w:p>
    <w:p w14:paraId="71E7838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59AEA9A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989</w:t>
      </w:r>
    </w:p>
    <w:p w14:paraId="1CAFB8E6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noProof/>
          <w:lang w:val="fr-FR"/>
        </w:rPr>
        <w:t>6.5B.3.2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989</w:t>
      </w:r>
    </w:p>
    <w:p w14:paraId="1C5516B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0756199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990</w:t>
      </w:r>
    </w:p>
    <w:p w14:paraId="0D1F9F6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990</w:t>
      </w:r>
    </w:p>
    <w:p w14:paraId="1132F016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991</w:t>
      </w:r>
    </w:p>
    <w:p w14:paraId="6A31424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997</w:t>
      </w:r>
    </w:p>
    <w:p w14:paraId="7EC85FC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997</w:t>
      </w:r>
    </w:p>
    <w:p w14:paraId="68103CA6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997</w:t>
      </w:r>
    </w:p>
    <w:p w14:paraId="51F38BD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998</w:t>
      </w:r>
    </w:p>
    <w:p w14:paraId="0748814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998</w:t>
      </w:r>
    </w:p>
    <w:p w14:paraId="0394A09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998</w:t>
      </w:r>
    </w:p>
    <w:p w14:paraId="77E291B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49FDA5F3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22D42E3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40FE1D7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999</w:t>
      </w:r>
    </w:p>
    <w:p w14:paraId="6FBD597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999</w:t>
      </w:r>
    </w:p>
    <w:p w14:paraId="4E1EE28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999</w:t>
      </w:r>
    </w:p>
    <w:p w14:paraId="11E5583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999</w:t>
      </w:r>
    </w:p>
    <w:p w14:paraId="26771E63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999</w:t>
      </w:r>
    </w:p>
    <w:p w14:paraId="42D589F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999</w:t>
      </w:r>
    </w:p>
    <w:p w14:paraId="151AA5F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999</w:t>
      </w:r>
    </w:p>
    <w:p w14:paraId="3A5CE6E4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6.5B.4.3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1000</w:t>
      </w:r>
    </w:p>
    <w:p w14:paraId="19129897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1000</w:t>
      </w:r>
    </w:p>
    <w:p w14:paraId="7974919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1000</w:t>
      </w:r>
    </w:p>
    <w:p w14:paraId="0801A18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1000</w:t>
      </w:r>
    </w:p>
    <w:p w14:paraId="419D70F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1000</w:t>
      </w:r>
    </w:p>
    <w:p w14:paraId="50034F7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1000</w:t>
      </w:r>
    </w:p>
    <w:p w14:paraId="2A0BF6E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1000</w:t>
      </w:r>
    </w:p>
    <w:p w14:paraId="280C9726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6.5B.5.1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EN-DC</w:t>
      </w:r>
      <w:r w:rsidRPr="00575F70">
        <w:rPr>
          <w:noProof/>
          <w:lang w:val="fr-FR"/>
        </w:rPr>
        <w:tab/>
        <w:t>1000</w:t>
      </w:r>
    </w:p>
    <w:p w14:paraId="060F575D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noProof/>
          <w:lang w:val="fr-FR"/>
        </w:rPr>
        <w:t>6.5B.5.1</w:t>
      </w:r>
      <w:r w:rsidRPr="008D0B5C">
        <w:rPr>
          <w:noProof/>
          <w:lang w:val="fr-FR" w:eastAsia="zh-TW"/>
        </w:rPr>
        <w:t>a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noProof/>
          <w:lang w:val="fr-FR"/>
        </w:rPr>
        <w:t>(Void)</w:t>
      </w:r>
      <w:r w:rsidRPr="00575F70">
        <w:rPr>
          <w:noProof/>
          <w:lang w:val="fr-FR"/>
        </w:rPr>
        <w:tab/>
        <w:t>1000</w:t>
      </w:r>
    </w:p>
    <w:p w14:paraId="15973400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noProof/>
          <w:lang w:val="fr-FR"/>
        </w:rPr>
        <w:t>6.5B.5.2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1001</w:t>
      </w:r>
    </w:p>
    <w:p w14:paraId="64B293B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1001</w:t>
      </w:r>
    </w:p>
    <w:p w14:paraId="31DA3B7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1001</w:t>
      </w:r>
    </w:p>
    <w:p w14:paraId="1C27DF2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1001</w:t>
      </w:r>
    </w:p>
    <w:p w14:paraId="40A7D6D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1001</w:t>
      </w:r>
    </w:p>
    <w:p w14:paraId="01E9FED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1001</w:t>
      </w:r>
    </w:p>
    <w:p w14:paraId="08E2B7A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1001</w:t>
      </w:r>
    </w:p>
    <w:p w14:paraId="7CAB6B7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1001</w:t>
      </w:r>
    </w:p>
    <w:p w14:paraId="5745914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1001</w:t>
      </w:r>
    </w:p>
    <w:p w14:paraId="22E2329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1001</w:t>
      </w:r>
    </w:p>
    <w:p w14:paraId="5ABCC69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1001</w:t>
      </w:r>
    </w:p>
    <w:p w14:paraId="171B7DF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1001</w:t>
      </w:r>
    </w:p>
    <w:p w14:paraId="14BCA19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1001</w:t>
      </w:r>
    </w:p>
    <w:p w14:paraId="2390A39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1001</w:t>
      </w:r>
    </w:p>
    <w:p w14:paraId="7EE050A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1001</w:t>
      </w:r>
    </w:p>
    <w:p w14:paraId="7E8352CF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1002</w:t>
      </w:r>
    </w:p>
    <w:p w14:paraId="0F0CD34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1002</w:t>
      </w:r>
    </w:p>
    <w:p w14:paraId="7A12ED7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1002</w:t>
      </w:r>
    </w:p>
    <w:p w14:paraId="432BD1E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1002</w:t>
      </w:r>
    </w:p>
    <w:p w14:paraId="03217533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1002</w:t>
      </w:r>
    </w:p>
    <w:p w14:paraId="3599E1E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1003</w:t>
      </w:r>
    </w:p>
    <w:p w14:paraId="6B7CDDA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1003</w:t>
      </w:r>
    </w:p>
    <w:p w14:paraId="304FFBA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1004</w:t>
      </w:r>
    </w:p>
    <w:p w14:paraId="0776012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1004</w:t>
      </w:r>
    </w:p>
    <w:p w14:paraId="5515D8B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1004</w:t>
      </w:r>
    </w:p>
    <w:p w14:paraId="422848F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lastRenderedPageBreak/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1E82F23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2092BEF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1004</w:t>
      </w:r>
    </w:p>
    <w:p w14:paraId="38B59A5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1004</w:t>
      </w:r>
    </w:p>
    <w:p w14:paraId="29EE0E4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2CA6DFD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18E5DC0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1004</w:t>
      </w:r>
    </w:p>
    <w:p w14:paraId="4535BBE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1004</w:t>
      </w:r>
    </w:p>
    <w:p w14:paraId="39754BF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3F09A3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205965D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1004</w:t>
      </w:r>
    </w:p>
    <w:p w14:paraId="20A4702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5F6F3E7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49BD35B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1004</w:t>
      </w:r>
    </w:p>
    <w:p w14:paraId="7AC1EA4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1005</w:t>
      </w:r>
    </w:p>
    <w:p w14:paraId="7C45358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06235B9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157D070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1005</w:t>
      </w:r>
    </w:p>
    <w:p w14:paraId="788324E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1005</w:t>
      </w:r>
    </w:p>
    <w:p w14:paraId="5A2AB25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1005</w:t>
      </w:r>
    </w:p>
    <w:p w14:paraId="33079A8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45C0035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724DC3D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1005</w:t>
      </w:r>
    </w:p>
    <w:p w14:paraId="2C5F5D7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1005</w:t>
      </w:r>
    </w:p>
    <w:p w14:paraId="619134A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1A9D109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1692D76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1005</w:t>
      </w:r>
    </w:p>
    <w:p w14:paraId="1A5EAD7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1005</w:t>
      </w:r>
    </w:p>
    <w:p w14:paraId="3D316B4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2BEE1DE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68FCD6F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1005</w:t>
      </w:r>
    </w:p>
    <w:p w14:paraId="46D0A61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1006</w:t>
      </w:r>
    </w:p>
    <w:p w14:paraId="4D8095B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1006</w:t>
      </w:r>
    </w:p>
    <w:p w14:paraId="58FBC99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1006</w:t>
      </w:r>
    </w:p>
    <w:p w14:paraId="4E71B6B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1006</w:t>
      </w:r>
    </w:p>
    <w:p w14:paraId="7B7A826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1006</w:t>
      </w:r>
    </w:p>
    <w:p w14:paraId="25E9D56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1006</w:t>
      </w:r>
    </w:p>
    <w:p w14:paraId="16ABBEF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1006</w:t>
      </w:r>
    </w:p>
    <w:p w14:paraId="55CA8DB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1006</w:t>
      </w:r>
    </w:p>
    <w:p w14:paraId="56AC240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1006</w:t>
      </w:r>
    </w:p>
    <w:p w14:paraId="24EE6234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6.6B.1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1006</w:t>
      </w:r>
    </w:p>
    <w:p w14:paraId="683A39EF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6.6B.2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1006</w:t>
      </w:r>
    </w:p>
    <w:p w14:paraId="1CCD65E2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6.6B.3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1006</w:t>
      </w:r>
    </w:p>
    <w:p w14:paraId="0ECA63B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1006</w:t>
      </w:r>
    </w:p>
    <w:p w14:paraId="055F804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1006</w:t>
      </w:r>
    </w:p>
    <w:p w14:paraId="3BC8EAC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8D0B5C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1006</w:t>
      </w:r>
    </w:p>
    <w:p w14:paraId="25E2A21E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1006</w:t>
      </w:r>
    </w:p>
    <w:p w14:paraId="02720EA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1006</w:t>
      </w:r>
    </w:p>
    <w:p w14:paraId="6CA7CCA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1008</w:t>
      </w:r>
    </w:p>
    <w:p w14:paraId="7C638CF8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1008</w:t>
      </w:r>
    </w:p>
    <w:p w14:paraId="1223F69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1008</w:t>
      </w:r>
    </w:p>
    <w:p w14:paraId="08B6BE8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1008</w:t>
      </w:r>
    </w:p>
    <w:p w14:paraId="65B79D6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1008</w:t>
      </w:r>
    </w:p>
    <w:p w14:paraId="501D5A6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1008</w:t>
      </w:r>
    </w:p>
    <w:p w14:paraId="1121AB7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1008</w:t>
      </w:r>
    </w:p>
    <w:p w14:paraId="53BB8E6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Void</w:t>
      </w:r>
      <w:r>
        <w:rPr>
          <w:noProof/>
        </w:rPr>
        <w:tab/>
        <w:t>1009</w:t>
      </w:r>
    </w:p>
    <w:p w14:paraId="5D52082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1009</w:t>
      </w:r>
    </w:p>
    <w:p w14:paraId="2F0F0BF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1009</w:t>
      </w:r>
    </w:p>
    <w:p w14:paraId="6F4A059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1009</w:t>
      </w:r>
    </w:p>
    <w:p w14:paraId="05C5B1C0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rFonts w:eastAsia="MS Mincho"/>
          <w:noProof/>
          <w:lang w:val="fr-FR"/>
        </w:rPr>
        <w:t>7.3B.2.1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rFonts w:eastAsia="MS Mincho"/>
          <w:noProof/>
          <w:lang w:val="fr-FR"/>
        </w:rPr>
        <w:t>Intra-band contiguous EN-DC</w:t>
      </w:r>
      <w:r w:rsidRPr="00575F70">
        <w:rPr>
          <w:noProof/>
          <w:lang w:val="fr-FR"/>
        </w:rPr>
        <w:tab/>
        <w:t>1009</w:t>
      </w:r>
    </w:p>
    <w:p w14:paraId="0C40CD46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noProof/>
          <w:lang w:val="fr-FR"/>
        </w:rPr>
        <w:t>7.3B.2.1</w:t>
      </w:r>
      <w:r w:rsidRPr="008D0B5C">
        <w:rPr>
          <w:noProof/>
          <w:lang w:val="fr-FR" w:eastAsia="zh-TW"/>
        </w:rPr>
        <w:t>a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noProof/>
          <w:lang w:val="fr-FR"/>
        </w:rPr>
        <w:t>(Void)</w:t>
      </w:r>
      <w:r w:rsidRPr="00575F70">
        <w:rPr>
          <w:noProof/>
          <w:lang w:val="fr-FR"/>
        </w:rPr>
        <w:tab/>
        <w:t>1010</w:t>
      </w:r>
    </w:p>
    <w:p w14:paraId="2D0FA496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rFonts w:eastAsia="MS Mincho"/>
          <w:noProof/>
          <w:lang w:val="fr-FR"/>
        </w:rPr>
        <w:lastRenderedPageBreak/>
        <w:t>7.3B.2.2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rFonts w:eastAsia="MS Mincho"/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1010</w:t>
      </w:r>
    </w:p>
    <w:p w14:paraId="4C29E42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within FR1</w:t>
      </w:r>
      <w:r>
        <w:rPr>
          <w:noProof/>
        </w:rPr>
        <w:tab/>
        <w:t>1011</w:t>
      </w:r>
    </w:p>
    <w:p w14:paraId="7E21DDC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1011</w:t>
      </w:r>
    </w:p>
    <w:p w14:paraId="74468EB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1011</w:t>
      </w:r>
    </w:p>
    <w:p w14:paraId="51DEA1F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1017</w:t>
      </w:r>
    </w:p>
    <w:p w14:paraId="64F8F25F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3D771EB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1021</w:t>
      </w:r>
    </w:p>
    <w:p w14:paraId="1DE179F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1023</w:t>
      </w:r>
    </w:p>
    <w:p w14:paraId="6E11CB41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1023</w:t>
      </w:r>
    </w:p>
    <w:p w14:paraId="3BAF6F7B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1031</w:t>
      </w:r>
    </w:p>
    <w:p w14:paraId="545486B1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1097</w:t>
      </w:r>
    </w:p>
    <w:p w14:paraId="49C0194E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1097</w:t>
      </w:r>
    </w:p>
    <w:p w14:paraId="6997997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NE-DC within FR1</w:t>
      </w:r>
      <w:r>
        <w:rPr>
          <w:noProof/>
        </w:rPr>
        <w:tab/>
        <w:t>1098</w:t>
      </w:r>
    </w:p>
    <w:p w14:paraId="77E7DCD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1098</w:t>
      </w:r>
    </w:p>
    <w:p w14:paraId="15105085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1098</w:t>
      </w:r>
    </w:p>
    <w:p w14:paraId="2DEDB025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1098</w:t>
      </w:r>
    </w:p>
    <w:p w14:paraId="128B4D4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1099</w:t>
      </w:r>
    </w:p>
    <w:p w14:paraId="051FEAA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1099</w:t>
      </w:r>
    </w:p>
    <w:p w14:paraId="347A681B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(Reserved)</w:t>
      </w:r>
      <w:r>
        <w:rPr>
          <w:noProof/>
        </w:rPr>
        <w:tab/>
        <w:t>1099</w:t>
      </w:r>
    </w:p>
    <w:p w14:paraId="56F8A04F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1099</w:t>
      </w:r>
    </w:p>
    <w:p w14:paraId="1B2AE20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including FR2</w:t>
      </w:r>
      <w:r>
        <w:rPr>
          <w:noProof/>
        </w:rPr>
        <w:tab/>
        <w:t>1099</w:t>
      </w:r>
    </w:p>
    <w:p w14:paraId="572CD1A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1099</w:t>
      </w:r>
    </w:p>
    <w:p w14:paraId="6D748BB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1100</w:t>
      </w:r>
    </w:p>
    <w:p w14:paraId="2B221D8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1100</w:t>
      </w:r>
    </w:p>
    <w:p w14:paraId="56D41A6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Void</w:t>
      </w:r>
      <w:r>
        <w:rPr>
          <w:noProof/>
        </w:rPr>
        <w:tab/>
        <w:t>1100</w:t>
      </w:r>
    </w:p>
    <w:p w14:paraId="220621D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1100</w:t>
      </w:r>
    </w:p>
    <w:p w14:paraId="604CD39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>, ΔR</w:t>
      </w:r>
      <w:r w:rsidRPr="008D0B5C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1101</w:t>
      </w:r>
    </w:p>
    <w:p w14:paraId="7E5E920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General</w:t>
      </w:r>
      <w:r>
        <w:rPr>
          <w:noProof/>
        </w:rPr>
        <w:tab/>
        <w:t>1101</w:t>
      </w:r>
    </w:p>
    <w:p w14:paraId="0D14597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Intra-band contiguous EN-DC</w:t>
      </w:r>
      <w:r>
        <w:rPr>
          <w:noProof/>
        </w:rPr>
        <w:tab/>
        <w:t>1101</w:t>
      </w:r>
    </w:p>
    <w:p w14:paraId="60B975C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Intra-band non-contiguous EN-DC</w:t>
      </w:r>
      <w:r>
        <w:rPr>
          <w:noProof/>
        </w:rPr>
        <w:tab/>
        <w:t>1101</w:t>
      </w:r>
    </w:p>
    <w:p w14:paraId="45E973E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within FR1</w:t>
      </w:r>
      <w:r>
        <w:rPr>
          <w:noProof/>
        </w:rPr>
        <w:tab/>
        <w:t>1105</w:t>
      </w:r>
    </w:p>
    <w:p w14:paraId="280FEF09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1105</w:t>
      </w:r>
    </w:p>
    <w:p w14:paraId="0651F3C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1107</w:t>
      </w:r>
    </w:p>
    <w:p w14:paraId="1100F18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1120</w:t>
      </w:r>
    </w:p>
    <w:p w14:paraId="6C3EADA5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1135</w:t>
      </w:r>
    </w:p>
    <w:p w14:paraId="3B98787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1141</w:t>
      </w:r>
    </w:p>
    <w:p w14:paraId="6352723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NE-DC within FR1</w:t>
      </w:r>
      <w:r>
        <w:rPr>
          <w:noProof/>
        </w:rPr>
        <w:tab/>
        <w:t>1142</w:t>
      </w:r>
    </w:p>
    <w:p w14:paraId="6CF504B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including FR2</w:t>
      </w:r>
      <w:r>
        <w:rPr>
          <w:noProof/>
        </w:rPr>
        <w:tab/>
        <w:t>1142</w:t>
      </w:r>
    </w:p>
    <w:p w14:paraId="0EC2E50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1142</w:t>
      </w:r>
    </w:p>
    <w:p w14:paraId="65D923D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1142</w:t>
      </w:r>
    </w:p>
    <w:p w14:paraId="564006C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1142</w:t>
      </w:r>
    </w:p>
    <w:p w14:paraId="7151ECA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1142</w:t>
      </w:r>
    </w:p>
    <w:p w14:paraId="6EF1422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1142</w:t>
      </w:r>
    </w:p>
    <w:p w14:paraId="38847B1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1142</w:t>
      </w:r>
    </w:p>
    <w:p w14:paraId="4D73B50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1142</w:t>
      </w:r>
    </w:p>
    <w:p w14:paraId="6AF43E1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1142</w:t>
      </w:r>
    </w:p>
    <w:p w14:paraId="36FF81F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1143</w:t>
      </w:r>
    </w:p>
    <w:p w14:paraId="032A2A8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1143</w:t>
      </w:r>
    </w:p>
    <w:p w14:paraId="03ADC38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1143</w:t>
      </w:r>
    </w:p>
    <w:p w14:paraId="3C31CC29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1143</w:t>
      </w:r>
    </w:p>
    <w:p w14:paraId="5D72166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1143</w:t>
      </w:r>
    </w:p>
    <w:p w14:paraId="7CD15B7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1143</w:t>
      </w:r>
    </w:p>
    <w:p w14:paraId="06AE77A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1143</w:t>
      </w:r>
    </w:p>
    <w:p w14:paraId="6E3083DA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7.3E.2.2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V2X</w:t>
      </w:r>
      <w:r w:rsidRPr="00575F70">
        <w:rPr>
          <w:noProof/>
          <w:lang w:val="fr-FR"/>
        </w:rPr>
        <w:tab/>
        <w:t>1143</w:t>
      </w:r>
    </w:p>
    <w:p w14:paraId="563F21A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1143</w:t>
      </w:r>
    </w:p>
    <w:p w14:paraId="4EFAED6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1143</w:t>
      </w:r>
    </w:p>
    <w:p w14:paraId="0B71FA7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1144</w:t>
      </w:r>
    </w:p>
    <w:p w14:paraId="2EA322C4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43798A2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1145</w:t>
      </w:r>
    </w:p>
    <w:p w14:paraId="28B4CE0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1145</w:t>
      </w:r>
    </w:p>
    <w:p w14:paraId="3B51E686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7.4B.1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1145</w:t>
      </w:r>
    </w:p>
    <w:p w14:paraId="50056AAF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7ADAAAC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1145</w:t>
      </w:r>
    </w:p>
    <w:p w14:paraId="31D6105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1145</w:t>
      </w:r>
    </w:p>
    <w:p w14:paraId="7C3D020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4B83205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1145</w:t>
      </w:r>
    </w:p>
    <w:p w14:paraId="007C1E7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34A8AC6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1145</w:t>
      </w:r>
    </w:p>
    <w:p w14:paraId="45EB56C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1146</w:t>
      </w:r>
    </w:p>
    <w:p w14:paraId="706C96F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10E9AB7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1146</w:t>
      </w:r>
    </w:p>
    <w:p w14:paraId="6F641E17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1146</w:t>
      </w:r>
    </w:p>
    <w:p w14:paraId="6EE35017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7.5B.1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1146</w:t>
      </w:r>
    </w:p>
    <w:p w14:paraId="2184666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1146</w:t>
      </w:r>
    </w:p>
    <w:p w14:paraId="6F58AA5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1147</w:t>
      </w:r>
    </w:p>
    <w:p w14:paraId="378AFB2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1147</w:t>
      </w:r>
    </w:p>
    <w:p w14:paraId="69D11E3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16802BA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1147</w:t>
      </w:r>
    </w:p>
    <w:p w14:paraId="4E173DB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6CA7A17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1147</w:t>
      </w:r>
    </w:p>
    <w:p w14:paraId="75E977F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18AB373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1147</w:t>
      </w:r>
    </w:p>
    <w:p w14:paraId="7B70EFCB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1148</w:t>
      </w:r>
    </w:p>
    <w:p w14:paraId="36AC4A4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1148</w:t>
      </w:r>
    </w:p>
    <w:p w14:paraId="0AA9CE9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1148</w:t>
      </w:r>
    </w:p>
    <w:p w14:paraId="2F6695E6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7.6B.2.1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1148</w:t>
      </w:r>
    </w:p>
    <w:p w14:paraId="0D9170C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1F9F213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1148</w:t>
      </w:r>
    </w:p>
    <w:p w14:paraId="36C9D59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1148</w:t>
      </w:r>
    </w:p>
    <w:p w14:paraId="78137B1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1E66D40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1148</w:t>
      </w:r>
    </w:p>
    <w:p w14:paraId="69E148A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02ACA09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1148</w:t>
      </w:r>
    </w:p>
    <w:p w14:paraId="3399484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1149</w:t>
      </w:r>
    </w:p>
    <w:p w14:paraId="1A767E9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1149</w:t>
      </w:r>
    </w:p>
    <w:p w14:paraId="4EE383E8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7.6B.3.1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1149</w:t>
      </w:r>
    </w:p>
    <w:p w14:paraId="09482A5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1149</w:t>
      </w:r>
    </w:p>
    <w:p w14:paraId="308CCA8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1149</w:t>
      </w:r>
    </w:p>
    <w:p w14:paraId="244394F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1149</w:t>
      </w:r>
    </w:p>
    <w:p w14:paraId="4FB6600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228E00E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1150</w:t>
      </w:r>
    </w:p>
    <w:p w14:paraId="3CC4442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5078520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1151</w:t>
      </w:r>
    </w:p>
    <w:p w14:paraId="32EFD50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1151</w:t>
      </w:r>
    </w:p>
    <w:p w14:paraId="35CC1209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7.6B.4.1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1151</w:t>
      </w:r>
    </w:p>
    <w:p w14:paraId="70DCA85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5C3370A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1151</w:t>
      </w:r>
    </w:p>
    <w:p w14:paraId="3C76203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1151</w:t>
      </w:r>
    </w:p>
    <w:p w14:paraId="1ABEE4D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285E573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1151</w:t>
      </w:r>
    </w:p>
    <w:p w14:paraId="4645830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73C12C9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1152</w:t>
      </w:r>
    </w:p>
    <w:p w14:paraId="54D77BE9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1152</w:t>
      </w:r>
    </w:p>
    <w:p w14:paraId="69B96D3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099EB896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1152</w:t>
      </w:r>
    </w:p>
    <w:p w14:paraId="291C066B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1152</w:t>
      </w:r>
    </w:p>
    <w:p w14:paraId="332F0BFE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="MS Mincho"/>
          <w:noProof/>
          <w:lang w:val="nl-NL"/>
        </w:rPr>
        <w:t>7.7B.1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1152</w:t>
      </w:r>
    </w:p>
    <w:p w14:paraId="2EEBCFF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2794FAA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1152</w:t>
      </w:r>
    </w:p>
    <w:p w14:paraId="1961026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1153</w:t>
      </w:r>
    </w:p>
    <w:p w14:paraId="39A52D0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1153</w:t>
      </w:r>
    </w:p>
    <w:p w14:paraId="10BD9E6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1153</w:t>
      </w:r>
    </w:p>
    <w:p w14:paraId="5572404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1153</w:t>
      </w:r>
    </w:p>
    <w:p w14:paraId="1B19282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1153</w:t>
      </w:r>
    </w:p>
    <w:p w14:paraId="2F2749A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1153</w:t>
      </w:r>
    </w:p>
    <w:p w14:paraId="11403B98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1153</w:t>
      </w:r>
    </w:p>
    <w:p w14:paraId="683B001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1153</w:t>
      </w:r>
    </w:p>
    <w:p w14:paraId="3A7F9CA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1153</w:t>
      </w:r>
    </w:p>
    <w:p w14:paraId="4CAA20F1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7.8B.2.1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1154</w:t>
      </w:r>
    </w:p>
    <w:p w14:paraId="35BE88B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698F425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1154</w:t>
      </w:r>
    </w:p>
    <w:p w14:paraId="37F12BD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1154</w:t>
      </w:r>
    </w:p>
    <w:p w14:paraId="3A2AE8D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1B323F0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1154</w:t>
      </w:r>
    </w:p>
    <w:p w14:paraId="71A852E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6181F2B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1154</w:t>
      </w:r>
    </w:p>
    <w:p w14:paraId="514A0FC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1154</w:t>
      </w:r>
    </w:p>
    <w:p w14:paraId="214B49D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1155</w:t>
      </w:r>
    </w:p>
    <w:p w14:paraId="605B7D36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1155</w:t>
      </w:r>
    </w:p>
    <w:p w14:paraId="30DF79D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1155</w:t>
      </w:r>
    </w:p>
    <w:p w14:paraId="085275FE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="MS Mincho"/>
          <w:noProof/>
          <w:lang w:val="nl-NL"/>
        </w:rPr>
        <w:t>7.9B.1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1155</w:t>
      </w:r>
    </w:p>
    <w:p w14:paraId="5E8543E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1155</w:t>
      </w:r>
    </w:p>
    <w:p w14:paraId="398BACD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1155</w:t>
      </w:r>
    </w:p>
    <w:p w14:paraId="3E72BAD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1155</w:t>
      </w:r>
    </w:p>
    <w:p w14:paraId="5276211E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1155</w:t>
      </w:r>
    </w:p>
    <w:p w14:paraId="18E16E6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1155</w:t>
      </w:r>
    </w:p>
    <w:p w14:paraId="1B54BAC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1155</w:t>
      </w:r>
    </w:p>
    <w:p w14:paraId="1C8E7D4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1155</w:t>
      </w:r>
    </w:p>
    <w:p w14:paraId="2169A30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1155</w:t>
      </w:r>
    </w:p>
    <w:p w14:paraId="6C9F216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1155</w:t>
      </w:r>
    </w:p>
    <w:p w14:paraId="2FD11D3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1155</w:t>
      </w:r>
    </w:p>
    <w:p w14:paraId="0459EA9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1156</w:t>
      </w:r>
    </w:p>
    <w:p w14:paraId="0889A47C" w14:textId="4D437E36" w:rsidR="00575F70" w:rsidRDefault="00575F7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1158</w:t>
      </w:r>
    </w:p>
    <w:p w14:paraId="2377E5AA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1158</w:t>
      </w:r>
    </w:p>
    <w:p w14:paraId="49B28293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1158</w:t>
      </w:r>
    </w:p>
    <w:p w14:paraId="604816BE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1158</w:t>
      </w:r>
    </w:p>
    <w:p w14:paraId="489D72F4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1159</w:t>
      </w:r>
    </w:p>
    <w:p w14:paraId="5B4FE51D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noProof/>
          <w:snapToGrid w:val="0"/>
        </w:rPr>
        <w:t>Full RB allocation</w:t>
      </w:r>
      <w:r>
        <w:rPr>
          <w:noProof/>
        </w:rPr>
        <w:tab/>
        <w:t>1159</w:t>
      </w:r>
    </w:p>
    <w:p w14:paraId="231567A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1159</w:t>
      </w:r>
    </w:p>
    <w:p w14:paraId="0736042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1159</w:t>
      </w:r>
    </w:p>
    <w:p w14:paraId="3E4B070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1160</w:t>
      </w:r>
    </w:p>
    <w:p w14:paraId="5F59080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1161</w:t>
      </w:r>
    </w:p>
    <w:p w14:paraId="7596041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noProof/>
          <w:snapToGrid w:val="0"/>
        </w:rPr>
        <w:t>Partial RB allocation</w:t>
      </w:r>
      <w:r>
        <w:rPr>
          <w:noProof/>
        </w:rPr>
        <w:tab/>
        <w:t>1162</w:t>
      </w:r>
    </w:p>
    <w:p w14:paraId="17285A8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1162</w:t>
      </w:r>
    </w:p>
    <w:p w14:paraId="0226858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1165</w:t>
      </w:r>
    </w:p>
    <w:p w14:paraId="1ADC54C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1167</w:t>
      </w:r>
    </w:p>
    <w:p w14:paraId="11ACD82C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1169</w:t>
      </w:r>
    </w:p>
    <w:p w14:paraId="2EEDC8DB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1169</w:t>
      </w:r>
    </w:p>
    <w:p w14:paraId="733F4E3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noProof/>
          <w:snapToGrid w:val="0"/>
        </w:rPr>
        <w:t>QPSK</w:t>
      </w:r>
      <w:r>
        <w:rPr>
          <w:noProof/>
        </w:rPr>
        <w:tab/>
        <w:t>1169</w:t>
      </w:r>
    </w:p>
    <w:p w14:paraId="5EA8EAA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noProof/>
          <w:snapToGrid w:val="0"/>
        </w:rPr>
        <w:t>64-QAM</w:t>
      </w:r>
      <w:r>
        <w:rPr>
          <w:noProof/>
        </w:rPr>
        <w:tab/>
        <w:t>1170</w:t>
      </w:r>
    </w:p>
    <w:p w14:paraId="113ECB9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noProof/>
          <w:snapToGrid w:val="0"/>
        </w:rPr>
        <w:t>256-QAM</w:t>
      </w:r>
      <w:r>
        <w:rPr>
          <w:noProof/>
        </w:rPr>
        <w:tab/>
        <w:t>1171</w:t>
      </w:r>
    </w:p>
    <w:p w14:paraId="3114CE79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1172</w:t>
      </w:r>
    </w:p>
    <w:p w14:paraId="0641CC68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1173</w:t>
      </w:r>
    </w:p>
    <w:p w14:paraId="254B5A18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1174</w:t>
      </w:r>
    </w:p>
    <w:p w14:paraId="56CC19EB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E: Void</w:t>
      </w:r>
      <w:r>
        <w:rPr>
          <w:noProof/>
        </w:rPr>
        <w:tab/>
        <w:t>1175</w:t>
      </w:r>
    </w:p>
    <w:p w14:paraId="6F0B25FC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1176</w:t>
      </w:r>
    </w:p>
    <w:p w14:paraId="19BD17AE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1177</w:t>
      </w:r>
    </w:p>
    <w:p w14:paraId="06422DAE" w14:textId="0E8C4948" w:rsidR="00575F70" w:rsidRDefault="00575F7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1178</w:t>
      </w:r>
    </w:p>
    <w:p w14:paraId="33DF19EB" w14:textId="64E10B8A" w:rsidR="00575F70" w:rsidRDefault="00575F7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1179</w:t>
      </w:r>
    </w:p>
    <w:p w14:paraId="10F21E92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1180</w:t>
      </w:r>
    </w:p>
    <w:p w14:paraId="338B847B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1181</w:t>
      </w:r>
    </w:p>
    <w:p w14:paraId="0A663A6E" w14:textId="004EC3B8" w:rsidR="00575F70" w:rsidRDefault="00575F7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1182</w:t>
      </w:r>
    </w:p>
    <w:p w14:paraId="7B073077" w14:textId="0EDC35FA" w:rsidR="00835B7B" w:rsidRPr="007A6DA6" w:rsidRDefault="00591826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38C98386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E8213A" w:rsidRPr="007A6DA6">
        <w:instrText>i</w:instrText>
      </w:r>
      <w:r w:rsidR="00012CD5">
        <w:rPr>
          <w:rFonts w:eastAsiaTheme="minorEastAsia" w:hint="eastAsia"/>
          <w:lang w:eastAsia="ko-KR"/>
        </w:rPr>
        <w:instrText>c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012CD5">
        <w:rPr>
          <w:rFonts w:eastAsiaTheme="minorEastAsia" w:hint="eastAsia"/>
          <w:lang w:eastAsia="ko-KR"/>
        </w:rPr>
        <w:instrText>c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012CD5">
        <w:rPr>
          <w:rFonts w:eastAsiaTheme="minorEastAsia" w:hint="eastAsia"/>
          <w:lang w:eastAsia="ko-KR"/>
        </w:rPr>
        <w:instrText>c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431A9" w14:textId="77777777" w:rsidR="004D5315" w:rsidRDefault="004D5315">
      <w:r>
        <w:separator/>
      </w:r>
    </w:p>
    <w:p w14:paraId="3201F584" w14:textId="77777777" w:rsidR="004D5315" w:rsidRDefault="004D5315"/>
  </w:endnote>
  <w:endnote w:type="continuationSeparator" w:id="0">
    <w:p w14:paraId="4A9042DF" w14:textId="77777777" w:rsidR="004D5315" w:rsidRDefault="004D5315">
      <w:r>
        <w:continuationSeparator/>
      </w:r>
    </w:p>
    <w:p w14:paraId="1B624200" w14:textId="77777777" w:rsidR="004D5315" w:rsidRDefault="004D53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99AA" w14:textId="77777777" w:rsidR="00575F70" w:rsidRDefault="00575F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59560" w14:textId="77777777" w:rsidR="00575F70" w:rsidRDefault="00575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B2C2B" w14:textId="77777777" w:rsidR="004D5315" w:rsidRDefault="004D5315">
      <w:r>
        <w:separator/>
      </w:r>
    </w:p>
    <w:p w14:paraId="601A3181" w14:textId="77777777" w:rsidR="004D5315" w:rsidRDefault="004D5315"/>
  </w:footnote>
  <w:footnote w:type="continuationSeparator" w:id="0">
    <w:p w14:paraId="19AB9490" w14:textId="77777777" w:rsidR="004D5315" w:rsidRDefault="004D5315">
      <w:r>
        <w:continuationSeparator/>
      </w:r>
    </w:p>
    <w:p w14:paraId="666F057E" w14:textId="77777777" w:rsidR="004D5315" w:rsidRDefault="004D53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BD4F" w14:textId="77777777" w:rsidR="00575F70" w:rsidRDefault="00575F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42322C56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28181" w14:textId="77777777" w:rsidR="00575F70" w:rsidRDefault="00575F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457ED" w14:textId="77777777" w:rsidR="00575F70" w:rsidRPr="003F6DCB" w:rsidRDefault="00575F70" w:rsidP="00575F70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56D8CDBA" w14:textId="1D179CAA" w:rsidR="00575F70" w:rsidRDefault="00575F70" w:rsidP="00575F7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2CD5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926779" w14:textId="4DC793EA" w:rsidR="00575F70" w:rsidRDefault="00575F70" w:rsidP="00575F7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2CD5">
      <w:rPr>
        <w:rFonts w:ascii="Arial" w:hAnsi="Arial" w:cs="Arial"/>
        <w:b/>
        <w:noProof/>
        <w:sz w:val="18"/>
        <w:szCs w:val="18"/>
      </w:rPr>
      <w:t>3GPP TS 38.101-3 V18.12.0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616C6063" w14:textId="15BAA90F" w:rsidR="00575F70" w:rsidRPr="004B1302" w:rsidRDefault="00575F70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2CD5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1B9E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666"/>
    <w:rsid w:val="000F4704"/>
    <w:rsid w:val="000F4BE3"/>
    <w:rsid w:val="000F5199"/>
    <w:rsid w:val="000F57B6"/>
    <w:rsid w:val="000F5E3F"/>
    <w:rsid w:val="000F6080"/>
    <w:rsid w:val="000F6853"/>
    <w:rsid w:val="000F6C0A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982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81D"/>
    <w:rsid w:val="00166C2D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417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96C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1EA4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46D6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43F"/>
    <w:rsid w:val="002F656B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0D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5315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5F70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1826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6D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87A"/>
    <w:rsid w:val="00761922"/>
    <w:rsid w:val="00761D1D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87657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77B"/>
    <w:rsid w:val="00861A67"/>
    <w:rsid w:val="00862446"/>
    <w:rsid w:val="008624A1"/>
    <w:rsid w:val="008626E7"/>
    <w:rsid w:val="00862A8A"/>
    <w:rsid w:val="008631F5"/>
    <w:rsid w:val="00863372"/>
    <w:rsid w:val="00863678"/>
    <w:rsid w:val="00865077"/>
    <w:rsid w:val="00865539"/>
    <w:rsid w:val="00865F8C"/>
    <w:rsid w:val="00866485"/>
    <w:rsid w:val="0086687A"/>
    <w:rsid w:val="0086740D"/>
    <w:rsid w:val="00867B3A"/>
    <w:rsid w:val="00867B93"/>
    <w:rsid w:val="00867F30"/>
    <w:rsid w:val="00870156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2DD5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27A9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020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AC6"/>
    <w:rsid w:val="00A23CB0"/>
    <w:rsid w:val="00A245D8"/>
    <w:rsid w:val="00A246B6"/>
    <w:rsid w:val="00A24724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E66"/>
    <w:rsid w:val="00A75F46"/>
    <w:rsid w:val="00A76055"/>
    <w:rsid w:val="00A7671C"/>
    <w:rsid w:val="00A76CCD"/>
    <w:rsid w:val="00A76CE6"/>
    <w:rsid w:val="00A76F76"/>
    <w:rsid w:val="00A77924"/>
    <w:rsid w:val="00A77E63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DD8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781"/>
    <w:rsid w:val="00AB3FF0"/>
    <w:rsid w:val="00AB41E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A5A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338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3FC4"/>
    <w:rsid w:val="00B841BC"/>
    <w:rsid w:val="00B84272"/>
    <w:rsid w:val="00B84558"/>
    <w:rsid w:val="00B8456F"/>
    <w:rsid w:val="00B84C24"/>
    <w:rsid w:val="00B84EAD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0E35"/>
    <w:rsid w:val="00B91417"/>
    <w:rsid w:val="00B91923"/>
    <w:rsid w:val="00B91DD0"/>
    <w:rsid w:val="00B92299"/>
    <w:rsid w:val="00B92927"/>
    <w:rsid w:val="00B92A95"/>
    <w:rsid w:val="00B945F5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5EEC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E00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50A1"/>
    <w:rsid w:val="00E15130"/>
    <w:rsid w:val="00E15246"/>
    <w:rsid w:val="00E15301"/>
    <w:rsid w:val="00E15ECB"/>
    <w:rsid w:val="00E162EE"/>
    <w:rsid w:val="00E164BE"/>
    <w:rsid w:val="00E16634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0808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289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5F7A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0D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14</Pages>
  <Words>4508</Words>
  <Characters>25700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30148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CR1448</cp:lastModifiedBy>
  <cp:revision>69</cp:revision>
  <cp:lastPrinted>2019-01-18T19:05:00Z</cp:lastPrinted>
  <dcterms:created xsi:type="dcterms:W3CDTF">2022-03-16T10:00:00Z</dcterms:created>
  <dcterms:modified xsi:type="dcterms:W3CDTF">2025-12-22T14:38:00Z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