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22CAC"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22CAC" w:rsidRDefault="00BC3366" w:rsidP="00BC3366">
            <w:pPr>
              <w:pStyle w:val="TAC"/>
              <w:spacing w:line="256" w:lineRule="auto"/>
              <w:rPr>
                <w:rFonts w:cs="Arial"/>
                <w:lang w:val="nl-NL"/>
              </w:rPr>
            </w:pPr>
            <w:r w:rsidRPr="00422CAC">
              <w:rPr>
                <w:rFonts w:cs="Arial"/>
                <w:lang w:val="nl-NL"/>
              </w:rPr>
              <w:t>‘DSUU’</w:t>
            </w:r>
          </w:p>
          <w:p w14:paraId="7C9C7A8D" w14:textId="77777777" w:rsidR="00BC3366" w:rsidRPr="00422CAC" w:rsidRDefault="00BC3366" w:rsidP="00BC3366">
            <w:pPr>
              <w:pStyle w:val="TAC"/>
              <w:spacing w:line="256" w:lineRule="auto"/>
              <w:rPr>
                <w:rFonts w:cs="Arial"/>
                <w:lang w:val="nl-NL"/>
              </w:rPr>
            </w:pPr>
            <w:r w:rsidRPr="00422CA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22CAC" w:rsidRDefault="00BC3366" w:rsidP="00BC3366">
            <w:pPr>
              <w:pStyle w:val="TAC"/>
              <w:rPr>
                <w:lang w:val="nl-NL"/>
              </w:rPr>
            </w:pPr>
            <w:r w:rsidRPr="00422CAC">
              <w:rPr>
                <w:lang w:val="nl-NL"/>
              </w:rPr>
              <w:t>‘DSUU’</w:t>
            </w:r>
          </w:p>
          <w:p w14:paraId="7C9C7A8E" w14:textId="41066FDD" w:rsidR="00BC3366" w:rsidRPr="00422CAC" w:rsidRDefault="00BC3366" w:rsidP="00BC3366">
            <w:pPr>
              <w:pStyle w:val="TAC"/>
              <w:rPr>
                <w:lang w:val="nl-NL"/>
              </w:rPr>
            </w:pPr>
            <w:r w:rsidRPr="00422CAC">
              <w:rPr>
                <w:lang w:val="nl-NL"/>
              </w:rPr>
              <w:t>S=’</w:t>
            </w:r>
            <w:r w:rsidR="00B27C84" w:rsidRPr="00422CAC">
              <w:rPr>
                <w:rFonts w:eastAsia="PMingLiU"/>
                <w:lang w:val="nl-NL" w:eastAsia="zh-TW"/>
              </w:rPr>
              <w:t xml:space="preserve"> </w:t>
            </w:r>
            <w:r w:rsidRPr="00422CAC">
              <w:rPr>
                <w:rFonts w:eastAsia="PMingLiU"/>
                <w:lang w:val="nl-NL" w:eastAsia="zh-TW"/>
              </w:rPr>
              <w:t>6DL:</w:t>
            </w:r>
            <w:r w:rsidR="00B27C84" w:rsidRPr="00422CAC">
              <w:rPr>
                <w:rFonts w:eastAsia="PMingLiU"/>
                <w:lang w:val="nl-NL" w:eastAsia="zh-TW"/>
              </w:rPr>
              <w:t xml:space="preserve"> </w:t>
            </w:r>
            <w:r w:rsidRPr="00422CAC">
              <w:rPr>
                <w:rFonts w:eastAsia="PMingLiU"/>
                <w:lang w:val="nl-NL" w:eastAsia="zh-TW"/>
              </w:rPr>
              <w:t>2GP:</w:t>
            </w:r>
            <w:r w:rsidR="00B27C84" w:rsidRPr="00422CAC">
              <w:rPr>
                <w:rFonts w:eastAsia="PMingLiU"/>
                <w:lang w:val="nl-NL" w:eastAsia="zh-TW"/>
              </w:rPr>
              <w:t xml:space="preserve"> </w:t>
            </w:r>
            <w:r w:rsidRPr="00422CAC">
              <w:rPr>
                <w:rFonts w:eastAsia="PMingLiU"/>
                <w:lang w:val="nl-NL" w:eastAsia="zh-TW"/>
              </w:rPr>
              <w:t>6UL</w:t>
            </w:r>
            <w:r w:rsidRPr="00422CA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22CAC"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22CAC">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22CAC" w:rsidRDefault="003E714E" w:rsidP="003E714E">
      <w:pPr>
        <w:pStyle w:val="Heading3"/>
        <w:rPr>
          <w:snapToGrid w:val="0"/>
          <w:lang w:val="nl-NL"/>
        </w:rPr>
      </w:pPr>
      <w:r w:rsidRPr="00422CAC">
        <w:rPr>
          <w:snapToGrid w:val="0"/>
          <w:lang w:val="nl-NL"/>
        </w:rPr>
        <w:t>A.3.1A.1</w:t>
      </w:r>
      <w:r w:rsidRPr="00422CAC">
        <w:rPr>
          <w:snapToGrid w:val="0"/>
          <w:lang w:val="nl-NL"/>
        </w:rPr>
        <w:tab/>
        <w:t>PDSCH</w:t>
      </w:r>
    </w:p>
    <w:p w14:paraId="72855529" w14:textId="77777777" w:rsidR="003E714E" w:rsidRPr="00422CAC" w:rsidRDefault="003E714E" w:rsidP="003E714E">
      <w:pPr>
        <w:pStyle w:val="Heading4"/>
        <w:rPr>
          <w:snapToGrid w:val="0"/>
          <w:lang w:val="nl-NL"/>
        </w:rPr>
      </w:pPr>
      <w:r w:rsidRPr="00422CAC">
        <w:rPr>
          <w:snapToGrid w:val="0"/>
          <w:lang w:val="nl-NL"/>
        </w:rPr>
        <w:t>A.3.1A.1.1</w:t>
      </w:r>
      <w:r w:rsidRPr="00422CAC">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E7E" w14:textId="2958FC0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E85" w14:textId="699E8443"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E86" w14:textId="754DAE35"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87" w14:textId="4286FD8A"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E88" w14:textId="09878CC9"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E89" w14:textId="7F5BD847"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E8F" w14:textId="50803217"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90" w14:textId="4C6E0063"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E91" w14:textId="37298226"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E92" w14:textId="70D3D29F"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E93" w14:textId="015C6C31"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E98" w14:textId="40779DE1"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E99" w14:textId="18B04BAB"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E9A" w14:textId="75B11C95"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E9B" w14:textId="5545C13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E9C" w14:textId="0551DC4E"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F13" w14:textId="452D9348"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F1A" w14:textId="33EAD2D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F1B" w14:textId="59D2706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1C" w14:textId="30FCFAE8"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F1D" w14:textId="35040EA0"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F1E" w14:textId="7377719B"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F24" w14:textId="0C2A45F6"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25" w14:textId="2F56D53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F26" w14:textId="6414313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F27" w14:textId="30D3A231"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F28" w14:textId="01551D9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F2D" w14:textId="577C512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F2E" w14:textId="66F424E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F2F" w14:textId="19BD2C0D"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F30" w14:textId="078E28CB"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F31" w14:textId="69D258E5"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052FB854" w14:textId="4665E0B3"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22CAC"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D7D39A9" w14:textId="603C15A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4819F650" w14:textId="2D85300C"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270B46E3" w14:textId="1D17BE0D"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6AB348C" w14:textId="3995C1F1"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210BE702" w14:textId="692B64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3943C3" w:rsidRPr="00422CAC"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5BCD0DFA" w14:textId="2ADEDE5E"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649E13EC" w14:textId="41B37A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1F6F385A" w14:textId="2E4B5305"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08D19297" w14:textId="7EF2ED82"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6AF15FAD" w14:textId="110EEC27"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3943C3" w:rsidRPr="00422CAC"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6A0D6A16" w14:textId="2383623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1FABB146" w14:textId="4F51511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18BC97C2" w14:textId="0D7969B9"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1616B257" w14:textId="67C93D37"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FC4644E" w14:textId="385F747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422CAC" w:rsidRDefault="00CB7FE0" w:rsidP="00CB7FE0">
      <w:pPr>
        <w:keepNext/>
        <w:keepLines/>
        <w:spacing w:before="60"/>
        <w:jc w:val="center"/>
        <w:rPr>
          <w:rFonts w:ascii="Arial" w:hAnsi="Arial"/>
          <w:b/>
          <w:lang w:val="fr-FR"/>
        </w:rPr>
      </w:pPr>
      <w:r w:rsidRPr="00422CAC">
        <w:rPr>
          <w:rFonts w:ascii="Arial" w:hAnsi="Arial"/>
          <w:b/>
          <w:lang w:val="fr-FR"/>
        </w:rPr>
        <w:t xml:space="preserve">Table A.3.13A.4-1: </w:t>
      </w:r>
      <w:r w:rsidRPr="00422CAC">
        <w:rPr>
          <w:rFonts w:ascii="Arial" w:hAnsi="Arial"/>
          <w:b/>
          <w:lang w:val="fr-FR" w:eastAsia="zh-CN"/>
        </w:rPr>
        <w:t>Void</w:t>
      </w:r>
    </w:p>
    <w:p w14:paraId="05EDC241" w14:textId="77777777" w:rsidR="00CB7FE0" w:rsidRPr="00422CAC" w:rsidRDefault="00CB7FE0" w:rsidP="00CB7FE0">
      <w:pPr>
        <w:rPr>
          <w:lang w:val="fr-FR"/>
        </w:rPr>
      </w:pPr>
    </w:p>
    <w:p w14:paraId="0D41EA31" w14:textId="2BCD8BC2" w:rsidR="00CB7FE0" w:rsidRPr="00422CAC" w:rsidRDefault="00CB7FE0" w:rsidP="00CB7FE0">
      <w:pPr>
        <w:keepNext/>
        <w:keepLines/>
        <w:spacing w:before="120"/>
        <w:ind w:left="1134" w:hanging="1134"/>
        <w:outlineLvl w:val="2"/>
        <w:rPr>
          <w:rFonts w:ascii="Arial" w:hAnsi="Arial"/>
          <w:sz w:val="28"/>
          <w:lang w:val="fr-FR"/>
        </w:rPr>
      </w:pPr>
      <w:r w:rsidRPr="00422CAC">
        <w:rPr>
          <w:rFonts w:ascii="Arial" w:hAnsi="Arial"/>
          <w:sz w:val="28"/>
          <w:lang w:val="fr-FR"/>
        </w:rPr>
        <w:t>A.3.13A.5</w:t>
      </w:r>
      <w:r w:rsidRPr="00422CAC">
        <w:rPr>
          <w:rFonts w:ascii="Arial" w:hAnsi="Arial"/>
          <w:sz w:val="28"/>
          <w:lang w:val="fr-FR"/>
        </w:rPr>
        <w:tab/>
        <w:t>Void</w:t>
      </w:r>
    </w:p>
    <w:p w14:paraId="1702263F" w14:textId="67B85B4B" w:rsidR="00CB7FE0" w:rsidRPr="00422CAC" w:rsidRDefault="00CB7FE0" w:rsidP="00CB7FE0">
      <w:pPr>
        <w:ind w:left="568" w:hanging="284"/>
        <w:rPr>
          <w:lang w:val="fr-FR"/>
        </w:rPr>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6FFD8890" w14:textId="77777777" w:rsidR="00422CAC" w:rsidRPr="00495D84" w:rsidRDefault="00422CAC" w:rsidP="00422CAC">
      <w:r w:rsidRPr="00495D84">
        <w:t xml:space="preserve">For RedCap </w:t>
      </w:r>
      <w:r>
        <w:t xml:space="preserve">and eRedCap </w:t>
      </w:r>
      <w:r w:rsidRPr="00495D84">
        <w:t xml:space="preserve">UEs supporting 1 Rx branch, all single carrier tests specified in clause A.16 and A.18 except for tests defined for 2 Rx and/or FR2 shall be tested on any band. </w:t>
      </w:r>
    </w:p>
    <w:p w14:paraId="6C6D025B" w14:textId="77777777" w:rsidR="00422CAC" w:rsidRPr="00495D84" w:rsidRDefault="00422CAC" w:rsidP="00422CAC">
      <w:pPr>
        <w:rPr>
          <w:b/>
        </w:rPr>
      </w:pPr>
      <w:r w:rsidRPr="00495D84">
        <w:t xml:space="preserve">For RedCap </w:t>
      </w:r>
      <w:r>
        <w:t xml:space="preserve">and eRedCap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215D25F" w14:textId="4B59D926" w:rsidR="00AF3D9D" w:rsidRDefault="00AF3D9D" w:rsidP="00AF3D9D">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5B14BC36" w14:textId="50EC70C1" w:rsidR="00840E18" w:rsidRDefault="00840E18" w:rsidP="00840E18">
      <w:pPr>
        <w:pStyle w:val="TH"/>
        <w:rPr>
          <w:lang w:eastAsia="zh-CN"/>
        </w:rPr>
      </w:pPr>
      <w:r>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33DAC" w:rsidRPr="00495D84" w14:paraId="2E665EE9" w14:textId="77777777" w:rsidTr="00E94096">
        <w:trPr>
          <w:jc w:val="center"/>
        </w:trPr>
        <w:tc>
          <w:tcPr>
            <w:tcW w:w="755" w:type="pct"/>
          </w:tcPr>
          <w:p w14:paraId="235A940D" w14:textId="2622D8EE" w:rsidR="00133DAC" w:rsidRPr="00495D84" w:rsidRDefault="00133DAC" w:rsidP="00133DAC">
            <w:pPr>
              <w:pStyle w:val="TAL"/>
            </w:pPr>
            <w:r>
              <w:t>A.14.1.2</w:t>
            </w:r>
          </w:p>
        </w:tc>
        <w:tc>
          <w:tcPr>
            <w:tcW w:w="4245" w:type="pct"/>
          </w:tcPr>
          <w:p w14:paraId="64EE8B64" w14:textId="54042DEB" w:rsidR="00133DAC" w:rsidRPr="00495D84" w:rsidRDefault="00133DAC" w:rsidP="00133DAC">
            <w:pPr>
              <w:pStyle w:val="TAL"/>
            </w:pPr>
            <w:r>
              <w:t>Cell reselection to FR1 intra-frequency NR cell for UE configured with the feature for enhanced requirements</w:t>
            </w:r>
          </w:p>
        </w:tc>
      </w:tr>
      <w:tr w:rsidR="00133DAC" w:rsidRPr="00495D84" w14:paraId="13E837CD" w14:textId="77777777" w:rsidTr="00E94096">
        <w:trPr>
          <w:jc w:val="center"/>
        </w:trPr>
        <w:tc>
          <w:tcPr>
            <w:tcW w:w="755" w:type="pct"/>
          </w:tcPr>
          <w:p w14:paraId="2853D37B" w14:textId="14038AAD" w:rsidR="00133DAC" w:rsidRPr="00495D84" w:rsidRDefault="00133DAC" w:rsidP="00133DAC">
            <w:pPr>
              <w:pStyle w:val="TAL"/>
            </w:pPr>
            <w:r>
              <w:t>A.14.1.3</w:t>
            </w:r>
          </w:p>
        </w:tc>
        <w:tc>
          <w:tcPr>
            <w:tcW w:w="4245" w:type="pct"/>
          </w:tcPr>
          <w:p w14:paraId="32E4F06C" w14:textId="3F62626B" w:rsidR="00133DAC" w:rsidRPr="00495D84" w:rsidRDefault="00133DAC" w:rsidP="00133DAC">
            <w:pPr>
              <w:pStyle w:val="TAL"/>
            </w:pPr>
            <w:r>
              <w:t>Time-based measurement initiation to FR1 intra-frequency NR cell reselection</w:t>
            </w:r>
          </w:p>
        </w:tc>
      </w:tr>
      <w:tr w:rsidR="00133DAC" w:rsidRPr="00495D84" w14:paraId="5CE4DD86" w14:textId="77777777" w:rsidTr="00E94096">
        <w:trPr>
          <w:jc w:val="center"/>
        </w:trPr>
        <w:tc>
          <w:tcPr>
            <w:tcW w:w="755" w:type="pct"/>
          </w:tcPr>
          <w:p w14:paraId="4EB181C6" w14:textId="5D84E34B" w:rsidR="00133DAC" w:rsidRPr="00495D84" w:rsidRDefault="00133DAC" w:rsidP="00133DAC">
            <w:pPr>
              <w:pStyle w:val="TAL"/>
            </w:pPr>
            <w:r>
              <w:t>A.14.1.4</w:t>
            </w:r>
          </w:p>
        </w:tc>
        <w:tc>
          <w:tcPr>
            <w:tcW w:w="4245" w:type="pct"/>
          </w:tcPr>
          <w:p w14:paraId="0ACC5BA7" w14:textId="3C6678BD" w:rsidR="00133DAC" w:rsidRPr="00495D84" w:rsidRDefault="00133DAC" w:rsidP="00133DAC">
            <w:pPr>
              <w:pStyle w:val="TAL"/>
            </w:pPr>
            <w:r>
              <w:t>Location-based measurement initiation to FR1 intra-frequency NR cell reselection</w:t>
            </w:r>
          </w:p>
        </w:tc>
      </w:tr>
      <w:tr w:rsidR="00133DAC" w:rsidRPr="00495D84" w14:paraId="6A5E4879" w14:textId="77777777" w:rsidTr="00E94096">
        <w:trPr>
          <w:jc w:val="center"/>
        </w:trPr>
        <w:tc>
          <w:tcPr>
            <w:tcW w:w="755" w:type="pct"/>
          </w:tcPr>
          <w:p w14:paraId="53133EF0" w14:textId="4232CAA5" w:rsidR="00133DAC" w:rsidRPr="00495D84" w:rsidRDefault="00133DAC" w:rsidP="00133DAC">
            <w:pPr>
              <w:pStyle w:val="TAL"/>
            </w:pPr>
            <w:r>
              <w:t>A.14.1.6</w:t>
            </w:r>
          </w:p>
        </w:tc>
        <w:tc>
          <w:tcPr>
            <w:tcW w:w="4245" w:type="pct"/>
          </w:tcPr>
          <w:p w14:paraId="24624E30" w14:textId="38D14069" w:rsidR="00133DAC" w:rsidRPr="00495D84" w:rsidRDefault="00133DAC" w:rsidP="00133DAC">
            <w:pPr>
              <w:pStyle w:val="TAL"/>
            </w:pPr>
            <w:r>
              <w:t xml:space="preserve">Cell reselection to FR1 inter-frequency NR cell for UE configured with </w:t>
            </w:r>
            <w:r w:rsidRPr="00E44B8C">
              <w:t>feature</w:t>
            </w:r>
            <w:r>
              <w:t xml:space="preserve"> for enhanced requirements</w:t>
            </w:r>
          </w:p>
        </w:tc>
      </w:tr>
      <w:tr w:rsidR="00133DAC" w:rsidRPr="00495D84" w14:paraId="63DDE6DF" w14:textId="77777777" w:rsidTr="00E94096">
        <w:trPr>
          <w:jc w:val="center"/>
        </w:trPr>
        <w:tc>
          <w:tcPr>
            <w:tcW w:w="755" w:type="pct"/>
          </w:tcPr>
          <w:p w14:paraId="3E0F3D46" w14:textId="4EA0C2BA" w:rsidR="00133DAC" w:rsidRPr="00495D84" w:rsidRDefault="00133DAC" w:rsidP="00133DAC">
            <w:pPr>
              <w:pStyle w:val="TAL"/>
            </w:pPr>
            <w:r>
              <w:t>A.14.1.7</w:t>
            </w:r>
          </w:p>
        </w:tc>
        <w:tc>
          <w:tcPr>
            <w:tcW w:w="4245" w:type="pct"/>
          </w:tcPr>
          <w:p w14:paraId="69AE6ECF" w14:textId="2E6B4DD6" w:rsidR="00133DAC" w:rsidRPr="00495D84" w:rsidRDefault="00133DAC" w:rsidP="00133DAC">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133DAC" w:rsidRPr="00495D84" w14:paraId="3822C50E" w14:textId="77777777" w:rsidTr="00E94096">
        <w:trPr>
          <w:jc w:val="center"/>
        </w:trPr>
        <w:tc>
          <w:tcPr>
            <w:tcW w:w="755" w:type="pct"/>
          </w:tcPr>
          <w:p w14:paraId="52EED386" w14:textId="6595C569" w:rsidR="00133DAC" w:rsidRPr="00495D84" w:rsidRDefault="00133DAC" w:rsidP="00133DAC">
            <w:pPr>
              <w:pStyle w:val="TAL"/>
            </w:pPr>
            <w:r>
              <w:t>A.14.1.8</w:t>
            </w:r>
          </w:p>
        </w:tc>
        <w:tc>
          <w:tcPr>
            <w:tcW w:w="4245" w:type="pct"/>
          </w:tcPr>
          <w:p w14:paraId="2F35A5B4" w14:textId="0405F45A" w:rsidR="00133DAC" w:rsidRPr="00495D84" w:rsidRDefault="00133DAC" w:rsidP="00133DAC">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840E18" w:rsidRPr="00495D84" w14:paraId="31E0E254" w14:textId="77777777" w:rsidTr="00E94096">
        <w:trPr>
          <w:jc w:val="center"/>
        </w:trPr>
        <w:tc>
          <w:tcPr>
            <w:tcW w:w="755" w:type="pct"/>
          </w:tcPr>
          <w:p w14:paraId="6AAA9EA7" w14:textId="737BC628" w:rsidR="00840E18" w:rsidRPr="00495D84" w:rsidRDefault="00840E18" w:rsidP="00840E18">
            <w:pPr>
              <w:pStyle w:val="TAL"/>
              <w:rPr>
                <w:snapToGrid w:val="0"/>
              </w:rPr>
            </w:pPr>
            <w:r>
              <w:rPr>
                <w:snapToGrid w:val="0"/>
              </w:rPr>
              <w:t>A.14.5.2.4</w:t>
            </w:r>
          </w:p>
        </w:tc>
        <w:tc>
          <w:tcPr>
            <w:tcW w:w="4245" w:type="pct"/>
          </w:tcPr>
          <w:p w14:paraId="2E9554BF" w14:textId="6E6DE5D6"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840E18" w:rsidRPr="00495D84" w14:paraId="643104F0" w14:textId="77777777" w:rsidTr="00E94096">
        <w:trPr>
          <w:jc w:val="center"/>
        </w:trPr>
        <w:tc>
          <w:tcPr>
            <w:tcW w:w="755" w:type="pct"/>
          </w:tcPr>
          <w:p w14:paraId="1B577A2C" w14:textId="091745F2" w:rsidR="00840E18" w:rsidRPr="00495D84" w:rsidRDefault="00840E18" w:rsidP="00840E18">
            <w:pPr>
              <w:pStyle w:val="TAL"/>
              <w:rPr>
                <w:snapToGrid w:val="0"/>
              </w:rPr>
            </w:pPr>
            <w:r>
              <w:rPr>
                <w:snapToGrid w:val="0"/>
              </w:rPr>
              <w:t>A.14.5.2.6</w:t>
            </w:r>
          </w:p>
        </w:tc>
        <w:tc>
          <w:tcPr>
            <w:tcW w:w="4245" w:type="pct"/>
          </w:tcPr>
          <w:p w14:paraId="05F6B2AB" w14:textId="5CE30A7D"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4E9EF576" w14:textId="0D163262" w:rsidR="006241FA" w:rsidRPr="00495D84" w:rsidRDefault="006241FA" w:rsidP="006241FA">
      <w:pPr>
        <w:pStyle w:val="Heading3"/>
      </w:pPr>
      <w:r w:rsidRPr="00495D84">
        <w:t>A.3.36.</w:t>
      </w:r>
      <w:r>
        <w:rPr>
          <w:rFonts w:hint="eastAsia"/>
          <w:lang w:eastAsia="zh-CN"/>
        </w:rPr>
        <w:t>4</w:t>
      </w:r>
      <w:r w:rsidRPr="00495D84">
        <w:tab/>
        <w:t>Principle of testing different ephemeris formats</w:t>
      </w:r>
    </w:p>
    <w:p w14:paraId="433B8463" w14:textId="7BEF4B3A" w:rsidR="006241FA" w:rsidRPr="00495D84" w:rsidRDefault="006241FA" w:rsidP="006241FA">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42307325" w14:textId="2625F2AC" w:rsidR="006241FA" w:rsidRPr="00495D84" w:rsidRDefault="006241FA" w:rsidP="006241FA">
      <w:pPr>
        <w:pStyle w:val="TH"/>
      </w:pPr>
      <w:r w:rsidRPr="00495D84">
        <w:t>Table A.3.36.</w:t>
      </w:r>
      <w:r>
        <w:rPr>
          <w:rFonts w:hint="eastAsia"/>
          <w:lang w:eastAsia="zh-CN"/>
        </w:rPr>
        <w:t>4</w:t>
      </w:r>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61D40FEE" w14:textId="18DB7B0A" w:rsidR="006241FA" w:rsidRPr="00495D84" w:rsidRDefault="006241FA" w:rsidP="006241FA">
      <w:pPr>
        <w:pStyle w:val="TH"/>
      </w:pPr>
      <w:r w:rsidRPr="00495D84">
        <w:t>Table A.3.36.</w:t>
      </w:r>
      <w:r>
        <w:rPr>
          <w:rFonts w:hint="eastAsia"/>
          <w:lang w:eastAsia="zh-CN"/>
        </w:rPr>
        <w:t>4</w:t>
      </w:r>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71BBB85F" w14:textId="370BFE35" w:rsidR="006241FA" w:rsidRPr="00495D84" w:rsidRDefault="006241FA" w:rsidP="00025AD2">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499D0AF9" w14:textId="62240D58" w:rsidR="006241FA" w:rsidRPr="00495D84" w:rsidRDefault="006241FA" w:rsidP="00025AD2">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28BAD30B" w14:textId="1C20DDDC" w:rsidR="006241FA" w:rsidRPr="00495D84" w:rsidRDefault="006241FA" w:rsidP="006241F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868ECE" w14:textId="33EC022F" w:rsidR="00315D4E" w:rsidRPr="00495D84" w:rsidRDefault="00315D4E" w:rsidP="00025AD2">
      <w:pPr>
        <w:pStyle w:val="Heading3"/>
        <w:rPr>
          <w:b/>
          <w:bCs/>
        </w:rPr>
      </w:pPr>
      <w:r w:rsidRPr="00495D84">
        <w:t>A.3.36.</w:t>
      </w:r>
      <w:r>
        <w:rPr>
          <w:rFonts w:hint="eastAsia"/>
          <w:lang w:eastAsia="zh-CN"/>
        </w:rPr>
        <w:t>6</w:t>
      </w:r>
      <w:r w:rsidRPr="00495D84">
        <w:tab/>
        <w:t>Satellite specific parameters configuration</w:t>
      </w:r>
    </w:p>
    <w:p w14:paraId="50213C3E" w14:textId="001CA6EF" w:rsidR="00315D4E" w:rsidRPr="00495D84" w:rsidRDefault="00315D4E" w:rsidP="00025AD2">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610F456" w14:textId="663CDAD7" w:rsidR="00315D4E" w:rsidRPr="00495D84" w:rsidRDefault="00315D4E" w:rsidP="00315D4E">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567E1070" w14:textId="47A456E7" w:rsidR="00315D4E" w:rsidRPr="00495D84" w:rsidRDefault="00315D4E" w:rsidP="00315D4E">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F209D5C" w14:textId="06A6BA42" w:rsidR="00315D4E" w:rsidRPr="00495D84" w:rsidRDefault="00315D4E" w:rsidP="00025AD2">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2141CD75" w14:textId="45441D64" w:rsidR="00315D4E" w:rsidRPr="00495D84" w:rsidRDefault="00315D4E" w:rsidP="00315D4E">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55FCDCE" w14:textId="61284DA2" w:rsidR="00315D4E" w:rsidRPr="00495D84" w:rsidRDefault="00315D4E" w:rsidP="00315D4E">
      <w:pPr>
        <w:pStyle w:val="TH"/>
      </w:pPr>
      <w:r w:rsidRPr="00495D84">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default" r:id="rId8"/>
      <w:footerReference w:type="default" r:id="rId9"/>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F36B" w14:textId="77777777" w:rsidR="00FD787C" w:rsidRDefault="00FD787C" w:rsidP="00867DC3">
      <w:pPr>
        <w:spacing w:after="0"/>
      </w:pPr>
      <w:r>
        <w:separator/>
      </w:r>
    </w:p>
  </w:endnote>
  <w:endnote w:type="continuationSeparator" w:id="0">
    <w:p w14:paraId="1EAAB76B" w14:textId="77777777" w:rsidR="00FD787C" w:rsidRDefault="00FD787C"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CA8D8" w14:textId="77777777" w:rsidR="00FD787C" w:rsidRDefault="00FD787C" w:rsidP="00867DC3">
      <w:pPr>
        <w:spacing w:after="0"/>
      </w:pPr>
      <w:r>
        <w:separator/>
      </w:r>
    </w:p>
  </w:footnote>
  <w:footnote w:type="continuationSeparator" w:id="0">
    <w:p w14:paraId="7BFBCD3F" w14:textId="77777777" w:rsidR="00FD787C" w:rsidRDefault="00FD787C"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8823A38"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296817">
      <w:rPr>
        <w:rFonts w:ascii="Arial" w:eastAsiaTheme="minorEastAsia" w:hAnsi="Arial" w:cs="Arial" w:hint="eastAsia"/>
        <w:b/>
        <w:sz w:val="18"/>
        <w:szCs w:val="18"/>
        <w:lang w:eastAsia="zh-CN"/>
      </w:rPr>
      <w:t>12</w:t>
    </w:r>
    <w:r>
      <w:rPr>
        <w:rFonts w:ascii="Arial" w:hAnsi="Arial" w:cs="Arial"/>
        <w:b/>
        <w:sz w:val="18"/>
        <w:szCs w:val="18"/>
      </w:rPr>
      <w:t>.0 (2025-</w:t>
    </w:r>
    <w:r w:rsidR="00296817">
      <w:rPr>
        <w:rFonts w:ascii="Arial" w:eastAsiaTheme="minorEastAsia" w:hAnsi="Arial" w:cs="Arial" w:hint="eastAsia"/>
        <w:b/>
        <w:sz w:val="18"/>
        <w:szCs w:val="18"/>
        <w:lang w:eastAsia="zh-CN"/>
      </w:rPr>
      <w:t>12</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17F7"/>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3DAC"/>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96817"/>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5D4E"/>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0B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6D9"/>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5758"/>
    <w:rsid w:val="00410444"/>
    <w:rsid w:val="0041176A"/>
    <w:rsid w:val="00412AE4"/>
    <w:rsid w:val="004131E3"/>
    <w:rsid w:val="00413C5D"/>
    <w:rsid w:val="00414F22"/>
    <w:rsid w:val="00416B0F"/>
    <w:rsid w:val="00417749"/>
    <w:rsid w:val="00422CAC"/>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5BC9"/>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41F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4E24"/>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E18"/>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3D9D"/>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0FE9"/>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3CC"/>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D787C"/>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10</Pages>
  <Words>45513</Words>
  <Characters>259429</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561</cp:revision>
  <dcterms:created xsi:type="dcterms:W3CDTF">2021-06-24T13:08:00Z</dcterms:created>
  <dcterms:modified xsi:type="dcterms:W3CDTF">2025-12-20T14:30:00Z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