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73727" w:rsidRPr="00AF1AF7" w:rsidRDefault="00573727" w:rsidP="00573727">
      <w:pPr>
        <w:tabs>
          <w:tab w:val="right" w:pos="9355"/>
        </w:tabs>
        <w:spacing w:after="0"/>
        <w:jc w:val="both"/>
        <w:rPr>
          <w:rFonts w:ascii="Arial" w:hAnsi="Arial" w:cs="Arial"/>
          <w:i/>
          <w:color w:val="000000"/>
          <w:sz w:val="24"/>
          <w:szCs w:val="24"/>
          <w:lang w:eastAsia="ja-JP"/>
        </w:rPr>
      </w:pPr>
      <w:r w:rsidRPr="00AF1AF7">
        <w:rPr>
          <w:rFonts w:ascii="Arial" w:hAnsi="Arial" w:cs="Arial"/>
          <w:color w:val="000000"/>
          <w:sz w:val="24"/>
          <w:szCs w:val="24"/>
          <w:lang w:eastAsia="ja-JP"/>
        </w:rPr>
        <w:t>3GPP TSG-RAN WG3 #74</w:t>
      </w:r>
      <w:r w:rsidRPr="00AF1AF7">
        <w:rPr>
          <w:rFonts w:ascii="Arial" w:hAnsi="Arial" w:cs="Arial"/>
          <w:color w:val="000000"/>
          <w:sz w:val="24"/>
          <w:szCs w:val="24"/>
          <w:lang w:eastAsia="ja-JP"/>
        </w:rPr>
        <w:tab/>
      </w:r>
      <w:r w:rsidRPr="00AF1AF7">
        <w:rPr>
          <w:rFonts w:ascii="Arial" w:hAnsi="Arial" w:cs="Arial"/>
          <w:iCs/>
          <w:color w:val="000000"/>
          <w:sz w:val="24"/>
          <w:szCs w:val="24"/>
          <w:lang w:eastAsia="ja-JP"/>
        </w:rPr>
        <w:t>R3-11</w:t>
      </w:r>
      <w:r w:rsidR="00A64D0E" w:rsidRPr="00AF1AF7">
        <w:rPr>
          <w:rFonts w:ascii="Arial" w:hAnsi="Arial" w:cs="Arial"/>
          <w:iCs/>
          <w:color w:val="000000"/>
          <w:sz w:val="24"/>
          <w:szCs w:val="24"/>
          <w:lang w:eastAsia="ja-JP"/>
        </w:rPr>
        <w:t>2</w:t>
      </w:r>
      <w:r w:rsidR="002067F0">
        <w:rPr>
          <w:rFonts w:ascii="Arial" w:hAnsi="Arial" w:cs="Arial"/>
          <w:iCs/>
          <w:color w:val="000000"/>
          <w:sz w:val="24"/>
          <w:szCs w:val="24"/>
          <w:lang w:eastAsia="ja-JP"/>
        </w:rPr>
        <w:t>953</w:t>
      </w:r>
    </w:p>
    <w:p w:rsidR="00573727" w:rsidRPr="00AF1AF7" w:rsidRDefault="00573727" w:rsidP="00573727">
      <w:pPr>
        <w:spacing w:after="0"/>
        <w:jc w:val="both"/>
        <w:rPr>
          <w:rFonts w:ascii="Arial" w:hAnsi="Arial" w:cs="Arial"/>
          <w:color w:val="000000"/>
          <w:sz w:val="24"/>
          <w:szCs w:val="24"/>
          <w:lang w:eastAsia="ja-JP"/>
        </w:rPr>
      </w:pPr>
      <w:r w:rsidRPr="00AF1AF7">
        <w:rPr>
          <w:rFonts w:ascii="Arial" w:hAnsi="Arial" w:cs="Arial"/>
          <w:color w:val="000000"/>
          <w:sz w:val="24"/>
          <w:szCs w:val="24"/>
          <w:lang w:eastAsia="ja-JP"/>
        </w:rPr>
        <w:t>November 14 - 18, 2011</w:t>
      </w:r>
    </w:p>
    <w:p w:rsidR="00573727" w:rsidRPr="00AF1AF7" w:rsidRDefault="00573727" w:rsidP="00573727">
      <w:pPr>
        <w:spacing w:after="0"/>
        <w:jc w:val="both"/>
        <w:rPr>
          <w:rFonts w:ascii="Arial" w:hAnsi="Arial" w:cs="Arial"/>
          <w:color w:val="000000"/>
          <w:sz w:val="24"/>
          <w:szCs w:val="24"/>
          <w:lang w:eastAsia="ja-JP"/>
        </w:rPr>
      </w:pPr>
      <w:r w:rsidRPr="00AF1AF7">
        <w:rPr>
          <w:rFonts w:ascii="Arial" w:hAnsi="Arial" w:cs="Arial"/>
          <w:color w:val="000000"/>
          <w:sz w:val="24"/>
          <w:szCs w:val="24"/>
          <w:lang w:eastAsia="ja-JP"/>
        </w:rPr>
        <w:t>San Francisco, USA</w:t>
      </w:r>
      <w:r w:rsidR="00A64D0E" w:rsidRPr="00AF1AF7">
        <w:rPr>
          <w:rFonts w:ascii="Arial" w:hAnsi="Arial" w:cs="Arial"/>
          <w:color w:val="000000"/>
          <w:sz w:val="24"/>
          <w:szCs w:val="24"/>
          <w:lang w:eastAsia="ja-JP"/>
        </w:rPr>
        <w:t xml:space="preserve"> </w:t>
      </w:r>
    </w:p>
    <w:p w:rsidR="00573727" w:rsidRPr="00AF1AF7" w:rsidRDefault="00573727" w:rsidP="00573727">
      <w:pPr>
        <w:spacing w:after="0"/>
        <w:jc w:val="both"/>
        <w:rPr>
          <w:rFonts w:ascii="Arial" w:hAnsi="Arial" w:cs="Arial"/>
          <w:color w:val="000000"/>
          <w:sz w:val="24"/>
          <w:szCs w:val="24"/>
          <w:lang w:eastAsia="ja-JP"/>
        </w:rPr>
      </w:pPr>
    </w:p>
    <w:p w:rsidR="00CB671D" w:rsidRPr="00AF1AF7" w:rsidRDefault="00CB671D" w:rsidP="00CB671D">
      <w:pPr>
        <w:tabs>
          <w:tab w:val="left" w:pos="1985"/>
        </w:tabs>
        <w:spacing w:after="120"/>
        <w:jc w:val="both"/>
        <w:rPr>
          <w:rFonts w:ascii="Arial" w:hAnsi="Arial"/>
        </w:rPr>
      </w:pPr>
      <w:r w:rsidRPr="00AF1AF7">
        <w:rPr>
          <w:rFonts w:ascii="Arial" w:hAnsi="Arial"/>
          <w:b/>
        </w:rPr>
        <w:t>Agenda Item:</w:t>
      </w:r>
      <w:r w:rsidRPr="00AF1AF7">
        <w:rPr>
          <w:rFonts w:ascii="Arial" w:hAnsi="Arial"/>
        </w:rPr>
        <w:tab/>
      </w:r>
      <w:bookmarkStart w:id="0" w:name="Source"/>
      <w:bookmarkEnd w:id="0"/>
      <w:r w:rsidRPr="00AF1AF7">
        <w:rPr>
          <w:rFonts w:ascii="Arial" w:hAnsi="Arial"/>
        </w:rPr>
        <w:t>12.3</w:t>
      </w:r>
    </w:p>
    <w:p w:rsidR="00CB671D" w:rsidRPr="00AF1AF7" w:rsidRDefault="00CB671D" w:rsidP="00B4365D">
      <w:pPr>
        <w:tabs>
          <w:tab w:val="left" w:pos="1985"/>
        </w:tabs>
        <w:spacing w:after="120"/>
        <w:jc w:val="both"/>
        <w:rPr>
          <w:rFonts w:ascii="Arial" w:hAnsi="Arial"/>
        </w:rPr>
      </w:pPr>
      <w:r w:rsidRPr="00AF1AF7">
        <w:rPr>
          <w:rFonts w:ascii="Arial" w:hAnsi="Arial"/>
          <w:b/>
        </w:rPr>
        <w:t xml:space="preserve">Source: </w:t>
      </w:r>
      <w:r w:rsidRPr="00AF1AF7">
        <w:rPr>
          <w:rFonts w:ascii="Arial" w:hAnsi="Arial"/>
          <w:b/>
        </w:rPr>
        <w:tab/>
      </w:r>
      <w:r w:rsidRPr="00AF1AF7">
        <w:rPr>
          <w:rFonts w:ascii="Arial" w:hAnsi="Arial"/>
        </w:rPr>
        <w:t>DAC-UPC</w:t>
      </w:r>
      <w:r w:rsidR="002067F0">
        <w:rPr>
          <w:rFonts w:ascii="Arial" w:hAnsi="Arial"/>
        </w:rPr>
        <w:t xml:space="preserve">, </w:t>
      </w:r>
      <w:r w:rsidR="00B4365D" w:rsidRPr="00B4365D">
        <w:rPr>
          <w:rFonts w:asciiTheme="minorBidi" w:hAnsiTheme="minorBidi" w:cstheme="minorBidi"/>
          <w:color w:val="000000" w:themeColor="text1"/>
        </w:rPr>
        <w:t>Telefónica</w:t>
      </w:r>
    </w:p>
    <w:p w:rsidR="00CB671D" w:rsidRPr="00AF1AF7" w:rsidRDefault="00CB671D" w:rsidP="00CC1685">
      <w:pPr>
        <w:spacing w:after="120"/>
        <w:ind w:left="1988" w:hanging="1988"/>
        <w:jc w:val="both"/>
        <w:rPr>
          <w:rFonts w:ascii="Arial" w:hAnsi="Arial"/>
        </w:rPr>
      </w:pPr>
      <w:r w:rsidRPr="00AF1AF7">
        <w:rPr>
          <w:rFonts w:ascii="Arial" w:hAnsi="Arial"/>
          <w:b/>
        </w:rPr>
        <w:t>Title:</w:t>
      </w:r>
      <w:r w:rsidRPr="00AF1AF7">
        <w:rPr>
          <w:rFonts w:ascii="Arial" w:hAnsi="Arial"/>
        </w:rPr>
        <w:t xml:space="preserve"> </w:t>
      </w:r>
      <w:r w:rsidRPr="00AF1AF7">
        <w:rPr>
          <w:rFonts w:ascii="Arial" w:hAnsi="Arial"/>
        </w:rPr>
        <w:tab/>
      </w:r>
      <w:r w:rsidR="00CC1685" w:rsidRPr="00AF1AF7">
        <w:rPr>
          <w:rFonts w:ascii="Arial" w:hAnsi="Arial"/>
        </w:rPr>
        <w:t>Text proposal for carrier-based ICIC TR on use cases for Macro - SC HeNB</w:t>
      </w:r>
      <w:r w:rsidR="005A7D35" w:rsidRPr="00AF1AF7">
        <w:rPr>
          <w:rFonts w:ascii="Arial" w:hAnsi="Arial"/>
        </w:rPr>
        <w:t xml:space="preserve"> sce</w:t>
      </w:r>
      <w:r w:rsidR="006666BD" w:rsidRPr="00AF1AF7">
        <w:rPr>
          <w:rFonts w:ascii="Arial" w:hAnsi="Arial"/>
        </w:rPr>
        <w:t>nario</w:t>
      </w:r>
      <w:r w:rsidR="00CC1685" w:rsidRPr="00AF1AF7">
        <w:rPr>
          <w:rFonts w:ascii="Arial" w:hAnsi="Arial"/>
        </w:rPr>
        <w:t xml:space="preserve"> </w:t>
      </w:r>
    </w:p>
    <w:p w:rsidR="00CB671D" w:rsidRPr="00AF1AF7" w:rsidRDefault="00CB671D" w:rsidP="00CB671D">
      <w:pPr>
        <w:tabs>
          <w:tab w:val="left" w:pos="1985"/>
        </w:tabs>
        <w:spacing w:after="120"/>
        <w:ind w:right="-446"/>
        <w:jc w:val="both"/>
        <w:rPr>
          <w:rFonts w:ascii="Arial" w:hAnsi="Arial"/>
        </w:rPr>
      </w:pPr>
      <w:r w:rsidRPr="00AF1AF7">
        <w:rPr>
          <w:rFonts w:ascii="Arial" w:hAnsi="Arial"/>
          <w:b/>
        </w:rPr>
        <w:t>Document for:</w:t>
      </w:r>
      <w:r w:rsidRPr="00AF1AF7">
        <w:rPr>
          <w:rFonts w:ascii="Arial" w:hAnsi="Arial"/>
        </w:rPr>
        <w:tab/>
      </w:r>
      <w:bookmarkStart w:id="1" w:name="DocumentFor"/>
      <w:bookmarkEnd w:id="1"/>
      <w:r w:rsidRPr="00AF1AF7">
        <w:rPr>
          <w:rFonts w:ascii="Arial" w:hAnsi="Arial"/>
        </w:rPr>
        <w:t xml:space="preserve">Approval </w:t>
      </w:r>
    </w:p>
    <w:p w:rsidR="00CB671D" w:rsidRPr="00AF1AF7" w:rsidRDefault="00CB671D" w:rsidP="002F64E2">
      <w:pPr>
        <w:pStyle w:val="Heading1"/>
        <w:numPr>
          <w:ilvl w:val="0"/>
          <w:numId w:val="31"/>
        </w:numPr>
        <w:rPr>
          <w:lang w:val="en-US"/>
        </w:rPr>
      </w:pPr>
      <w:bookmarkStart w:id="2" w:name="_Ref308187177"/>
      <w:r w:rsidRPr="00AF1AF7">
        <w:rPr>
          <w:lang w:val="en-US"/>
        </w:rPr>
        <w:t>Introduction</w:t>
      </w:r>
      <w:bookmarkEnd w:id="2"/>
    </w:p>
    <w:p w:rsidR="00CB671D" w:rsidRPr="00AF1AF7" w:rsidRDefault="00CB671D" w:rsidP="007013A3">
      <w:r w:rsidRPr="00AF1AF7">
        <w:t>This document proposes</w:t>
      </w:r>
      <w:r w:rsidR="0091781F" w:rsidRPr="00AF1AF7">
        <w:t xml:space="preserve"> </w:t>
      </w:r>
      <w:r w:rsidRPr="00AF1AF7">
        <w:t xml:space="preserve">text for the </w:t>
      </w:r>
      <w:r w:rsidR="0091781F" w:rsidRPr="00AF1AF7">
        <w:t xml:space="preserve">DL MeNB-HeNB use case within </w:t>
      </w:r>
      <w:r w:rsidRPr="00AF1AF7">
        <w:t>RAN3 internal TR R3-024</w:t>
      </w:r>
      <w:r w:rsidR="00670386">
        <w:t>v0.0.2</w:t>
      </w:r>
      <w:r w:rsidR="007013A3">
        <w:t xml:space="preserve"> </w:t>
      </w:r>
      <w:r w:rsidR="007013A3">
        <w:fldChar w:fldCharType="begin"/>
      </w:r>
      <w:r w:rsidR="007013A3">
        <w:instrText xml:space="preserve"> REF _Ref308187212 \r \h </w:instrText>
      </w:r>
      <w:r w:rsidR="007013A3">
        <w:fldChar w:fldCharType="separate"/>
      </w:r>
      <w:proofErr w:type="gramStart"/>
      <w:r w:rsidR="007013A3">
        <w:rPr>
          <w:cs/>
        </w:rPr>
        <w:t>‎</w:t>
      </w:r>
      <w:r w:rsidR="007013A3">
        <w:t>[</w:t>
      </w:r>
      <w:proofErr w:type="gramEnd"/>
      <w:r w:rsidR="007013A3">
        <w:t>1]</w:t>
      </w:r>
      <w:r w:rsidR="007013A3">
        <w:fldChar w:fldCharType="end"/>
      </w:r>
      <w:r w:rsidR="0091781F" w:rsidRPr="00AF1AF7">
        <w:t>,</w:t>
      </w:r>
      <w:r w:rsidRPr="00AF1AF7">
        <w:t xml:space="preserve"> addressing:</w:t>
      </w:r>
    </w:p>
    <w:p w:rsidR="00CB671D" w:rsidRPr="00AF1AF7" w:rsidRDefault="00CB671D" w:rsidP="00CB671D">
      <w:pPr>
        <w:numPr>
          <w:ilvl w:val="0"/>
          <w:numId w:val="29"/>
        </w:numPr>
      </w:pPr>
      <w:r w:rsidRPr="00AF1AF7">
        <w:t>DL interference MeNB-HeNB scenario</w:t>
      </w:r>
    </w:p>
    <w:p w:rsidR="00CB671D" w:rsidRPr="00AF1AF7" w:rsidRDefault="00CB671D" w:rsidP="00CB671D">
      <w:pPr>
        <w:numPr>
          <w:ilvl w:val="0"/>
          <w:numId w:val="29"/>
        </w:numPr>
      </w:pPr>
      <w:r w:rsidRPr="00AF1AF7">
        <w:t>Operational requirements</w:t>
      </w:r>
      <w:r w:rsidR="00AE6A31" w:rsidRPr="00AF1AF7">
        <w:t>.</w:t>
      </w:r>
    </w:p>
    <w:p w:rsidR="00CB671D" w:rsidRPr="00AF1AF7" w:rsidRDefault="00CB671D" w:rsidP="00CB671D">
      <w:r w:rsidRPr="00AF1AF7">
        <w:t xml:space="preserve">The text is intended as a starting point for discussions and consensus building. First our reasons for this proposal </w:t>
      </w:r>
      <w:r w:rsidR="00E5346F" w:rsidRPr="00AF1AF7">
        <w:t xml:space="preserve">are given </w:t>
      </w:r>
      <w:r w:rsidRPr="00AF1AF7">
        <w:t>and</w:t>
      </w:r>
      <w:r w:rsidR="00E5346F" w:rsidRPr="00AF1AF7">
        <w:t>,</w:t>
      </w:r>
      <w:r w:rsidRPr="00AF1AF7">
        <w:t xml:space="preserve"> </w:t>
      </w:r>
      <w:r w:rsidR="00E5346F" w:rsidRPr="00AF1AF7">
        <w:t>at</w:t>
      </w:r>
      <w:r w:rsidRPr="00AF1AF7">
        <w:t xml:space="preserve"> the end</w:t>
      </w:r>
      <w:r w:rsidR="00E5346F" w:rsidRPr="00AF1AF7">
        <w:t>,</w:t>
      </w:r>
      <w:r w:rsidRPr="00AF1AF7">
        <w:t xml:space="preserve"> the text for TR R3-024 is provided.</w:t>
      </w:r>
    </w:p>
    <w:p w:rsidR="00CB671D" w:rsidRPr="00AF1AF7" w:rsidRDefault="00CB671D" w:rsidP="002F64E2">
      <w:pPr>
        <w:pStyle w:val="Heading1"/>
        <w:numPr>
          <w:ilvl w:val="0"/>
          <w:numId w:val="31"/>
        </w:numPr>
        <w:rPr>
          <w:lang w:val="en-US"/>
        </w:rPr>
      </w:pPr>
      <w:r w:rsidRPr="00AF1AF7">
        <w:rPr>
          <w:lang w:val="en-US"/>
        </w:rPr>
        <w:t>Discussion</w:t>
      </w:r>
    </w:p>
    <w:p w:rsidR="00CB671D" w:rsidRPr="00AF1AF7" w:rsidRDefault="002F64E2" w:rsidP="00CB7600">
      <w:pPr>
        <w:pStyle w:val="Heading2"/>
        <w:numPr>
          <w:ilvl w:val="0"/>
          <w:numId w:val="0"/>
        </w:numPr>
        <w:ind w:left="576"/>
        <w:rPr>
          <w:b/>
          <w:bCs/>
          <w:i/>
          <w:iCs/>
          <w:u w:val="single"/>
          <w:lang w:val="en-US"/>
        </w:rPr>
      </w:pPr>
      <w:r w:rsidRPr="00AF1AF7">
        <w:rPr>
          <w:lang w:val="en-US"/>
        </w:rPr>
        <w:t xml:space="preserve">2.1 </w:t>
      </w:r>
      <w:r w:rsidR="00CB671D" w:rsidRPr="00AF1AF7">
        <w:rPr>
          <w:lang w:val="en-US"/>
        </w:rPr>
        <w:t>DL MeNB-HeNB interference scenario</w:t>
      </w:r>
    </w:p>
    <w:p w:rsidR="002F64E2" w:rsidRPr="00AF1AF7" w:rsidRDefault="00420809" w:rsidP="00670386">
      <w:r w:rsidRPr="00AF1AF7">
        <w:t xml:space="preserve">The scenario considered in 3GPP for simulations related to MeNB and HeNB deployment is shown in </w:t>
      </w:r>
      <w:r w:rsidR="00E23B25" w:rsidRPr="00AF1AF7">
        <w:fldChar w:fldCharType="begin"/>
      </w:r>
      <w:r w:rsidR="009755F7" w:rsidRPr="00AF1AF7">
        <w:instrText xml:space="preserve"> REF _Ref307726075 \h </w:instrText>
      </w:r>
      <w:r w:rsidR="00E23B25" w:rsidRPr="00AF1AF7">
        <w:fldChar w:fldCharType="separate"/>
      </w:r>
      <w:r w:rsidR="009755F7" w:rsidRPr="00AF1AF7">
        <w:t xml:space="preserve">Figure </w:t>
      </w:r>
      <w:r w:rsidR="009755F7" w:rsidRPr="00AF1AF7">
        <w:rPr>
          <w:noProof/>
        </w:rPr>
        <w:t>1</w:t>
      </w:r>
      <w:r w:rsidR="00E23B25" w:rsidRPr="00AF1AF7">
        <w:fldChar w:fldCharType="end"/>
      </w:r>
      <w:r w:rsidR="00670386">
        <w:t>,</w:t>
      </w:r>
      <w:r w:rsidR="009755F7" w:rsidRPr="00AF1AF7">
        <w:t xml:space="preserve"> </w:t>
      </w:r>
      <w:r w:rsidR="00E23B25" w:rsidRPr="00AF1AF7">
        <w:fldChar w:fldCharType="begin"/>
      </w:r>
      <w:r w:rsidRPr="00AF1AF7">
        <w:instrText xml:space="preserve"> REF _Ref307308516 \h </w:instrText>
      </w:r>
      <w:r w:rsidR="00E23B25" w:rsidRPr="00AF1AF7">
        <w:fldChar w:fldCharType="separate"/>
      </w:r>
      <w:r w:rsidR="009755F7" w:rsidRPr="00AF1AF7">
        <w:t xml:space="preserve">Figure </w:t>
      </w:r>
      <w:r w:rsidR="009755F7" w:rsidRPr="00AF1AF7">
        <w:rPr>
          <w:noProof/>
        </w:rPr>
        <w:t>2</w:t>
      </w:r>
      <w:r w:rsidR="00E23B25" w:rsidRPr="00AF1AF7">
        <w:fldChar w:fldCharType="end"/>
      </w:r>
      <w:r w:rsidR="00670386">
        <w:t xml:space="preserve"> and </w:t>
      </w:r>
      <w:r w:rsidR="00670386">
        <w:fldChar w:fldCharType="begin"/>
      </w:r>
      <w:r w:rsidR="00670386">
        <w:instrText xml:space="preserve"> REF _Ref308185587 \h </w:instrText>
      </w:r>
      <w:r w:rsidR="00670386">
        <w:fldChar w:fldCharType="separate"/>
      </w:r>
      <w:r w:rsidR="00670386" w:rsidRPr="00AF1AF7">
        <w:t xml:space="preserve">Figure </w:t>
      </w:r>
      <w:r w:rsidR="00670386">
        <w:rPr>
          <w:noProof/>
        </w:rPr>
        <w:t>3</w:t>
      </w:r>
      <w:r w:rsidR="00670386">
        <w:fldChar w:fldCharType="end"/>
      </w:r>
      <w:r w:rsidRPr="00AF1AF7">
        <w:t>.</w:t>
      </w:r>
      <w:r w:rsidR="002F64E2" w:rsidRPr="00AF1AF7">
        <w:t xml:space="preserve"> </w:t>
      </w:r>
      <w:r w:rsidR="00C16903" w:rsidRPr="00AF1AF7">
        <w:t>This scheme uses the dual-strip HeNB deployment for apartment buildings.</w:t>
      </w:r>
      <w:r w:rsidR="002F64E2" w:rsidRPr="00AF1AF7">
        <w:t xml:space="preserve"> </w:t>
      </w:r>
    </w:p>
    <w:p w:rsidR="00FD229E" w:rsidRDefault="00FD229E" w:rsidP="009755F7">
      <w:r>
        <w:t>We have addressed here the representative DL and UL scenarios.</w:t>
      </w:r>
    </w:p>
    <w:p w:rsidR="00420809" w:rsidRDefault="00FD229E" w:rsidP="00FD229E">
      <w:r>
        <w:t>In DL, i</w:t>
      </w:r>
      <w:r w:rsidR="009755F7" w:rsidRPr="00AF1AF7">
        <w:t>f the serving cell is a MeNB</w:t>
      </w:r>
      <w:r w:rsidR="00AF1AF7">
        <w:t xml:space="preserve"> (macro eNB)</w:t>
      </w:r>
      <w:r w:rsidR="009755F7" w:rsidRPr="00AF1AF7">
        <w:t xml:space="preserve">, the UE can be interfered by HeNBs, as exemplified in </w:t>
      </w:r>
      <w:r w:rsidR="00E23B25" w:rsidRPr="00AF1AF7">
        <w:fldChar w:fldCharType="begin"/>
      </w:r>
      <w:r w:rsidR="009755F7" w:rsidRPr="00AF1AF7">
        <w:instrText xml:space="preserve"> REF _Ref307726075 \h </w:instrText>
      </w:r>
      <w:r w:rsidR="00E23B25" w:rsidRPr="00AF1AF7">
        <w:fldChar w:fldCharType="separate"/>
      </w:r>
      <w:r w:rsidR="009755F7" w:rsidRPr="00AF1AF7">
        <w:t xml:space="preserve">Figure </w:t>
      </w:r>
      <w:r w:rsidR="009755F7" w:rsidRPr="00AF1AF7">
        <w:rPr>
          <w:noProof/>
        </w:rPr>
        <w:t>1</w:t>
      </w:r>
      <w:r w:rsidR="00E23B25" w:rsidRPr="00AF1AF7">
        <w:fldChar w:fldCharType="end"/>
      </w:r>
      <w:r w:rsidR="009755F7" w:rsidRPr="00AF1AF7">
        <w:t>.</w:t>
      </w:r>
      <w:r w:rsidR="009755F7" w:rsidRPr="00AF1AF7">
        <w:rPr>
          <w:rFonts w:eastAsia="MS Mincho"/>
          <w:noProof/>
          <w:lang w:bidi="he-IL"/>
        </w:rPr>
        <w:t xml:space="preserve"> </w:t>
      </w:r>
      <w:r w:rsidR="00420809" w:rsidRPr="00AF1AF7">
        <w:t xml:space="preserve">A victim UE served by a HeNB can be interfered by the MeNB and also by a number of HeNBs, as shown in </w:t>
      </w:r>
      <w:r w:rsidR="00E23B25" w:rsidRPr="00AF1AF7">
        <w:fldChar w:fldCharType="begin"/>
      </w:r>
      <w:r w:rsidR="00420809" w:rsidRPr="00AF1AF7">
        <w:instrText xml:space="preserve"> REF _Ref307308516 \h </w:instrText>
      </w:r>
      <w:r w:rsidR="00E23B25" w:rsidRPr="00AF1AF7">
        <w:fldChar w:fldCharType="separate"/>
      </w:r>
      <w:r w:rsidR="009755F7" w:rsidRPr="00AF1AF7">
        <w:t xml:space="preserve">Figure </w:t>
      </w:r>
      <w:r w:rsidR="009755F7" w:rsidRPr="00AF1AF7">
        <w:rPr>
          <w:noProof/>
        </w:rPr>
        <w:t>2</w:t>
      </w:r>
      <w:r w:rsidR="00E23B25" w:rsidRPr="00AF1AF7">
        <w:fldChar w:fldCharType="end"/>
      </w:r>
      <w:r w:rsidR="00420809" w:rsidRPr="00AF1AF7">
        <w:t xml:space="preserve">. </w:t>
      </w:r>
    </w:p>
    <w:p w:rsidR="00FD229E" w:rsidRPr="00AF1AF7" w:rsidRDefault="00FD229E" w:rsidP="00FD229E">
      <w:pPr>
        <w:rPr>
          <w:rFonts w:eastAsia="MS Mincho"/>
          <w:noProof/>
          <w:lang w:bidi="he-IL"/>
        </w:rPr>
      </w:pPr>
      <w:r>
        <w:t>In UL, the significant interference case is produced by a</w:t>
      </w:r>
      <w:r w:rsidR="001666FC">
        <w:t>n</w:t>
      </w:r>
      <w:r>
        <w:t xml:space="preserve"> UE served by MeNB, creating interference to HeNBs, as shown in </w:t>
      </w:r>
      <w:r>
        <w:fldChar w:fldCharType="begin"/>
      </w:r>
      <w:r>
        <w:instrText xml:space="preserve"> REF _Ref308185587 \h </w:instrText>
      </w:r>
      <w:r>
        <w:fldChar w:fldCharType="separate"/>
      </w:r>
      <w:r w:rsidRPr="00AF1AF7">
        <w:t xml:space="preserve">Figure </w:t>
      </w:r>
      <w:r>
        <w:rPr>
          <w:noProof/>
        </w:rPr>
        <w:t>3</w:t>
      </w:r>
      <w:r>
        <w:fldChar w:fldCharType="end"/>
      </w:r>
      <w:r>
        <w:t>.</w:t>
      </w:r>
    </w:p>
    <w:p w:rsidR="002F64E2" w:rsidRPr="00AF1AF7" w:rsidRDefault="002F64E2" w:rsidP="007B197E">
      <w:r w:rsidRPr="00AF1AF7">
        <w:rPr>
          <w:rFonts w:eastAsia="MS Mincho"/>
          <w:noProof/>
          <w:lang w:bidi="he-IL"/>
        </w:rPr>
        <w:t xml:space="preserve">The HeNB deployment parameters </w:t>
      </w:r>
      <w:r w:rsidR="00C16903" w:rsidRPr="00AF1AF7">
        <w:rPr>
          <w:rFonts w:eastAsia="MS Mincho"/>
          <w:noProof/>
          <w:lang w:bidi="he-IL"/>
        </w:rPr>
        <w:t xml:space="preserve">are specified in </w:t>
      </w:r>
      <w:r w:rsidR="007B197E" w:rsidRPr="00AF1AF7">
        <w:rPr>
          <w:rFonts w:eastAsia="MS Mincho"/>
        </w:rPr>
        <w:t xml:space="preserve">3GPP TS 36.814 </w:t>
      </w:r>
      <w:r w:rsidR="00E23B25" w:rsidRPr="00AF1AF7">
        <w:rPr>
          <w:rFonts w:eastAsia="MS Mincho"/>
        </w:rPr>
        <w:fldChar w:fldCharType="begin"/>
      </w:r>
      <w:r w:rsidR="007B197E" w:rsidRPr="00AF1AF7">
        <w:rPr>
          <w:rFonts w:eastAsia="MS Mincho"/>
        </w:rPr>
        <w:instrText xml:space="preserve"> REF _Ref307852376 \r \h </w:instrText>
      </w:r>
      <w:r w:rsidR="00E23B25" w:rsidRPr="00AF1AF7">
        <w:rPr>
          <w:rFonts w:eastAsia="MS Mincho"/>
        </w:rPr>
      </w:r>
      <w:r w:rsidR="00E23B25" w:rsidRPr="00AF1AF7">
        <w:rPr>
          <w:rFonts w:eastAsia="MS Mincho"/>
        </w:rPr>
        <w:fldChar w:fldCharType="separate"/>
      </w:r>
      <w:proofErr w:type="gramStart"/>
      <w:r w:rsidR="007B197E" w:rsidRPr="00AF1AF7">
        <w:rPr>
          <w:rFonts w:eastAsia="MS Mincho"/>
          <w:cs/>
        </w:rPr>
        <w:t>‎</w:t>
      </w:r>
      <w:r w:rsidR="007B197E" w:rsidRPr="00AF1AF7">
        <w:rPr>
          <w:rFonts w:eastAsia="MS Mincho"/>
        </w:rPr>
        <w:t>[</w:t>
      </w:r>
      <w:proofErr w:type="gramEnd"/>
      <w:r w:rsidR="007B197E" w:rsidRPr="00AF1AF7">
        <w:rPr>
          <w:rFonts w:eastAsia="MS Mincho"/>
        </w:rPr>
        <w:t>1]</w:t>
      </w:r>
      <w:r w:rsidR="00E23B25" w:rsidRPr="00AF1AF7">
        <w:rPr>
          <w:rFonts w:eastAsia="MS Mincho"/>
        </w:rPr>
        <w:fldChar w:fldCharType="end"/>
      </w:r>
      <w:r w:rsidR="007B197E" w:rsidRPr="00AF1AF7">
        <w:rPr>
          <w:rFonts w:eastAsia="MS Mincho"/>
        </w:rPr>
        <w:t>.</w:t>
      </w:r>
      <w:r w:rsidRPr="00AF1AF7">
        <w:rPr>
          <w:rFonts w:eastAsia="MS Mincho"/>
          <w:noProof/>
          <w:lang w:bidi="he-IL"/>
        </w:rPr>
        <w:t xml:space="preserve">                        </w:t>
      </w:r>
    </w:p>
    <w:p w:rsidR="002F64E2" w:rsidRPr="00AF1AF7" w:rsidRDefault="002F64E2" w:rsidP="002F64E2">
      <w:pPr>
        <w:pStyle w:val="Heading2"/>
        <w:numPr>
          <w:ilvl w:val="0"/>
          <w:numId w:val="0"/>
        </w:numPr>
        <w:ind w:left="360"/>
        <w:rPr>
          <w:lang w:val="en-US"/>
        </w:rPr>
      </w:pPr>
      <w:r w:rsidRPr="00AF1AF7">
        <w:rPr>
          <w:lang w:val="en-US"/>
        </w:rPr>
        <w:t>2.2 Operational requirements</w:t>
      </w:r>
    </w:p>
    <w:p w:rsidR="002F64E2" w:rsidRPr="00AF1AF7" w:rsidRDefault="002F64E2" w:rsidP="00AF1AF7">
      <w:r w:rsidRPr="00AF1AF7">
        <w:t xml:space="preserve">The study of this scenario is based on the </w:t>
      </w:r>
      <w:r w:rsidR="00AF1AF7">
        <w:t xml:space="preserve">principle that </w:t>
      </w:r>
      <w:r w:rsidR="00F124BC">
        <w:t>the MeNB</w:t>
      </w:r>
      <w:r w:rsidRPr="00AF1AF7">
        <w:t xml:space="preserve"> and </w:t>
      </w:r>
      <w:r w:rsidR="00F124BC">
        <w:t xml:space="preserve">the </w:t>
      </w:r>
      <w:r w:rsidRPr="00AF1AF7">
        <w:t>HeNBs may have different channel width, as exemplified in</w:t>
      </w:r>
      <w:r w:rsidR="00AE6A31" w:rsidRPr="00AF1AF7">
        <w:t xml:space="preserve"> </w:t>
      </w:r>
      <w:r w:rsidR="00E23B25" w:rsidRPr="00AF1AF7">
        <w:fldChar w:fldCharType="begin"/>
      </w:r>
      <w:r w:rsidR="00AE6A31" w:rsidRPr="00AF1AF7">
        <w:instrText xml:space="preserve"> REF _Ref307725561 \h </w:instrText>
      </w:r>
      <w:r w:rsidR="00E23B25" w:rsidRPr="00AF1AF7">
        <w:fldChar w:fldCharType="separate"/>
      </w:r>
      <w:r w:rsidR="00FD229E" w:rsidRPr="00AF1AF7">
        <w:t xml:space="preserve">Figure </w:t>
      </w:r>
      <w:r w:rsidR="00FD229E">
        <w:rPr>
          <w:noProof/>
        </w:rPr>
        <w:t>4</w:t>
      </w:r>
      <w:r w:rsidR="00E23B25" w:rsidRPr="00AF1AF7">
        <w:fldChar w:fldCharType="end"/>
      </w:r>
      <w:r w:rsidR="00AE6A31" w:rsidRPr="00AF1AF7">
        <w:t xml:space="preserve"> and</w:t>
      </w:r>
      <w:r w:rsidRPr="00AF1AF7">
        <w:t xml:space="preserve"> </w:t>
      </w:r>
      <w:r w:rsidR="00E23B25" w:rsidRPr="00AF1AF7">
        <w:fldChar w:fldCharType="begin"/>
      </w:r>
      <w:r w:rsidR="00C66535" w:rsidRPr="00AF1AF7">
        <w:instrText xml:space="preserve"> REF _Ref307335236 \h </w:instrText>
      </w:r>
      <w:r w:rsidR="00E23B25" w:rsidRPr="00AF1AF7">
        <w:fldChar w:fldCharType="separate"/>
      </w:r>
      <w:r w:rsidR="00FD229E" w:rsidRPr="00AF1AF7">
        <w:t xml:space="preserve">Figure </w:t>
      </w:r>
      <w:r w:rsidR="00FD229E">
        <w:rPr>
          <w:noProof/>
        </w:rPr>
        <w:t>5</w:t>
      </w:r>
      <w:r w:rsidR="00E23B25" w:rsidRPr="00AF1AF7">
        <w:fldChar w:fldCharType="end"/>
      </w:r>
      <w:r w:rsidR="00EA6CBF" w:rsidRPr="00AF1AF7">
        <w:t>.</w:t>
      </w:r>
    </w:p>
    <w:p w:rsidR="00AE6A31" w:rsidRPr="00AF1AF7" w:rsidRDefault="00A04DE5" w:rsidP="00AE6A31">
      <w:pPr>
        <w:ind w:left="720"/>
      </w:pPr>
      <w:r w:rsidRPr="00AF1AF7">
        <w:t>Comment: this is an obvious point, already discussed in RAN3.</w:t>
      </w:r>
      <w:r w:rsidR="00C66535" w:rsidRPr="00AF1AF7">
        <w:t xml:space="preserve"> </w:t>
      </w:r>
    </w:p>
    <w:p w:rsidR="00CB671D" w:rsidRPr="00AF1AF7" w:rsidRDefault="00CB671D" w:rsidP="0091781F">
      <w:pPr>
        <w:pStyle w:val="Heading1"/>
        <w:numPr>
          <w:ilvl w:val="0"/>
          <w:numId w:val="31"/>
        </w:numPr>
        <w:rPr>
          <w:lang w:val="en-US"/>
        </w:rPr>
      </w:pPr>
      <w:r w:rsidRPr="00AF1AF7">
        <w:rPr>
          <w:lang w:val="en-US"/>
        </w:rPr>
        <w:t>Text proposal:</w:t>
      </w:r>
    </w:p>
    <w:p w:rsidR="00CB671D" w:rsidRPr="00AF1AF7" w:rsidRDefault="00CB671D" w:rsidP="00CB671D">
      <w:pPr>
        <w:pStyle w:val="Heading1"/>
        <w:numPr>
          <w:ilvl w:val="0"/>
          <w:numId w:val="0"/>
        </w:numPr>
        <w:ind w:left="792"/>
        <w:rPr>
          <w:lang w:val="en-US"/>
        </w:rPr>
      </w:pPr>
      <w:r w:rsidRPr="00AF1AF7">
        <w:rPr>
          <w:lang w:val="en-US"/>
        </w:rPr>
        <w:t xml:space="preserve">4. Use cases for carrier-based </w:t>
      </w:r>
      <w:proofErr w:type="spellStart"/>
      <w:r w:rsidRPr="00AF1AF7">
        <w:rPr>
          <w:lang w:val="en-US"/>
        </w:rPr>
        <w:t>HetNet</w:t>
      </w:r>
      <w:proofErr w:type="spellEnd"/>
      <w:r w:rsidRPr="00AF1AF7">
        <w:rPr>
          <w:lang w:val="en-US"/>
        </w:rPr>
        <w:t xml:space="preserve"> ICIC</w:t>
      </w:r>
    </w:p>
    <w:p w:rsidR="00CB671D" w:rsidRPr="00AF1AF7" w:rsidRDefault="00CB671D" w:rsidP="00CB671D">
      <w:r w:rsidRPr="00AF1AF7">
        <w:t>……..</w:t>
      </w:r>
    </w:p>
    <w:p w:rsidR="00CB671D" w:rsidRPr="00AF1AF7" w:rsidRDefault="00CB671D" w:rsidP="002F64E2">
      <w:pPr>
        <w:pStyle w:val="Heading3"/>
        <w:numPr>
          <w:ilvl w:val="0"/>
          <w:numId w:val="0"/>
        </w:numPr>
        <w:rPr>
          <w:lang w:val="en-US"/>
        </w:rPr>
      </w:pPr>
      <w:proofErr w:type="gramStart"/>
      <w:r w:rsidRPr="00AF1AF7">
        <w:rPr>
          <w:lang w:val="en-US"/>
        </w:rPr>
        <w:t>4.x.y</w:t>
      </w:r>
      <w:proofErr w:type="gramEnd"/>
      <w:r w:rsidRPr="00AF1AF7">
        <w:rPr>
          <w:lang w:val="en-US"/>
        </w:rPr>
        <w:t xml:space="preserve"> DL MeNB-HeNB interference scenario</w:t>
      </w:r>
    </w:p>
    <w:p w:rsidR="00CB671D" w:rsidRPr="00AF1AF7" w:rsidRDefault="00AE6A31" w:rsidP="00AF1AF7">
      <w:pPr>
        <w:rPr>
          <w:rFonts w:eastAsia="MS Mincho"/>
          <w:noProof/>
          <w:lang w:bidi="he-IL"/>
        </w:rPr>
      </w:pPr>
      <w:r w:rsidRPr="00AF1AF7">
        <w:t xml:space="preserve">The </w:t>
      </w:r>
      <w:r w:rsidR="00ED698B" w:rsidRPr="00AF1AF7">
        <w:t xml:space="preserve">deployment </w:t>
      </w:r>
      <w:r w:rsidRPr="00AF1AF7">
        <w:t xml:space="preserve">scenario </w:t>
      </w:r>
      <w:r w:rsidR="00CB671D" w:rsidRPr="00AF1AF7">
        <w:t xml:space="preserve">considered in 3GPP for simulations related to MeNB and HeNB deployment is shown in </w:t>
      </w:r>
      <w:r w:rsidR="00E23B25" w:rsidRPr="00AF1AF7">
        <w:fldChar w:fldCharType="begin"/>
      </w:r>
      <w:r w:rsidR="00CB671D" w:rsidRPr="00AF1AF7">
        <w:instrText xml:space="preserve"> REF _Ref307308516 \h </w:instrText>
      </w:r>
      <w:r w:rsidR="00E23B25" w:rsidRPr="00AF1AF7">
        <w:fldChar w:fldCharType="separate"/>
      </w:r>
      <w:r w:rsidR="00CB671D" w:rsidRPr="00AF1AF7">
        <w:t xml:space="preserve">Figure </w:t>
      </w:r>
      <w:r w:rsidR="00CB671D" w:rsidRPr="00AF1AF7">
        <w:rPr>
          <w:noProof/>
        </w:rPr>
        <w:t>1</w:t>
      </w:r>
      <w:r w:rsidR="00E23B25" w:rsidRPr="00AF1AF7">
        <w:fldChar w:fldCharType="end"/>
      </w:r>
      <w:r w:rsidRPr="00AF1AF7">
        <w:t xml:space="preserve"> and </w:t>
      </w:r>
      <w:r w:rsidR="00E23B25" w:rsidRPr="00AF1AF7">
        <w:fldChar w:fldCharType="begin"/>
      </w:r>
      <w:r w:rsidRPr="00AF1AF7">
        <w:instrText xml:space="preserve"> REF _Ref307726075 \h </w:instrText>
      </w:r>
      <w:r w:rsidR="00E23B25" w:rsidRPr="00AF1AF7">
        <w:fldChar w:fldCharType="separate"/>
      </w:r>
      <w:r w:rsidRPr="00AF1AF7">
        <w:t xml:space="preserve">Figure </w:t>
      </w:r>
      <w:r w:rsidRPr="00AF1AF7">
        <w:rPr>
          <w:noProof/>
        </w:rPr>
        <w:t>2</w:t>
      </w:r>
      <w:r w:rsidR="00E23B25" w:rsidRPr="00AF1AF7">
        <w:fldChar w:fldCharType="end"/>
      </w:r>
      <w:r w:rsidR="00CB671D" w:rsidRPr="00AF1AF7">
        <w:t xml:space="preserve">. </w:t>
      </w:r>
      <w:r w:rsidR="00DC269C" w:rsidRPr="00AF1AF7">
        <w:t xml:space="preserve">This scheme uses the dual-strip HeNB deployment for apartment buildings. </w:t>
      </w:r>
    </w:p>
    <w:p w:rsidR="00ED698B" w:rsidRPr="00AF1AF7" w:rsidRDefault="00391402" w:rsidP="00CF51B3">
      <w:pPr>
        <w:rPr>
          <w:rFonts w:eastAsia="MS Mincho"/>
          <w:noProof/>
          <w:lang w:bidi="he-IL"/>
        </w:rPr>
      </w:pPr>
      <w:r w:rsidRPr="00AF1AF7">
        <w:rPr>
          <w:rFonts w:eastAsia="MS Mincho"/>
          <w:noProof/>
          <w:lang w:bidi="he-IL"/>
        </w:rPr>
        <w:t xml:space="preserve">The HeNB deployment parameters are specified in </w:t>
      </w:r>
      <w:r w:rsidRPr="00AF1AF7">
        <w:rPr>
          <w:rFonts w:eastAsia="MS Mincho"/>
        </w:rPr>
        <w:t>3GPP T</w:t>
      </w:r>
      <w:r w:rsidR="00624C67">
        <w:rPr>
          <w:rFonts w:eastAsia="MS Mincho"/>
        </w:rPr>
        <w:t>R</w:t>
      </w:r>
      <w:r w:rsidRPr="00AF1AF7">
        <w:rPr>
          <w:rFonts w:eastAsia="MS Mincho"/>
        </w:rPr>
        <w:t xml:space="preserve"> 36.814</w:t>
      </w:r>
      <w:r w:rsidR="00CF51B3">
        <w:rPr>
          <w:rFonts w:eastAsia="MS Mincho"/>
        </w:rPr>
        <w:t xml:space="preserve"> </w:t>
      </w:r>
      <w:r w:rsidR="00CF51B3">
        <w:rPr>
          <w:rFonts w:eastAsia="MS Mincho"/>
        </w:rPr>
        <w:fldChar w:fldCharType="begin"/>
      </w:r>
      <w:r w:rsidR="00CF51B3">
        <w:rPr>
          <w:rFonts w:eastAsia="MS Mincho"/>
        </w:rPr>
        <w:instrText xml:space="preserve"> REF _Ref308187281 \r \h </w:instrText>
      </w:r>
      <w:r w:rsidR="00CF51B3">
        <w:rPr>
          <w:rFonts w:eastAsia="MS Mincho"/>
        </w:rPr>
      </w:r>
      <w:r w:rsidR="00CF51B3">
        <w:rPr>
          <w:rFonts w:eastAsia="MS Mincho"/>
        </w:rPr>
        <w:fldChar w:fldCharType="separate"/>
      </w:r>
      <w:proofErr w:type="gramStart"/>
      <w:r w:rsidR="00CF51B3">
        <w:rPr>
          <w:rFonts w:eastAsia="MS Mincho"/>
          <w:cs/>
        </w:rPr>
        <w:t>‎</w:t>
      </w:r>
      <w:r w:rsidR="00CF51B3">
        <w:rPr>
          <w:rFonts w:eastAsia="MS Mincho"/>
        </w:rPr>
        <w:t>[</w:t>
      </w:r>
      <w:proofErr w:type="gramEnd"/>
      <w:r w:rsidR="00CF51B3">
        <w:rPr>
          <w:rFonts w:eastAsia="MS Mincho"/>
        </w:rPr>
        <w:t>2]</w:t>
      </w:r>
      <w:r w:rsidR="00CF51B3">
        <w:rPr>
          <w:rFonts w:eastAsia="MS Mincho"/>
        </w:rPr>
        <w:fldChar w:fldCharType="end"/>
      </w:r>
      <w:r w:rsidRPr="00AF1AF7">
        <w:rPr>
          <w:rFonts w:eastAsia="MS Mincho"/>
        </w:rPr>
        <w:t>.</w:t>
      </w:r>
      <w:r w:rsidRPr="00AF1AF7">
        <w:rPr>
          <w:rFonts w:eastAsia="MS Mincho"/>
          <w:noProof/>
          <w:lang w:bidi="he-IL"/>
        </w:rPr>
        <w:t xml:space="preserve"> </w:t>
      </w:r>
    </w:p>
    <w:p w:rsidR="00ED698B" w:rsidRPr="00AF1AF7" w:rsidRDefault="00ED698B" w:rsidP="00AF1AF7">
      <w:r w:rsidRPr="00AF1AF7">
        <w:rPr>
          <w:rFonts w:eastAsia="MS Mincho"/>
          <w:noProof/>
          <w:lang w:bidi="he-IL"/>
        </w:rPr>
        <w:lastRenderedPageBreak/>
        <w:t xml:space="preserve">The use cases are descriebed below:                      </w:t>
      </w:r>
    </w:p>
    <w:p w:rsidR="002E1CE3" w:rsidRDefault="009755F7" w:rsidP="00B2343C">
      <w:pPr>
        <w:rPr>
          <w:rFonts w:eastAsia="MS Mincho"/>
          <w:noProof/>
          <w:lang w:bidi="he-IL"/>
        </w:rPr>
      </w:pPr>
      <w:r w:rsidRPr="00AF1AF7">
        <w:rPr>
          <w:rFonts w:eastAsia="MS Mincho"/>
          <w:noProof/>
          <w:lang w:bidi="he-IL"/>
        </w:rPr>
        <w:t xml:space="preserve">Case A: UE </w:t>
      </w:r>
      <w:r w:rsidR="00ED698B" w:rsidRPr="00AF1AF7">
        <w:rPr>
          <w:rFonts w:eastAsia="MS Mincho"/>
          <w:noProof/>
          <w:lang w:bidi="he-IL"/>
        </w:rPr>
        <w:t>is served by an</w:t>
      </w:r>
      <w:r w:rsidRPr="00AF1AF7">
        <w:rPr>
          <w:rFonts w:eastAsia="MS Mincho"/>
          <w:noProof/>
          <w:lang w:bidi="he-IL"/>
        </w:rPr>
        <w:t xml:space="preserve"> MeNB; the UE is interfered by many HeNBs</w:t>
      </w:r>
      <w:r w:rsidR="00AF1AF7">
        <w:rPr>
          <w:rFonts w:eastAsia="MS Mincho"/>
          <w:noProof/>
          <w:lang w:bidi="he-IL"/>
        </w:rPr>
        <w:t>, as</w:t>
      </w:r>
      <w:r w:rsidR="00ED698B" w:rsidRPr="00AF1AF7">
        <w:t xml:space="preserve"> exemplified in</w:t>
      </w:r>
      <w:r w:rsidR="00AF1AF7">
        <w:t xml:space="preserve"> </w:t>
      </w:r>
      <w:r w:rsidR="00E23B25" w:rsidRPr="00AF1AF7">
        <w:fldChar w:fldCharType="begin"/>
      </w:r>
      <w:r w:rsidR="00ED698B" w:rsidRPr="00AF1AF7">
        <w:instrText xml:space="preserve"> REF _Ref307726075 \h </w:instrText>
      </w:r>
      <w:r w:rsidR="00E23B25" w:rsidRPr="00AF1AF7">
        <w:fldChar w:fldCharType="separate"/>
      </w:r>
      <w:r w:rsidR="00ED698B" w:rsidRPr="00AF1AF7">
        <w:t xml:space="preserve">Figure </w:t>
      </w:r>
      <w:r w:rsidR="00ED698B" w:rsidRPr="00AF1AF7">
        <w:rPr>
          <w:noProof/>
        </w:rPr>
        <w:t>1</w:t>
      </w:r>
      <w:r w:rsidR="00E23B25" w:rsidRPr="00AF1AF7">
        <w:fldChar w:fldCharType="end"/>
      </w:r>
      <w:r w:rsidR="00ED698B" w:rsidRPr="00AF1AF7">
        <w:t>.</w:t>
      </w:r>
    </w:p>
    <w:p w:rsidR="00B2343C" w:rsidRPr="00AF1AF7" w:rsidRDefault="00B2343C" w:rsidP="00B2343C">
      <w:pPr>
        <w:ind w:left="1136"/>
      </w:pPr>
      <w:r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E938D3" wp14:editId="7335B690">
                <wp:simplePos x="0" y="0"/>
                <wp:positionH relativeFrom="column">
                  <wp:posOffset>2317024</wp:posOffset>
                </wp:positionH>
                <wp:positionV relativeFrom="paragraph">
                  <wp:posOffset>808264</wp:posOffset>
                </wp:positionV>
                <wp:extent cx="549729" cy="680720"/>
                <wp:effectExtent l="0" t="0" r="22225" b="24130"/>
                <wp:wrapNone/>
                <wp:docPr id="629" name="Straight Connector 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9729" cy="68072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2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45pt,63.65pt" to="225.75pt,1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" strokecolor="black [3040]">
                <v:stroke dashstyle="dash"/>
              </v:line>
            </w:pict>
          </mc:Fallback>
        </mc:AlternateContent>
      </w:r>
      <w:r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A9B031" wp14:editId="7ED927A1">
                <wp:simplePos x="0" y="0"/>
                <wp:positionH relativeFrom="column">
                  <wp:posOffset>2317024</wp:posOffset>
                </wp:positionH>
                <wp:positionV relativeFrom="paragraph">
                  <wp:posOffset>498384</wp:posOffset>
                </wp:positionV>
                <wp:extent cx="555172" cy="185057"/>
                <wp:effectExtent l="0" t="0" r="16510" b="24765"/>
                <wp:wrapNone/>
                <wp:docPr id="630" name="Straight Connector 6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5172" cy="185057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30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45pt,39.25pt" to="226.15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" strokecolor="black [3040]">
                <v:stroke dashstyle="dash"/>
              </v:line>
            </w:pict>
          </mc:Fallback>
        </mc:AlternateContent>
      </w:r>
      <w:r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D257FA" wp14:editId="7F8601D6">
                <wp:simplePos x="0" y="0"/>
                <wp:positionH relativeFrom="column">
                  <wp:posOffset>2235381</wp:posOffset>
                </wp:positionH>
                <wp:positionV relativeFrom="paragraph">
                  <wp:posOffset>1073966</wp:posOffset>
                </wp:positionV>
                <wp:extent cx="805362" cy="69850"/>
                <wp:effectExtent l="19050" t="76200" r="13970" b="44450"/>
                <wp:wrapNone/>
                <wp:docPr id="631" name="Straight Arrow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05362" cy="698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5" o:spid="_x0000_s1026" type="#_x0000_t32" style="position:absolute;margin-left:176pt;margin-top:84.55pt;width:63.4pt;height:5.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" strokecolor="red" strokeweight="1.5pt">
                <v:stroke endarrow="open"/>
              </v:shape>
            </w:pict>
          </mc:Fallback>
        </mc:AlternateContent>
      </w:r>
      <w:r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015DDC" wp14:editId="767AA925">
                <wp:simplePos x="0" y="0"/>
                <wp:positionH relativeFrom="column">
                  <wp:posOffset>2208167</wp:posOffset>
                </wp:positionH>
                <wp:positionV relativeFrom="paragraph">
                  <wp:posOffset>861695</wp:posOffset>
                </wp:positionV>
                <wp:extent cx="1124857" cy="157843"/>
                <wp:effectExtent l="38100" t="0" r="18415" b="90170"/>
                <wp:wrapNone/>
                <wp:docPr id="632" name="Straight Arrow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4857" cy="157843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7" o:spid="_x0000_s1026" type="#_x0000_t32" style="position:absolute;margin-left:173.85pt;margin-top:67.85pt;width:88.55pt;height:12.4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" strokecolor="red" strokeweight="1.5pt">
                <v:stroke endarrow="open"/>
              </v:shape>
            </w:pict>
          </mc:Fallback>
        </mc:AlternateContent>
      </w:r>
      <w:r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B7E3AE" wp14:editId="5BA671FC">
                <wp:simplePos x="0" y="0"/>
                <wp:positionH relativeFrom="column">
                  <wp:posOffset>2213882</wp:posOffset>
                </wp:positionH>
                <wp:positionV relativeFrom="paragraph">
                  <wp:posOffset>692150</wp:posOffset>
                </wp:positionV>
                <wp:extent cx="832485" cy="274955"/>
                <wp:effectExtent l="38100" t="0" r="24765" b="86995"/>
                <wp:wrapNone/>
                <wp:docPr id="633" name="Straight Arrow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2485" cy="27495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8" o:spid="_x0000_s1026" type="#_x0000_t32" style="position:absolute;margin-left:174.3pt;margin-top:54.5pt;width:65.55pt;height:21.6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" strokecolor="red" strokeweight="1.5pt">
                <v:stroke endarrow="open"/>
              </v:shape>
            </w:pict>
          </mc:Fallback>
        </mc:AlternateContent>
      </w:r>
      <w:r w:rsidRPr="00AF1AF7">
        <w:rPr>
          <w:rFonts w:eastAsia="MS Mincho"/>
          <w:noProof/>
          <w:lang w:bidi="he-IL"/>
        </w:rPr>
        <w:t xml:space="preserve">                        </w:t>
      </w:r>
      <w:r w:rsidRPr="00AF1AF7">
        <w:rPr>
          <w:rFonts w:eastAsia="Batang"/>
        </w:rPr>
        <w:t xml:space="preserve">          </w:t>
      </w:r>
      <w:r w:rsidRPr="00AF1AF7">
        <w:rPr>
          <w:color w:val="0070C0"/>
        </w:rPr>
        <w:t xml:space="preserve">  </w:t>
      </w:r>
      <w:r w:rsidRPr="00AF1AF7">
        <w:rPr>
          <w:rFonts w:eastAsia="Batang"/>
        </w:rPr>
        <w:t xml:space="preserve">         </w:t>
      </w:r>
      <w:r>
        <w:rPr>
          <w:rFonts w:eastAsia="Batang"/>
          <w:noProof/>
          <w:lang w:val="en-US" w:eastAsia="en-US" w:bidi="he-IL"/>
        </w:rPr>
        <mc:AlternateContent>
          <mc:Choice Requires="wpc">
            <w:drawing>
              <wp:inline distT="0" distB="0" distL="0" distR="0" wp14:anchorId="1B6FC058" wp14:editId="2932A3BF">
                <wp:extent cx="4329430" cy="1620520"/>
                <wp:effectExtent l="0" t="0" r="0" b="0"/>
                <wp:docPr id="790" name="Canvas 7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34" name="AutoShape 941"/>
                        <wps:cNvCnPr>
                          <a:cxnSpLocks noChangeShapeType="1"/>
                        </wps:cNvCnPr>
                        <wps:spPr bwMode="auto">
                          <a:xfrm>
                            <a:off x="0" y="842010"/>
                            <a:ext cx="635" cy="635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14:hiddenLine>
                            </a:ext>
                          </a:extLst>
                        </wps:spPr>
                        <wps:bodyPr/>
                      </wps:wsp>
                      <wpg:wgp>
                        <wpg:cNvPr id="635" name="Group 942"/>
                        <wpg:cNvGrpSpPr>
                          <a:grpSpLocks/>
                        </wpg:cNvGrpSpPr>
                        <wpg:grpSpPr bwMode="auto">
                          <a:xfrm>
                            <a:off x="139065" y="95885"/>
                            <a:ext cx="3975735" cy="1503045"/>
                            <a:chOff x="3218" y="10568"/>
                            <a:chExt cx="6261" cy="2367"/>
                          </a:xfrm>
                        </wpg:grpSpPr>
                        <pic:pic xmlns:pic="http://schemas.openxmlformats.org/drawingml/2006/picture">
                          <pic:nvPicPr>
                            <pic:cNvPr id="636" name="Picture 943" descr="MC900433869[1]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059" y="11592"/>
                              <a:ext cx="409" cy="40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637" name="Text Box 9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85" y="11947"/>
                              <a:ext cx="586" cy="3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Pr="004A6D61" w:rsidRDefault="00B2343C" w:rsidP="00B2343C">
                                <w:pPr>
                                  <w:rPr>
                                    <w:color w:val="0070C0"/>
                                  </w:rPr>
                                </w:pPr>
                                <w:r w:rsidRPr="004A6D61">
                                  <w:rPr>
                                    <w:color w:val="0070C0"/>
                                  </w:rPr>
                                  <w:t>UE</w:t>
                                </w:r>
                              </w:p>
                              <w:p w:rsidR="00B2343C" w:rsidRPr="004A6D61" w:rsidRDefault="00B2343C" w:rsidP="00B2343C">
                                <w:pPr>
                                  <w:rPr>
                                    <w:color w:val="0070C0"/>
                                  </w:rPr>
                                </w:pPr>
                                <w:r w:rsidRPr="004A6D61">
                                  <w:rPr>
                                    <w:color w:val="0070C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Text Box 9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38" y="11590"/>
                              <a:ext cx="1084" cy="3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Pr="004A6D61" w:rsidRDefault="00B2343C" w:rsidP="00B2343C">
                                <w:pPr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color w:val="0070C0"/>
                                  </w:rPr>
                                  <w:t>HeNBs</w:t>
                                </w:r>
                              </w:p>
                              <w:p w:rsidR="00B2343C" w:rsidRPr="004A6D61" w:rsidRDefault="00B2343C" w:rsidP="00B2343C">
                                <w:pPr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color w:val="0070C0"/>
                                  </w:rPr>
                                  <w:t>HeNBs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Text Box 9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98" y="11384"/>
                              <a:ext cx="969" cy="3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Pr="004A6D61" w:rsidRDefault="00B2343C" w:rsidP="00B2343C">
                                <w:pPr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color w:val="0070C0"/>
                                  </w:rPr>
                                  <w:t>MeNB</w:t>
                                </w:r>
                              </w:p>
                              <w:p w:rsidR="00B2343C" w:rsidRPr="004A6D61" w:rsidRDefault="00B2343C" w:rsidP="00B2343C">
                                <w:pPr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color w:val="0070C0"/>
                                  </w:rPr>
                                  <w:t>MeNB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AutoShape 947"/>
                          <wps:cNvCnPr>
                            <a:cxnSpLocks noChangeShapeType="1"/>
                            <a:stCxn id="639" idx="1"/>
                            <a:endCxn id="639" idx="3"/>
                          </wps:cNvCnPr>
                          <wps:spPr bwMode="auto">
                            <a:xfrm>
                              <a:off x="4498" y="11562"/>
                              <a:ext cx="969" cy="1"/>
                            </a:xfrm>
                            <a:prstGeom prst="straightConnector1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641" name="AutoShape 9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80" y="11744"/>
                              <a:ext cx="607" cy="68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B05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2" name="Freeform 949"/>
                          <wps:cNvSpPr>
                            <a:spLocks/>
                          </wps:cNvSpPr>
                          <wps:spPr bwMode="auto">
                            <a:xfrm>
                              <a:off x="3218" y="10568"/>
                              <a:ext cx="2726" cy="2367"/>
                            </a:xfrm>
                            <a:custGeom>
                              <a:avLst/>
                              <a:gdLst>
                                <a:gd name="T0" fmla="*/ 2044 w 2726"/>
                                <a:gd name="T1" fmla="*/ 0 h 2367"/>
                                <a:gd name="T2" fmla="*/ 681 w 2726"/>
                                <a:gd name="T3" fmla="*/ 0 h 2367"/>
                                <a:gd name="T4" fmla="*/ 0 w 2726"/>
                                <a:gd name="T5" fmla="*/ 1174 h 2367"/>
                                <a:gd name="T6" fmla="*/ 681 w 2726"/>
                                <a:gd name="T7" fmla="*/ 2367 h 2367"/>
                                <a:gd name="T8" fmla="*/ 2044 w 2726"/>
                                <a:gd name="T9" fmla="*/ 2367 h 2367"/>
                                <a:gd name="T10" fmla="*/ 2726 w 2726"/>
                                <a:gd name="T11" fmla="*/ 1174 h 2367"/>
                                <a:gd name="T12" fmla="*/ 2044 w 2726"/>
                                <a:gd name="T13" fmla="*/ 0 h 23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26" h="2367">
                                  <a:moveTo>
                                    <a:pt x="2044" y="0"/>
                                  </a:moveTo>
                                  <a:lnTo>
                                    <a:pt x="681" y="0"/>
                                  </a:lnTo>
                                  <a:lnTo>
                                    <a:pt x="0" y="1174"/>
                                  </a:lnTo>
                                  <a:lnTo>
                                    <a:pt x="681" y="2367"/>
                                  </a:lnTo>
                                  <a:lnTo>
                                    <a:pt x="2044" y="2367"/>
                                  </a:lnTo>
                                  <a:lnTo>
                                    <a:pt x="2726" y="1174"/>
                                  </a:lnTo>
                                  <a:lnTo>
                                    <a:pt x="2044" y="0"/>
                                  </a:ln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Freeform 950"/>
                          <wps:cNvSpPr>
                            <a:spLocks/>
                          </wps:cNvSpPr>
                          <wps:spPr bwMode="auto">
                            <a:xfrm>
                              <a:off x="3596" y="10568"/>
                              <a:ext cx="985" cy="1818"/>
                            </a:xfrm>
                            <a:custGeom>
                              <a:avLst/>
                              <a:gdLst>
                                <a:gd name="T0" fmla="*/ 985 w 985"/>
                                <a:gd name="T1" fmla="*/ 0 h 1818"/>
                                <a:gd name="T2" fmla="*/ 985 w 985"/>
                                <a:gd name="T3" fmla="*/ 1174 h 1818"/>
                                <a:gd name="T4" fmla="*/ 0 w 985"/>
                                <a:gd name="T5" fmla="*/ 1818 h 1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85" h="1818">
                                  <a:moveTo>
                                    <a:pt x="985" y="0"/>
                                  </a:moveTo>
                                  <a:lnTo>
                                    <a:pt x="985" y="1174"/>
                                  </a:lnTo>
                                  <a:lnTo>
                                    <a:pt x="0" y="1818"/>
                                  </a:lnTo>
                                </a:path>
                              </a:pathLst>
                            </a:custGeom>
                            <a:noFill/>
                            <a:ln w="24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Line 951"/>
                          <wps:cNvCnPr/>
                          <wps:spPr bwMode="auto">
                            <a:xfrm flipH="1" flipV="1">
                              <a:off x="4581" y="11742"/>
                              <a:ext cx="984" cy="644"/>
                            </a:xfrm>
                            <a:prstGeom prst="line">
                              <a:avLst/>
                            </a:prstGeom>
                            <a:noFill/>
                            <a:ln w="24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5" name="Rectangle 9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7" y="12632"/>
                              <a:ext cx="151" cy="18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953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2" y="10985"/>
                              <a:ext cx="151" cy="18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95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57" y="11269"/>
                              <a:ext cx="151" cy="18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955"/>
                          <wps:cNvSpPr>
                            <a:spLocks noChangeArrowheads="1"/>
                          </wps:cNvSpPr>
                          <wps:spPr bwMode="auto">
                            <a:xfrm>
                              <a:off x="9200" y="11648"/>
                              <a:ext cx="163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Default="00B2343C" w:rsidP="00B2343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>70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9" name="Rectangle 956"/>
                          <wps:cNvSpPr>
                            <a:spLocks noChangeArrowheads="1"/>
                          </wps:cNvSpPr>
                          <wps:spPr bwMode="auto">
                            <a:xfrm>
                              <a:off x="9351" y="11648"/>
                              <a:ext cx="128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Default="00B2343C" w:rsidP="00B2343C">
                                <w:proofErr w:type="gramStart"/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>m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0" name="Rectangle 957"/>
                          <wps:cNvSpPr>
                            <a:spLocks noChangeArrowheads="1"/>
                          </wps:cNvSpPr>
                          <wps:spPr bwMode="auto">
                            <a:xfrm>
                              <a:off x="6588" y="11193"/>
                              <a:ext cx="227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Freeform 958"/>
                          <wps:cNvSpPr>
                            <a:spLocks/>
                          </wps:cNvSpPr>
                          <wps:spPr bwMode="auto">
                            <a:xfrm>
                              <a:off x="6650" y="1124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Freeform 959"/>
                          <wps:cNvSpPr>
                            <a:spLocks/>
                          </wps:cNvSpPr>
                          <wps:spPr bwMode="auto">
                            <a:xfrm>
                              <a:off x="6650" y="1124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50 h 98"/>
                                <a:gd name="T2" fmla="*/ 50 w 100"/>
                                <a:gd name="T3" fmla="*/ 0 h 98"/>
                                <a:gd name="T4" fmla="*/ 100 w 100"/>
                                <a:gd name="T5" fmla="*/ 50 h 98"/>
                                <a:gd name="T6" fmla="*/ 100 w 100"/>
                                <a:gd name="T7" fmla="*/ 50 h 98"/>
                                <a:gd name="T8" fmla="*/ 50 w 100"/>
                                <a:gd name="T9" fmla="*/ 98 h 98"/>
                                <a:gd name="T10" fmla="*/ 0 w 100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50"/>
                                  </a:cubicBezTo>
                                  <a:cubicBezTo>
                                    <a:pt x="100" y="50"/>
                                    <a:pt x="100" y="50"/>
                                    <a:pt x="100" y="50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960"/>
                          <wps:cNvSpPr>
                            <a:spLocks noChangeArrowheads="1"/>
                          </wps:cNvSpPr>
                          <wps:spPr bwMode="auto">
                            <a:xfrm>
                              <a:off x="6815" y="11193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Freeform 961"/>
                          <wps:cNvSpPr>
                            <a:spLocks/>
                          </wps:cNvSpPr>
                          <wps:spPr bwMode="auto">
                            <a:xfrm>
                              <a:off x="6863" y="1124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Freeform 962"/>
                          <wps:cNvSpPr>
                            <a:spLocks/>
                          </wps:cNvSpPr>
                          <wps:spPr bwMode="auto">
                            <a:xfrm>
                              <a:off x="6863" y="1124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50 h 98"/>
                                <a:gd name="T2" fmla="*/ 50 w 100"/>
                                <a:gd name="T3" fmla="*/ 0 h 98"/>
                                <a:gd name="T4" fmla="*/ 100 w 100"/>
                                <a:gd name="T5" fmla="*/ 50 h 98"/>
                                <a:gd name="T6" fmla="*/ 100 w 100"/>
                                <a:gd name="T7" fmla="*/ 50 h 98"/>
                                <a:gd name="T8" fmla="*/ 50 w 100"/>
                                <a:gd name="T9" fmla="*/ 98 h 98"/>
                                <a:gd name="T10" fmla="*/ 0 w 100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50"/>
                                  </a:cubicBezTo>
                                  <a:cubicBezTo>
                                    <a:pt x="100" y="50"/>
                                    <a:pt x="100" y="50"/>
                                    <a:pt x="100" y="50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Rectangle 963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3" y="11193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964"/>
                          <wps:cNvSpPr>
                            <a:spLocks/>
                          </wps:cNvSpPr>
                          <wps:spPr bwMode="auto">
                            <a:xfrm>
                              <a:off x="7076" y="1124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8" name="Freeform 965"/>
                          <wps:cNvSpPr>
                            <a:spLocks/>
                          </wps:cNvSpPr>
                          <wps:spPr bwMode="auto">
                            <a:xfrm>
                              <a:off x="7076" y="1124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50 h 98"/>
                                <a:gd name="T2" fmla="*/ 50 w 100"/>
                                <a:gd name="T3" fmla="*/ 0 h 98"/>
                                <a:gd name="T4" fmla="*/ 100 w 100"/>
                                <a:gd name="T5" fmla="*/ 50 h 98"/>
                                <a:gd name="T6" fmla="*/ 100 w 100"/>
                                <a:gd name="T7" fmla="*/ 50 h 98"/>
                                <a:gd name="T8" fmla="*/ 50 w 100"/>
                                <a:gd name="T9" fmla="*/ 98 h 98"/>
                                <a:gd name="T10" fmla="*/ 0 w 100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50"/>
                                  </a:cubicBezTo>
                                  <a:cubicBezTo>
                                    <a:pt x="100" y="50"/>
                                    <a:pt x="100" y="50"/>
                                    <a:pt x="100" y="50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9" name="Rectangle 966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1" y="11193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0" name="Freeform 967"/>
                          <wps:cNvSpPr>
                            <a:spLocks/>
                          </wps:cNvSpPr>
                          <wps:spPr bwMode="auto">
                            <a:xfrm>
                              <a:off x="7289" y="1124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1" name="Freeform 968"/>
                          <wps:cNvSpPr>
                            <a:spLocks/>
                          </wps:cNvSpPr>
                          <wps:spPr bwMode="auto">
                            <a:xfrm>
                              <a:off x="7289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50 h 98"/>
                                <a:gd name="T2" fmla="*/ 50 w 99"/>
                                <a:gd name="T3" fmla="*/ 0 h 98"/>
                                <a:gd name="T4" fmla="*/ 99 w 99"/>
                                <a:gd name="T5" fmla="*/ 50 h 98"/>
                                <a:gd name="T6" fmla="*/ 99 w 99"/>
                                <a:gd name="T7" fmla="*/ 50 h 98"/>
                                <a:gd name="T8" fmla="*/ 50 w 99"/>
                                <a:gd name="T9" fmla="*/ 98 h 98"/>
                                <a:gd name="T10" fmla="*/ 0 w 99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50"/>
                                  </a:cubicBezTo>
                                  <a:cubicBezTo>
                                    <a:pt x="99" y="50"/>
                                    <a:pt x="99" y="50"/>
                                    <a:pt x="99" y="50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2" name="Rectangle 969"/>
                          <wps:cNvSpPr>
                            <a:spLocks noChangeArrowheads="1"/>
                          </wps:cNvSpPr>
                          <wps:spPr bwMode="auto">
                            <a:xfrm>
                              <a:off x="7439" y="11193"/>
                              <a:ext cx="22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Freeform 970"/>
                          <wps:cNvSpPr>
                            <a:spLocks/>
                          </wps:cNvSpPr>
                          <wps:spPr bwMode="auto">
                            <a:xfrm>
                              <a:off x="7502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Freeform 971"/>
                          <wps:cNvSpPr>
                            <a:spLocks/>
                          </wps:cNvSpPr>
                          <wps:spPr bwMode="auto">
                            <a:xfrm>
                              <a:off x="7502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50 h 98"/>
                                <a:gd name="T2" fmla="*/ 50 w 99"/>
                                <a:gd name="T3" fmla="*/ 0 h 98"/>
                                <a:gd name="T4" fmla="*/ 99 w 99"/>
                                <a:gd name="T5" fmla="*/ 50 h 98"/>
                                <a:gd name="T6" fmla="*/ 99 w 99"/>
                                <a:gd name="T7" fmla="*/ 50 h 98"/>
                                <a:gd name="T8" fmla="*/ 50 w 99"/>
                                <a:gd name="T9" fmla="*/ 98 h 98"/>
                                <a:gd name="T10" fmla="*/ 0 w 99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50"/>
                                  </a:cubicBezTo>
                                  <a:cubicBezTo>
                                    <a:pt x="99" y="50"/>
                                    <a:pt x="99" y="50"/>
                                    <a:pt x="99" y="50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5" name="Rectangle 972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7" y="11193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6" name="Freeform 973"/>
                          <wps:cNvSpPr>
                            <a:spLocks/>
                          </wps:cNvSpPr>
                          <wps:spPr bwMode="auto">
                            <a:xfrm>
                              <a:off x="7715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Freeform 974"/>
                          <wps:cNvSpPr>
                            <a:spLocks/>
                          </wps:cNvSpPr>
                          <wps:spPr bwMode="auto">
                            <a:xfrm>
                              <a:off x="7715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50 h 98"/>
                                <a:gd name="T2" fmla="*/ 50 w 99"/>
                                <a:gd name="T3" fmla="*/ 0 h 98"/>
                                <a:gd name="T4" fmla="*/ 99 w 99"/>
                                <a:gd name="T5" fmla="*/ 50 h 98"/>
                                <a:gd name="T6" fmla="*/ 99 w 99"/>
                                <a:gd name="T7" fmla="*/ 50 h 98"/>
                                <a:gd name="T8" fmla="*/ 50 w 99"/>
                                <a:gd name="T9" fmla="*/ 98 h 98"/>
                                <a:gd name="T10" fmla="*/ 0 w 99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50"/>
                                  </a:cubicBezTo>
                                  <a:cubicBezTo>
                                    <a:pt x="99" y="50"/>
                                    <a:pt x="99" y="50"/>
                                    <a:pt x="99" y="50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Rectangle 975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11193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Freeform 976"/>
                          <wps:cNvSpPr>
                            <a:spLocks/>
                          </wps:cNvSpPr>
                          <wps:spPr bwMode="auto">
                            <a:xfrm>
                              <a:off x="7928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0" name="Freeform 977"/>
                          <wps:cNvSpPr>
                            <a:spLocks/>
                          </wps:cNvSpPr>
                          <wps:spPr bwMode="auto">
                            <a:xfrm>
                              <a:off x="7928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50 h 98"/>
                                <a:gd name="T2" fmla="*/ 50 w 99"/>
                                <a:gd name="T3" fmla="*/ 0 h 98"/>
                                <a:gd name="T4" fmla="*/ 99 w 99"/>
                                <a:gd name="T5" fmla="*/ 50 h 98"/>
                                <a:gd name="T6" fmla="*/ 99 w 99"/>
                                <a:gd name="T7" fmla="*/ 50 h 98"/>
                                <a:gd name="T8" fmla="*/ 50 w 99"/>
                                <a:gd name="T9" fmla="*/ 98 h 98"/>
                                <a:gd name="T10" fmla="*/ 0 w 99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50"/>
                                  </a:cubicBezTo>
                                  <a:cubicBezTo>
                                    <a:pt x="99" y="50"/>
                                    <a:pt x="99" y="50"/>
                                    <a:pt x="99" y="50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Rectangle 978"/>
                          <wps:cNvSpPr>
                            <a:spLocks noChangeArrowheads="1"/>
                          </wps:cNvSpPr>
                          <wps:spPr bwMode="auto">
                            <a:xfrm>
                              <a:off x="8083" y="11193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2" name="Freeform 979"/>
                          <wps:cNvSpPr>
                            <a:spLocks/>
                          </wps:cNvSpPr>
                          <wps:spPr bwMode="auto">
                            <a:xfrm>
                              <a:off x="8141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980"/>
                          <wps:cNvSpPr>
                            <a:spLocks/>
                          </wps:cNvSpPr>
                          <wps:spPr bwMode="auto">
                            <a:xfrm>
                              <a:off x="8141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50 h 98"/>
                                <a:gd name="T2" fmla="*/ 50 w 99"/>
                                <a:gd name="T3" fmla="*/ 0 h 98"/>
                                <a:gd name="T4" fmla="*/ 99 w 99"/>
                                <a:gd name="T5" fmla="*/ 50 h 98"/>
                                <a:gd name="T6" fmla="*/ 99 w 99"/>
                                <a:gd name="T7" fmla="*/ 50 h 98"/>
                                <a:gd name="T8" fmla="*/ 50 w 99"/>
                                <a:gd name="T9" fmla="*/ 98 h 98"/>
                                <a:gd name="T10" fmla="*/ 0 w 99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50"/>
                                  </a:cubicBezTo>
                                  <a:cubicBezTo>
                                    <a:pt x="99" y="50"/>
                                    <a:pt x="99" y="50"/>
                                    <a:pt x="99" y="50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Rectangle 981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1" y="11193"/>
                              <a:ext cx="227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Freeform 982"/>
                          <wps:cNvSpPr>
                            <a:spLocks/>
                          </wps:cNvSpPr>
                          <wps:spPr bwMode="auto">
                            <a:xfrm>
                              <a:off x="8354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Freeform 983"/>
                          <wps:cNvSpPr>
                            <a:spLocks/>
                          </wps:cNvSpPr>
                          <wps:spPr bwMode="auto">
                            <a:xfrm>
                              <a:off x="8354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50 h 98"/>
                                <a:gd name="T2" fmla="*/ 50 w 99"/>
                                <a:gd name="T3" fmla="*/ 0 h 98"/>
                                <a:gd name="T4" fmla="*/ 99 w 99"/>
                                <a:gd name="T5" fmla="*/ 50 h 98"/>
                                <a:gd name="T6" fmla="*/ 99 w 99"/>
                                <a:gd name="T7" fmla="*/ 50 h 98"/>
                                <a:gd name="T8" fmla="*/ 50 w 99"/>
                                <a:gd name="T9" fmla="*/ 98 h 98"/>
                                <a:gd name="T10" fmla="*/ 0 w 99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50"/>
                                  </a:cubicBezTo>
                                  <a:cubicBezTo>
                                    <a:pt x="99" y="50"/>
                                    <a:pt x="99" y="50"/>
                                    <a:pt x="99" y="50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Rectangle 98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8" y="11193"/>
                              <a:ext cx="209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8" name="Freeform 985"/>
                          <wps:cNvSpPr>
                            <a:spLocks/>
                          </wps:cNvSpPr>
                          <wps:spPr bwMode="auto">
                            <a:xfrm>
                              <a:off x="8567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9" name="Freeform 986"/>
                          <wps:cNvSpPr>
                            <a:spLocks/>
                          </wps:cNvSpPr>
                          <wps:spPr bwMode="auto">
                            <a:xfrm>
                              <a:off x="8567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50 h 98"/>
                                <a:gd name="T2" fmla="*/ 50 w 99"/>
                                <a:gd name="T3" fmla="*/ 0 h 98"/>
                                <a:gd name="T4" fmla="*/ 99 w 99"/>
                                <a:gd name="T5" fmla="*/ 50 h 98"/>
                                <a:gd name="T6" fmla="*/ 99 w 99"/>
                                <a:gd name="T7" fmla="*/ 50 h 98"/>
                                <a:gd name="T8" fmla="*/ 50 w 99"/>
                                <a:gd name="T9" fmla="*/ 98 h 98"/>
                                <a:gd name="T10" fmla="*/ 0 w 99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50"/>
                                  </a:cubicBezTo>
                                  <a:cubicBezTo>
                                    <a:pt x="99" y="50"/>
                                    <a:pt x="99" y="50"/>
                                    <a:pt x="99" y="50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0" name="Rectangle 987"/>
                          <wps:cNvSpPr>
                            <a:spLocks noChangeArrowheads="1"/>
                          </wps:cNvSpPr>
                          <wps:spPr bwMode="auto">
                            <a:xfrm>
                              <a:off x="6588" y="11401"/>
                              <a:ext cx="227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Freeform 988"/>
                          <wps:cNvSpPr>
                            <a:spLocks/>
                          </wps:cNvSpPr>
                          <wps:spPr bwMode="auto">
                            <a:xfrm>
                              <a:off x="6650" y="1145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2" name="Freeform 989"/>
                          <wps:cNvSpPr>
                            <a:spLocks/>
                          </wps:cNvSpPr>
                          <wps:spPr bwMode="auto">
                            <a:xfrm>
                              <a:off x="6650" y="1145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Rectangle 990"/>
                          <wps:cNvSpPr>
                            <a:spLocks noChangeArrowheads="1"/>
                          </wps:cNvSpPr>
                          <wps:spPr bwMode="auto">
                            <a:xfrm>
                              <a:off x="6815" y="11401"/>
                              <a:ext cx="208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991"/>
                          <wps:cNvSpPr>
                            <a:spLocks/>
                          </wps:cNvSpPr>
                          <wps:spPr bwMode="auto">
                            <a:xfrm>
                              <a:off x="6863" y="1145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Freeform 992"/>
                          <wps:cNvSpPr>
                            <a:spLocks/>
                          </wps:cNvSpPr>
                          <wps:spPr bwMode="auto">
                            <a:xfrm>
                              <a:off x="6863" y="1145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6" name="Rectangle 993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3" y="11401"/>
                              <a:ext cx="208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994"/>
                          <wps:cNvSpPr>
                            <a:spLocks/>
                          </wps:cNvSpPr>
                          <wps:spPr bwMode="auto">
                            <a:xfrm>
                              <a:off x="7076" y="1145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8" name="Freeform 995"/>
                          <wps:cNvSpPr>
                            <a:spLocks/>
                          </wps:cNvSpPr>
                          <wps:spPr bwMode="auto">
                            <a:xfrm>
                              <a:off x="7076" y="1145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9" name="Rectangle 996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1" y="11401"/>
                              <a:ext cx="208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997"/>
                          <wps:cNvSpPr>
                            <a:spLocks/>
                          </wps:cNvSpPr>
                          <wps:spPr bwMode="auto">
                            <a:xfrm>
                              <a:off x="7289" y="1145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998"/>
                          <wps:cNvSpPr>
                            <a:spLocks/>
                          </wps:cNvSpPr>
                          <wps:spPr bwMode="auto">
                            <a:xfrm>
                              <a:off x="7289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Rectangle 999"/>
                          <wps:cNvSpPr>
                            <a:spLocks noChangeArrowheads="1"/>
                          </wps:cNvSpPr>
                          <wps:spPr bwMode="auto">
                            <a:xfrm>
                              <a:off x="7439" y="11401"/>
                              <a:ext cx="228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1000"/>
                          <wps:cNvSpPr>
                            <a:spLocks/>
                          </wps:cNvSpPr>
                          <wps:spPr bwMode="auto">
                            <a:xfrm>
                              <a:off x="7502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1001"/>
                          <wps:cNvSpPr>
                            <a:spLocks/>
                          </wps:cNvSpPr>
                          <wps:spPr bwMode="auto">
                            <a:xfrm>
                              <a:off x="7502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Rectangle 1002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7" y="11401"/>
                              <a:ext cx="208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1003"/>
                          <wps:cNvSpPr>
                            <a:spLocks/>
                          </wps:cNvSpPr>
                          <wps:spPr bwMode="auto">
                            <a:xfrm>
                              <a:off x="7715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1004"/>
                          <wps:cNvSpPr>
                            <a:spLocks/>
                          </wps:cNvSpPr>
                          <wps:spPr bwMode="auto">
                            <a:xfrm>
                              <a:off x="7715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Rectangle 1005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11401"/>
                              <a:ext cx="208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Freeform 1006"/>
                          <wps:cNvSpPr>
                            <a:spLocks/>
                          </wps:cNvSpPr>
                          <wps:spPr bwMode="auto">
                            <a:xfrm>
                              <a:off x="7928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0" name="Freeform 1007"/>
                          <wps:cNvSpPr>
                            <a:spLocks/>
                          </wps:cNvSpPr>
                          <wps:spPr bwMode="auto">
                            <a:xfrm>
                              <a:off x="7928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Rectangle 1008"/>
                          <wps:cNvSpPr>
                            <a:spLocks noChangeArrowheads="1"/>
                          </wps:cNvSpPr>
                          <wps:spPr bwMode="auto">
                            <a:xfrm>
                              <a:off x="8083" y="11401"/>
                              <a:ext cx="208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2" name="Freeform 1009"/>
                          <wps:cNvSpPr>
                            <a:spLocks/>
                          </wps:cNvSpPr>
                          <wps:spPr bwMode="auto">
                            <a:xfrm>
                              <a:off x="8141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3" name="Freeform 1010"/>
                          <wps:cNvSpPr>
                            <a:spLocks/>
                          </wps:cNvSpPr>
                          <wps:spPr bwMode="auto">
                            <a:xfrm>
                              <a:off x="8141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4" name="Rectangle 1011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1" y="11401"/>
                              <a:ext cx="227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5" name="Freeform 1012"/>
                          <wps:cNvSpPr>
                            <a:spLocks/>
                          </wps:cNvSpPr>
                          <wps:spPr bwMode="auto">
                            <a:xfrm>
                              <a:off x="8354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6" name="Freeform 1013"/>
                          <wps:cNvSpPr>
                            <a:spLocks/>
                          </wps:cNvSpPr>
                          <wps:spPr bwMode="auto">
                            <a:xfrm>
                              <a:off x="8354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Rectangle 101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8" y="11401"/>
                              <a:ext cx="209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Freeform 1015"/>
                          <wps:cNvSpPr>
                            <a:spLocks/>
                          </wps:cNvSpPr>
                          <wps:spPr bwMode="auto">
                            <a:xfrm>
                              <a:off x="8567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Freeform 1016"/>
                          <wps:cNvSpPr>
                            <a:spLocks/>
                          </wps:cNvSpPr>
                          <wps:spPr bwMode="auto">
                            <a:xfrm>
                              <a:off x="8567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0" name="Rectangle 1017"/>
                          <wps:cNvSpPr>
                            <a:spLocks noChangeArrowheads="1"/>
                          </wps:cNvSpPr>
                          <wps:spPr bwMode="auto">
                            <a:xfrm>
                              <a:off x="6588" y="11894"/>
                              <a:ext cx="227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" name="Freeform 1018"/>
                          <wps:cNvSpPr>
                            <a:spLocks/>
                          </wps:cNvSpPr>
                          <wps:spPr bwMode="auto">
                            <a:xfrm>
                              <a:off x="6650" y="1195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2" name="Freeform 1019"/>
                          <wps:cNvSpPr>
                            <a:spLocks/>
                          </wps:cNvSpPr>
                          <wps:spPr bwMode="auto">
                            <a:xfrm>
                              <a:off x="6650" y="1195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3" name="Rectangle 1020"/>
                          <wps:cNvSpPr>
                            <a:spLocks noChangeArrowheads="1"/>
                          </wps:cNvSpPr>
                          <wps:spPr bwMode="auto">
                            <a:xfrm>
                              <a:off x="6815" y="11894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4" name="Freeform 1021"/>
                          <wps:cNvSpPr>
                            <a:spLocks/>
                          </wps:cNvSpPr>
                          <wps:spPr bwMode="auto">
                            <a:xfrm>
                              <a:off x="6863" y="1195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" name="Freeform 1022"/>
                          <wps:cNvSpPr>
                            <a:spLocks/>
                          </wps:cNvSpPr>
                          <wps:spPr bwMode="auto">
                            <a:xfrm>
                              <a:off x="6863" y="1195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6" name="Rectangle 1023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3" y="11894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7" name="Freeform 1024"/>
                          <wps:cNvSpPr>
                            <a:spLocks/>
                          </wps:cNvSpPr>
                          <wps:spPr bwMode="auto">
                            <a:xfrm>
                              <a:off x="7076" y="1195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8" name="Freeform 1025"/>
                          <wps:cNvSpPr>
                            <a:spLocks/>
                          </wps:cNvSpPr>
                          <wps:spPr bwMode="auto">
                            <a:xfrm>
                              <a:off x="7076" y="1195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Rectangle 1026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1" y="11894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" name="Freeform 1027"/>
                          <wps:cNvSpPr>
                            <a:spLocks/>
                          </wps:cNvSpPr>
                          <wps:spPr bwMode="auto">
                            <a:xfrm>
                              <a:off x="7289" y="1195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Freeform 1028"/>
                          <wps:cNvSpPr>
                            <a:spLocks/>
                          </wps:cNvSpPr>
                          <wps:spPr bwMode="auto">
                            <a:xfrm>
                              <a:off x="7289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" name="Rectangle 1029"/>
                          <wps:cNvSpPr>
                            <a:spLocks noChangeArrowheads="1"/>
                          </wps:cNvSpPr>
                          <wps:spPr bwMode="auto">
                            <a:xfrm>
                              <a:off x="7439" y="11894"/>
                              <a:ext cx="22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" name="Freeform 1030"/>
                          <wps:cNvSpPr>
                            <a:spLocks/>
                          </wps:cNvSpPr>
                          <wps:spPr bwMode="auto">
                            <a:xfrm>
                              <a:off x="7502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4" name="Freeform 1031"/>
                          <wps:cNvSpPr>
                            <a:spLocks/>
                          </wps:cNvSpPr>
                          <wps:spPr bwMode="auto">
                            <a:xfrm>
                              <a:off x="7502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5" name="Rectangle 1032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7" y="11894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6" name="Freeform 1033"/>
                          <wps:cNvSpPr>
                            <a:spLocks/>
                          </wps:cNvSpPr>
                          <wps:spPr bwMode="auto">
                            <a:xfrm>
                              <a:off x="7715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" name="Freeform 1034"/>
                          <wps:cNvSpPr>
                            <a:spLocks/>
                          </wps:cNvSpPr>
                          <wps:spPr bwMode="auto">
                            <a:xfrm>
                              <a:off x="7715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" name="Rectangle 1035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11894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9" name="Freeform 1036"/>
                          <wps:cNvSpPr>
                            <a:spLocks/>
                          </wps:cNvSpPr>
                          <wps:spPr bwMode="auto">
                            <a:xfrm>
                              <a:off x="7928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0" name="Freeform 1037"/>
                          <wps:cNvSpPr>
                            <a:spLocks/>
                          </wps:cNvSpPr>
                          <wps:spPr bwMode="auto">
                            <a:xfrm>
                              <a:off x="7928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Rectangle 1038"/>
                          <wps:cNvSpPr>
                            <a:spLocks noChangeArrowheads="1"/>
                          </wps:cNvSpPr>
                          <wps:spPr bwMode="auto">
                            <a:xfrm>
                              <a:off x="8083" y="11894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2" name="Freeform 1039"/>
                          <wps:cNvSpPr>
                            <a:spLocks/>
                          </wps:cNvSpPr>
                          <wps:spPr bwMode="auto">
                            <a:xfrm>
                              <a:off x="8141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3" name="Freeform 1040"/>
                          <wps:cNvSpPr>
                            <a:spLocks/>
                          </wps:cNvSpPr>
                          <wps:spPr bwMode="auto">
                            <a:xfrm>
                              <a:off x="8141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4" name="Rectangle 1041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1" y="11894"/>
                              <a:ext cx="227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" name="Freeform 1042"/>
                          <wps:cNvSpPr>
                            <a:spLocks/>
                          </wps:cNvSpPr>
                          <wps:spPr bwMode="auto">
                            <a:xfrm>
                              <a:off x="8354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" name="Freeform 1043"/>
                          <wps:cNvSpPr>
                            <a:spLocks/>
                          </wps:cNvSpPr>
                          <wps:spPr bwMode="auto">
                            <a:xfrm>
                              <a:off x="8354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Rectangle 104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8" y="11894"/>
                              <a:ext cx="209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Freeform 1045"/>
                          <wps:cNvSpPr>
                            <a:spLocks/>
                          </wps:cNvSpPr>
                          <wps:spPr bwMode="auto">
                            <a:xfrm>
                              <a:off x="8567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Freeform 1046"/>
                          <wps:cNvSpPr>
                            <a:spLocks/>
                          </wps:cNvSpPr>
                          <wps:spPr bwMode="auto">
                            <a:xfrm>
                              <a:off x="8567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Rectangle 1047"/>
                          <wps:cNvSpPr>
                            <a:spLocks noChangeArrowheads="1"/>
                          </wps:cNvSpPr>
                          <wps:spPr bwMode="auto">
                            <a:xfrm>
                              <a:off x="6588" y="12102"/>
                              <a:ext cx="227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Freeform 1048"/>
                          <wps:cNvSpPr>
                            <a:spLocks/>
                          </wps:cNvSpPr>
                          <wps:spPr bwMode="auto">
                            <a:xfrm>
                              <a:off x="6650" y="1216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2" name="Freeform 1049"/>
                          <wps:cNvSpPr>
                            <a:spLocks/>
                          </wps:cNvSpPr>
                          <wps:spPr bwMode="auto">
                            <a:xfrm>
                              <a:off x="6650" y="1216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Rectangle 1050"/>
                          <wps:cNvSpPr>
                            <a:spLocks noChangeArrowheads="1"/>
                          </wps:cNvSpPr>
                          <wps:spPr bwMode="auto">
                            <a:xfrm>
                              <a:off x="6815" y="12102"/>
                              <a:ext cx="208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4" name="Freeform 1051"/>
                          <wps:cNvSpPr>
                            <a:spLocks/>
                          </wps:cNvSpPr>
                          <wps:spPr bwMode="auto">
                            <a:xfrm>
                              <a:off x="6863" y="1216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" name="Freeform 1052"/>
                          <wps:cNvSpPr>
                            <a:spLocks/>
                          </wps:cNvSpPr>
                          <wps:spPr bwMode="auto">
                            <a:xfrm>
                              <a:off x="6863" y="1216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Rectangle 1053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3" y="12102"/>
                              <a:ext cx="208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1054"/>
                          <wps:cNvSpPr>
                            <a:spLocks/>
                          </wps:cNvSpPr>
                          <wps:spPr bwMode="auto">
                            <a:xfrm>
                              <a:off x="7076" y="1216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Freeform 1055"/>
                          <wps:cNvSpPr>
                            <a:spLocks/>
                          </wps:cNvSpPr>
                          <wps:spPr bwMode="auto">
                            <a:xfrm>
                              <a:off x="7076" y="1216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9" name="Rectangle 1056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1" y="12102"/>
                              <a:ext cx="208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1057"/>
                          <wps:cNvSpPr>
                            <a:spLocks/>
                          </wps:cNvSpPr>
                          <wps:spPr bwMode="auto">
                            <a:xfrm>
                              <a:off x="7289" y="1216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1058"/>
                          <wps:cNvSpPr>
                            <a:spLocks/>
                          </wps:cNvSpPr>
                          <wps:spPr bwMode="auto">
                            <a:xfrm>
                              <a:off x="7289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Rectangle 1059"/>
                          <wps:cNvSpPr>
                            <a:spLocks noChangeArrowheads="1"/>
                          </wps:cNvSpPr>
                          <wps:spPr bwMode="auto">
                            <a:xfrm>
                              <a:off x="7439" y="12102"/>
                              <a:ext cx="228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3" name="Freeform 1060"/>
                          <wps:cNvSpPr>
                            <a:spLocks/>
                          </wps:cNvSpPr>
                          <wps:spPr bwMode="auto">
                            <a:xfrm>
                              <a:off x="7502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Freeform 1061"/>
                          <wps:cNvSpPr>
                            <a:spLocks/>
                          </wps:cNvSpPr>
                          <wps:spPr bwMode="auto">
                            <a:xfrm>
                              <a:off x="7502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5" name="Rectangle 1062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7" y="12102"/>
                              <a:ext cx="208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6" name="Freeform 1063"/>
                          <wps:cNvSpPr>
                            <a:spLocks/>
                          </wps:cNvSpPr>
                          <wps:spPr bwMode="auto">
                            <a:xfrm>
                              <a:off x="7715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7" name="Freeform 1064"/>
                          <wps:cNvSpPr>
                            <a:spLocks/>
                          </wps:cNvSpPr>
                          <wps:spPr bwMode="auto">
                            <a:xfrm>
                              <a:off x="7715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8" name="Rectangle 1065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12102"/>
                              <a:ext cx="208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9" name="Freeform 1066"/>
                          <wps:cNvSpPr>
                            <a:spLocks/>
                          </wps:cNvSpPr>
                          <wps:spPr bwMode="auto">
                            <a:xfrm>
                              <a:off x="7928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0" name="Freeform 1067"/>
                          <wps:cNvSpPr>
                            <a:spLocks/>
                          </wps:cNvSpPr>
                          <wps:spPr bwMode="auto">
                            <a:xfrm>
                              <a:off x="7928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1" name="Rectangle 1068"/>
                          <wps:cNvSpPr>
                            <a:spLocks noChangeArrowheads="1"/>
                          </wps:cNvSpPr>
                          <wps:spPr bwMode="auto">
                            <a:xfrm>
                              <a:off x="8083" y="12102"/>
                              <a:ext cx="208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Freeform 1069"/>
                          <wps:cNvSpPr>
                            <a:spLocks/>
                          </wps:cNvSpPr>
                          <wps:spPr bwMode="auto">
                            <a:xfrm>
                              <a:off x="8141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" name="Freeform 1070"/>
                          <wps:cNvSpPr>
                            <a:spLocks/>
                          </wps:cNvSpPr>
                          <wps:spPr bwMode="auto">
                            <a:xfrm>
                              <a:off x="8141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Rectangle 1071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1" y="12102"/>
                              <a:ext cx="227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1072"/>
                          <wps:cNvSpPr>
                            <a:spLocks/>
                          </wps:cNvSpPr>
                          <wps:spPr bwMode="auto">
                            <a:xfrm>
                              <a:off x="8354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Freeform 1073"/>
                          <wps:cNvSpPr>
                            <a:spLocks/>
                          </wps:cNvSpPr>
                          <wps:spPr bwMode="auto">
                            <a:xfrm>
                              <a:off x="8354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7" name="Rectangle 107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8" y="12102"/>
                              <a:ext cx="209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" name="Freeform 1075"/>
                          <wps:cNvSpPr>
                            <a:spLocks/>
                          </wps:cNvSpPr>
                          <wps:spPr bwMode="auto">
                            <a:xfrm>
                              <a:off x="8567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9" name="Freeform 1076"/>
                          <wps:cNvSpPr>
                            <a:spLocks/>
                          </wps:cNvSpPr>
                          <wps:spPr bwMode="auto">
                            <a:xfrm>
                              <a:off x="8567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0" name="Line 1077"/>
                          <wps:cNvCnPr/>
                          <wps:spPr bwMode="auto">
                            <a:xfrm>
                              <a:off x="6644" y="11098"/>
                              <a:ext cx="114" cy="0"/>
                            </a:xfrm>
                            <a:prstGeom prst="line">
                              <a:avLst/>
                            </a:prstGeom>
                            <a:noFill/>
                            <a:ln w="1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1" name="Freeform 1078"/>
                          <wps:cNvSpPr>
                            <a:spLocks/>
                          </wps:cNvSpPr>
                          <wps:spPr bwMode="auto">
                            <a:xfrm>
                              <a:off x="6758" y="11061"/>
                              <a:ext cx="57" cy="94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94 h 94"/>
                                <a:gd name="T2" fmla="*/ 57 w 57"/>
                                <a:gd name="T3" fmla="*/ 37 h 94"/>
                                <a:gd name="T4" fmla="*/ 0 w 57"/>
                                <a:gd name="T5" fmla="*/ 0 h 94"/>
                                <a:gd name="T6" fmla="*/ 0 w 57"/>
                                <a:gd name="T7" fmla="*/ 94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7" h="94">
                                  <a:moveTo>
                                    <a:pt x="0" y="94"/>
                                  </a:moveTo>
                                  <a:lnTo>
                                    <a:pt x="57" y="3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Freeform 1079"/>
                          <wps:cNvSpPr>
                            <a:spLocks/>
                          </wps:cNvSpPr>
                          <wps:spPr bwMode="auto">
                            <a:xfrm>
                              <a:off x="6758" y="11061"/>
                              <a:ext cx="57" cy="94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94 h 94"/>
                                <a:gd name="T2" fmla="*/ 57 w 57"/>
                                <a:gd name="T3" fmla="*/ 37 h 94"/>
                                <a:gd name="T4" fmla="*/ 0 w 57"/>
                                <a:gd name="T5" fmla="*/ 0 h 94"/>
                                <a:gd name="T6" fmla="*/ 0 w 57"/>
                                <a:gd name="T7" fmla="*/ 94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7" h="94">
                                  <a:moveTo>
                                    <a:pt x="0" y="94"/>
                                  </a:moveTo>
                                  <a:lnTo>
                                    <a:pt x="57" y="3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Freeform 1080"/>
                          <wps:cNvSpPr>
                            <a:spLocks/>
                          </wps:cNvSpPr>
                          <wps:spPr bwMode="auto">
                            <a:xfrm>
                              <a:off x="6588" y="11061"/>
                              <a:ext cx="56" cy="94"/>
                            </a:xfrm>
                            <a:custGeom>
                              <a:avLst/>
                              <a:gdLst>
                                <a:gd name="T0" fmla="*/ 56 w 56"/>
                                <a:gd name="T1" fmla="*/ 0 h 94"/>
                                <a:gd name="T2" fmla="*/ 0 w 56"/>
                                <a:gd name="T3" fmla="*/ 37 h 94"/>
                                <a:gd name="T4" fmla="*/ 56 w 56"/>
                                <a:gd name="T5" fmla="*/ 94 h 94"/>
                                <a:gd name="T6" fmla="*/ 56 w 56"/>
                                <a:gd name="T7" fmla="*/ 0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6" h="94">
                                  <a:moveTo>
                                    <a:pt x="56" y="0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56" y="94"/>
                                  </a:lnTo>
                                  <a:lnTo>
                                    <a:pt x="5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Freeform 1081"/>
                          <wps:cNvSpPr>
                            <a:spLocks/>
                          </wps:cNvSpPr>
                          <wps:spPr bwMode="auto">
                            <a:xfrm>
                              <a:off x="6588" y="11061"/>
                              <a:ext cx="56" cy="94"/>
                            </a:xfrm>
                            <a:custGeom>
                              <a:avLst/>
                              <a:gdLst>
                                <a:gd name="T0" fmla="*/ 56 w 56"/>
                                <a:gd name="T1" fmla="*/ 0 h 94"/>
                                <a:gd name="T2" fmla="*/ 0 w 56"/>
                                <a:gd name="T3" fmla="*/ 37 h 94"/>
                                <a:gd name="T4" fmla="*/ 56 w 56"/>
                                <a:gd name="T5" fmla="*/ 94 h 94"/>
                                <a:gd name="T6" fmla="*/ 56 w 56"/>
                                <a:gd name="T7" fmla="*/ 0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6" h="94">
                                  <a:moveTo>
                                    <a:pt x="56" y="0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56" y="94"/>
                                  </a:lnTo>
                                  <a:lnTo>
                                    <a:pt x="5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Rectangle 1082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1" y="10966"/>
                              <a:ext cx="163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Default="00B2343C" w:rsidP="00B2343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76" name="Rectangle 1083"/>
                          <wps:cNvSpPr>
                            <a:spLocks noChangeArrowheads="1"/>
                          </wps:cNvSpPr>
                          <wps:spPr bwMode="auto">
                            <a:xfrm>
                              <a:off x="7042" y="10966"/>
                              <a:ext cx="128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Default="00B2343C" w:rsidP="00B2343C">
                                <w:proofErr w:type="gramStart"/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>m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77" name="Rectangle 1084"/>
                          <wps:cNvSpPr>
                            <a:spLocks noChangeArrowheads="1"/>
                          </wps:cNvSpPr>
                          <wps:spPr bwMode="auto">
                            <a:xfrm>
                              <a:off x="6379" y="10966"/>
                              <a:ext cx="2556" cy="1571"/>
                            </a:xfrm>
                            <a:prstGeom prst="rect">
                              <a:avLst/>
                            </a:prstGeom>
                            <a:noFill/>
                            <a:ln w="24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Rectangle 1085"/>
                          <wps:cNvSpPr>
                            <a:spLocks noChangeArrowheads="1"/>
                          </wps:cNvSpPr>
                          <wps:spPr bwMode="auto">
                            <a:xfrm>
                              <a:off x="7553" y="10626"/>
                              <a:ext cx="244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Default="00B2343C" w:rsidP="00B2343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>120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79" name="Rectangle 108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0" y="10626"/>
                              <a:ext cx="128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Default="00B2343C" w:rsidP="00B2343C">
                                <w:proofErr w:type="gramStart"/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>m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80" name="Line 1087"/>
                          <wps:cNvCnPr/>
                          <wps:spPr bwMode="auto">
                            <a:xfrm>
                              <a:off x="6379" y="10815"/>
                              <a:ext cx="2556" cy="0"/>
                            </a:xfrm>
                            <a:prstGeom prst="line">
                              <a:avLst/>
                            </a:prstGeom>
                            <a:noFill/>
                            <a:ln w="1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1" name="Freeform 1088"/>
                          <wps:cNvSpPr>
                            <a:spLocks/>
                          </wps:cNvSpPr>
                          <wps:spPr bwMode="auto">
                            <a:xfrm>
                              <a:off x="8916" y="10777"/>
                              <a:ext cx="38" cy="94"/>
                            </a:xfrm>
                            <a:custGeom>
                              <a:avLst/>
                              <a:gdLst>
                                <a:gd name="T0" fmla="*/ 0 w 38"/>
                                <a:gd name="T1" fmla="*/ 94 h 94"/>
                                <a:gd name="T2" fmla="*/ 38 w 38"/>
                                <a:gd name="T3" fmla="*/ 38 h 94"/>
                                <a:gd name="T4" fmla="*/ 0 w 38"/>
                                <a:gd name="T5" fmla="*/ 0 h 94"/>
                                <a:gd name="T6" fmla="*/ 0 w 38"/>
                                <a:gd name="T7" fmla="*/ 94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" h="94">
                                  <a:moveTo>
                                    <a:pt x="0" y="94"/>
                                  </a:moveTo>
                                  <a:lnTo>
                                    <a:pt x="38" y="3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Freeform 1089"/>
                          <wps:cNvSpPr>
                            <a:spLocks/>
                          </wps:cNvSpPr>
                          <wps:spPr bwMode="auto">
                            <a:xfrm>
                              <a:off x="8916" y="10777"/>
                              <a:ext cx="38" cy="94"/>
                            </a:xfrm>
                            <a:custGeom>
                              <a:avLst/>
                              <a:gdLst>
                                <a:gd name="T0" fmla="*/ 0 w 38"/>
                                <a:gd name="T1" fmla="*/ 94 h 94"/>
                                <a:gd name="T2" fmla="*/ 38 w 38"/>
                                <a:gd name="T3" fmla="*/ 38 h 94"/>
                                <a:gd name="T4" fmla="*/ 0 w 38"/>
                                <a:gd name="T5" fmla="*/ 0 h 94"/>
                                <a:gd name="T6" fmla="*/ 0 w 38"/>
                                <a:gd name="T7" fmla="*/ 94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" h="94">
                                  <a:moveTo>
                                    <a:pt x="0" y="94"/>
                                  </a:moveTo>
                                  <a:lnTo>
                                    <a:pt x="38" y="3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3" name="Freeform 1090"/>
                          <wps:cNvSpPr>
                            <a:spLocks/>
                          </wps:cNvSpPr>
                          <wps:spPr bwMode="auto">
                            <a:xfrm>
                              <a:off x="6360" y="10777"/>
                              <a:ext cx="38" cy="94"/>
                            </a:xfrm>
                            <a:custGeom>
                              <a:avLst/>
                              <a:gdLst>
                                <a:gd name="T0" fmla="*/ 38 w 38"/>
                                <a:gd name="T1" fmla="*/ 0 h 94"/>
                                <a:gd name="T2" fmla="*/ 0 w 38"/>
                                <a:gd name="T3" fmla="*/ 38 h 94"/>
                                <a:gd name="T4" fmla="*/ 38 w 38"/>
                                <a:gd name="T5" fmla="*/ 94 h 94"/>
                                <a:gd name="T6" fmla="*/ 38 w 38"/>
                                <a:gd name="T7" fmla="*/ 0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" h="94">
                                  <a:moveTo>
                                    <a:pt x="38" y="0"/>
                                  </a:moveTo>
                                  <a:lnTo>
                                    <a:pt x="0" y="38"/>
                                  </a:lnTo>
                                  <a:lnTo>
                                    <a:pt x="38" y="94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Freeform 1091"/>
                          <wps:cNvSpPr>
                            <a:spLocks/>
                          </wps:cNvSpPr>
                          <wps:spPr bwMode="auto">
                            <a:xfrm>
                              <a:off x="6360" y="10777"/>
                              <a:ext cx="38" cy="94"/>
                            </a:xfrm>
                            <a:custGeom>
                              <a:avLst/>
                              <a:gdLst>
                                <a:gd name="T0" fmla="*/ 38 w 38"/>
                                <a:gd name="T1" fmla="*/ 0 h 94"/>
                                <a:gd name="T2" fmla="*/ 0 w 38"/>
                                <a:gd name="T3" fmla="*/ 38 h 94"/>
                                <a:gd name="T4" fmla="*/ 38 w 38"/>
                                <a:gd name="T5" fmla="*/ 94 h 94"/>
                                <a:gd name="T6" fmla="*/ 38 w 38"/>
                                <a:gd name="T7" fmla="*/ 0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" h="94">
                                  <a:moveTo>
                                    <a:pt x="38" y="0"/>
                                  </a:moveTo>
                                  <a:lnTo>
                                    <a:pt x="0" y="38"/>
                                  </a:lnTo>
                                  <a:lnTo>
                                    <a:pt x="38" y="94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5" name="Line 1092"/>
                          <wps:cNvCnPr/>
                          <wps:spPr bwMode="auto">
                            <a:xfrm>
                              <a:off x="9105" y="10966"/>
                              <a:ext cx="0" cy="1533"/>
                            </a:xfrm>
                            <a:prstGeom prst="line">
                              <a:avLst/>
                            </a:prstGeom>
                            <a:noFill/>
                            <a:ln w="1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6" name="Freeform 1093"/>
                          <wps:cNvSpPr>
                            <a:spLocks/>
                          </wps:cNvSpPr>
                          <wps:spPr bwMode="auto">
                            <a:xfrm>
                              <a:off x="9067" y="12499"/>
                              <a:ext cx="95" cy="38"/>
                            </a:xfrm>
                            <a:custGeom>
                              <a:avLst/>
                              <a:gdLst>
                                <a:gd name="T0" fmla="*/ 0 w 95"/>
                                <a:gd name="T1" fmla="*/ 0 h 38"/>
                                <a:gd name="T2" fmla="*/ 38 w 95"/>
                                <a:gd name="T3" fmla="*/ 38 h 38"/>
                                <a:gd name="T4" fmla="*/ 95 w 95"/>
                                <a:gd name="T5" fmla="*/ 0 h 38"/>
                                <a:gd name="T6" fmla="*/ 0 w 95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5" h="38">
                                  <a:moveTo>
                                    <a:pt x="0" y="0"/>
                                  </a:moveTo>
                                  <a:lnTo>
                                    <a:pt x="38" y="38"/>
                                  </a:lnTo>
                                  <a:lnTo>
                                    <a:pt x="9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7" name="Freeform 1094"/>
                          <wps:cNvSpPr>
                            <a:spLocks/>
                          </wps:cNvSpPr>
                          <wps:spPr bwMode="auto">
                            <a:xfrm>
                              <a:off x="9067" y="12499"/>
                              <a:ext cx="95" cy="38"/>
                            </a:xfrm>
                            <a:custGeom>
                              <a:avLst/>
                              <a:gdLst>
                                <a:gd name="T0" fmla="*/ 0 w 95"/>
                                <a:gd name="T1" fmla="*/ 0 h 38"/>
                                <a:gd name="T2" fmla="*/ 38 w 95"/>
                                <a:gd name="T3" fmla="*/ 38 h 38"/>
                                <a:gd name="T4" fmla="*/ 95 w 95"/>
                                <a:gd name="T5" fmla="*/ 0 h 38"/>
                                <a:gd name="T6" fmla="*/ 0 w 95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5" h="38">
                                  <a:moveTo>
                                    <a:pt x="0" y="0"/>
                                  </a:moveTo>
                                  <a:lnTo>
                                    <a:pt x="38" y="38"/>
                                  </a:lnTo>
                                  <a:lnTo>
                                    <a:pt x="9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Freeform 1095"/>
                          <wps:cNvSpPr>
                            <a:spLocks/>
                          </wps:cNvSpPr>
                          <wps:spPr bwMode="auto">
                            <a:xfrm>
                              <a:off x="9067" y="10966"/>
                              <a:ext cx="95" cy="38"/>
                            </a:xfrm>
                            <a:custGeom>
                              <a:avLst/>
                              <a:gdLst>
                                <a:gd name="T0" fmla="*/ 95 w 95"/>
                                <a:gd name="T1" fmla="*/ 38 h 38"/>
                                <a:gd name="T2" fmla="*/ 38 w 95"/>
                                <a:gd name="T3" fmla="*/ 0 h 38"/>
                                <a:gd name="T4" fmla="*/ 0 w 95"/>
                                <a:gd name="T5" fmla="*/ 38 h 38"/>
                                <a:gd name="T6" fmla="*/ 95 w 95"/>
                                <a:gd name="T7" fmla="*/ 38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5" h="38">
                                  <a:moveTo>
                                    <a:pt x="95" y="38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0" y="38"/>
                                  </a:lnTo>
                                  <a:lnTo>
                                    <a:pt x="95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" name="Freeform 1096"/>
                          <wps:cNvSpPr>
                            <a:spLocks/>
                          </wps:cNvSpPr>
                          <wps:spPr bwMode="auto">
                            <a:xfrm>
                              <a:off x="9067" y="10966"/>
                              <a:ext cx="95" cy="38"/>
                            </a:xfrm>
                            <a:custGeom>
                              <a:avLst/>
                              <a:gdLst>
                                <a:gd name="T0" fmla="*/ 95 w 95"/>
                                <a:gd name="T1" fmla="*/ 38 h 38"/>
                                <a:gd name="T2" fmla="*/ 38 w 95"/>
                                <a:gd name="T3" fmla="*/ 0 h 38"/>
                                <a:gd name="T4" fmla="*/ 0 w 95"/>
                                <a:gd name="T5" fmla="*/ 38 h 38"/>
                                <a:gd name="T6" fmla="*/ 95 w 95"/>
                                <a:gd name="T7" fmla="*/ 38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5" h="38">
                                  <a:moveTo>
                                    <a:pt x="95" y="38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0" y="38"/>
                                  </a:lnTo>
                                  <a:lnTo>
                                    <a:pt x="95" y="3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Canvas 790" o:spid="_x0000_s1026" editas="canvas" style="width:340.9pt;height:127.6pt;mso-position-horizontal-relative:char;mso-position-vertical-relative:line" coordsize="43294,162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294;height:16205;visibility:visible;mso-wrap-style:square">
                  <v:fill o:detectmouseclick="t"/>
                  <v:path o:connecttype="none"/>
                </v:shape>
                <v:shape id="AutoShape 941" o:spid="_x0000_s1028" type="#_x0000_t32" style="position:absolute;top:8420;width: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jkbMcAAADcAAAADwAAAGRycy9kb3ducmV2LnhtbESPQWvCQBSE7wX/w/KE3urGtkiJboIo&#10;UqlFiRWxt0f2NQlm34bsGuO/7xYKHoeZ+YaZpb2pRUetqywrGI8iEMS51RUXCg5fq6c3EM4ja6wt&#10;k4IbOUiTwcMMY22vnFG394UIEHYxKii9b2IpXV6SQTeyDXHwfmxr0AfZFlK3eA1wU8vnKJpIgxWH&#10;hRIbWpSUn/cXo6BbbD8uy13/vvmcZ+N1Zerj6Xul1OOwn09BeOr9PfzfXmsFk5dX+DsTjoBM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2ORsxwAAANwAAAAPAAAAAAAA&#10;AAAAAAAAAKECAABkcnMvZG93bnJldi54bWxQSwUGAAAAAAQABAD5AAAAlQMAAAAA&#10;" stroked="f">
                  <v:stroke endarrow="block"/>
                </v:shape>
                <v:group id="Group 942" o:spid="_x0000_s1029" style="position:absolute;left:1390;top:958;width:39758;height:15031" coordorigin="3218,10568" coordsize="6261,23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    <v:shape id="Picture 943" o:spid="_x0000_s1030" type="#_x0000_t75" alt="MC900433869[1]" style="position:absolute;left:5059;top:11592;width:409;height:4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GnrzDAAAA3AAAAA8AAABkcnMvZG93bnJldi54bWxEj0GLwjAUhO+C/yE8YW+augtFqlFE0BU8&#10;rYqLt0fzbKrNS2mi1v31RhD2OMzMN8xk1tpK3KjxpWMFw0ECgjh3uuRCwX637I9A+ICssXJMCh7k&#10;YTbtdiaYaXfnH7ptQyEihH2GCkwIdSalzw1Z9ANXE0fv5BqLIcqmkLrBe4TbSn4mSSotlhwXDNa0&#10;MJRftleroOZ9MT9sLqOjOfwlv6tvY8pzq9RHr52PQQRqw3/43V5rBelXCq8z8QjI6R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waevMMAAADcAAAADwAAAAAAAAAAAAAAAACf&#10;AgAAZHJzL2Rvd25yZXYueG1sUEsFBgAAAAAEAAQA9wAAAI8DAAAAAA==&#10;">
                    <v:imagedata r:id="rId10" o:title="MC900433869[1]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44" o:spid="_x0000_s1031" type="#_x0000_t202" style="position:absolute;left:5185;top:11947;width:586;height: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PQvcMA&#10;AADcAAAADwAAAGRycy9kb3ducmV2LnhtbESP3YrCMBSE7xd8h3AEbxZNXddWq1FWwcVbfx7g2Bzb&#10;YnNSmmjr25uFBS+HmfmGWa47U4kHNa60rGA8ikAQZ1aXnCs4n3bDGQjnkTVWlknBkxysV72PJaba&#10;tnygx9HnIkDYpaig8L5OpXRZQQbdyNbEwbvaxqAPssmlbrANcFPJryiKpcGSw0KBNW0Lym7Hu1Fw&#10;3bef03l7+fXn5PAdb7BMLvap1KDf/SxAeOr8O/zf3msF8SSBvzPh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PQvcMAAADcAAAADwAAAAAAAAAAAAAAAACYAgAAZHJzL2Rv&#10;d25yZXYueG1sUEsFBgAAAAAEAAQA9QAAAIgDAAAAAA==&#10;" stroked="f">
                    <v:textbox>
                      <w:txbxContent>
                        <w:p w:rsidR="00B2343C" w:rsidRPr="004A6D61" w:rsidRDefault="00B2343C" w:rsidP="00B2343C">
                          <w:pPr>
                            <w:rPr>
                              <w:color w:val="0070C0"/>
                            </w:rPr>
                          </w:pPr>
                          <w:r w:rsidRPr="004A6D61">
                            <w:rPr>
                              <w:color w:val="0070C0"/>
                            </w:rPr>
                            <w:t>UE</w:t>
                          </w:r>
                        </w:p>
                        <w:p w:rsidR="00B2343C" w:rsidRPr="004A6D61" w:rsidRDefault="00B2343C" w:rsidP="00B2343C">
                          <w:pPr>
                            <w:rPr>
                              <w:color w:val="0070C0"/>
                            </w:rPr>
                          </w:pPr>
                          <w:r w:rsidRPr="004A6D61">
                            <w:rPr>
                              <w:color w:val="0070C0"/>
                            </w:rPr>
                            <w:t>UE</w:t>
                          </w:r>
                        </w:p>
                      </w:txbxContent>
                    </v:textbox>
                  </v:shape>
                  <v:shape id="Text Box 945" o:spid="_x0000_s1032" type="#_x0000_t202" style="position:absolute;left:7538;top:11590;width:1084;height: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AUPs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2jn7g2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OAUPsAAAADcAAAADwAAAAAAAAAAAAAAAACYAgAAZHJzL2Rvd25y&#10;ZXYueG1sUEsFBgAAAAAEAAQA9QAAAIUDAAAAAA==&#10;" filled="f" stroked="f">
                    <v:textbox>
                      <w:txbxContent>
                        <w:p w:rsidR="00B2343C" w:rsidRPr="004A6D61" w:rsidRDefault="00B2343C" w:rsidP="00B2343C">
                          <w:pPr>
                            <w:rPr>
                              <w:color w:val="0070C0"/>
                            </w:rPr>
                          </w:pPr>
                          <w:r>
                            <w:rPr>
                              <w:color w:val="0070C0"/>
                            </w:rPr>
                            <w:t>HeNBs</w:t>
                          </w:r>
                        </w:p>
                        <w:p w:rsidR="00B2343C" w:rsidRPr="004A6D61" w:rsidRDefault="00B2343C" w:rsidP="00B2343C">
                          <w:pPr>
                            <w:rPr>
                              <w:color w:val="0070C0"/>
                            </w:rPr>
                          </w:pPr>
                          <w:r>
                            <w:rPr>
                              <w:color w:val="0070C0"/>
                            </w:rPr>
                            <w:t>HeNBs</w:t>
                          </w:r>
                        </w:p>
                      </w:txbxContent>
                    </v:textbox>
                  </v:shape>
                  <v:shape id="Text Box 946" o:spid="_x0000_s1033" type="#_x0000_t202" style="position:absolute;left:4498;top:11384;width:969;height: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yxpc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xcsK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ssaXEAAAA3AAAAA8AAAAAAAAAAAAAAAAAmAIAAGRycy9k&#10;b3ducmV2LnhtbFBLBQYAAAAABAAEAPUAAACJAwAAAAA=&#10;" filled="f" stroked="f">
                    <v:textbox>
                      <w:txbxContent>
                        <w:p w:rsidR="00B2343C" w:rsidRPr="004A6D61" w:rsidRDefault="00B2343C" w:rsidP="00B2343C">
                          <w:pPr>
                            <w:rPr>
                              <w:color w:val="0070C0"/>
                            </w:rPr>
                          </w:pPr>
                          <w:r>
                            <w:rPr>
                              <w:color w:val="0070C0"/>
                            </w:rPr>
                            <w:t>MeNB</w:t>
                          </w:r>
                        </w:p>
                        <w:p w:rsidR="00B2343C" w:rsidRPr="004A6D61" w:rsidRDefault="00B2343C" w:rsidP="00B2343C">
                          <w:pPr>
                            <w:rPr>
                              <w:color w:val="0070C0"/>
                            </w:rPr>
                          </w:pPr>
                          <w:r>
                            <w:rPr>
                              <w:color w:val="0070C0"/>
                            </w:rPr>
                            <w:t>MeNB</w:t>
                          </w:r>
                        </w:p>
                      </w:txbxContent>
                    </v:textbox>
                  </v:shape>
                  <v:shape id="AutoShape 947" o:spid="_x0000_s1034" type="#_x0000_t32" style="position:absolute;left:4498;top:11562;width:969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WREsIAAADcAAAADwAAAGRycy9kb3ducmV2LnhtbERPy4rCMBTdC/5DuII7TR1EhmoUUWRE&#10;ZcQHortLc22LzU1pYq1/P1kMuDyc92TWmELUVLncsoJBPwJBnFidc6rgfFr1vkE4j6yxsEwK3uRg&#10;Nm23Jhhr++ID1UefihDCLkYFmfdlLKVLMjLo+rYkDtzdVgZ9gFUqdYWvEG4K+RVFI2kw59CQYUmL&#10;jJLH8WkU1IvfzXO5b362u/lhsM5NcbneVkp1O818DMJT4z/if/daKxgNw/xwJhwBO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eWREsIAAADcAAAADwAAAAAAAAAAAAAA&#10;AAChAgAAZHJzL2Rvd25yZXYueG1sUEsFBgAAAAAEAAQA+QAAAJADAAAAAA==&#10;" stroked="f">
                    <v:stroke endarrow="block"/>
                  </v:shape>
                  <v:shape id="AutoShape 948" o:spid="_x0000_s1035" type="#_x0000_t32" style="position:absolute;left:4580;top:11744;width:607;height: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JusQAAADcAAAADwAAAGRycy9kb3ducmV2LnhtbESPQWsCMRSE70L/Q3iF3mpWqdu6GkWE&#10;loJQcVvvz81zs7h5CZtU139vCgWPw8x8w8yXvW3FmbrQOFYwGmYgiCunG64V/Hy/P7+BCBFZY+uY&#10;FFwpwHLxMJhjod2Fd3QuYy0ShEOBCkyMvpAyVIYshqHzxMk7us5iTLKrpe7wkuC2leMsy6XFhtOC&#10;QU9rQ9Wp/LUKTpOt5y9/NNfXuNl/hOkm71cHpZ4e+9UMRKQ+3sP/7U+tIH8Zwd+ZdAT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yEm6xAAAANwAAAAPAAAAAAAAAAAA&#10;AAAAAKECAABkcnMvZG93bnJldi54bWxQSwUGAAAAAAQABAD5AAAAkgMAAAAA&#10;" strokecolor="#00b050" strokeweight="1.5pt">
                    <v:stroke endarrow="block"/>
                  </v:shape>
                  <v:shape id="Freeform 949" o:spid="_x0000_s1036" style="position:absolute;left:3218;top:10568;width:2726;height:2367;visibility:visible;mso-wrap-style:square;v-text-anchor:top" coordsize="2726,2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H+gcIA&#10;AADcAAAADwAAAGRycy9kb3ducmV2LnhtbESPT4vCMBTE7wt+h/AEb2uq+I9qFBWEBb2s9uDx0Tzb&#10;YvNSkqh1P70RhD0OM/MbZrFqTS3u5HxlWcGgn4Agzq2uuFCQnXbfMxA+IGusLZOCJ3lYLTtfC0y1&#10;ffAv3Y+hEBHCPkUFZQhNKqXPSzLo+7Yhjt7FOoMhSldI7fAR4aaWwySZSIMVx4USG9qWlF+PN6Mg&#10;TKWlwditD3azL/4ypHOS3ZTqddv1HESgNvyHP+0frWAyGsL7TDwC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f6BwgAAANwAAAAPAAAAAAAAAAAAAAAAAJgCAABkcnMvZG93&#10;bnJldi54bWxQSwUGAAAAAAQABAD1AAAAhwMAAAAA&#10;" path="m2044,l681,,,1174,681,2367r1363,l2726,1174,2044,e" filled="f" strokeweight="19e-5mm">
                    <v:stroke endcap="round"/>
                    <v:path arrowok="t" o:connecttype="custom" o:connectlocs="2044,0;681,0;0,1174;681,2367;2044,2367;2726,1174;2044,0" o:connectangles="0,0,0,0,0,0,0"/>
                  </v:shape>
                  <v:shape id="Freeform 950" o:spid="_x0000_s1037" style="position:absolute;left:3596;top:10568;width:985;height:1818;visibility:visible;mso-wrap-style:square;v-text-anchor:top" coordsize="985,1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uVaMcA&#10;AADcAAAADwAAAGRycy9kb3ducmV2LnhtbESPW2sCMRSE34X+h3AKvohmtSKyNYoXLEVB8fbQt8Pm&#10;dLN0c7JsUl3/fSMUfBxm5htmMmtsKa5U+8Kxgn4vAUGcOV1wruB8WnfHIHxA1lg6JgV38jCbvrQm&#10;mGp34wNdjyEXEcI+RQUmhCqV0meGLPqeq4ij9+1qiyHKOpe6xluE21IOkmQkLRYcFwxWtDSU/Rx/&#10;rYJV3un0F5tqvPtwe7MdZpfBV1Mq1X5t5u8gAjXhGf5vf2oFo+EbPM7EIy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LlWjHAAAA3AAAAA8AAAAAAAAAAAAAAAAAmAIAAGRy&#10;cy9kb3ducmV2LnhtbFBLBQYAAAAABAAEAPUAAACMAwAAAAA=&#10;" path="m985,r,1174l,1818e" filled="f" strokeweight="67e-5mm">
                    <v:stroke endcap="round"/>
                    <v:path arrowok="t" o:connecttype="custom" o:connectlocs="985,0;985,1174;0,1818" o:connectangles="0,0,0"/>
                  </v:shape>
                  <v:line id="Line 951" o:spid="_x0000_s1038" style="position:absolute;flip:x y;visibility:visible;mso-wrap-style:square" from="4581,11742" to="5565,12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3/p8QAAADcAAAADwAAAGRycy9kb3ducmV2LnhtbESPQWuDQBSE74H8h+UFektW0xCKzSo1&#10;UpprbGmvD/dVRfetuNtE++uzgUKPw8x8wxyyyfTiQqNrLSuINxEI4srqlmsFH++v6ycQziNr7C2T&#10;gpkcZOlyccBE2yuf6VL6WgQIuwQVNN4PiZSuasig29iBOHjfdjTogxxrqUe8Brjp5TaK9tJgy2Gh&#10;wYGODVVd+WMUnD/nsvC/8fQWdabIZ/11yudHpR5W08szCE+T/w//tU9awX63g/uZcARke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rf+nxAAAANwAAAAPAAAAAAAAAAAA&#10;AAAAAKECAABkcnMvZG93bnJldi54bWxQSwUGAAAAAAQABAD5AAAAkgMAAAAA&#10;" strokeweight="67e-5mm">
                    <v:stroke endcap="round"/>
                  </v:line>
                  <v:rect id="Rectangle 952" o:spid="_x0000_s1039" style="position:absolute;left:4297;top:12632;width:151;height:1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9IIcUA&#10;AADcAAAADwAAAGRycy9kb3ducmV2LnhtbESPUWvCMBSF3wf+h3CFvc2kMp12RpHCxsZAWRV8vTTX&#10;tqy5KUmm9d8vg8EeD+ec73BWm8F24kI+tI41ZBMFgrhypuVaw/Hw8rAAESKywc4xabhRgM16dLfC&#10;3Lgrf9KljLVIEA45amhi7HMpQ9WQxTBxPXHyzs5bjEn6WhqP1wS3nZwqNZcWW04LDfZUNFR9ld9W&#10;w+sy80VGalHuVOu5eP/Yn85PWt+Ph+0ziEhD/A//td+MhvnjDH7Pp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D0ghxQAAANwAAAAPAAAAAAAAAAAAAAAAAJgCAABkcnMv&#10;ZG93bnJldi54bWxQSwUGAAAAAAQABAD1AAAAigMAAAAA&#10;" filled="f" strokeweight="19e-5mm">
                    <v:stroke joinstyle="round" endcap="round"/>
                  </v:rect>
                  <v:rect id="Rectangle 953" o:spid="_x0000_s1040" style="position:absolute;left:3862;top:10985;width:151;height:1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3WVsQA&#10;AADcAAAADwAAAGRycy9kb3ducmV2LnhtbESPUUvDMBSF3wX/Q7jC3lxSGbV2y4YUlImwYRX2emnu&#10;2mJzU5K4df/eCAMfD+ec73BWm8kO4kQ+9I41ZHMFgrhxpudWw9fny30BIkRkg4Nj0nChAJv17c0K&#10;S+PO/EGnOrYiQTiUqKGLcSylDE1HFsPcjcTJOzpvMSbpW2k8nhPcDvJBqVxa7DktdDhS1VHzXf9Y&#10;Da9Pma8yUkW9U73n6u19fzg+aj27m56XICJN8T98bW+NhnyRw9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d1lbEAAAA3AAAAA8AAAAAAAAAAAAAAAAAmAIAAGRycy9k&#10;b3ducmV2LnhtbFBLBQYAAAAABAAEAPUAAACJAwAAAAA=&#10;" filled="f" strokeweight="19e-5mm">
                    <v:stroke joinstyle="round" endcap="round"/>
                  </v:rect>
                  <v:rect id="Rectangle 954" o:spid="_x0000_s1041" style="position:absolute;left:5357;top:11269;width:151;height:1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zzcQA&#10;AADcAAAADwAAAGRycy9kb3ducmV2LnhtbESPUWvCMBSF3wf7D+EOfJtJRdR1RpHCRBEmdoO9Xppr&#10;W9bclCTT+u/NYLDHwznnO5zlerCduJAPrWMN2ViBIK6cabnW8Pnx9rwAESKywc4xabhRgPXq8WGJ&#10;uXFXPtGljLVIEA45amhi7HMpQ9WQxTB2PXHyzs5bjEn6WhqP1wS3nZwoNZMWW04LDfZUNFR9lz9W&#10;w/Yl80VGalG+q9ZzsT8cv85zrUdPw+YVRKQh/of/2jujYTadw+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Rc83EAAAA3AAAAA8AAAAAAAAAAAAAAAAAmAIAAGRycy9k&#10;b3ducmV2LnhtbFBLBQYAAAAABAAEAPUAAACJAwAAAAA=&#10;" filled="f" strokeweight="19e-5mm">
                    <v:stroke joinstyle="round" endcap="round"/>
                  </v:rect>
                  <v:rect id="Rectangle 955" o:spid="_x0000_s1042" style="position:absolute;left:9200;top:11648;width:163;height:3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3HTcAA&#10;AADcAAAADwAAAGRycy9kb3ducmV2LnhtbERPS2rDMBDdF3IHMYHuGjmmBONGCSUQSEo2sXuAwRp/&#10;qDQykmK7t68WhSwf778/LtaIiXwYHCvYbjIQxI3TA3cKvuvzWwEiRGSNxjEp+KUAx8PqZY+ldjPf&#10;aapiJ1IIhxIV9DGOpZSh6cli2LiROHGt8xZjgr6T2uOcwq2ReZbtpMWBU0OPI516an6qh1Ug6+o8&#10;F5XxmfvK25u5Xu4tOaVe18vnB4hIS3yK/90XrWD3ntam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3HTc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B2343C" w:rsidRDefault="00B2343C" w:rsidP="00B2343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>70</w:t>
                          </w:r>
                        </w:p>
                      </w:txbxContent>
                    </v:textbox>
                  </v:rect>
                  <v:rect id="Rectangle 956" o:spid="_x0000_s1043" style="position:absolute;left:9351;top:11648;width:128;height:3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Fi1sIA&#10;AADcAAAADwAAAGRycy9kb3ducmV2LnhtbESPzYoCMRCE74LvEFrwphlFxB2NIoKgy14c9wGaSc8P&#10;Jp0hic749puFhT0WVfUVtTsM1ogX+dA6VrCYZyCIS6dbrhV838+zDYgQkTUax6TgTQEO+/Foh7l2&#10;Pd/oVcRaJAiHHBU0MXa5lKFsyGKYu444eZXzFmOSvpbaY5/g1shllq2lxZbTQoMdnRoqH8XTKpD3&#10;4txvCuMz97msvsz1cqvIKTWdDMctiEhD/A//tS9awXr1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4WLWwgAAANwAAAAPAAAAAAAAAAAAAAAAAJgCAABkcnMvZG93&#10;bnJldi54bWxQSwUGAAAAAAQABAD1AAAAhwMAAAAA&#10;" filled="f" stroked="f">
                    <v:textbox style="mso-fit-shape-to-text:t" inset="0,0,0,0">
                      <w:txbxContent>
                        <w:p w:rsidR="00B2343C" w:rsidRDefault="00B2343C" w:rsidP="00B2343C">
                          <w:proofErr w:type="gramStart"/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>m</w:t>
                          </w:r>
                          <w:proofErr w:type="gramEnd"/>
                        </w:p>
                      </w:txbxContent>
                    </v:textbox>
                  </v:rect>
                  <v:rect id="Rectangle 957" o:spid="_x0000_s1044" style="position:absolute;left:6588;top:11193;width:227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F9ZMEA&#10;AADcAAAADwAAAGRycy9kb3ducmV2LnhtbERPW2vCMBR+H+w/hDPY20w68LLOKKOgbAiKneDroTm2&#10;Zc1JSaJ2/948CD5+fPf5crCduJAPrWMN2UiBIK6cabnWcPhdvc1AhIhssHNMGv4pwHLx/DTH3Lgr&#10;7+lSxlqkEA45amhi7HMpQ9WQxTByPXHiTs5bjAn6WhqP1xRuO/mu1ERabDk1NNhT0VD1V56thvVH&#10;5ouM1KzcqtZz8bPZHU9TrV9fhq9PEJGG+BDf3d9Gw2Sc5qcz6Qj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hfWTBAAAA3AAAAA8AAAAAAAAAAAAAAAAAmAIAAGRycy9kb3du&#10;cmV2LnhtbFBLBQYAAAAABAAEAPUAAACGAwAAAAA=&#10;" filled="f" strokeweight="19e-5mm">
                    <v:stroke joinstyle="round" endcap="round"/>
                  </v:rect>
                  <v:shape id="Freeform 958" o:spid="_x0000_s1045" style="position:absolute;left:6650;top:1124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JursQA&#10;AADcAAAADwAAAGRycy9kb3ducmV2LnhtbESPzYrCMBSF9wO+Q7iCm2FMLWMZOkYRQRBnpXbh7C7N&#10;ta02N7WJWt/eCILLw/n5OJNZZ2pxpdZVlhWMhhEI4tzqigsF2W759QPCeWSNtWVScCcHs2nvY4Kp&#10;tjfe0HXrCxFG2KWooPS+SaV0eUkG3dA2xME72NagD7ItpG7xFsZNLeMoSqTBigOhxIYWJeWn7cUE&#10;rj/G37nOPv/O62q/TLr/2C7GSg363fwXhKfOv8Ov9korSMYjeJ4JR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Cbq7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959" o:spid="_x0000_s1046" style="position:absolute;left:6650;top:11243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1hJMMA&#10;AADcAAAADwAAAGRycy9kb3ducmV2LnhtbESP3YrCMBSE7xd8h3AE79ZEWbtSjeIPgjcurPoAx+bY&#10;FpuT0mRtfXsjCHs5zMw3zHzZ2UrcqfGlYw2joQJBnDlTcq7hfNp9TkH4gGywckwaHuRhueh9zDE1&#10;ruVfuh9DLiKEfYoaihDqVEqfFWTRD11NHL2rayyGKJtcmgbbCLeVHCuVSIslx4UCa9oUlN2Of1aD&#10;a9ttsva3R749/GwuXyOVuG+l9aDfrWYgAnXhP/xu742GZDKG15l4BO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1hJMMAAADcAAAADwAAAAAAAAAAAAAAAACYAgAAZHJzL2Rv&#10;d25yZXYueG1sUEsFBgAAAAAEAAQA9QAAAIgDAAAAAA==&#10;" path="m,50c,21,23,,50,v27,,50,21,50,50c100,50,100,50,100,50v,27,-23,48,-50,48c23,98,,77,,50e" filled="f" strokeweight="19e-5mm">
                    <v:stroke endcap="round"/>
                    <v:path arrowok="t" o:connecttype="custom" o:connectlocs="0,50;50,0;100,50;100,50;50,98;0,50" o:connectangles="0,0,0,0,0,0"/>
                  </v:shape>
                  <v:rect id="Rectangle 960" o:spid="_x0000_s1047" style="position:absolute;left:6815;top:11193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jE8UA&#10;AADcAAAADwAAAGRycy9kb3ducmV2LnhtbESPUWvCMBSF3wf+h3CFvc2kDp12RpHCxsZAWRV8vTTX&#10;tqy5KUmm9d8vg8EeD+ec73BWm8F24kI+tI41ZBMFgrhypuVaw/Hw8rAAESKywc4xabhRgM16dLfC&#10;3Lgrf9KljLVIEA45amhi7HMpQ9WQxTBxPXHyzs5bjEn6WhqP1wS3nZwqNZcWW04LDfZUNFR9ld9W&#10;w+sy80VGalHuVOu5eP/Yn85PWt+Ph+0ziEhD/A//td+MhvnsEX7Pp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+MTxQAAANwAAAAPAAAAAAAAAAAAAAAAAJgCAABkcnMv&#10;ZG93bnJldi54bWxQSwUGAAAAAAQABAD1AAAAigMAAAAA&#10;" filled="f" strokeweight="19e-5mm">
                    <v:stroke joinstyle="round" endcap="round"/>
                  </v:rect>
                  <v:shape id="Freeform 961" o:spid="_x0000_s1048" style="position:absolute;left:6863;top:1124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XNNsMA&#10;AADcAAAADwAAAGRycy9kb3ducmV2LnhtbESPS4vCMBSF94L/IVzBjYzpFC1DxygiCKIrHwtnd2mu&#10;bbW56TRR6783guDycB4fZzJrTSVu1LjSsoLvYQSCOLO65FzBYb/8+gHhPLLGyjIpeJCD2bTbmWCq&#10;7Z23dNv5XIQRdikqKLyvUyldVpBBN7Q1cfBOtjHog2xyqRu8h3FTyTiKEmmw5EAosKZFQdlldzWB&#10;68/xKNOHweZ/XR6XSfsX28VYqX6vnf+C8NT6T/jdXmkFyXgErzPh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XNNsMAAADcAAAADwAAAAAAAAAAAAAAAACYAgAAZHJzL2Rv&#10;d25yZXYueG1sUEsFBgAAAAAEAAQA9QAAAIgDAAAAAA=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962" o:spid="_x0000_s1049" style="position:absolute;left:6863;top:11243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T5UMMA&#10;AADcAAAADwAAAGRycy9kb3ducmV2LnhtbESP3YrCMBSE7xd8h3AE79ZE0a5Uo/iDsDcurPoAx+bY&#10;FpuT0kRb394sCHs5zMw3zGLV2Uo8qPGlYw2joQJBnDlTcq7hfNp/zkD4gGywckwanuRhtex9LDA1&#10;ruVfehxDLiKEfYoaihDqVEqfFWTRD11NHL2rayyGKJtcmgbbCLeVHCuVSIslx4UCa9oWlN2Od6vB&#10;te0u2fjbM98dfraXyUgl7ktpPeh36zmIQF34D7/b30ZDMp3C35l4BO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T5UMMAAADcAAAADwAAAAAAAAAAAAAAAACYAgAAZHJzL2Rv&#10;d25yZXYueG1sUEsFBgAAAAAEAAQA9QAAAIgDAAAAAA==&#10;" path="m,50c,21,23,,50,v27,,50,21,50,50c100,50,100,50,100,50v,27,-23,48,-50,48c23,98,,77,,50e" filled="f" strokeweight="19e-5mm">
                    <v:stroke endcap="round"/>
                    <v:path arrowok="t" o:connecttype="custom" o:connectlocs="0,50;50,0;100,50;100,50;50,98;0,50" o:connectangles="0,0,0,0,0,0"/>
                  </v:shape>
                  <v:rect id="Rectangle 963" o:spid="_x0000_s1050" style="position:absolute;left:7023;top:11193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RAi8QA&#10;AADcAAAADwAAAGRycy9kb3ducmV2LnhtbESPUUvDMBSF3wX/Q7jC3lxSYbV2y4YUlImwYRX2emnu&#10;2mJzU5K4df/eCAMfD+ec73BWm8kO4kQ+9I41ZHMFgrhxpudWw9fny30BIkRkg4Nj0nChAJv17c0K&#10;S+PO/EGnOrYiQTiUqKGLcSylDE1HFsPcjcTJOzpvMSbpW2k8nhPcDvJBqVxa7DktdDhS1VHzXf9Y&#10;Da9Pma8yUkW9U73n6u19fzg+aj27m56XICJN8T98bW+NhnyRw9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EQIvEAAAA3AAAAA8AAAAAAAAAAAAAAAAAmAIAAGRycy9k&#10;b3ducmV2LnhtbFBLBQYAAAAABAAEAPUAAACJAwAAAAA=&#10;" filled="f" strokeweight="19e-5mm">
                    <v:stroke joinstyle="round" endcap="round"/>
                  </v:rect>
                  <v:shape id="Freeform 964" o:spid="_x0000_s1051" style="position:absolute;left:7076;top:1124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dTQcQA&#10;AADcAAAADwAAAGRycy9kb3ducmV2LnhtbESPS4vCMBSF94L/IVzBjWhqGevQMYoIgsysfCyc3aW5&#10;01abm9pErf/eDAguD+fxcWaL1lTiRo0rLSsYjyIQxJnVJecKDvv18BOE88gaK8uk4EEOFvNuZ4ap&#10;tnfe0m3ncxFG2KWooPC+TqV0WUEG3cjWxMH7s41BH2STS93gPYybSsZRlEiDJQdCgTWtCsrOu6sJ&#10;XH+KPzJ9GPxcvsvjOml/Y7uaKNXvtcsvEJ5a/w6/2hutIJlM4f9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nU0H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965" o:spid="_x0000_s1052" style="position:absolute;left:7076;top:11243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VWzsIA&#10;AADcAAAADwAAAGRycy9kb3ducmV2LnhtbERPS2rDMBDdB3oHMYXuYsmlcYtrxeRDIJsG6vYAU2tq&#10;m1gjY6mxc/toUcjy8f5FOdteXGj0nWMNaaJAENfOdNxo+P46LN9A+IBssHdMGq7koVw/LArMjZv4&#10;ky5VaEQMYZ+jhjaEIZfS1y1Z9IkbiCP360aLIcKxkWbEKYbbXj4rlUmLHceGFgfatVSfqz+rwU3T&#10;Ptv687XZf5x2Py+pytyr0vrpcd68gwg0h7v43300GrJVXBvPxCMg1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BVbOwgAAANwAAAAPAAAAAAAAAAAAAAAAAJgCAABkcnMvZG93&#10;bnJldi54bWxQSwUGAAAAAAQABAD1AAAAhwMAAAAA&#10;" path="m,50c,21,23,,50,v27,,50,21,50,50c100,50,100,50,100,50v,27,-23,48,-50,48c23,98,,77,,50e" filled="f" strokeweight="19e-5mm">
                    <v:stroke endcap="round"/>
                    <v:path arrowok="t" o:connecttype="custom" o:connectlocs="0,50;50,0;100,50;100,50;50,98;0,50" o:connectangles="0,0,0,0,0,0"/>
                  </v:shape>
                  <v:rect id="Rectangle 966" o:spid="_x0000_s1053" style="position:absolute;left:7231;top:11193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vU+cUA&#10;AADcAAAADwAAAGRycy9kb3ducmV2LnhtbESPzWrDMBCE74W+g9hCbonkQv7cKKEYGlICDXELvS7W&#10;xja1VkZSEuftq0Chx2FmvmFWm8F24kI+tI41ZBMFgrhypuVaw9fn23gBIkRkg51j0nCjAJv148MK&#10;c+OufKRLGWuRIBxy1NDE2OdShqohi2HieuLknZy3GJP0tTQerwluO/ms1ExabDktNNhT0VD1U56t&#10;hu0y80VGalF+qNZz8b4/fJ/mWo+ehtcXEJGG+B/+a++Mhtl0Cfc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m9T5xQAAANwAAAAPAAAAAAAAAAAAAAAAAJgCAABkcnMv&#10;ZG93bnJldi54bWxQSwUGAAAAAAQABAD1AAAAigMAAAAA&#10;" filled="f" strokeweight="19e-5mm">
                    <v:stroke joinstyle="round" endcap="round"/>
                  </v:rect>
                  <v:shape id="Freeform 967" o:spid="_x0000_s1054" style="position:absolute;left:7289;top:1124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IBiMIA&#10;AADcAAAADwAAAGRycy9kb3ducmV2LnhtbERPS2vCQBC+F/wPywi9lLox2CCpq4gglPbk46C3ITsm&#10;0exszG41/ffOQejx43vPFr1r1I26UHs2MB4loIgLb2suDex36/cpqBCRLTaeycAfBVjMBy8zzK2/&#10;84Zu21gqCeGQo4EqxjbXOhQVOQwj3xILd/KdwyiwK7Xt8C7hrtFpkmTaYc3SUGFLq4qKy/bXSW88&#10;p5PC7t9+rt/1YZ31x9SvPox5HfbLT1CR+vgvfrq/rIEsk/lyRo6An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ogGIwgAAANwAAAAPAAAAAAAAAAAAAAAAAJgCAABkcnMvZG93&#10;bnJldi54bWxQSwUGAAAAAAQABAD1AAAAhwMAAAAA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968" o:spid="_x0000_s1055" style="position:absolute;left:7289;top:1124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8+S8QA&#10;AADcAAAADwAAAGRycy9kb3ducmV2LnhtbESPUUvDMBSF3wX/Q7gD31wah8XVZUMHg+KerPsBl+ba&#10;hjU3JcnW6q83guDj4ZzzHc5mN7tBXClE61mDWhYgiFtvLHcaTh+H+ycQMSEbHDyThi+KsNve3myw&#10;Mn7id7o2qRMZwrFCDX1KYyVlbHtyGJd+JM7epw8OU5ahkybglOFukA9FUUqHlvNCjyPte2rPzcVp&#10;qKdXfGuO1q7WzTqcHr/VsVZK67vF/PIMItGc/sN/7dpoKEsFv2fy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fPkvEAAAA3AAAAA8AAAAAAAAAAAAAAAAAmAIAAGRycy9k&#10;b3ducmV2LnhtbFBLBQYAAAAABAAEAPUAAACJAwAAAAA=&#10;" path="m,50c,21,23,,50,,77,,99,21,99,50v,,,,,c99,77,77,98,50,98,23,98,,77,,50e" filled="f" strokeweight="19e-5mm">
                    <v:stroke endcap="round"/>
                    <v:path arrowok="t" o:connecttype="custom" o:connectlocs="0,50;50,0;99,50;99,50;50,98;0,50" o:connectangles="0,0,0,0,0,0"/>
                  </v:shape>
                  <v:rect id="Rectangle 969" o:spid="_x0000_s1056" style="position:absolute;left:7439;top:11193;width:22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OMNcQA&#10;AADcAAAADwAAAGRycy9kb3ducmV2LnhtbESPQWvCQBSE74X+h+UVvNXdeIg2ukoJtCgFi2mh10f2&#10;mQSzb8PuVuO/7wpCj8PMfMOsNqPtxZl86BxryKYKBHHtTMeNhu+vt+cFiBCRDfaOScOVAmzWjw8r&#10;LIy78IHOVWxEgnAoUEMb41BIGeqWLIapG4iTd3TeYkzSN9J4vCS47eVMqVxa7DgttDhQ2VJ9qn6t&#10;hveXzJcZqUW1V53ncvfx+XOcaz15Gl+XICKN8T98b2+Nhjyfwe1MOg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TjDXEAAAA3AAAAA8AAAAAAAAAAAAAAAAAmAIAAGRycy9k&#10;b3ducmV2LnhtbFBLBQYAAAAABAAEAPUAAACJAwAAAAA=&#10;" filled="f" strokeweight="19e-5mm">
                    <v:stroke joinstyle="round" endcap="round"/>
                  </v:rect>
                  <v:shape id="Freeform 970" o:spid="_x0000_s1057" style="position:absolute;left:7502;top:1124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Cf/8QA&#10;AADcAAAADwAAAGRycy9kb3ducmV2LnhtbESPzYrCMBSF9wO+Q7iCm0FT61ikGkUEQXQ1jgvdXZpr&#10;W21uahO1vr0ZGJjl4fx8nNmiNZV4UONKywqGgwgEcWZ1ybmCw8+6PwHhPLLGyjIpeJGDxbzzMcNU&#10;2yd/02PvcxFG2KWooPC+TqV0WUEG3cDWxME728agD7LJpW7wGcZNJeMoSqTBkgOhwJpWBWXX/d0E&#10;rr/EX5k+fO5u2/K4TtpTbFdjpXrddjkF4an1/+G/9kYrSJIR/J4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wn//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971" o:spid="_x0000_s1058" style="position:absolute;left:7502;top:1124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d08UA&#10;AADcAAAADwAAAGRycy9kb3ducmV2LnhtbESPwWrDMBBE74X8g9hCbo3sJjWNEyWkhYJpTnHzAYu1&#10;sUWtlZHU2O3XV4FCj8PMvGG2+8n24ko+GMcK8kUGgrhx2nCr4Pzx9vAMIkRkjb1jUvBNAfa72d0W&#10;S+1GPtG1jq1IEA4lKuhiHEopQ9ORxbBwA3HyLs5bjEn6VmqPY4LbXj5mWSEtGk4LHQ702lHzWX9Z&#10;BdX4gu/10Zjlul7789NPfqzyXKn5/XTYgIg0xf/wX7vSCopiBbcz6QjI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qJ3TxQAAANwAAAAPAAAAAAAAAAAAAAAAAJgCAABkcnMv&#10;ZG93bnJldi54bWxQSwUGAAAAAAQABAD1AAAAigMAAAAA&#10;" path="m,50c,21,23,,50,,77,,99,21,99,50v,,,,,c99,77,77,98,50,98,23,98,,77,,50e" filled="f" strokeweight="19e-5mm">
                    <v:stroke endcap="round"/>
                    <v:path arrowok="t" o:connecttype="custom" o:connectlocs="0,50;50,0;99,50;99,50;50,98;0,50" o:connectangles="0,0,0,0,0,0"/>
                  </v:shape>
                  <v:rect id="Rectangle 972" o:spid="_x0000_s1059" style="position:absolute;left:7667;top:11193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oUQcQA&#10;AADcAAAADwAAAGRycy9kb3ducmV2LnhtbESPUUvDMBSF3wX/Q7jC3lxSYbV2y4YUlImwYRX2emnu&#10;2mJzU5K4df/eCAMfD+ec73BWm8kO4kQ+9I41ZHMFgrhxpudWw9fny30BIkRkg4Nj0nChAJv17c0K&#10;S+PO/EGnOrYiQTiUqKGLcSylDE1HFsPcjcTJOzpvMSbpW2k8nhPcDvJBqVxa7DktdDhS1VHzXf9Y&#10;Da9Pma8yUkW9U73n6u19fzg+aj27m56XICJN8T98bW+NhjxfwN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6FEHEAAAA3AAAAA8AAAAAAAAAAAAAAAAAmAIAAGRycy9k&#10;b3ducmV2LnhtbFBLBQYAAAAABAAEAPUAAACJAwAAAAA=&#10;" filled="f" strokeweight="19e-5mm">
                    <v:stroke joinstyle="round" endcap="round"/>
                  </v:rect>
                  <v:shape id="Freeform 973" o:spid="_x0000_s1060" style="position:absolute;left:7715;top:1124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c8Z8UA&#10;AADcAAAADwAAAGRycy9kb3ducmV2LnhtbESPzWrCQBSF94W+w3AL3RSdNNRBopNQBEHaVTUL3V0y&#10;1yQ2cyfNjJq+facguDycn4+zLEbbiQsNvnWs4XWagCCunGm51lDu1pM5CB+QDXaOScMveSjyx4cl&#10;ZsZd+Ysu21CLOMI+Qw1NCH0mpa8asuinrieO3tENFkOUQy3NgNc4bjuZJomSFluOhAZ7WjVUfW/P&#10;NnLDKX2rTPny+fPR7tdqPKRuNdP6+Wl8X4AINIZ7+NbeGA1KKfg/E4+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BzxnxQAAANwAAAAPAAAAAAAAAAAAAAAAAJgCAABkcnMv&#10;ZG93bnJldi54bWxQSwUGAAAAAAQABAD1AAAAig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974" o:spid="_x0000_s1061" style="position:absolute;left:7715;top:1124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DpMUA&#10;AADcAAAADwAAAGRycy9kb3ducmV2LnhtbESPwWrDMBBE74X+g9hCb43slriNGyU0hYJJTnHzAYu1&#10;tUWtlZGU2O3XR4FAjsPMvGGW68n24kQ+GMcK8lkGgrhx2nCr4PD99fQGIkRkjb1jUvBHAdar+7sl&#10;ltqNvKdTHVuRIBxKVNDFOJRShqYji2HmBuLk/ThvMSbpW6k9jglue/mcZYW0aDgtdDjQZ0fNb320&#10;Cqpxg9t6Z8zLol74w/w/31V5rtTjw/TxDiLSFG/ha7vSCoriFS5n0hGQqz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egOkxQAAANwAAAAPAAAAAAAAAAAAAAAAAJgCAABkcnMv&#10;ZG93bnJldi54bWxQSwUGAAAAAAQABAD1AAAAigMAAAAA&#10;" path="m,50c,21,23,,50,,77,,99,21,99,50v,,,,,c99,77,77,98,50,98,23,98,,77,,50e" filled="f" strokeweight="19e-5mm">
                    <v:stroke endcap="round"/>
                    <v:path arrowok="t" o:connecttype="custom" o:connectlocs="0,50;50,0;99,50;99,50;50,98;0,50" o:connectangles="0,0,0,0,0,0"/>
                  </v:shape>
                  <v:rect id="Rectangle 975" o:spid="_x0000_s1062" style="position:absolute;left:7875;top:11193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u738EA&#10;AADcAAAADwAAAGRycy9kb3ducmV2LnhtbERPz2vCMBS+D/wfwhN2m0l3qNoZRQqODWFiHez6aJ5t&#10;WfNSkkzrf28OA48f3+/VZrS9uJAPnWMN2UyBIK6d6bjR8H3avSxAhIhssHdMGm4UYLOePK2wMO7K&#10;R7pUsREphEOBGtoYh0LKULdkMczcQJy4s/MWY4K+kcbjNYXbXr4qlUuLHaeGFgcqW6p/qz+r4X2Z&#10;+TIjtai+VOe5/Nwffs5zrZ+n4/YNRKQxPsT/7g+jIc/T2nQmHQ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7u9/BAAAA3AAAAA8AAAAAAAAAAAAAAAAAmAIAAGRycy9kb3du&#10;cmV2LnhtbFBLBQYAAAAABAAEAPUAAACGAwAAAAA=&#10;" filled="f" strokeweight="19e-5mm">
                    <v:stroke joinstyle="round" endcap="round"/>
                  </v:rect>
                  <v:shape id="Freeform 976" o:spid="_x0000_s1063" style="position:absolute;left:7928;top:1124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oFcUA&#10;AADcAAAADwAAAGRycy9kb3ducmV2LnhtbESPzWrCQBSF9wXfYbiCm2ImDW2wqaOIIIiuarPQ3SVz&#10;m6Rm7qQzo6Zv7xQKXR7Oz8eZLwfTiSs531pW8JSkIIgrq1uuFZQfm+kMhA/IGjvLpOCHPCwXo4c5&#10;Ftre+J2uh1CLOMK+QAVNCH0hpa8aMugT2xNH79M6gyFKV0vt8BbHTSezNM2lwZYjocGe1g1V58PF&#10;RG74yp4rXT7uv3ftcZMPp8yuX5SajIfVG4hAQ/gP/7W3WkGev8LvmX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mKgVxQAAANwAAAAPAAAAAAAAAAAAAAAAAJgCAABkcnMv&#10;ZG93bnJldi54bWxQSwUGAAAAAAQABAD1AAAAig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977" o:spid="_x0000_s1064" style="position:absolute;left:7928;top:1124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oNDcEA&#10;AADcAAAADwAAAGRycy9kb3ducmV2LnhtbERP3WrCMBS+H/gO4QjezbQT3eyM4gaDolfrfIBDc9YG&#10;m5OSZLbz6c2F4OXH97/ZjbYTF/LBOFaQzzMQxLXThhsFp5+v5zcQISJr7ByTgn8KsNtOnjZYaDfw&#10;N12q2IgUwqFABW2MfSFlqFuyGOauJ07cr/MWY4K+kdrjkMJtJ1+ybCUtGk4NLfb02VJ9rv6sgnL4&#10;wEN1NGaxrtb+tLzmxzLPlZpNx/07iEhjfIjv7lIrWL2m+elMOgJ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KDQ3BAAAA3AAAAA8AAAAAAAAAAAAAAAAAmAIAAGRycy9kb3du&#10;cmV2LnhtbFBLBQYAAAAABAAEAPUAAACGAwAAAAA=&#10;" path="m,50c,21,23,,50,,77,,99,21,99,50v,,,,,c99,77,77,98,50,98,23,98,,77,,50e" filled="f" strokeweight="19e-5mm">
                    <v:stroke endcap="round"/>
                    <v:path arrowok="t" o:connecttype="custom" o:connectlocs="0,50;50,0;99,50;99,50;50,98;0,50" o:connectangles="0,0,0,0,0,0"/>
                  </v:shape>
                  <v:rect id="Rectangle 978" o:spid="_x0000_s1065" style="position:absolute;left:8083;top:11193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iEn8QA&#10;AADcAAAADwAAAGRycy9kb3ducmV2LnhtbESPQWsCMRSE7wX/Q3gFbzVZD2pXo5QFpSK0uBW8PjbP&#10;3cXNy5Kkuv33jVDocZiZb5jVZrCduJEPrWMN2USBIK6cabnWcPravixAhIhssHNMGn4owGY9elph&#10;btydj3QrYy0ShEOOGpoY+1zKUDVkMUxcT5y8i/MWY5K+lsbjPcFtJ6dKzaTFltNCgz0VDVXX8ttq&#10;2L1mvshILcoP1Xou9ofP82Wu9fh5eFuCiDTE//Bf+91omM0zeJx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YhJ/EAAAA3AAAAA8AAAAAAAAAAAAAAAAAmAIAAGRycy9k&#10;b3ducmV2LnhtbFBLBQYAAAAABAAEAPUAAACJAwAAAAA=&#10;" filled="f" strokeweight="19e-5mm">
                    <v:stroke joinstyle="round" endcap="round"/>
                  </v:rect>
                  <v:shape id="Freeform 979" o:spid="_x0000_s1066" style="position:absolute;left:8141;top:1124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WsucQA&#10;AADcAAAADwAAAGRycy9kb3ducmV2LnhtbESPzYrCMBSF9wO+Q7iCm0FTi1OlGkUEQXQ1jgvdXZpr&#10;W21uahO1vr0ZGJjl4fx8nNmiNZV4UONKywqGgwgEcWZ1ybmCw8+6PwHhPLLGyjIpeJGDxbzzMcNU&#10;2yd/02PvcxFG2KWooPC+TqV0WUEG3cDWxME728agD7LJpW7wGcZNJeMoSqTBkgOhwJpWBWXX/d0E&#10;rr/Eo0wfPne3bXlcJ+0ptqsvpXrddjkF4an1/+G/9kYrSMYx/J4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lrLn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980" o:spid="_x0000_s1067" style="position:absolute;left:8141;top:1124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iTesQA&#10;AADcAAAADwAAAGRycy9kb3ducmV2LnhtbESPUWvCMBSF3wf7D+EO9jbTKtNZjbINBkWf7PwBl+ba&#10;hjU3JYm2269fBMHHwznnO5z1drSduJAPxrGCfJKBIK6dNtwoOH5/vbyBCBFZY+eYFPxSgO3m8WGN&#10;hXYDH+hSxUYkCIcCFbQx9oWUoW7JYpi4njh5J+ctxiR9I7XHIcFtJ6dZNpcWDaeFFnv6bKn+qc5W&#10;QTl84K7aGzNbVkt/fP3L92WeK/X8NL6vQEQa4z18a5dawXwxg+uZd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Yk3rEAAAA3AAAAA8AAAAAAAAAAAAAAAAAmAIAAGRycy9k&#10;b3ducmV2LnhtbFBLBQYAAAAABAAEAPUAAACJAwAAAAA=&#10;" path="m,50c,21,22,,50,,77,,99,21,99,50v,,,,,c99,77,77,98,50,98,22,98,,77,,50e" filled="f" strokeweight="19e-5mm">
                    <v:stroke endcap="round"/>
                    <v:path arrowok="t" o:connecttype="custom" o:connectlocs="0,50;50,0;99,50;99,50;50,98;0,50" o:connectangles="0,0,0,0,0,0"/>
                  </v:shape>
                  <v:rect id="Rectangle 981" o:spid="_x0000_s1068" style="position:absolute;left:8291;top:11193;width:227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8nB8QA&#10;AADcAAAADwAAAGRycy9kb3ducmV2LnhtbESPUWvCMBSF3wf7D+EOfJtJRdR1RpHCRBEmdoO9Xppr&#10;W9bclCTT+u/NYLDHwznnO5zlerCduJAPrWMN2ViBIK6cabnW8Pnx9rwAESKywc4xabhRgPXq8WGJ&#10;uXFXPtGljLVIEA45amhi7HMpQ9WQxTB2PXHyzs5bjEn6WhqP1wS3nZwoNZMWW04LDfZUNFR9lz9W&#10;w/Yl80VGalG+q9ZzsT8cv85zrUdPw+YVRKQh/of/2jujYTafwu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vJwfEAAAA3AAAAA8AAAAAAAAAAAAAAAAAmAIAAGRycy9k&#10;b3ducmV2LnhtbFBLBQYAAAAABAAEAPUAAACJAwAAAAA=&#10;" filled="f" strokeweight="19e-5mm">
                    <v:stroke joinstyle="round" endcap="round"/>
                  </v:rect>
                  <v:shape id="Freeform 982" o:spid="_x0000_s1069" style="position:absolute;left:8354;top:1124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w0zcQA&#10;AADcAAAADwAAAGRycy9kb3ducmV2LnhtbESPS4vCMBSF94L/IVzBjWhqGevQMYoIgsysfCyc3aW5&#10;01abm9pErf/eDAguD+fxcWaL1lTiRo0rLSsYjyIQxJnVJecKDvv18BOE88gaK8uk4EEOFvNuZ4ap&#10;tnfe0m3ncxFG2KWooPC+TqV0WUEG3cjWxMH7s41BH2STS93gPYybSsZRlEiDJQdCgTWtCsrOu6sJ&#10;XH+KPzJ9GPxcvsvjOml/Y7uaKNXvtcsvEJ5a/w6/2hutIJlO4P9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MNM3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983" o:spid="_x0000_s1070" style="position:absolute;left:8354;top:1124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8w4sUA&#10;AADcAAAADwAAAGRycy9kb3ducmV2LnhtbESPwWrDMBBE74X+g9hCb43slriNGyU0hYJJTnHzAYu1&#10;tUWtlZGU2O3XR4FAjsPMvGGW68n24kQ+GMcK8lkGgrhx2nCr4PD99fQGIkRkjb1jUvBHAdar+7sl&#10;ltqNvKdTHVuRIBxKVNDFOJRShqYji2HmBuLk/ThvMSbpW6k9jglue/mcZYW0aDgtdDjQZ0fNb320&#10;Cqpxg9t6Z8zLol74w/w/31V5rtTjw/TxDiLSFG/ha7vSCorXAi5n0hGQqz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7zDixQAAANwAAAAPAAAAAAAAAAAAAAAAAJgCAABkcnMv&#10;ZG93bnJldi54bWxQSwUGAAAAAAQABAD1AAAAigMAAAAA&#10;" path="m,50c,21,22,,50,,77,,99,21,99,50v,,,,,c99,77,77,98,50,98,22,98,,77,,50e" filled="f" strokeweight="19e-5mm">
                    <v:stroke endcap="round"/>
                    <v:path arrowok="t" o:connecttype="custom" o:connectlocs="0,50;50,0;99,50;99,50;50,98;0,50" o:connectangles="0,0,0,0,0,0"/>
                  </v:shape>
                  <v:rect id="Rectangle 984" o:spid="_x0000_s1071" style="position:absolute;left:8518;top:11193;width:209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25cMQA&#10;AADcAAAADwAAAGRycy9kb3ducmV2LnhtbESPQWvCQBSE74X+h+UVvNXdeDA2ukoJVJSCxbTQ6yP7&#10;TILZt2F31fTfdwtCj8PMfMOsNqPtxZV86BxryKYKBHHtTMeNhq/Pt+cFiBCRDfaOScMPBdisHx9W&#10;WBh34yNdq9iIBOFQoIY2xqGQMtQtWQxTNxAn7+S8xZikb6TxeEtw28uZUnNpseO00OJAZUv1ubpY&#10;DduXzJcZqUV1UJ3ncv/+8X3KtZ48ja9LEJHG+B++t3dGwzzP4e9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9uXDEAAAA3AAAAA8AAAAAAAAAAAAAAAAAmAIAAGRycy9k&#10;b3ducmV2LnhtbFBLBQYAAAAABAAEAPUAAACJAwAAAAA=&#10;" filled="f" strokeweight="19e-5mm">
                    <v:stroke joinstyle="round" endcap="round"/>
                  </v:rect>
                  <v:shape id="Freeform 985" o:spid="_x0000_s1072" style="position:absolute;left:8567;top:1124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2bU8IA&#10;AADcAAAADwAAAGRycy9kb3ducmV2LnhtbERPTWvCQBC9C/0PyxR6Ed0Y2ijRVUQQpD3Veqi3ITsm&#10;0exsml01/fedQ8Hj430vVr1r1I26UHs2MBknoIgLb2suDRy+tqMZqBCRLTaeycAvBVgtnwYLzK2/&#10;8yfd9rFUEsIhRwNVjG2udSgqchjGviUW7uQ7h1FgV2rb4V3CXaPTJMm0w5qlocKWNhUVl/3VSW88&#10;p6+FPQw/ft7r723WH1O/eTPm5blfz0FF6uND/O/eWQPZVNbKGTkCe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DZtTwgAAANwAAAAPAAAAAAAAAAAAAAAAAJgCAABkcnMvZG93&#10;bnJldi54bWxQSwUGAAAAAAQABAD1AAAAhw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986" o:spid="_x0000_s1073" style="position:absolute;left:8567;top:1124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CkkMQA&#10;AADcAAAADwAAAGRycy9kb3ducmV2LnhtbESPUUvDMBSF3wf+h3AF39a0inPtlg0VhOKeVvcDLs1d&#10;G9bclCSu1V9vBMHHwznnO5ztfraDuJIPxrGCIstBELdOG+4UnD7elmsQISJrHByTgi8KsN/dLLZY&#10;aTfxka5N7ESCcKhQQR/jWEkZ2p4shsyNxMk7O28xJuk7qT1OCW4HeZ/nK2nRcFrocaTXntpL82kV&#10;1NMLvjcHYx7KpvSnx+/iUBeFUne38/MGRKQ5/of/2rVWsHoq4fdMOg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wpJDEAAAA3AAAAA8AAAAAAAAAAAAAAAAAmAIAAGRycy9k&#10;b3ducmV2LnhtbFBLBQYAAAAABAAEAPUAAACJAwAAAAA=&#10;" path="m,50c,21,22,,50,,77,,99,21,99,50v,,,,,c99,77,77,98,50,98,22,98,,77,,50e" filled="f" strokeweight="19e-5mm">
                    <v:stroke endcap="round"/>
                    <v:path arrowok="t" o:connecttype="custom" o:connectlocs="0,50;50,0;99,50;99,50;50,98;0,50" o:connectangles="0,0,0,0,0,0"/>
                  </v:shape>
                  <v:rect id="Rectangle 987" o:spid="_x0000_s1074" style="position:absolute;left:6588;top:11401;width:227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FRI8EA&#10;AADcAAAADwAAAGRycy9kb3ducmV2LnhtbERPz2vCMBS+D/wfwhO8rUk9uNoZRQrKZLBhHez6aJ5t&#10;WfNSkky7/345DHb8+H5vdpMdxI186B1ryDMFgrhxpudWw8fl8FiACBHZ4OCYNPxQgN129rDB0rg7&#10;n+lWx1akEA4lauhiHEspQ9ORxZC5kThxV+ctxgR9K43Hewq3g1wqtZIWe04NHY5UddR81d9Ww3Gd&#10;+yonVdRvqvdcnV7fP69PWi/m0/4ZRKQp/ov/3C9Gw6pI89OZdAT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BUSPBAAAA3AAAAA8AAAAAAAAAAAAAAAAAmAIAAGRycy9kb3du&#10;cmV2LnhtbFBLBQYAAAAABAAEAPUAAACGAwAAAAA=&#10;" filled="f" strokeweight="19e-5mm">
                    <v:stroke joinstyle="round" endcap="round"/>
                  </v:rect>
                  <v:shape id="Freeform 988" o:spid="_x0000_s1075" style="position:absolute;left:6650;top:1145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JC6cQA&#10;AADcAAAADwAAAGRycy9kb3ducmV2LnhtbESPzYrCMBSF98K8Q7gDs5ExtWiRahQRBJlZqV04u0tz&#10;bavNTW2idt7eCILLw/n5OLNFZ2pxo9ZVlhUMBxEI4tzqigsF2X79PQHhPLLG2jIp+CcHi/lHb4ap&#10;tnfe0m3nCxFG2KWooPS+SaV0eUkG3cA2xME72tagD7ItpG7xHsZNLeMoSqTBigOhxIZWJeXn3dUE&#10;rj/Fo1xn/d/LT3VYJ91fbFdjpb4+u+UUhKfOv8Ov9kYrSCZDeJ4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iQun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989" o:spid="_x0000_s1076" style="position:absolute;left:6650;top:11456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1NY8QA&#10;AADcAAAADwAAAGRycy9kb3ducmV2LnhtbESPzWrDMBCE74G+g9hCb7GUUBzjRglpQqGXBuL2AbbW&#10;xjaxVsZS/fP2VaGQ4zAz3zDb/WRbMVDvG8caVokCQVw603Cl4evzbZmB8AHZYOuYNMzkYb97WGwx&#10;N27kCw1FqESEsM9RQx1Cl0vpy5os+sR1xNG7ut5iiLKvpOlxjHDbyrVSqbTYcFyosaNjTeWt+LEa&#10;3Die0ld/m6vTx/n4/bxSqdsorZ8ep8MLiEBTuIf/2+9GQ5qt4e9MPAJy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NTWPEAAAA3AAAAA8AAAAAAAAAAAAAAAAAmAIAAGRycy9k&#10;b3ducmV2LnhtbFBLBQYAAAAABAAEAPUAAACJAwAAAAA=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990" o:spid="_x0000_s1077" style="position:absolute;left:6815;top:11401;width:20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PPVMUA&#10;AADcAAAADwAAAGRycy9kb3ducmV2LnhtbESPUWvCMBSF3wf7D+EO9jaTOnBdNcooKBNhsm7g66W5&#10;tmXNTUmidv/eCIM9Hs453+EsVqPtxZl86BxryCYKBHHtTMeNhu+v9VMOIkRkg71j0vBLAVbL+7sF&#10;FsZd+JPOVWxEgnAoUEMb41BIGeqWLIaJG4iTd3TeYkzSN9J4vCS47eVUqZm02HFaaHGgsqX6pzpZ&#10;DZvXzJcZqbz6UJ3ncrvbH44vWj8+jG9zEJHG+B/+a78bDbP8GW5n0hG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E89UxQAAANwAAAAPAAAAAAAAAAAAAAAAAJgCAABkcnMv&#10;ZG93bnJldi54bWxQSwUGAAAAAAQABAD1AAAAigMAAAAA&#10;" filled="f" strokeweight="19e-5mm">
                    <v:stroke joinstyle="round" endcap="round"/>
                  </v:rect>
                  <v:shape id="Freeform 991" o:spid="_x0000_s1078" style="position:absolute;left:6863;top:1145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XhccUA&#10;AADcAAAADwAAAGRycy9kb3ducmV2LnhtbESPzWrCQBSF94W+w3AL3ZQ6MaRBUkcRIVB0pc2i3V0y&#10;t0nazJ2YGZP49o5QcHk4Px9nuZ5MKwbqXWNZwXwWgSAurW64UlB85q8LEM4ja2wtk4ILOVivHh+W&#10;mGk78oGGo69EGGGXoYLa+y6T0pU1GXQz2xEH78f2Bn2QfSV1j2MYN62MoyiVBhsOhBo72tZU/h3P&#10;JnD9b5yUunjZn3bNV55O37Hdvin1/DRt3kF4mvw9/N/+0ArSRQK3M+EI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leFxxQAAANwAAAAPAAAAAAAAAAAAAAAAAJgCAABkcnMv&#10;ZG93bnJldi54bWxQSwUGAAAAAAQABAD1AAAAigMAAAAA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992" o:spid="_x0000_s1079" style="position:absolute;left:6863;top:11456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TVF8UA&#10;AADcAAAADwAAAGRycy9kb3ducmV2LnhtbESPzWrDMBCE74W8g9hAbo3k0rrBiWLShEAvLTTJA2ys&#10;jW1irYyl+uftq0Khx2FmvmE2+Wgb0VPna8cakqUCQVw4U3Op4XI+Pq5A+IBssHFMGibykG9nDxvM&#10;jBv4i/pTKEWEsM9QQxVCm0npi4os+qVriaN3c53FEGVXStPhEOG2kU9KpdJizXGhwpb2FRX307fV&#10;4IbhkL75+1QePj731+dEpe5Vab2Yj7s1iEBj+A//td+NhnT1Ar9n4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ZNUXxQAAANwAAAAPAAAAAAAAAAAAAAAAAJgCAABkcnMv&#10;ZG93bnJldi54bWxQSwUGAAAAAAQABAD1AAAAigMAAAAA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993" o:spid="_x0000_s1080" style="position:absolute;left:7023;top:11401;width:20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RszMQA&#10;AADcAAAADwAAAGRycy9kb3ducmV2LnhtbESPQUvEMBSE7wv+h/AEb7tJPdTa3bRIQVEWFKuw10fz&#10;ti02LyWJu/XfbwTB4zAz3zC7erGTOJEPo2MN2UaBIO6cGbnX8PnxuC5AhIhscHJMGn4oQF1drXZY&#10;Gnfmdzq1sRcJwqFEDUOMcyll6AayGDZuJk7e0XmLMUnfS+PxnOB2krdK5dLiyGlhwJmagbqv9ttq&#10;eLrPfJORKtpXNXpuXvZvh+Od1jfXy8MWRKQl/of/2s9GQ17k8HsmHQFZX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kbMzEAAAA3AAAAA8AAAAAAAAAAAAAAAAAmAIAAGRycy9k&#10;b3ducmV2LnhtbFBLBQYAAAAABAAEAPUAAACJAwAAAAA=&#10;" filled="f" strokeweight="19e-5mm">
                    <v:stroke joinstyle="round" endcap="round"/>
                  </v:rect>
                  <v:shape id="Freeform 994" o:spid="_x0000_s1081" style="position:absolute;left:7076;top:1145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d/BsYA&#10;AADcAAAADwAAAGRycy9kb3ducmV2LnhtbESPzWrCQBSF90LfYbhCN1InDTaV6CglECjtqupCd5fM&#10;NYlm7qSZaRLfvlMouDycn4+z3o6mET11rras4HkegSAurK65VHDY509LEM4ja2wsk4IbOdhuHiZr&#10;TLUd+Iv6nS9FGGGXooLK+zaV0hUVGXRz2xIH72w7gz7IrpS6wyGMm0bGUZRIgzUHQoUtZRUV192P&#10;CVx/iReFPsw+vz/qY56Mp9hmL0o9Tse3FQhPo7+H/9vvWkGyfIW/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0d/BsYAAADcAAAADwAAAAAAAAAAAAAAAACYAgAAZHJz&#10;L2Rvd25yZXYueG1sUEsFBgAAAAAEAAQA9QAAAIsDAAAAAA=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995" o:spid="_x0000_s1082" style="position:absolute;left:7076;top:11456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V6icEA&#10;AADcAAAADwAAAGRycy9kb3ducmV2LnhtbERP3WrCMBS+H/gO4Qi7m4ljdKUaxSmCNxus+gDH5pgW&#10;m5PSRFvf3lwMdvnx/S/Xo2vFnfrQeNYwnykQxJU3DVsNp+P+LQcRIrLB1jNpeFCA9WryssTC+IF/&#10;6V5GK1IIhwI11DF2hZShqslhmPmOOHEX3zuMCfZWmh6HFO5a+a5UJh02nBpq7GhbU3Utb06DH4Zd&#10;9hWuD7v7/tmeP+Yq859K69fpuFmAiDTGf/Gf+2A0ZHlam86k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leonBAAAA3AAAAA8AAAAAAAAAAAAAAAAAmAIAAGRycy9kb3du&#10;cmV2LnhtbFBLBQYAAAAABAAEAPUAAACGAwAAAAA=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996" o:spid="_x0000_s1083" style="position:absolute;left:7231;top:11401;width:20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v4vsQA&#10;AADcAAAADwAAAGRycy9kb3ducmV2LnhtbESPQWvCQBSE74X+h+UVequ76UFjdBUJVFoKLUbB6yP7&#10;TILZt2F31fTfd4VCj8PMfMMs16PtxZV86BxryCYKBHHtTMeNhsP+7SUHESKywd4xafihAOvV48MS&#10;C+NuvKNrFRuRIBwK1NDGOBRShroli2HiBuLknZy3GJP0jTQebwlue/mq1FRa7DgttDhQ2VJ9ri5W&#10;w3ae+TIjlVdfqvNcfnx+H08zrZ+fxs0CRKQx/of/2u9GwzSfw/1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7+L7EAAAA3AAAAA8AAAAAAAAAAAAAAAAAmAIAAGRycy9k&#10;b3ducmV2LnhtbFBLBQYAAAAABAAEAPUAAACJAwAAAAA=&#10;" filled="f" strokeweight="19e-5mm">
                    <v:stroke joinstyle="round" endcap="round"/>
                  </v:rect>
                  <v:shape id="Freeform 997" o:spid="_x0000_s1084" style="position:absolute;left:7289;top:1145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dxr8IA&#10;AADcAAAADwAAAGRycy9kb3ducmV2LnhtbERPTWvCQBC9C/0PyxR6Ed0Y2qDRVUQQpD3Veqi3ITsm&#10;0exsml01/fedQ8Hj430vVr1r1I26UHs2MBknoIgLb2suDRy+tqMpqBCRLTaeycAvBVgtnwYLzK2/&#10;8yfd9rFUEsIhRwNVjG2udSgqchjGviUW7uQ7h1FgV2rb4V3CXaPTJMm0w5qlocKWNhUVl/3VSW88&#10;p6+FPQw/ft7r723WH1O/eTPm5blfz0FF6uND/O/eWQPZTObLGTkCe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d3GvwgAAANwAAAAPAAAAAAAAAAAAAAAAAJgCAABkcnMvZG93&#10;bnJldi54bWxQSwUGAAAAAAQABAD1AAAAhwMAAAAA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998" o:spid="_x0000_s1085" style="position:absolute;left:7289;top:1145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pObMQA&#10;AADcAAAADwAAAGRycy9kb3ducmV2LnhtbESPUUvDMBSF3wX/Q7gD31wah8PWZUMHg+KerPsBl+ba&#10;hjU3JcnW6q83guDj4ZzzHc5mN7tBXClE61mDWhYgiFtvLHcaTh+H+ycQMSEbHDyThi+KsNve3myw&#10;Mn7id7o2qRMZwrFCDX1KYyVlbHtyGJd+JM7epw8OU5ahkybglOFukA9FsZYOLeeFHkfa99Sem4vT&#10;UE+v+NYcrV2VTRlOj9/qWCul9d1ifnkGkWhO/+G/dm00rEsFv2fy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KTmz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999" o:spid="_x0000_s1086" style="position:absolute;left:7439;top:11401;width:22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8EsUA&#10;AADcAAAADwAAAGRycy9kb3ducmV2LnhtbESPT2sCMRTE7wW/Q3iF3mqyHvyzNUpZsLQISreC18fm&#10;ubt087IkqW6/vREEj8PM/IZZrgfbiTP50DrWkI0VCOLKmZZrDYefzescRIjIBjvHpOGfAqxXo6cl&#10;5sZd+JvOZaxFgnDIUUMTY59LGaqGLIax64mTd3LeYkzS19J4vCS47eREqam02HJaaLCnoqHqt/yz&#10;Gj4WmS8yUvNyp1rPxdd2fzzNtH55Ht7fQEQa4iN8b38aDdPFBG5n0hG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vwSxQAAANwAAAAPAAAAAAAAAAAAAAAAAJgCAABkcnMv&#10;ZG93bnJldi54bWxQSwUGAAAAAAQABAD1AAAAigMAAAAA&#10;" filled="f" strokeweight="19e-5mm">
                    <v:stroke joinstyle="round" endcap="round"/>
                  </v:rect>
                  <v:shape id="Freeform 1000" o:spid="_x0000_s1087" style="position:absolute;left:7502;top:1145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Xv2MYA&#10;AADcAAAADwAAAGRycy9kb3ducmV2LnhtbESPzWrCQBSF9wXfYbhCN6VOGm3Q1EkoglB0pc1Cd5fM&#10;bZI2cyfNTDW+vSMIXR7Oz8dZ5oNpxYl611hW8DKJQBCXVjdcKSg+189zEM4ja2wtk4ILOciz0cMS&#10;U23PvKPT3lcijLBLUUHtfZdK6cqaDLqJ7YiD92V7gz7IvpK6x3MYN62MoyiRBhsOhBo7WtVU/uz/&#10;TOD673hW6uJp+7tpDutkOMZ29arU43h4fwPhafD/4Xv7QytIFlO4nQlHQG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aXv2MYAAADcAAAADwAAAAAAAAAAAAAAAACYAgAAZHJz&#10;L2Rvd25yZXYueG1sUEsFBgAAAAAEAAQA9QAAAIs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01" o:spid="_x0000_s1088" style="position:absolute;left:7502;top:1145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3t9MQA&#10;AADcAAAADwAAAGRycy9kb3ducmV2LnhtbESP0UrEMBRE3wX/IVzBNzftqsXWposKQnGftu4HXJpr&#10;G2xuSpLdVr/eCIKPw8ycYerdaidxJh+MYwX5JgNB3DtteFBwfH+9eQARIrLGyTEp+KIAu+byosZK&#10;u4UPdO7iIBKEQ4UKxhjnSsrQj2QxbNxMnLwP5y3GJP0gtcclwe0kt1lWSIuG08KIM72M1H92J6ug&#10;XZ7xrdsbc1t2pT/ef+f7Ns+Vur5anx5BRFrjf/iv3WoFRXkHv2fSEZ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97fT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02" o:spid="_x0000_s1089" style="position:absolute;left:7667;top:11401;width:20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9kZsUA&#10;AADcAAAADwAAAGRycy9kb3ducmV2LnhtbESPzWrDMBCE74W+g9hCbonkQv7cKKEYGlICDXELvS7W&#10;xja1VkZSEuftq0Chx2FmvmFWm8F24kI+tI41ZBMFgrhypuVaw9fn23gBIkRkg51j0nCjAJv148MK&#10;c+OufKRLGWuRIBxy1NDE2OdShqohi2HieuLknZy3GJP0tTQerwluO/ms1ExabDktNNhT0VD1U56t&#10;hu0y80VGalF+qNZz8b4/fJ/mWo+ehtcXEJGG+B/+a++MhtlyCvcz6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b2RmxQAAANwAAAAPAAAAAAAAAAAAAAAAAJgCAABkcnMv&#10;ZG93bnJldi54bWxQSwUGAAAAAAQABAD1AAAAigMAAAAA&#10;" filled="f" strokeweight="19e-5mm">
                    <v:stroke joinstyle="round" endcap="round"/>
                  </v:rect>
                  <v:shape id="Freeform 1003" o:spid="_x0000_s1090" style="position:absolute;left:7715;top:1145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JMQMUA&#10;AADcAAAADwAAAGRycy9kb3ducmV2LnhtbESPzWrCQBSF9wXfYbiCm2ImDW2wqaOIIIiuarPQ3SVz&#10;m6Rm7qQzo6Zv7xQKXR7Oz8eZLwfTiSs531pW8JSkIIgrq1uuFZQfm+kMhA/IGjvLpOCHPCwXo4c5&#10;Ftre+J2uh1CLOMK+QAVNCH0hpa8aMugT2xNH79M6gyFKV0vt8BbHTSezNM2lwZYjocGe1g1V58PF&#10;RG74yp4rXT7uv3ftcZMPp8yuX5SajIfVG4hAQ/gP/7W3WkH+msPvmX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0kxAxQAAANwAAAAPAAAAAAAAAAAAAAAAAJgCAABkcnMv&#10;ZG93bnJldi54bWxQSwUGAAAAAAQABAD1AAAAig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04" o:spid="_x0000_s1091" style="position:absolute;left:7715;top:1145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9zg8QA&#10;AADcAAAADwAAAGRycy9kb3ducmV2LnhtbESPUUvDMBSF3wf+h3AF39a0inPtlg0VhOKeVvcDLs1d&#10;G9bclCSu1V9vBMHHwznnO5ztfraDuJIPxrGCIstBELdOG+4UnD7elmsQISJrHByTgi8KsN/dLLZY&#10;aTfxka5N7ESCcKhQQR/jWEkZ2p4shsyNxMk7O28xJuk7qT1OCW4HeZ/nK2nRcFrocaTXntpL82kV&#10;1NMLvjcHYx7KpvSnx+/iUBeFUne38/MGRKQ5/of/2rVWsCqf4PdMOg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vc4P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05" o:spid="_x0000_s1092" style="position:absolute;left:7875;top:11401;width:20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7L+MEA&#10;AADcAAAADwAAAGRycy9kb3ducmV2LnhtbERPz2vCMBS+D/wfwhO8zaQ7OK1GkYJDGUzWCV4fzbMt&#10;Ni8lidr998th4PHj+73aDLYTd/KhdawhmyoQxJUzLdcaTj+71zmIEJENdo5Jwy8F2KxHLyvMjXvw&#10;N93LWIsUwiFHDU2MfS5lqBqyGKauJ07cxXmLMUFfS+PxkcJtJ9+UmkmLLaeGBnsqGqqu5c1q+Fhk&#10;vshIzcsv1XouDp/H8+Vd68l42C5BRBriU/zv3hsNs0Vam86kIy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uy/jBAAAA3AAAAA8AAAAAAAAAAAAAAAAAmAIAAGRycy9kb3du&#10;cmV2LnhtbFBLBQYAAAAABAAEAPUAAACGAwAAAAA=&#10;" filled="f" strokeweight="19e-5mm">
                    <v:stroke joinstyle="round" endcap="round"/>
                  </v:rect>
                  <v:shape id="Freeform 1006" o:spid="_x0000_s1093" style="position:absolute;left:7928;top:1145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3YMsYA&#10;AADcAAAADwAAAGRycy9kb3ducmV2LnhtbESPzWrCQBSF90LfYbhCN1InDTbU6CglECjtqupCd5fM&#10;NYlm7qSZaRLfvlMouDycn4+z3o6mET11rras4HkegSAurK65VHDY50+vIJxH1thYJgU3crDdPEzW&#10;mGo78Bf1O1+KMMIuRQWV920qpSsqMujmtiUO3tl2Bn2QXSl1h0MYN42MoyiRBmsOhApbyioqrrsf&#10;E7j+Ei8KfZh9fn/UxzwZT7HNXpR6nI5vKxCeRn8P/7fftYJkuYS/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3YMsYAAADcAAAADwAAAAAAAAAAAAAAAACYAgAAZHJz&#10;L2Rvd25yZXYueG1sUEsFBgAAAAAEAAQA9QAAAIs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07" o:spid="_x0000_s1094" style="position:absolute;left:7928;top:1145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1x7cEA&#10;AADcAAAADwAAAGRycy9kb3ducmV2LnhtbERP3WrCMBS+H/gO4Qi7m2mVTa1GccKgzCurD3Bojm2w&#10;OSlJZrs9/XIx2OXH97/dj7YTD/LBOFaQzzIQxLXThhsF18vHywpEiMgaO8ek4JsC7HeTpy0W2g18&#10;pkcVG5FCOBSooI2xL6QMdUsWw8z1xIm7OW8xJugbqT0OKdx2cp5lb9Ki4dTQYk/Hlup79WUVlMM7&#10;flYnYxbrau2vrz/5qcxzpZ6n42EDItIY/8V/7lIrWGZpfjqTjo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tce3BAAAA3AAAAA8AAAAAAAAAAAAAAAAAmAIAAGRycy9kb3du&#10;cmV2LnhtbFBLBQYAAAAABAAEAPUAAACG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08" o:spid="_x0000_s1095" style="position:absolute;left:8083;top:11401;width:20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/4f8QA&#10;AADcAAAADwAAAGRycy9kb3ducmV2LnhtbESPQWsCMRSE7wX/Q3iCt5qsB7WrUWTBohRaugpeH5vn&#10;7uLmZUlS3f77plDocZiZb5j1drCduJMPrWMN2VSBIK6cabnWcD7tn5cgQkQ22DkmDd8UYLsZPa0x&#10;N+7Bn3QvYy0ShEOOGpoY+1zKUDVkMUxdT5y8q/MWY5K+lsbjI8FtJ2dKzaXFltNCgz0VDVW38stq&#10;eH3JfJGRWpbvqvVcHN8+LteF1pPxsFuBiDTE//Bf+2A0LFQG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/+H/EAAAA3AAAAA8AAAAAAAAAAAAAAAAAmAIAAGRycy9k&#10;b3ducmV2LnhtbFBLBQYAAAAABAAEAPUAAACJAwAAAAA=&#10;" filled="f" strokeweight="19e-5mm">
                    <v:stroke joinstyle="round" endcap="round"/>
                  </v:rect>
                  <v:shape id="Freeform 1009" o:spid="_x0000_s1096" style="position:absolute;left:8141;top:1145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QWcMA&#10;AADcAAAADwAAAGRycy9kb3ducmV2LnhtbESPS4vCMBSF94L/IVzBjWg6xVGpRhFBGMaVj4XuLs21&#10;rTY3nSZq/fdGGHB5OI+PM1s0phR3ql1hWcHXIAJBnFpdcKbgsF/3JyCcR9ZYWiYFT3KwmLdbM0y0&#10;ffCW7jufiTDCLkEFufdVIqVLczLoBrYiDt7Z1gZ9kHUmdY2PMG5KGUfRSBosOBByrGiVU3rd3Uzg&#10;+ks8TPWht/n7LY7rUXOK7epbqW6nWU5BeGr8J/zf/tEKxlEM7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QWcMAAADcAAAADwAAAAAAAAAAAAAAAACYAgAAZHJzL2Rv&#10;d25yZXYueG1sUEsFBgAAAAAEAAQA9QAAAIg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10" o:spid="_x0000_s1097" style="position:absolute;left:8141;top:1145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/vmsQA&#10;AADcAAAADwAAAGRycy9kb3ducmV2LnhtbESPUWvCMBSF3wX/Q7jC3jTtZJtWo2yDQdEnO3/Apbm2&#10;weamJJnt9uuXgbDHwznnO5ztfrSduJEPxrGCfJGBIK6dNtwoOH9+zFcgQkTW2DkmBd8UYL+bTrZY&#10;aDfwiW5VbESCcChQQRtjX0gZ6pYshoXriZN3cd5iTNI3UnscEtx28jHLnqVFw2mhxZ7eW6qv1ZdV&#10;UA5veKiOxizX1dqfn37yY5nnSj3MxtcNiEhj/A/f26VW8JIt4e9MOgJy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/75rEAAAA3AAAAA8AAAAAAAAAAAAAAAAAmAIAAGRycy9k&#10;b3ducmV2LnhtbFBLBQYAAAAABAAEAPUAAACJ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11" o:spid="_x0000_s1098" style="position:absolute;left:8291;top:11401;width:227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b58QA&#10;AADcAAAADwAAAGRycy9kb3ducmV2LnhtbESPUWvCMBSF3wX/Q7iCbzPpkOk6o0hhY0OYWAd7vTTX&#10;ttjclCTT7t+bwcDHwznnO5zVZrCduJAPrWMN2UyBIK6cabnW8HV8fViCCBHZYOeYNPxSgM16PFph&#10;btyVD3QpYy0ShEOOGpoY+1zKUDVkMcxcT5y8k/MWY5K+lsbjNcFtJx+VepIWW04LDfZUNFSdyx+r&#10;4e0580VGall+qtZz8bHbf58WWk8nw/YFRKQh3sP/7XejYaHm8HcmHQ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IW+fEAAAA3AAAAA8AAAAAAAAAAAAAAAAAmAIAAGRycy9k&#10;b3ducmV2LnhtbFBLBQYAAAAABAAEAPUAAACJAwAAAAA=&#10;" filled="f" strokeweight="19e-5mm">
                    <v:stroke joinstyle="round" endcap="round"/>
                  </v:rect>
                  <v:shape id="Freeform 1012" o:spid="_x0000_s1099" style="position:absolute;left:8354;top:1145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tILcMA&#10;AADcAAAADwAAAGRycy9kb3ducmV2LnhtbESPS4vCMBSF9wP+h3CF2QyaWnxRjSKCIM7Kx0J3l+ba&#10;VpubThO1/nszILg8nMfHmc4bU4o71a6wrKDXjUAQp1YXnCk47FedMQjnkTWWlknBkxzMZ62vKSba&#10;PnhL953PRBhhl6CC3PsqkdKlORl0XVsRB+9sa4M+yDqTusZHGDeljKNoKA0WHAg5VrTMKb3ubiZw&#10;/SXup/rw8/u3KY6rYXOK7XKg1He7WUxAeGr8J/xur7WCUTSA/zPhCMj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tILcMAAADcAAAADwAAAAAAAAAAAAAAAACYAgAAZHJzL2Rv&#10;d25yZXYueG1sUEsFBgAAAAAEAAQA9QAAAIg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13" o:spid="_x0000_s1100" style="position:absolute;left:8354;top:1145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MAsQA&#10;AADcAAAADwAAAGRycy9kb3ducmV2LnhtbESPUWvCMBSF3wf+h3CFvc20G3NajbINBkWf7PwBl+ba&#10;BpubkmS2269fBMHHwznnO5z1drSduJAPxrGCfJaBIK6dNtwoOH5/PS1AhIissXNMCn4pwHYzeVhj&#10;od3AB7pUsREJwqFABW2MfSFlqFuyGGauJ07eyXmLMUnfSO1xSHDbyecsm0uLhtNCiz19tlSfqx+r&#10;oBw+cFftjXlZVkt/fP3L92WeK/U4Hd9XICKN8R6+tUut4C2bw/VMOgJy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ITALEAAAA3AAAAA8AAAAAAAAAAAAAAAAAmAIAAGRycy9k&#10;b3ducmV2LnhtbFBLBQYAAAAABAAEAPUAAACJ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14" o:spid="_x0000_s1101" style="position:absolute;left:8518;top:11401;width:209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rFkMQA&#10;AADcAAAADwAAAGRycy9kb3ducmV2LnhtbESPQWvCQBSE7wX/w/IEb3U3PRhNXaUEWpRCxbTQ6yP7&#10;TEKzb8PuVuO/dwsFj8PMfMOst6PtxZl86BxryOYKBHHtTMeNhq/P18cliBCRDfaOScOVAmw3k4c1&#10;FsZd+EjnKjYiQTgUqKGNcSikDHVLFsPcDcTJOzlvMSbpG2k8XhLc9vJJqYW02HFaaHGgsqX6p/q1&#10;Gt5WmS8zUsvqQ3Wey/374fuUaz2bji/PICKN8R7+b++Mhlzl8HcmHQG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axZDEAAAA3AAAAA8AAAAAAAAAAAAAAAAAmAIAAGRycy9k&#10;b3ducmV2LnhtbFBLBQYAAAAABAAEAPUAAACJAwAAAAA=&#10;" filled="f" strokeweight="19e-5mm">
                    <v:stroke joinstyle="round" endcap="round"/>
                  </v:rect>
                  <v:shape id="Freeform 1015" o:spid="_x0000_s1102" style="position:absolute;left:8567;top:1145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rns8IA&#10;AADcAAAADwAAAGRycy9kb3ducmV2LnhtbERPTWvCQBC9C/0PyxR6kboxtFaiq4gglHqqetDbkB2T&#10;aHY2zW41/nvnIHh8vO/pvHO1ulAbKs8GhoMEFHHubcWFgd129T4GFSKyxdozGbhRgPnspTfFzPor&#10;/9JlEwslIRwyNFDG2GRah7wkh2HgG2Lhjr51GAW2hbYtXiXc1TpNkpF2WLE0lNjQsqT8vPl30htP&#10;6Udud/3130+1X426Q+qXn8a8vXaLCahIXXyKH+5va+ArkbVyRo6Ant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6uezwgAAANwAAAAPAAAAAAAAAAAAAAAAAJgCAABkcnMvZG93&#10;bnJldi54bWxQSwUGAAAAAAQABAD1AAAAhw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16" o:spid="_x0000_s1103" style="position:absolute;left:8567;top:1145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fYcMQA&#10;AADcAAAADwAAAGRycy9kb3ducmV2LnhtbESPwWrDMBBE74H+g9hCbonshrS1EyW0hYJJTnXzAYu1&#10;sUWtlZHU2O3XV4FAj8PMvGG2+8n24kI+GMcK8mUGgrhx2nCr4PT5vngGESKyxt4xKfihAPvd3WyL&#10;pXYjf9Cljq1IEA4lKuhiHEopQ9ORxbB0A3Hyzs5bjEn6VmqPY4LbXj5k2aO0aDgtdDjQW0fNV/1t&#10;FVTjKx7qozGroi78af2bH6s8V2p+P71sQESa4n/41q60gqesgOuZdATk7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X2HDEAAAA3AAAAA8AAAAAAAAAAAAAAAAAmAIAAGRycy9k&#10;b3ducmV2LnhtbFBLBQYAAAAABAAEAPUAAACJ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17" o:spid="_x0000_s1104" style="position:absolute;left:6588;top:11894;width:227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LOcEA&#10;AADcAAAADwAAAGRycy9kb3ducmV2LnhtbERPW2vCMBR+H/gfwhn4NpP64KUaZRSUyWBiHez10Bzb&#10;YnNSkkzrv18eBj5+fPf1drCduJEPrWMN2USBIK6cabnW8H3evS1AhIhssHNMGh4UYLsZvawxN+7O&#10;J7qVsRYphEOOGpoY+1zKUDVkMUxcT5y4i/MWY4K+lsbjPYXbTk6VmkmLLaeGBnsqGqqu5a/VsF9m&#10;vshILcov1XouDp/Hn8tc6/Hr8L4CEWmIT/G/+8NomGdpfjqTjoD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qyznBAAAA3AAAAA8AAAAAAAAAAAAAAAAAmAIAAGRycy9kb3du&#10;cmV2LnhtbFBLBQYAAAAABAAEAPUAAACGAwAAAAA=&#10;" filled="f" strokeweight="19e-5mm">
                    <v:stroke joinstyle="round" endcap="round"/>
                  </v:rect>
                  <v:shape id="Freeform 1018" o:spid="_x0000_s1105" style="position:absolute;left:6650;top:1195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nY88QA&#10;AADcAAAADwAAAGRycy9kb3ducmV2LnhtbESPS4vCMBSF98L8h3AH3MiYtqgj1SgiCMPMysdCd5fm&#10;2labm9pErf9+IgguD+fxcabz1lTiRo0rLSuI+xEI4szqknMFu+3qawzCeWSNlWVS8CAH89lHZ4qp&#10;tnde023jcxFG2KWooPC+TqV0WUEGXd/WxME72sagD7LJpW7wHsZNJZMoGkmDJQdCgTUtC8rOm6sJ&#10;XH9KBpne9f4uv+V+NWoPiV0Olep+tosJCE+tf4df7R+t4DuO4XkmHAE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J2PP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019" o:spid="_x0000_s1106" style="position:absolute;left:6650;top:11953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bXecMA&#10;AADcAAAADwAAAGRycy9kb3ducmV2LnhtbESP0YrCMBRE34X9h3CFfdOkslSpRnEVYV8U1P2Au821&#10;LTY3pYm2/v1GEHwcZuYMs1j1thZ3an3lWEMyViCIc2cqLjT8nnejGQgfkA3WjknDgzyslh+DBWbG&#10;dXyk+ykUIkLYZ6ihDKHJpPR5SRb92DXE0bu41mKIsi2kabGLcFvLiVKptFhxXCixoU1J+fV0sxpc&#10;123Tb399FNv9YfP3lajUTZXWn8N+PQcRqA/v8Kv9YzRMkwk8z8Qj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bXecMAAADcAAAADwAAAAAAAAAAAAAAAACYAgAAZHJzL2Rv&#10;d25yZXYueG1sUEsFBgAAAAAEAAQA9QAAAIgDAAAAAA==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020" o:spid="_x0000_s1107" style="position:absolute;left:6815;top:11894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VTsQA&#10;AADcAAAADwAAAGRycy9kb3ducmV2LnhtbESPUWvCMBSF3wX/Q7iCbzPphOk6o0hhY0OYWAd7vTTX&#10;ttjclCTT7t+bwcDHwznnO5zVZrCduJAPrWMN2UyBIK6cabnW8HV8fViCCBHZYOeYNPxSgM16PFph&#10;btyVD3QpYy0ShEOOGpoY+1zKUDVkMcxcT5y8k/MWY5K+lsbjNcFtJx+VepIWW04LDfZUNFSdyx+r&#10;4e0580VGall+qtZz8bHbf58WWk8nw/YFRKQh3sP/7XejYZHN4e9MOg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4VU7EAAAA3AAAAA8AAAAAAAAAAAAAAAAAmAIAAGRycy9k&#10;b3ducmV2LnhtbFBLBQYAAAAABAAEAPUAAACJAwAAAAA=&#10;" filled="f" strokeweight="19e-5mm">
                    <v:stroke joinstyle="round" endcap="round"/>
                  </v:rect>
                  <v:shape id="Freeform 1021" o:spid="_x0000_s1108" style="position:absolute;left:6863;top:1195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57a8MA&#10;AADcAAAADwAAAGRycy9kb3ducmV2LnhtbESPS4vCMBSF9wP+h3AFN4OmFl9Uo4ggyLgadaG7S3Nt&#10;q81NbaJ2/r0ZEFwezuPjzBaNKcWDaldYVtDvRSCIU6sLzhQc9uvuBITzyBpLy6Tgjxws5q2vGSba&#10;PvmXHjufiTDCLkEFufdVIqVLczLoerYiDt7Z1gZ9kHUmdY3PMG5KGUfRSBosOBByrGiVU3rd3U3g&#10;+ks8SPXhe3v7KY7rUXOK7WqoVKfdLKcgPDX+E363N1rBuD+A/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57a8MAAADcAAAADwAAAAAAAAAAAAAAAACYAgAAZHJzL2Rv&#10;d25yZXYueG1sUEsFBgAAAAAEAAQA9QAAAIgDAAAAAA=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022" o:spid="_x0000_s1109" style="position:absolute;left:6863;top:11953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9PDcUA&#10;AADcAAAADwAAAGRycy9kb3ducmV2LnhtbESPzWrDMBCE74W+g9hCb43k0jjBiWzahEIuKeTnATbW&#10;1jaxVsZSY+fto0Cgx2FmvmGWxWhbcaHeN441JBMFgrh0puFKw/Hw/TYH4QOywdYxabiShyJ/flpi&#10;ZtzAO7rsQyUihH2GGuoQukxKX9Zk0U9cRxy9X9dbDFH2lTQ9DhFuW/muVCotNhwXauxoVVN53v9Z&#10;DW4Y1umXP1+r9fZndfpIVOpmSuvXl/FzASLQGP7Dj/bGaJglU7if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j08NxQAAANwAAAAPAAAAAAAAAAAAAAAAAJgCAABkcnMv&#10;ZG93bnJldi54bWxQSwUGAAAAAAQABAD1AAAAigMAAAAA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023" o:spid="_x0000_s1110" style="position:absolute;left:7023;top:11894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/21sQA&#10;AADcAAAADwAAAGRycy9kb3ducmV2LnhtbESPQWsCMRSE7wX/Q3gFbzVZD2pXo5QFpSK0uBW8PjbP&#10;3cXNy5Kkuv33jVDocZiZb5jVZrCduJEPrWMN2USBIK6cabnWcPravixAhIhssHNMGn4owGY9elph&#10;btydj3QrYy0ShEOOGpoY+1zKUDVkMUxcT5y8i/MWY5K+lsbjPcFtJ6dKzaTFltNCgz0VDVXX8ttq&#10;2L1mvshILcoP1Xou9ofP82Wu9fh5eFuCiDTE//Bf+91omGczeJx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P9tbEAAAA3AAAAA8AAAAAAAAAAAAAAAAAmAIAAGRycy9k&#10;b3ducmV2LnhtbFBLBQYAAAAABAAEAPUAAACJAwAAAAA=&#10;" filled="f" strokeweight="19e-5mm">
                    <v:stroke joinstyle="round" endcap="round"/>
                  </v:rect>
                  <v:shape id="Freeform 1024" o:spid="_x0000_s1111" style="position:absolute;left:7076;top:1195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zlHMQA&#10;AADcAAAADwAAAGRycy9kb3ducmV2LnhtbESPS4vCMBSF94L/IVzBjWhqcVSqUUQQhpmVj4XuLs21&#10;rTY3tYla//1EGHB5OI+PM182phQPql1hWcFwEIEgTq0uOFNw2G/6UxDOI2ssLZOCFzlYLtqtOSba&#10;PnlLj53PRBhhl6CC3PsqkdKlORl0A1sRB+9sa4M+yDqTusZnGDeljKNoLA0WHAg5VrTOKb3u7iZw&#10;/SUepfrQ+739FMfNuDnFdv2lVLfTrGYgPDX+E/5vf2sFk+EE3mfC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s5Rz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025" o:spid="_x0000_s1112" style="position:absolute;left:7076;top:11953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7gk8EA&#10;AADcAAAADwAAAGRycy9kb3ducmV2LnhtbERP3WqDMBS+L+wdwhnsriaWocWalq1lsJsNZvcAZ+ZU&#10;peZETFr17ZeLwS4/vv/yMNte3Gn0nWMNaaJAENfOdNxo+D6/rbcgfEA22DsmDQt5OOwfViUWxk38&#10;RfcqNCKGsC9QQxvCUEjp65Ys+sQNxJG7uNFiiHBspBlxiuG2lxulMmmx49jQ4kDHluprdbMa3DSd&#10;sld/XZrTx+fx5zlVmcuV1k+P88sORKA5/Iv/3O9GQ57GtfFMPAJ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O4JPBAAAA3AAAAA8AAAAAAAAAAAAAAAAAmAIAAGRycy9kb3du&#10;cmV2LnhtbFBLBQYAAAAABAAEAPUAAACGAwAAAAA=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026" o:spid="_x0000_s1113" style="position:absolute;left:7231;top:11894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BipMQA&#10;AADcAAAADwAAAGRycy9kb3ducmV2LnhtbESPQWsCMRSE70L/Q3gFb5qsh6pbo5QFS6VQcRV6fWye&#10;u0s3L0uS6vrvTaHgcZiZb5jVZrCduJAPrWMN2VSBIK6cabnWcDpuJwsQISIb7ByThhsF2KyfRivM&#10;jbvygS5lrEWCcMhRQxNjn0sZqoYshqnriZN3dt5iTNLX0ni8Jrjt5EypF2mx5bTQYE9FQ9VP+Ws1&#10;vC8zX2SkFuWXaj0Xu8/993mu9fh5eHsFEWmIj/B/+8NomGdL+DuTjo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QYqTEAAAA3AAAAA8AAAAAAAAAAAAAAAAAmAIAAGRycy9k&#10;b3ducmV2LnhtbFBLBQYAAAAABAAEAPUAAACJAwAAAAA=&#10;" filled="f" strokeweight="19e-5mm">
                    <v:stroke joinstyle="round" endcap="round"/>
                  </v:rect>
                  <v:shape id="Freeform 1027" o:spid="_x0000_s1114" style="position:absolute;left:7289;top:1195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m31cMA&#10;AADcAAAADwAAAGRycy9kb3ducmV2LnhtbERPS2vCQBC+C/0PyxR6kboxqC2pmyCCUOzJx8Hehuw0&#10;iWZn0+xW03/fORQ8fnzvZTG4Vl2pD41nA9NJAoq49LbhysDxsHl+BRUissXWMxn4pQBF/jBaYmb9&#10;jXd03cdKSQiHDA3UMXaZ1qGsyWGY+I5YuC/fO4wC+0rbHm8S7lqdJslCO2xYGmrsaF1Tedn/OOmN&#10;53RW2uP443vbnDaL4TP167kxT4/D6g1UpCHexf/ud2vgJZX5ckaOg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m31cMAAADcAAAADwAAAAAAAAAAAAAAAACYAgAAZHJzL2Rv&#10;d25yZXYueG1sUEsFBgAAAAAEAAQA9QAAAIgDAAAAAA=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028" o:spid="_x0000_s1115" style="position:absolute;left:7289;top:1195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SIFsQA&#10;AADcAAAADwAAAGRycy9kb3ducmV2LnhtbESPUUvDMBSF3wX/Q7iCby7NROe6ZWMKQnFP6/YDLs21&#10;DWtuSpKt1V9vBMHHwznnO5z1dnK9uFKI1rMGNStAEDfeWG41nI7vDy8gYkI22HsmDV8UYbu5vVlj&#10;afzIB7rWqRUZwrFEDV1KQyllbDpyGGd+IM7epw8OU5ahlSbgmOGul/OieJYOLeeFDgd666g51xen&#10;oRpf8aPeW/u4rJfh9PSt9pVSWt/fTbsViERT+g//tSujYTFX8HsmHw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UiBb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29" o:spid="_x0000_s1116" style="position:absolute;left:7439;top:11894;width:22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g6aMQA&#10;AADcAAAADwAAAGRycy9kb3ducmV2LnhtbESPQWvCQBSE70L/w/IK3nQ3OaiNrlICLYrQYlro9ZF9&#10;JsHs27C71fTfd4VCj8PMfMNsdqPtxZV86BxryOYKBHHtTMeNhs+Pl9kKRIjIBnvHpOGHAuy2D5MN&#10;Fsbd+ETXKjYiQTgUqKGNcSikDHVLFsPcDcTJOztvMSbpG2k83hLc9jJXaiEtdpwWWhyobKm+VN9W&#10;w+tT5suM1Kp6U53n8nB8/zovtZ4+js9rEJHG+B/+a++NhmWew/1MOg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YOmjEAAAA3AAAAA8AAAAAAAAAAAAAAAAAmAIAAGRycy9k&#10;b3ducmV2LnhtbFBLBQYAAAAABAAEAPUAAACJAwAAAAA=&#10;" filled="f" strokeweight="19e-5mm">
                    <v:stroke joinstyle="round" endcap="round"/>
                  </v:rect>
                  <v:shape id="Freeform 1030" o:spid="_x0000_s1117" style="position:absolute;left:7502;top:1195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sposQA&#10;AADcAAAADwAAAGRycy9kb3ducmV2LnhtbESPS4vCMBSF94L/IVzBjWg6HV9Uo4ggyMzKx0J3l+ba&#10;VpubThO18+8nA4LLw3l8nPmyMaV4UO0Kywo+BhEI4tTqgjMFx8OmPwXhPLLG0jIp+CUHy0W7NcdE&#10;2yfv6LH3mQgj7BJUkHtfJVK6NCeDbmAr4uBdbG3QB1lnUtf4DOOmlHEUjaXBggMhx4rWOaW3/d0E&#10;rr/Gw1Qfe98/X8VpM27OsV2PlOp2mtUMhKfGv8Ov9lYrmMSf8H8mH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7KaL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31" o:spid="_x0000_s1118" style="position:absolute;left:7502;top:1195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MrjsUA&#10;AADcAAAADwAAAGRycy9kb3ducmV2LnhtbESPzWrDMBCE74W+g9hCbo3sJM2PEyW0hYJpTnXyAIu1&#10;sUWtlZHU2O3TR4VCj8PMfMPsDqPtxJV8MI4V5NMMBHHttOFGwfn09rgGESKyxs4xKfimAIf9/d0O&#10;C+0G/qBrFRuRIBwKVNDG2BdShroli2HqeuLkXZy3GJP0jdQehwS3nZxl2VJaNJwWWuzptaX6s/qy&#10;CsrhBd+rozHzTbXx56ef/FjmuVKTh/F5CyLSGP/Df+1SK1jNFvB7Jh0Bu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yuOxQAAANwAAAAPAAAAAAAAAAAAAAAAAJgCAABkcnMv&#10;ZG93bnJldi54bWxQSwUGAAAAAAQABAD1AAAAigMAAAAA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32" o:spid="_x0000_s1119" style="position:absolute;left:7667;top:11894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GiHMQA&#10;AADcAAAADwAAAGRycy9kb3ducmV2LnhtbESPUWvCMBSF3wX/Q7iCbzOp4HTVKFJwbAgb6wZ7vTTX&#10;ttjclCTT7t+bwcDHwznnO5zNbrCduJAPrWMN2UyBIK6cabnW8PV5eFiBCBHZYOeYNPxSgN12PNpg&#10;btyVP+hSxlokCIccNTQx9rmUoWrIYpi5njh5J+ctxiR9LY3Ha4LbTs6VepQWW04LDfZUNFSdyx+r&#10;4fkp80VGalW+qdZz8Xp8/z4ttZ5Ohv0aRKQh3sP/7RejYTlfwN+ZdATk9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xohzEAAAA3AAAAA8AAAAAAAAAAAAAAAAAmAIAAGRycy9k&#10;b3ducmV2LnhtbFBLBQYAAAAABAAEAPUAAACJAwAAAAA=&#10;" filled="f" strokeweight="19e-5mm">
                    <v:stroke joinstyle="round" endcap="round"/>
                  </v:rect>
                  <v:shape id="Freeform 1033" o:spid="_x0000_s1120" style="position:absolute;left:7715;top:1195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KOsQA&#10;AADcAAAADwAAAGRycy9kb3ducmV2LnhtbESPzYrCMBSF9wO+Q7iCm0FTi1OlGkUEQXQ1jgvdXZpr&#10;W21uahO1vr0ZGJjl4fx8nNmiNZV4UONKywqGgwgEcWZ1ybmCw8+6PwHhPLLGyjIpeJGDxbzzMcNU&#10;2yd/02PvcxFG2KWooPC+TqV0WUEG3cDWxME728agD7LJpW7wGcZNJeMoSqTBkgOhwJpWBWXX/d0E&#10;rr/Eo0wfPne3bXlcJ+0ptqsvpXrddjkF4an1/+G/9kYrGMcJ/J4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Mijr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34" o:spid="_x0000_s1121" style="position:absolute;left:7715;top:1195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G1+cQA&#10;AADcAAAADwAAAGRycy9kb3ducmV2LnhtbESPUWvCMBSF34X9h3AHe9O0DuesRpnCoOjTOn/Apblr&#10;g81NSTLb7dcvgrDHwznnO5zNbrSduJIPxrGCfJaBIK6dNtwoOH++T19BhIissXNMCn4owG77MNlg&#10;od3AH3StYiMShEOBCtoY+0LKULdkMcxcT5y8L+ctxiR9I7XHIcFtJ+dZ9iItGk4LLfZ0aKm+VN9W&#10;QTns8VidjHleVSt/XvzmpzLPlXp6HN/WICKN8T98b5dawXK+hNuZd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xtfn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35" o:spid="_x0000_s1122" style="position:absolute;left:7875;top:11894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ANgsIA&#10;AADcAAAADwAAAGRycy9kb3ducmV2LnhtbERPy2oCMRTdC/5DuEJ3moyLakczUgaUFqGl04Lby+TO&#10;g05uhiTV6d+bRaHLw3nvD5MdxJV86B1ryFYKBHHtTM+thq/P43ILIkRkg4Nj0vBLAQ7FfLbH3Lgb&#10;f9C1iq1IIRxy1NDFOOZShroji2HlRuLENc5bjAn6VhqPtxRuB7lW6lFa7Dk1dDhS2VH9Xf1YDaen&#10;zJcZqW31pnrP5ev5/dJstH5YTM87EJGm+C/+c78YDZt1WpvOpCMg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A2CwgAAANwAAAAPAAAAAAAAAAAAAAAAAJgCAABkcnMvZG93&#10;bnJldi54bWxQSwUGAAAAAAQABAD1AAAAhwMAAAAA&#10;" filled="f" strokeweight="19e-5mm">
                    <v:stroke joinstyle="round" endcap="round"/>
                  </v:rect>
                  <v:shape id="Freeform 1036" o:spid="_x0000_s1123" style="position:absolute;left:7928;top:1195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MeSMQA&#10;AADcAAAADwAAAGRycy9kb3ducmV2LnhtbESPS4vCMBSF94L/IVzBjWg6ZXxVo4ggyMzKx0J3l+ba&#10;VpubThO18+8nA4LLw3l8nPmyMaV4UO0Kywo+BhEI4tTqgjMFx8OmPwHhPLLG0jIp+CUHy0W7NcdE&#10;2yfv6LH3mQgj7BJUkHtfJVK6NCeDbmAr4uBdbG3QB1lnUtf4DOOmlHEUjaTBggMhx4rWOaW3/d0E&#10;rr/Gn6k+9r5/vorTZtScY7seKtXtNKsZCE+Nf4df7a1WMI6n8H8mH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THkj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37" o:spid="_x0000_s1124" style="position:absolute;left:7928;top:1195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7UMEA&#10;AADcAAAADwAAAGRycy9kb3ducmV2LnhtbERP3WrCMBS+H/gO4QjezbSTzdkZRQWhzCs7H+DQnLXB&#10;5qQkma0+/XIx2OXH97/ejrYTN/LBOFaQzzMQxLXThhsFl6/j8zuIEJE1do5JwZ0CbDeTpzUW2g18&#10;plsVG5FCOBSooI2xL6QMdUsWw9z1xIn7dt5iTNA3UnscUrjt5EuWvUmLhlNDiz0dWqqv1Y9VUA57&#10;/KxOxixW1cpfXh/5qcxzpWbTcfcBItIY/8V/7lIrWC7S/HQmHQG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Bu1DBAAAA3AAAAA8AAAAAAAAAAAAAAAAAmAIAAGRycy9kb3du&#10;cmV2LnhtbFBLBQYAAAAABAAEAPUAAACG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38" o:spid="_x0000_s1125" style="position:absolute;left:8083;top:11894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MywsQA&#10;AADcAAAADwAAAGRycy9kb3ducmV2LnhtbESPUWvCMBSF3wX/Q7iCbzPphOk6o0hhY0OYWAd7vTTX&#10;ttjclCTT7t+bwcDHwznnO5zVZrCduJAPrWMN2UyBIK6cabnW8HV8fViCCBHZYOeYNPxSgM16PFph&#10;btyVD3QpYy0ShEOOGpoY+1zKUDVkMcxcT5y8k/MWY5K+lsbjNcFtJx+VepIWW04LDfZUNFSdyx+r&#10;4e0580VGall+qtZz8bHbf58WWk8nw/YFRKQh3sP/7XejYTHP4O9MOg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TMsLEAAAA3AAAAA8AAAAAAAAAAAAAAAAAmAIAAGRycy9k&#10;b3ducmV2LnhtbFBLBQYAAAAABAAEAPUAAACJAwAAAAA=&#10;" filled="f" strokeweight="19e-5mm">
                    <v:stroke joinstyle="round" endcap="round"/>
                  </v:rect>
                  <v:shape id="Freeform 1039" o:spid="_x0000_s1126" style="position:absolute;left:8141;top:1195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4a5MQA&#10;AADcAAAADwAAAGRycy9kb3ducmV2LnhtbESPS4vCMBSF94L/IVzBjWg6HV9Uo4ggyMzKx0J3l+ba&#10;VpubThO18+8nA4LLw3l8nPmyMaV4UO0Kywo+BhEI4tTqgjMFx8OmPwXhPLLG0jIp+CUHy0W7NcdE&#10;2yfv6LH3mQgj7BJUkHtfJVK6NCeDbmAr4uBdbG3QB1lnUtf4DOOmlHEUjaXBggMhx4rWOaW3/d0E&#10;rr/Gw1Qfe98/X8VpM27OsV2PlOp2mtUMhKfGv8Ov9lYrmHzG8H8mH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uGuT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40" o:spid="_x0000_s1127" style="position:absolute;left:8141;top:1195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MlJ8QA&#10;AADcAAAADwAAAGRycy9kb3ducmV2LnhtbESPUUvDMBSF3wX/Q7iCbzatZerqsqGCULan1f2AS3Nt&#10;g81NSeJa9+uXwcDHwznnO5zVZraDOJIPxrGCIstBELdOG+4UHL4+H15AhIiscXBMCv4owGZ9e7PC&#10;SruJ93RsYicShEOFCvoYx0rK0PZkMWRuJE7et/MWY5K+k9rjlOB2kI95/iQtGk4LPY700VP70/xa&#10;BfX0jttmZ0y5bJb+sDgVu7oolLq/m99eQUSa43/42q61gueyhMuZdATk+g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JSfEAAAA3AAAAA8AAAAAAAAAAAAAAAAAmAIAAGRycy9k&#10;b3ducmV2LnhtbFBLBQYAAAAABAAEAPUAAACJ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41" o:spid="_x0000_s1128" style="position:absolute;left:8291;top:11894;width:227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SRWsUA&#10;AADcAAAADwAAAGRycy9kb3ducmV2LnhtbESPUWvCMBSF3wf+h3AF3zTpHNNVo0hhY2OwsW7g66W5&#10;tsXmpiSZ1n9vBsIeD+ec73DW28F24kQ+tI41ZDMFgrhypuVaw8/383QJIkRkg51j0nChANvN6G6N&#10;uXFn/qJTGWuRIBxy1NDE2OdShqohi2HmeuLkHZy3GJP0tTQezwluO3mv1KO02HJaaLCnoqHqWP5a&#10;DS9PmS8yUsvyQ7Wei7f3z/1hofVkPOxWICIN8T98a78aDYv5A/ydSUdAb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pJFaxQAAANwAAAAPAAAAAAAAAAAAAAAAAJgCAABkcnMv&#10;ZG93bnJldi54bWxQSwUGAAAAAAQABAD1AAAAigMAAAAA&#10;" filled="f" strokeweight="19e-5mm">
                    <v:stroke joinstyle="round" endcap="round"/>
                  </v:rect>
                  <v:shape id="Freeform 1042" o:spid="_x0000_s1129" style="position:absolute;left:8354;top:1195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eCkMYA&#10;AADcAAAADwAAAGRycy9kb3ducmV2LnhtbESPzWrCQBSF9wXfYbhCN0UnjSYtqaMUQSh1ZXShu0vm&#10;NkmbuZNmpia+fUcQXB7Oz8dZrAbTiDN1rras4HkagSAurK65VHDYbyavIJxH1thYJgUXcrBajh4W&#10;mGnb847OuS9FGGGXoYLK+zaT0hUVGXRT2xIH78t2Bn2QXSl1h30YN42MoyiVBmsOhApbWldU/OR/&#10;JnD9dzwv9OFp+/tZHzfpcIrtOlHqcTy8v4HwNPh7+Nb+0ApeZglcz4Qj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eCkMYAAADcAAAADwAAAAAAAAAAAAAAAACYAgAAZHJz&#10;L2Rvd25yZXYueG1sUEsFBgAAAAAEAAQA9QAAAIs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43" o:spid="_x0000_s1130" style="position:absolute;left:8354;top:1195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SGv8QA&#10;AADcAAAADwAAAGRycy9kb3ducmV2LnhtbESPUWvCMBSF3wf7D+EO9jbTKtNZjbINBkWf7PwBl+ba&#10;hjU3JYm2269fBMHHwznnO5z1drSduJAPxrGCfJKBIK6dNtwoOH5/vbyBCBFZY+eYFPxSgO3m8WGN&#10;hXYDH+hSxUYkCIcCFbQx9oWUoW7JYpi4njh5J+ctxiR9I7XHIcFtJ6dZNpcWDaeFFnv6bKn+qc5W&#10;QTl84K7aGzNbVkt/fP3L92WeK/X8NL6vQEQa4z18a5dawWI2h+uZd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khr/EAAAA3AAAAA8AAAAAAAAAAAAAAAAAmAIAAGRycy9k&#10;b3ducmV2LnhtbFBLBQYAAAAABAAEAPUAAACJ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44" o:spid="_x0000_s1131" style="position:absolute;left:8518;top:11894;width:209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YPLcUA&#10;AADcAAAADwAAAGRycy9kb3ducmV2LnhtbESPUWvCMBSF3wf7D+EO9jaTbmBdNcooTCbCZN3A10tz&#10;bcuam5JE7f69EYQ9Hs453+EsVqPtxYl86BxryCYKBHHtTMeNhp/v96cZiBCRDfaOScMfBVgt7+8W&#10;WBh35i86VbERCcKhQA1tjEMhZahbshgmbiBO3sF5izFJ30jj8ZzgtpfPSk2lxY7TQosDlS3Vv9XR&#10;ali/Zr7MSM2qT9V5Ljfb3f6Qa/34ML7NQUQa43/41v4wGvKXHK5n0hG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dg8txQAAANwAAAAPAAAAAAAAAAAAAAAAAJgCAABkcnMv&#10;ZG93bnJldi54bWxQSwUGAAAAAAQABAD1AAAAigMAAAAA&#10;" filled="f" strokeweight="19e-5mm">
                    <v:stroke joinstyle="round" endcap="round"/>
                  </v:rect>
                  <v:shape id="Freeform 1045" o:spid="_x0000_s1132" style="position:absolute;left:8567;top:1195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YtDsMA&#10;AADcAAAADwAAAGRycy9kb3ducmV2LnhtbERPTWvCQBC9F/wPywi9FN2YtirRVYogSHuqetDbkB2T&#10;aHY2ZldN/33nUOjx8b7ny87V6k5tqDwbGA0TUMS5txUXBva79WAKKkRki7VnMvBDAZaL3tMcM+sf&#10;/E33bSyUhHDI0EAZY5NpHfKSHIahb4iFO/nWYRTYFtq2+JBwV+s0ScbaYcXSUGJDq5Lyy/bmpDee&#10;07fc7l++rp/VYT3ujqlfvRvz3O8+ZqAidfFf/OfeWAOTV1krZ+QI6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YtDsMAAADcAAAADwAAAAAAAAAAAAAAAACYAgAAZHJzL2Rv&#10;d25yZXYueG1sUEsFBgAAAAAEAAQA9QAAAIg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46" o:spid="_x0000_s1133" style="position:absolute;left:8567;top:1195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sSzcQA&#10;AADcAAAADwAAAGRycy9kb3ducmV2LnhtbESPUUvDMBSF3wX/Q7iCby6tQ127pUUFobin1f2AS3PX&#10;hjU3JYlr9dcbQfDxcM75DmdXL3YUF/LBOFaQrzIQxJ3ThnsFx4+3uw2IEJE1jo5JwRcFqKvrqx2W&#10;2s18oEsbe5EgHEpUMMQ4lVKGbiCLYeUm4uSdnLcYk/S91B7nBLejvM+yR2nRcFoYcKLXgbpz+2kV&#10;NPMLvrd7Y9ZFW/jjw3e+b/Jcqdub5XkLItIS/8N/7UYreFoX8HsmHQF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7Es3EAAAA3AAAAA8AAAAAAAAAAAAAAAAAmAIAAGRycy9k&#10;b3ducmV2LnhtbFBLBQYAAAAABAAEAPUAAACJ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47" o:spid="_x0000_s1134" style="position:absolute;left:6588;top:12102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nkJMEA&#10;AADcAAAADwAAAGRycy9kb3ducmV2LnhtbERPXWvCMBR9F/Yfwh3sTZMOUdcZZRSUDWFiJ/h6aa5t&#10;WXNTkqjdvzcPwh4P53u5HmwnruRD61hDNlEgiCtnWq41HH824wWIEJENdo5Jwx8FWK+eRkvMjbvx&#10;ga5lrEUK4ZCjhibGPpcyVA1ZDBPXEyfu7LzFmKCvpfF4S+G2k69KzaTFllNDgz0VDVW/5cVq2L5l&#10;vshILcpv1Xouvnb703mu9cvz8PEOItIQ/8UP96fRMJ+m+elMOgJ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Z5CTBAAAA3AAAAA8AAAAAAAAAAAAAAAAAmAIAAGRycy9kb3du&#10;cmV2LnhtbFBLBQYAAAAABAAEAPUAAACGAwAAAAA=&#10;" filled="f" strokeweight="19e-5mm">
                    <v:stroke joinstyle="round" endcap="round"/>
                  </v:rect>
                  <v:shape id="Freeform 1048" o:spid="_x0000_s1135" style="position:absolute;left:6650;top:1216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r37sMA&#10;AADcAAAADwAAAGRycy9kb3ducmV2LnhtbESPS4vCMBSF9wP+h3AFN4OmFl9Uo4ggyLgadaG7S3Nt&#10;q81NbaJ2/r0ZEFwezuPjzBaNKcWDaldYVtDvRSCIU6sLzhQc9uvuBITzyBpLy6Tgjxws5q2vGSba&#10;PvmXHjufiTDCLkEFufdVIqVLczLoerYiDt7Z1gZ9kHUmdY3PMG5KGUfRSBosOBByrGiVU3rd3U3g&#10;+ks8SPXhe3v7KY7rUXOK7WqoVKfdLKcgPDX+E363N1rBeNCH/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r37sMAAADcAAAADwAAAAAAAAAAAAAAAACYAgAAZHJzL2Rv&#10;d25yZXYueG1sUEsFBgAAAAAEAAQA9QAAAIgDAAAAAA=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049" o:spid="_x0000_s1136" style="position:absolute;left:6650;top:12166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X4ZMMA&#10;AADcAAAADwAAAGRycy9kb3ducmV2LnhtbESP3YrCMBSE7wXfIRzBO00UqdI1yqoI3qzgzwOcbc62&#10;xeakNNHWtzcLgpfDzHzDLNedrcSDGl861jAZKxDEmTMl5xqul/1oAcIHZIOVY9LwJA/rVb+3xNS4&#10;lk/0OIdcRAj7FDUUIdSplD4ryKIfu5o4en+usRiibHJpGmwj3FZyqlQiLZYcFwqsaVtQdjvfrQbX&#10;trtk42/PfPdz3P7OJipxc6X1cNB9f4EI1IVP+N0+GA3z2RT+z8QjIF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X4ZMMAAADcAAAADwAAAAAAAAAAAAAAAACYAgAAZHJzL2Rv&#10;d25yZXYueG1sUEsFBgAAAAAEAAQA9QAAAIgDAAAAAA==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050" o:spid="_x0000_s1137" style="position:absolute;left:6815;top:12102;width:20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t6U8UA&#10;AADcAAAADwAAAGRycy9kb3ducmV2LnhtbESPUWvCMBSF3wf+h3AF3zTpHNNVo0hhY2OwsW7g66W5&#10;tsXmpiSZ1n9vBsIeD+ec73DW28F24kQ+tI41ZDMFgrhypuVaw8/383QJIkRkg51j0nChANvN6G6N&#10;uXFn/qJTGWuRIBxy1NDE2OdShqohi2HmeuLkHZy3GJP0tTQezwluO3mv1KO02HJaaLCnoqHqWP5a&#10;DS9PmS8yUsvyQ7Wei7f3z/1hofVkPOxWICIN8T98a78aDYuHOfydSUdAb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3pTxQAAANwAAAAPAAAAAAAAAAAAAAAAAJgCAABkcnMv&#10;ZG93bnJldi54bWxQSwUGAAAAAAQABAD1AAAAigMAAAAA&#10;" filled="f" strokeweight="19e-5mm">
                    <v:stroke joinstyle="round" endcap="round"/>
                  </v:rect>
                  <v:shape id="Freeform 1051" o:spid="_x0000_s1138" style="position:absolute;left:6863;top:1216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1UdsYA&#10;AADcAAAADwAAAGRycy9kb3ducmV2LnhtbESPzWrCQBSF9wXfYbhCN0UnhlQlOooEAqVdVV3o7pK5&#10;Jmkzd9LMNEnfvlMouDycn4+z3Y+mET11rrasYDGPQBAXVtdcKjif8tkahPPIGhvLpOCHHOx3k4ct&#10;ptoO/E790ZcijLBLUUHlfZtK6YqKDLq5bYmDd7OdQR9kV0rd4RDGTSPjKFpKgzUHQoUtZRUVn8dv&#10;E7j+I04KfX56+3qtL/lyvMY2e1bqcToeNiA8jf4e/m+/aAWrJIG/M+EIy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1UdsYAAADcAAAADwAAAAAAAAAAAAAAAACYAgAAZHJz&#10;L2Rvd25yZXYueG1sUEsFBgAAAAAEAAQA9QAAAIsDAAAAAA=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052" o:spid="_x0000_s1139" style="position:absolute;left:6863;top:12166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xgEMUA&#10;AADcAAAADwAAAGRycy9kb3ducmV2LnhtbESPzWrDMBCE74W8g9hAb42U4trBjRLyQ6GXFuLkATbW&#10;1jaxVsZSbeftq0Khx2FmvmHW28m2YqDeN441LBcKBHHpTMOVhsv57WkFwgdkg61j0nAnD9vN7GGN&#10;uXEjn2goQiUihH2OGuoQulxKX9Zk0S9cRxy9L9dbDFH2lTQ9jhFuW/msVCotNhwXauzoUFN5K76t&#10;BjeOx3Tvb/fq+PF5uCZLlbpMaf04n3avIAJN4T/81343GrLkBX7Px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PGAQxQAAANwAAAAPAAAAAAAAAAAAAAAAAJgCAABkcnMv&#10;ZG93bnJldi54bWxQSwUGAAAAAAQABAD1AAAAigMAAAAA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053" o:spid="_x0000_s1140" style="position:absolute;left:7023;top:12102;width:20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zZy8QA&#10;AADcAAAADwAAAGRycy9kb3ducmV2LnhtbESPUWvCMBSF3wf7D+EOfJtJRdR1RpHCRBEmdoO9Xppr&#10;W9bclCTT+u/NYLDHwznnO5zlerCduJAPrWMN2ViBIK6cabnW8Pnx9rwAESKywc4xabhRgPXq8WGJ&#10;uXFXPtGljLVIEA45amhi7HMpQ9WQxTB2PXHyzs5bjEn6WhqP1wS3nZwoNZMWW04LDfZUNFR9lz9W&#10;w/Yl80VGalG+q9ZzsT8cv85zrUdPw+YVRKQh/of/2jujYT6dwe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82cvEAAAA3AAAAA8AAAAAAAAAAAAAAAAAmAIAAGRycy9k&#10;b3ducmV2LnhtbFBLBQYAAAAABAAEAPUAAACJAwAAAAA=&#10;" filled="f" strokeweight="19e-5mm">
                    <v:stroke joinstyle="round" endcap="round"/>
                  </v:rect>
                  <v:shape id="Freeform 1054" o:spid="_x0000_s1141" style="position:absolute;left:7076;top:1216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/KAcQA&#10;AADcAAAADwAAAGRycy9kb3ducmV2LnhtbESPS4vCMBSF94L/IVxhNqKpRatUo4ggDM7Kx0J3l+ba&#10;dqa56TQZrf9+IgguD+fxcRar1lTiRo0rLSsYDSMQxJnVJecKTsftYAbCeWSNlWVS8CAHq2W3s8BU&#10;2zvv6XbwuQgj7FJUUHhfp1K6rCCDbmhr4uBdbWPQB9nkUjd4D+OmknEUJdJgyYFQYE2bgrKfw58J&#10;XP8djzN96n/97srzNmkvsd1MlProtes5CE+tf4df7U+tYDqewvNMO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fygH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055" o:spid="_x0000_s1142" style="position:absolute;left:7076;top:12166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3PjsEA&#10;AADcAAAADwAAAGRycy9kb3ducmV2LnhtbERP3WrCMBS+H/gO4Qi7m0mHVKlGcS2D3TiY+gDH5tgW&#10;m5PSZG19e3Mx2OXH97/dT7YVA/W+cawhWSgQxKUzDVcaLufPtzUIH5ANto5Jw4M87Hezly1mxo38&#10;Q8MpVCKGsM9QQx1Cl0npy5os+oXriCN3c73FEGFfSdPjGMNtK9+VSqXFhmNDjR3lNZX306/V4Max&#10;SD/8/VEVx+/8ukxU6lZK69f5dNiACDSFf/Gf+8toWC3j2ngmHgG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9z47BAAAA3AAAAA8AAAAAAAAAAAAAAAAAmAIAAGRycy9kb3du&#10;cmV2LnhtbFBLBQYAAAAABAAEAPUAAACGAwAAAAA=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056" o:spid="_x0000_s1143" style="position:absolute;left:7231;top:12102;width:20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NNucQA&#10;AADcAAAADwAAAGRycy9kb3ducmV2LnhtbESPUWvCMBSF3wX/Q7jC3mZSGVM7o0hB2RA21g32emmu&#10;bbG5KUnU7t+bwcDHwznnO5zVZrCduJAPrWMN2VSBIK6cabnW8P21e1yACBHZYOeYNPxSgM16PFph&#10;btyVP+lSxlokCIccNTQx9rmUoWrIYpi6njh5R+ctxiR9LY3Ha4LbTs6UepYWW04LDfZUNFSdyrPV&#10;sF9mvshILcp31Xou3g4fP8e51g+TYfsCItIQ7+H/9qvRMH9awt+ZdAT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jTbnEAAAA3AAAAA8AAAAAAAAAAAAAAAAAmAIAAGRycy9k&#10;b3ducmV2LnhtbFBLBQYAAAAABAAEAPUAAACJAwAAAAA=&#10;" filled="f" strokeweight="19e-5mm">
                    <v:stroke joinstyle="round" endcap="round"/>
                  </v:rect>
                  <v:shape id="Freeform 1057" o:spid="_x0000_s1144" style="position:absolute;left:7289;top:1216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/EqMMA&#10;AADcAAAADwAAAGRycy9kb3ducmV2LnhtbERPTWvCQBC9C/0PyxR6Ed0Y1ErqJhRBKO1J66HehuyY&#10;pM3OxuxW47/vHIQeH+97XQyuVRfqQ+PZwGyagCIuvW24MnD43E5WoEJEtth6JgM3ClDkD6M1ZtZf&#10;eUeXfayUhHDI0EAdY5dpHcqaHIap74iFO/neYRTYV9r2eJVw1+o0SZbaYcPSUGNHm5rKn/2vk974&#10;nc5Lexh/nN+br+1yOKZ+szDm6XF4fQEVaYj/4rv7zRp4Xsh8OSNHQ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/EqMMAAADcAAAADwAAAAAAAAAAAAAAAACYAgAAZHJzL2Rv&#10;d25yZXYueG1sUEsFBgAAAAAEAAQA9QAAAIgDAAAAAA=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058" o:spid="_x0000_s1145" style="position:absolute;left:7289;top:1216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L7a8QA&#10;AADcAAAADwAAAGRycy9kb3ducmV2LnhtbESPUUvDMBSF3wX/Q7iCby7NZM51y8YUhOKe1u0HXJpr&#10;G9bclCSu1V9vBMHHwznnO5zNbnK9uFKI1rMGNStAEDfeWG41nE9vD88gYkI22HsmDV8UYbe9vdlg&#10;afzIR7rWqRUZwrFEDV1KQyllbDpyGGd+IM7ehw8OU5ahlSbgmOGul/OieJIOLeeFDgd67ai51J9O&#10;QzW+4Ht9sPZxVa/CefGtDpVSWt/fTfs1iERT+g//tSujYblQ8HsmHw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S+2v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59" o:spid="_x0000_s1146" style="position:absolute;left:7439;top:12102;width:22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5JFcQA&#10;AADcAAAADwAAAGRycy9kb3ducmV2LnhtbESPUWvCMBSF3wX/Q7iCbzOp4HTVKFJwbAgb6wZ7vTTX&#10;ttjclCTT7t+bwcDHwznnO5zNbrCduJAPrWMN2UyBIK6cabnW8PV5eFiBCBHZYOeYNPxSgN12PNpg&#10;btyVP+hSxlokCIccNTQx9rmUoWrIYpi5njh5J+ctxiR9LY3Ha4LbTs6VepQWW04LDfZUNFSdyx+r&#10;4fkp80VGalW+qdZz8Xp8/z4ttZ5Ohv0aRKQh3sP/7RejYbmYw9+ZdATk9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eSRXEAAAA3AAAAA8AAAAAAAAAAAAAAAAAmAIAAGRycy9k&#10;b3ducmV2LnhtbFBLBQYAAAAABAAEAPUAAACJAwAAAAA=&#10;" filled="f" strokeweight="19e-5mm">
                    <v:stroke joinstyle="round" endcap="round"/>
                  </v:rect>
                  <v:shape id="Freeform 1060" o:spid="_x0000_s1147" style="position:absolute;left:7502;top:1216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1a38YA&#10;AADcAAAADwAAAGRycy9kb3ducmV2LnhtbESPzWrCQBSF9wXfYbhCN0UnjSYtqaMUQSh1ZXShu0vm&#10;NkmbuZNmpia+fUcQXB7Oz8dZrAbTiDN1rras4HkagSAurK65VHDYbyavIJxH1thYJgUXcrBajh4W&#10;mGnb847OuS9FGGGXoYLK+zaT0hUVGXRT2xIH78t2Bn2QXSl1h30YN42MoyiVBmsOhApbWldU/OR/&#10;JnD9dzwv9OFp+/tZHzfpcIrtOlHqcTy8v4HwNPh7+Nb+0Apekhlcz4QjIJ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1a38YAAADcAAAADwAAAAAAAAAAAAAAAACYAgAAZHJz&#10;L2Rvd25yZXYueG1sUEsFBgAAAAAEAAQA9QAAAIs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61" o:spid="_x0000_s1148" style="position:absolute;left:7502;top:1216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VY88UA&#10;AADcAAAADwAAAGRycy9kb3ducmV2LnhtbESPUUvDMBSF3wX/Q7iCbzatbuq6ZUOFQXFPq/sBl+au&#10;DTY3JYlr9dcvA2GPh3POdzirzWR7cSIfjGMFRZaDIG6cNtwqOHxtH15BhIissXdMCn4pwGZ9e7PC&#10;UruR93SqYysShEOJCroYh1LK0HRkMWRuIE7e0XmLMUnfSu1xTHDby8c8f5YWDaeFDgf66Kj5rn+s&#10;gmp8x896Z8zTol74w/yv2FVFodT93fS2BBFpitfwf7vSCl7mM7icSUdAr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VjzxQAAANwAAAAPAAAAAAAAAAAAAAAAAJgCAABkcnMv&#10;ZG93bnJldi54bWxQSwUGAAAAAAQABAD1AAAAigMAAAAA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62" o:spid="_x0000_s1149" style="position:absolute;left:7667;top:12102;width:20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fRYcQA&#10;AADcAAAADwAAAGRycy9kb3ducmV2LnhtbESPUWvCMBSF3wX/Q7iCbzOp4HTVKFJQNgYb6wZ7vTTX&#10;ttjclCRq9++XwcDHwznnO5zNbrCduJIPrWMN2UyBIK6cabnW8PV5eFiBCBHZYOeYNPxQgN12PNpg&#10;btyNP+haxlokCIccNTQx9rmUoWrIYpi5njh5J+ctxiR9LY3HW4LbTs6VepQWW04LDfZUNFSdy4vV&#10;cHzKfJGRWpVvqvVcvLy+f5+WWk8nw34NItIQ7+H/9rPRsFws4O9MOg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30WHEAAAA3AAAAA8AAAAAAAAAAAAAAAAAmAIAAGRycy9k&#10;b3ducmV2LnhtbFBLBQYAAAAABAAEAPUAAACJAwAAAAA=&#10;" filled="f" strokeweight="19e-5mm">
                    <v:stroke joinstyle="round" endcap="round"/>
                  </v:rect>
                  <v:shape id="Freeform 1063" o:spid="_x0000_s1150" style="position:absolute;left:7715;top:1216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r5R8QA&#10;AADcAAAADwAAAGRycy9kb3ducmV2LnhtbESPS4vCMBSF94L/IVzBjWhqGevQMYoIgsysfCyc3aW5&#10;01abm9pErf/eDAguD+fxcWaL1lTiRo0rLSsYjyIQxJnVJecKDvv18BOE88gaK8uk4EEOFvNuZ4ap&#10;tnfe0m3ncxFG2KWooPC+TqV0WUEG3cjWxMH7s41BH2STS93gPYybSsZRlEiDJQdCgTWtCsrOu6sJ&#10;XH+KPzJ9GPxcvsvjOml/Y7uaKNXvtcsvEJ5a/w6/2hutYDpJ4P9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K+Uf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64" o:spid="_x0000_s1151" style="position:absolute;left:7715;top:1216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fGhMQA&#10;AADcAAAADwAAAGRycy9kb3ducmV2LnhtbESPUWvCMBSF3wf+h3CFvc20ilOrUZwwKPNpnT/g0lzb&#10;YHNTksx2+/XLYLDHwznnO5zdYbSduJMPxrGCfJaBIK6dNtwouHy8Pq1BhIissXNMCr4owGE/edhh&#10;od3A73SvYiMShEOBCtoY+0LKULdkMcxcT5y8q/MWY5K+kdrjkOC2k/Mse5YWDaeFFns6tVTfqk+r&#10;oBxe8K06G7PYVBt/WX7n5zLPlXqcjsctiEhj/A//tUutYLVcwe+ZdATk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3xoT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65" o:spid="_x0000_s1152" style="position:absolute;left:7875;top:12102;width:20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Z+/8EA&#10;AADcAAAADwAAAGRycy9kb3ducmV2LnhtbERPW2vCMBR+F/YfwhnsTZMOvKwzyigoG8LETvD10Bzb&#10;suakJFG7f28ehD1+fPflerCduJIPrWMN2USBIK6cabnWcPzZjBcgQkQ22DkmDX8UYL16Gi0xN+7G&#10;B7qWsRYphEOOGpoY+1zKUDVkMUxcT5y4s/MWY4K+lsbjLYXbTr4qNZMWW04NDfZUNFT9lherYfuW&#10;+SIjtSi/Veu5+NrtT+e51i/Pw8c7iEhD/Bc/3J9Gw3ya1qYz6Qj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2fv/BAAAA3AAAAA8AAAAAAAAAAAAAAAAAmAIAAGRycy9kb3du&#10;cmV2LnhtbFBLBQYAAAAABAAEAPUAAACGAwAAAAA=&#10;" filled="f" strokeweight="19e-5mm">
                    <v:stroke joinstyle="round" endcap="round"/>
                  </v:rect>
                  <v:shape id="Freeform 1066" o:spid="_x0000_s1153" style="position:absolute;left:7928;top:1216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VtNcYA&#10;AADcAAAADwAAAGRycy9kb3ducmV2LnhtbESPS2vCQBSF90L/w3AL3YiZNFStaSZBBKHUlY+F3V0y&#10;1yRt5k7MTDX9952C4PJwHh8nKwbTigv1rrGs4DmKQRCXVjdcKTjs15NXEM4ja2wtk4JfclDkD6MM&#10;U22vvKXLzlcijLBLUUHtfZdK6cqaDLrIdsTBO9neoA+yr6Tu8RrGTSuTOJ5Jgw0HQo0drWoqv3c/&#10;JnD9V/JS6sN4c/5ojuvZ8JnY1VSpp8dh+QbC0+Dv4Vv7XSuYTxfwfyYc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VtNcYAAADcAAAADwAAAAAAAAAAAAAAAACYAgAAZHJz&#10;L2Rvd25yZXYueG1sUEsFBgAAAAAEAAQA9QAAAIs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67" o:spid="_x0000_s1154" style="position:absolute;left:7928;top:1216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KUTcEA&#10;AADcAAAADwAAAGRycy9kb3ducmV2LnhtbERP3WrCMBS+H/gO4QjezbQT3eyM4gaDolfrfIBDc9YG&#10;m5OSZLbz6c2F4OXH97/ZjbYTF/LBOFaQzzMQxLXThhsFp5+v5zcQISJr7ByTgn8KsNtOnjZYaDfw&#10;N12q2IgUwqFABW2MfSFlqFuyGOauJ07cr/MWY4K+kdrjkMJtJ1+ybCUtGk4NLfb02VJ9rv6sgnL4&#10;wEN1NGaxrtb+tLzmxzLPlZpNx/07iEhjfIjv7lIreF2l+elMOgJ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ylE3BAAAA3AAAAA8AAAAAAAAAAAAAAAAAmAIAAGRycy9kb3du&#10;cmV2LnhtbFBLBQYAAAAABAAEAPUAAACG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68" o:spid="_x0000_s1155" style="position:absolute;left:8083;top:12102;width:20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Ad38QA&#10;AADcAAAADwAAAGRycy9kb3ducmV2LnhtbESPQWsCMRSE7wX/Q3gFbzVZD2pXo5QFpSK0uBW8PjbP&#10;3cXNy5Kkuv33jVDocZiZb5jVZrCduJEPrWMN2USBIK6cabnWcPravixAhIhssHNMGn4owGY9elph&#10;btydj3QrYy0ShEOOGpoY+1zKUDVkMUxcT5y8i/MWY5K+lsbjPcFtJ6dKzaTFltNCgz0VDVXX8ttq&#10;2L1mvshILcoP1Xou9ofP82Wu9fh5eFuCiDTE//Bf+91omM8yeJx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gHd/EAAAA3AAAAA8AAAAAAAAAAAAAAAAAmAIAAGRycy9k&#10;b3ducmV2LnhtbFBLBQYAAAAABAAEAPUAAACJAwAAAAA=&#10;" filled="f" strokeweight="19e-5mm">
                    <v:stroke joinstyle="round" endcap="round"/>
                  </v:rect>
                  <v:shape id="Freeform 1069" o:spid="_x0000_s1156" style="position:absolute;left:8141;top:1216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1+cQA&#10;AADcAAAADwAAAGRycy9kb3ducmV2LnhtbESPzYrCMBSF9wO+Q7iCm0FTi1OlGkUEQXQ1jgvdXZpr&#10;W21uahO1vr0ZGJjl4fx8nNmiNZV4UONKywqGgwgEcWZ1ybmCw8+6PwHhPLLGyjIpeJGDxbzzMcNU&#10;2yd/02PvcxFG2KWooPC+TqV0WUEG3cDWxME728agD7LJpW7wGcZNJeMoSqTBkgOhwJpWBWXX/d0E&#10;rr/Eo0wfPne3bXlcJ+0ptqsvpXrddjkF4an1/+G/9kYrGCcx/J4JR0D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dNfn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70" o:spid="_x0000_s1157" style="position:absolute;left:8141;top:1216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AKOsQA&#10;AADcAAAADwAAAGRycy9kb3ducmV2LnhtbESPUWvCMBSF3wf7D+EO9jbTKtNZjbINBkWf7PwBl+ba&#10;hjU3JYm2269fBMHHwznnO5z1drSduJAPxrGCfJKBIK6dNtwoOH5/vbyBCBFZY+eYFPxSgO3m8WGN&#10;hXYDH+hSxUYkCIcCFbQx9oWUoW7JYpi4njh5J+ctxiR9I7XHIcFtJ6dZNpcWDaeFFnv6bKn+qc5W&#10;QTl84K7aGzNbVkt/fP3L92WeK/X8NL6vQEQa4z18a5dawWI+g+uZd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gCjrEAAAA3AAAAA8AAAAAAAAAAAAAAAAAmAIAAGRycy9k&#10;b3ducmV2LnhtbFBLBQYAAAAABAAEAPUAAACJ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71" o:spid="_x0000_s1158" style="position:absolute;left:8291;top:12102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e+R8QA&#10;AADcAAAADwAAAGRycy9kb3ducmV2LnhtbESPUWvCMBSF3wf7D+EOfJtJRdR1RpHCRBEmdoO9Xppr&#10;W9bclCTT+u/NYLDHwznnO5zlerCduJAPrWMN2ViBIK6cabnW8Pnx9rwAESKywc4xabhRgPXq8WGJ&#10;uXFXPtGljLVIEA45amhi7HMpQ9WQxTB2PXHyzs5bjEn6WhqP1wS3nZwoNZMWW04LDfZUNFR9lz9W&#10;w/Yl80VGalG+q9ZzsT8cv85zrUdPw+YVRKQh/of/2jujYT6bwu+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XvkfEAAAA3AAAAA8AAAAAAAAAAAAAAAAAmAIAAGRycy9k&#10;b3ducmV2LnhtbFBLBQYAAAAABAAEAPUAAACJAwAAAAA=&#10;" filled="f" strokeweight="19e-5mm">
                    <v:stroke joinstyle="round" endcap="round"/>
                  </v:rect>
                  <v:shape id="Freeform 1072" o:spid="_x0000_s1159" style="position:absolute;left:8354;top:1216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StjcQA&#10;AADcAAAADwAAAGRycy9kb3ducmV2LnhtbESPS4vCMBSF94L/IVzBjWhqGevQMYoIgsysfCyc3aW5&#10;01abm9pErf/eDAguD+fxcWaL1lTiRo0rLSsYjyIQxJnVJecKDvv18BOE88gaK8uk4EEOFvNuZ4ap&#10;tnfe0m3ncxFG2KWooPC+TqV0WUEG3cjWxMH7s41BH2STS93gPYybSsZRlEiDJQdCgTWtCsrOu6sJ&#10;XH+KPzJ9GPxcvsvjOml/Y7uaKNXvtcsvEJ5a/w6/2hutYJpM4P9MO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0rY3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73" o:spid="_x0000_s1160" style="position:absolute;left:8354;top:1216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eposUA&#10;AADcAAAADwAAAGRycy9kb3ducmV2LnhtbESPwWrDMBBE74X+g9hCb43slriNGyU0hYJJTnHzAYu1&#10;tUWtlZGU2O3XR4FAjsPMvGGW68n24kQ+GMcK8lkGgrhx2nCr4PD99fQGIkRkjb1jUvBHAdar+7sl&#10;ltqNvKdTHVuRIBxKVNDFOJRShqYji2HmBuLk/ThvMSbpW6k9jglue/mcZYW0aDgtdDjQZ0fNb320&#10;Cqpxg9t6Z8zLol74w/w/31V5rtTjw/TxDiLSFG/ha7vSCl6LAi5n0hGQqz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16mixQAAANwAAAAPAAAAAAAAAAAAAAAAAJgCAABkcnMv&#10;ZG93bnJldi54bWxQSwUGAAAAAAQABAD1AAAAigMAAAAA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074" o:spid="_x0000_s1161" style="position:absolute;left:8518;top:12102;width:20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UgMMQA&#10;AADcAAAADwAAAGRycy9kb3ducmV2LnhtbESPQWvCQBSE74X+h+UVvNXdeDA2ukoJVJSCxbTQ6yP7&#10;TILZt2F31fTfdwtCj8PMfMOsNqPtxZV86BxryKYKBHHtTMeNhq/Pt+cFiBCRDfaOScMPBdisHx9W&#10;WBh34yNdq9iIBOFQoIY2xqGQMtQtWQxTNxAn7+S8xZikb6TxeEtw28uZUnNpseO00OJAZUv1ubpY&#10;DduXzJcZqUV1UJ3ncv/+8X3KtZ48ja9LEJHG+B++t3dGQz7P4e9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FIDDEAAAA3AAAAA8AAAAAAAAAAAAAAAAAmAIAAGRycy9k&#10;b3ducmV2LnhtbFBLBQYAAAAABAAEAPUAAACJAwAAAAA=&#10;" filled="f" strokeweight="19e-5mm">
                    <v:stroke joinstyle="round" endcap="round"/>
                  </v:rect>
                  <v:shape id="Freeform 1075" o:spid="_x0000_s1162" style="position:absolute;left:8567;top:1216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CE8IA&#10;AADcAAAADwAAAGRycy9kb3ducmV2LnhtbERPTWvCQBC9C/0PyxR6Ed0Y2ijRVUQQpD3Veqi3ITsm&#10;0exsml01/fedQ8Hj430vVr1r1I26UHs2MBknoIgLb2suDRy+tqMZqBCRLTaeycAvBVgtnwYLzK2/&#10;8yfd9rFUEsIhRwNVjG2udSgqchjGviUW7uQ7h1FgV2rb4V3CXaPTJMm0w5qlocKWNhUVl/3VSW88&#10;p6+FPQw/ft7r723WH1O/eTPm5blfz0FF6uND/O/eWQPTTNbKGTkCe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NQITwgAAANwAAAAPAAAAAAAAAAAAAAAAAJgCAABkcnMvZG93&#10;bnJldi54bWxQSwUGAAAAAAQABAD1AAAAhw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076" o:spid="_x0000_s1163" style="position:absolute;left:8567;top:1216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90MQA&#10;AADcAAAADwAAAGRycy9kb3ducmV2LnhtbESPUUvDMBSF3wf+h3AF39a0inPtlg0VhOKeVvcDLs1d&#10;G9bclCSu1V9vBMHHwznnO5ztfraDuJIPxrGCIstBELdOG+4UnD7elmsQISJrHByTgi8KsN/dLLZY&#10;aTfxka5N7ESCcKhQQR/jWEkZ2p4shsyNxMk7O28xJuk7qT1OCW4HeZ/nK2nRcFrocaTXntpL82kV&#10;1NMLvjcHYx7KpvSnx+/iUBeFUne38/MGRKQ5/of/2rVW8LQq4fdMOg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IPdDEAAAA3AAAAA8AAAAAAAAAAAAAAAAAmAIAAGRycy9k&#10;b3ducmV2LnhtbFBLBQYAAAAABAAEAPUAAACJ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line id="Line 1077" o:spid="_x0000_s1164" style="position:absolute;visibility:visible;mso-wrap-style:square" from="6644,11098" to="6758,11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m2kcMAAADcAAAADwAAAGRycy9kb3ducmV2LnhtbERPu27CMBTdK/EP1kViKw6VCFXAIERU&#10;WpWF8hjYruJLHIivo9iF8Pd4qNTx6Lxni87W4katrxwrGA0TEMSF0xWXCg77j9d3ED4ga6wdk4IH&#10;eVjMey8zzLS78w/ddqEUMYR9hgpMCE0mpS8MWfRD1xBH7uxaiyHCtpS6xXsMt7V8S5JUWqw4Nhhs&#10;aGWouO5+rYL6+JlfTqvtJb+mNB5vTPrI199KDfrdcgoiUBf+xX/uL61gMonz45l4BOT8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kptpHDAAAA3AAAAA8AAAAAAAAAAAAA&#10;AAAAoQIAAGRycy9kb3ducmV2LnhtbFBLBQYAAAAABAAEAPkAAACRAwAAAAA=&#10;" strokeweight="42e-5mm">
                    <v:stroke endcap="round"/>
                  </v:line>
                  <v:shape id="Freeform 1078" o:spid="_x0000_s1165" style="position:absolute;left:6758;top:11061;width:57;height:94;visibility:visible;mso-wrap-style:square;v-text-anchor:top" coordsize="57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qWmcYA&#10;AADcAAAADwAAAGRycy9kb3ducmV2LnhtbESPzWrDMBCE74W+g9hCb7WcBuLgRgklEGgChfy10Nti&#10;bS0TaWUs1XHfPgoEchxm5htmthicFT11ofGsYJTlIIgrrxuuFRwPq5cpiBCRNVrPpOCfAizmjw8z&#10;LLU/8476faxFgnAoUYGJsS2lDJUhhyHzLXHyfn3nMCbZ1VJ3eE5wZ+Vrnk+kw4bTgsGWloaq0/7P&#10;KfiOJ7vZfX2OzWZL46Jft3bys1bq+Wl4fwMRaYj38K39oRUUxQiuZ9IR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qWmcYAAADcAAAADwAAAAAAAAAAAAAAAACYAgAAZHJz&#10;L2Rvd25yZXYueG1sUEsFBgAAAAAEAAQA9QAAAIsDAAAAAA==&#10;" path="m,94l57,37,,,,94xe" fillcolor="black" stroked="f">
                    <v:path arrowok="t" o:connecttype="custom" o:connectlocs="0,94;57,37;0,0;0,94" o:connectangles="0,0,0,0"/>
                  </v:shape>
                  <v:shape id="Freeform 1079" o:spid="_x0000_s1166" style="position:absolute;left:6758;top:11061;width:57;height:94;visibility:visible;mso-wrap-style:square;v-text-anchor:top" coordsize="57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Ip4sMA&#10;AADcAAAADwAAAGRycy9kb3ducmV2LnhtbESPzWrDMBCE74G8g9hCb4mcFOrgRjYlP9BbcZLeF2tr&#10;mVorYym266evCoUeh5n5htkXk23FQL1vHCvYrBMQxJXTDdcKbtfzagfCB2SNrWNS8E0einy52GOm&#10;3cglDZdQiwhhn6ECE0KXSekrQxb92nXE0ft0vcUQZV9L3eMY4baV2yR5lhYbjgsGOzoYqr4ud6vA&#10;1ak+2JmwefqYN7J8Px1NclLq8WF6fQERaAr/4b/2m1aQplv4PROPgM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Ip4sMAAADcAAAADwAAAAAAAAAAAAAAAACYAgAAZHJzL2Rv&#10;d25yZXYueG1sUEsFBgAAAAAEAAQA9QAAAIgDAAAAAA==&#10;" path="m,94l57,37,,,,94xe" filled="f" strokeweight="19e-5mm">
                    <v:stroke endcap="round"/>
                    <v:path arrowok="t" o:connecttype="custom" o:connectlocs="0,94;57,37;0,0;0,94" o:connectangles="0,0,0,0"/>
                  </v:shape>
                  <v:shape id="Freeform 1080" o:spid="_x0000_s1167" style="position:absolute;left:6588;top:11061;width:56;height:94;visibility:visible;mso-wrap-style:square;v-text-anchor:top" coordsize="56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Q/bMQA&#10;AADcAAAADwAAAGRycy9kb3ducmV2LnhtbESPQYvCMBSE78L+h/CEvWmqC3XpGqUsLizoxerF26N5&#10;tsXmpTbRVn+9EQSPw8x8w8yXvanFlVpXWVYwGUcgiHOrKy4U7Hd/o28QziNrrC2Tghs5WC4+BnNM&#10;tO14S9fMFyJA2CWooPS+SaR0eUkG3dg2xME72tagD7ItpG6xC3BTy2kUxdJgxWGhxIZ+S8pP2cUo&#10;SDeH9LCSuIvv3fpydnW8zbKzUp/DPv0B4an37/Cr/a8VzGZf8DwTj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0P2zEAAAA3AAAAA8AAAAAAAAAAAAAAAAAmAIAAGRycy9k&#10;b3ducmV2LnhtbFBLBQYAAAAABAAEAPUAAACJAwAAAAA=&#10;" path="m56,l,37,56,94,56,xe" fillcolor="black" stroked="f">
                    <v:path arrowok="t" o:connecttype="custom" o:connectlocs="56,0;0,37;56,94;56,0" o:connectangles="0,0,0,0"/>
                  </v:shape>
                  <v:shape id="Freeform 1081" o:spid="_x0000_s1168" style="position:absolute;left:6588;top:11061;width:56;height:94;visibility:visible;mso-wrap-style:square;v-text-anchor:top" coordsize="56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t1hcQA&#10;AADcAAAADwAAAGRycy9kb3ducmV2LnhtbESPQWsCMRSE7wX/Q3hCbzWrFJXVKCptbREPrnp/bJ6b&#10;xc3LkqS67a9vCoUeh5n5hpkvO9uIG/lQO1YwHGQgiEuna64UnI6vT1MQISJrbByTgi8KsFz0HuaY&#10;a3fnA92KWIkE4ZCjAhNjm0sZSkMWw8C1xMm7OG8xJukrqT3eE9w2cpRlY2mx5rRgsKWNofJafFoF&#10;9fd1P1yXemfWx/BG5w+/fWm9Uo/9bjUDEamL/+G/9rtWMJk8w++ZdAT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rdYXEAAAA3AAAAA8AAAAAAAAAAAAAAAAAmAIAAGRycy9k&#10;b3ducmV2LnhtbFBLBQYAAAAABAAEAPUAAACJAwAAAAA=&#10;" path="m56,l,37,56,94,56,xe" filled="f" strokeweight="19e-5mm">
                    <v:stroke endcap="round"/>
                    <v:path arrowok="t" o:connecttype="custom" o:connectlocs="56,0;0,37;56,94;56,0" o:connectangles="0,0,0,0"/>
                  </v:shape>
                  <v:rect id="Rectangle 1082" o:spid="_x0000_s1169" style="position:absolute;left:6871;top:10966;width:163;height:3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Gt88IA&#10;AADcAAAADwAAAGRycy9kb3ducmV2LnhtbESPzYoCMRCE74LvEFrwphkFV5k1igiCLl4c9wGaSc8P&#10;Jp0hyTqzb28WhD0WVfUVtd0P1ogn+dA6VrCYZyCIS6dbrhV830+zDYgQkTUax6TglwLsd+PRFnPt&#10;er7Rs4i1SBAOOSpoYuxyKUPZkMUwdx1x8irnLcYkfS21xz7BrZHLLPuQFltOCw12dGyofBQ/VoG8&#10;F6d+Uxifua9ldTWX860ip9R0Mhw+QUQa4n/43T5rBev1C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Ia3zwgAAANwAAAAPAAAAAAAAAAAAAAAAAJgCAABkcnMvZG93&#10;bnJldi54bWxQSwUGAAAAAAQABAD1AAAAhwMAAAAA&#10;" filled="f" stroked="f">
                    <v:textbox style="mso-fit-shape-to-text:t" inset="0,0,0,0">
                      <w:txbxContent>
                        <w:p w:rsidR="00B2343C" w:rsidRDefault="00B2343C" w:rsidP="00B2343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>10</w:t>
                          </w:r>
                        </w:p>
                      </w:txbxContent>
                    </v:textbox>
                  </v:rect>
                  <v:rect id="Rectangle 1083" o:spid="_x0000_s1170" style="position:absolute;left:7042;top:10966;width:128;height:3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MzhMEA&#10;AADcAAAADwAAAGRycy9kb3ducmV2LnhtbESPzYoCMRCE7wu+Q2jB25rRg8qsUUQQVLw47gM0k54f&#10;TDpDEp3x7Y2wsMeiqr6i1tvBGvEkH1rHCmbTDARx6XTLtYLf2+F7BSJEZI3GMSl4UYDtZvS1xly7&#10;nq/0LGItEoRDjgqaGLtcylA2ZDFMXUecvMp5izFJX0vtsU9wa+Q8yxbSYstpocGO9g2V9+JhFchb&#10;cehXhfGZO8+rizkdrxU5pSbjYfcDItIQ/8N/7aNWsFwu4HMmHQG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zM4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B2343C" w:rsidRDefault="00B2343C" w:rsidP="00B2343C">
                          <w:proofErr w:type="gramStart"/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>m</w:t>
                          </w:r>
                          <w:proofErr w:type="gramEnd"/>
                        </w:p>
                      </w:txbxContent>
                    </v:textbox>
                  </v:rect>
                  <v:rect id="Rectangle 1084" o:spid="_x0000_s1171" style="position:absolute;left:6379;top:10966;width:2556;height:1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2WgsMA&#10;AADcAAAADwAAAGRycy9kb3ducmV2LnhtbESPT4vCMBTE7wt+h/CEvW1TZbHSNYooQk8L/rl4ezTP&#10;NmzzUpqo8dtvBMHjMDO/YRaraDtxo8EbxwomWQ6CuHbacKPgdNx9zUH4gKyxc0wKHuRhtRx9LLDU&#10;7s57uh1CIxKEfYkK2hD6Ukpft2TRZ64nTt7FDRZDkkMj9YD3BLednOb5TFo0nBZa7GnTUv13uFoF&#10;crOeXGJnrmY7+63qqL/P5lgp9TmO6x8QgWJ4h1/tSisoigKeZ9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2WgsMAAADcAAAADwAAAAAAAAAAAAAAAACYAgAAZHJzL2Rv&#10;d25yZXYueG1sUEsFBgAAAAAEAAQA9QAAAIgDAAAAAA==&#10;" filled="f" strokeweight="67e-5mm">
                    <v:stroke joinstyle="round" endcap="round"/>
                  </v:rect>
                  <v:rect id="Rectangle 1085" o:spid="_x0000_s1172" style="position:absolute;left:7553;top:10626;width:244;height:3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ACbcAA&#10;AADcAAAADwAAAGRycy9kb3ducmV2LnhtbERPS2rDMBDdF3IHMYHuGjleNMaNEkogkJRsYvcAgzX+&#10;UGlkJMV2b18tClk+3n9/XKwRE/kwOFaw3WQgiBunB+4UfNfntwJEiMgajWNS8EsBjofVyx5L7Wa+&#10;01TFTqQQDiUq6GMcSylD05PFsHEjceJa5y3GBH0ntcc5hVsj8yx7lxYHTg09jnTqqfmpHlaBrKvz&#10;XFTGZ+4rb2/merm35JR6XS+fHyAiLfEp/ndftILdLq1NZ9IRkI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ACbc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B2343C" w:rsidRDefault="00B2343C" w:rsidP="00B2343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>120</w:t>
                          </w:r>
                        </w:p>
                      </w:txbxContent>
                    </v:textbox>
                  </v:rect>
                  <v:rect id="Rectangle 1086" o:spid="_x0000_s1173" style="position:absolute;left:7780;top:10626;width:128;height:3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yn9sIA&#10;AADcAAAADwAAAGRycy9kb3ducmV2LnhtbESPzYoCMRCE74LvEFrwphk9qDsaRQRBl7047gM0k54f&#10;TDpDEp3x7TcLC3ssquorancYrBEv8qF1rGAxz0AQl063XCv4vp9nGxAhIms0jknBmwIc9uPRDnPt&#10;er7Rq4i1SBAOOSpoYuxyKUPZkMUwdx1x8irnLcYkfS21xz7BrZHLLFtJiy2nhQY7OjVUPoqnVSDv&#10;xbnfFMZn7nNZfZnr5VaRU2o6GY5bEJGG+B/+a1+0gvX6A37PpCM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bKf2wgAAANwAAAAPAAAAAAAAAAAAAAAAAJgCAABkcnMvZG93&#10;bnJldi54bWxQSwUGAAAAAAQABAD1AAAAhwMAAAAA&#10;" filled="f" stroked="f">
                    <v:textbox style="mso-fit-shape-to-text:t" inset="0,0,0,0">
                      <w:txbxContent>
                        <w:p w:rsidR="00B2343C" w:rsidRDefault="00B2343C" w:rsidP="00B2343C">
                          <w:proofErr w:type="gramStart"/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>m</w:t>
                          </w:r>
                          <w:proofErr w:type="gramEnd"/>
                        </w:p>
                      </w:txbxContent>
                    </v:textbox>
                  </v:rect>
                  <v:line id="Line 1087" o:spid="_x0000_s1174" style="position:absolute;visibility:visible;mso-wrap-style:square" from="6379,10815" to="8935,10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zGtsQAAADcAAAADwAAAGRycy9kb3ducmV2LnhtbERPu27CMBTdkfoP1kXqBg6VSFHAiSqi&#10;PkQXStuB7Sq+jQPxdRS7EP4eD0iMR+e9KgbbihP1vnGsYDZNQBBXTjdcK/j5fp0sQPiArLF1TAou&#10;5KHIH0YrzLQ78xeddqEWMYR9hgpMCF0mpa8MWfRT1xFH7s/1FkOEfS11j+cYblv5lCSptNhwbDDY&#10;0dpQddz9WwXt73t52K+3h/KY0nz+adJL+bZR6nE8vCxBBBrCXXxzf2gFz4s4P56JR0D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/Ma2xAAAANwAAAAPAAAAAAAAAAAA&#10;AAAAAKECAABkcnMvZG93bnJldi54bWxQSwUGAAAAAAQABAD5AAAAkgMAAAAA&#10;" strokeweight="42e-5mm">
                    <v:stroke endcap="round"/>
                  </v:line>
                  <v:shape id="Freeform 1088" o:spid="_x0000_s1175" style="position:absolute;left:8916;top:10777;width:38;height:94;visibility:visible;mso-wrap-style:square;v-text-anchor:top" coordsize="38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IrysUA&#10;AADcAAAADwAAAGRycy9kb3ducmV2LnhtbESPQWsCMRSE74X+h/AKvdWsLax2axQpSOvBg2vp+XXz&#10;3CzdvCxJdNN/3wiCx2FmvmEWq2R7cSYfOscKppMCBHHjdMetgq/D5mkOIkRkjb1jUvBHAVbL+7sF&#10;VtqNvKdzHVuRIRwqVGBiHCopQ2PIYpi4gTh7R+ctxix9K7XHMcNtL5+LopQWO84LBgd6N9T81ier&#10;YG1e6106lm1Mfbnd+vHj8PP9otTjQ1q/gYiU4i18bX9qBbP5FC5n8hG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4ivKxQAAANwAAAAPAAAAAAAAAAAAAAAAAJgCAABkcnMv&#10;ZG93bnJldi54bWxQSwUGAAAAAAQABAD1AAAAigMAAAAA&#10;" path="m,94l38,38,,,,94xe" fillcolor="black" stroked="f">
                    <v:path arrowok="t" o:connecttype="custom" o:connectlocs="0,94;38,38;0,0;0,94" o:connectangles="0,0,0,0"/>
                  </v:shape>
                  <v:shape id="Freeform 1089" o:spid="_x0000_s1176" style="position:absolute;left:8916;top:10777;width:38;height:94;visibility:visible;mso-wrap-style:square;v-text-anchor:top" coordsize="38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52W8UA&#10;AADcAAAADwAAAGRycy9kb3ducmV2LnhtbESPT2sCMRTE74LfITzBi9RsPVRZjVIUpe2l/imeH5vX&#10;zeLmZdmkm/XbN4WCx2FmfsOsNr2tRUetrxwreJ5mIIgLpysuFXxd9k8LED4ga6wdk4I7edish4MV&#10;5tpFPlF3DqVIEPY5KjAhNLmUvjBk0U9dQ5y8b9daDEm2pdQtxgS3tZxl2Yu0WHFaMNjQ1lBxO/9Y&#10;BYfiSPF6LyedeY8fNx/3ze6zVmo86l+XIAL14RH+b79pBfPFDP7O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DnZbxQAAANwAAAAPAAAAAAAAAAAAAAAAAJgCAABkcnMv&#10;ZG93bnJldi54bWxQSwUGAAAAAAQABAD1AAAAigMAAAAA&#10;" path="m,94l38,38,,,,94xe" filled="f" strokeweight="19e-5mm">
                    <v:stroke endcap="round"/>
                    <v:path arrowok="t" o:connecttype="custom" o:connectlocs="0,94;38,38;0,0;0,94" o:connectangles="0,0,0,0"/>
                  </v:shape>
                  <v:shape id="Freeform 1090" o:spid="_x0000_s1177" style="position:absolute;left:6360;top:10777;width:38;height:94;visibility:visible;mso-wrap-style:square;v-text-anchor:top" coordsize="38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wQJsUA&#10;AADcAAAADwAAAGRycy9kb3ducmV2LnhtbESPQUsDMRSE7wX/Q3iCtzZrC9u6Ni1FKNqDh+6K5+fm&#10;dbO4eVmS2I3/3giCx2FmvmG2+2QHcSUfescK7hcFCOLW6Z47BW/Ncb4BESKyxsExKfimAPvdzWyL&#10;lXYTn+lax05kCIcKFZgYx0rK0BqyGBZuJM7exXmLMUvfSe1xynA7yGVRlNJiz3nB4EhPhtrP+ssq&#10;OJiH+jVdyi6moTyd/PTcfLyvlLq7TYdHEJFS/A//tV+0gvVmBb9n8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fBAmxQAAANwAAAAPAAAAAAAAAAAAAAAAAJgCAABkcnMv&#10;ZG93bnJldi54bWxQSwUGAAAAAAQABAD1AAAAigMAAAAA&#10;" path="m38,l,38,38,94,38,xe" fillcolor="black" stroked="f">
                    <v:path arrowok="t" o:connecttype="custom" o:connectlocs="38,0;0,38;38,94;38,0" o:connectangles="0,0,0,0"/>
                  </v:shape>
                  <v:shape id="Freeform 1091" o:spid="_x0000_s1178" style="position:absolute;left:6360;top:10777;width:38;height:94;visibility:visible;mso-wrap-style:square;v-text-anchor:top" coordsize="38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tLtMUA&#10;AADcAAAADwAAAGRycy9kb3ducmV2LnhtbESPQWsCMRSE74X+h/AKXqRmK2Jla5RSUawXW5WeH5vX&#10;zeLmZdnEzfrvTUHocZiZb5j5sre16Kj1lWMFL6MMBHHhdMWlgtNx/TwD4QOyxtoxKbiSh+Xi8WGO&#10;uXaRv6k7hFIkCPscFZgQmlxKXxiy6EeuIU7er2sthiTbUuoWY4LbWo6zbCotVpwWDDb0Yag4Hy5W&#10;wab4ovhzLYed+Yy7s4/rZrWvlRo89e9vIAL14T98b2+1gtfZBP7Op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q0u0xQAAANwAAAAPAAAAAAAAAAAAAAAAAJgCAABkcnMv&#10;ZG93bnJldi54bWxQSwUGAAAAAAQABAD1AAAAigMAAAAA&#10;" path="m38,l,38,38,94,38,xe" filled="f" strokeweight="19e-5mm">
                    <v:stroke endcap="round"/>
                    <v:path arrowok="t" o:connecttype="custom" o:connectlocs="38,0;0,38;38,94;38,0" o:connectangles="0,0,0,0"/>
                  </v:shape>
                  <v:line id="Line 1092" o:spid="_x0000_s1179" style="position:absolute;visibility:visible;mso-wrap-style:square" from="9105,10966" to="9105,12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tlLsYAAADcAAAADwAAAGRycy9kb3ducmV2LnhtbESPT2vCQBTE70K/w/KE3nRjIalEVymG&#10;/sFerNWDt0f2NRvNvg3ZrcZv7xYKHoeZ+Q0zX/a2EWfqfO1YwWScgCAuna65UrD7fh1NQfiArLFx&#10;TAqu5GG5eBjMMdfuwl903oZKRAj7HBWYENpcSl8asujHriWO3o/rLIYou0rqDi8Rbhv5lCSZtFhz&#10;XDDY0spQedr+WgXN/r04HlabY3HKKE0/TXYt3tZKPQ77lxmIQH24h//bH1rB8zSFvzPxCMjF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LZS7GAAAA3AAAAA8AAAAAAAAA&#10;AAAAAAAAoQIAAGRycy9kb3ducmV2LnhtbFBLBQYAAAAABAAEAPkAAACUAwAAAAA=&#10;" strokeweight="42e-5mm">
                    <v:stroke endcap="round"/>
                  </v:line>
                  <v:shape id="Freeform 1093" o:spid="_x0000_s1180" style="position:absolute;left:9067;top:12499;width:95;height:38;visibility:visible;mso-wrap-style:square;v-text-anchor:top" coordsize="95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dD078A&#10;AADcAAAADwAAAGRycy9kb3ducmV2LnhtbESPwQrCMBBE74L/EFbwpqkeVKpRpCCIF7EKXpdmbYvN&#10;pm2i1r83guBxmJk3zGrTmUo8qXWlZQWTcQSCOLO65FzB5bwbLUA4j6yxskwK3uRgs+73Vhhr++IT&#10;PVOfiwBhF6OCwvs6ltJlBRl0Y1sTB+9mW4M+yDaXusVXgJtKTqNoJg2WHBYKrCkpKLunD6MgP6Vn&#10;mRjZXKeafHetmmOTHJQaDrrtEoSnzv/Dv/ZeK5gvZvA9E46AX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B0PTvwAAANwAAAAPAAAAAAAAAAAAAAAAAJgCAABkcnMvZG93bnJl&#10;di54bWxQSwUGAAAAAAQABAD1AAAAhAMAAAAA&#10;" path="m,l38,38,95,,,xe" fillcolor="black" stroked="f">
                    <v:path arrowok="t" o:connecttype="custom" o:connectlocs="0,0;38,38;95,0;0,0" o:connectangles="0,0,0,0"/>
                  </v:shape>
                  <v:shape id="Freeform 1094" o:spid="_x0000_s1181" style="position:absolute;left:9067;top:12499;width:95;height:38;visibility:visible;mso-wrap-style:square;v-text-anchor:top" coordsize="95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TzVMQA&#10;AADcAAAADwAAAGRycy9kb3ducmV2LnhtbESPT2vCQBTE7wW/w/KE3urGQmuIWSVaC16rgu3tmX35&#10;g9m3YXcb02/fLRQ8DjPzGyZfj6YTAznfWlYwnyUgiEurW64VnI7vTykIH5A1dpZJwQ95WK8mDzlm&#10;2t74g4ZDqEWEsM9QQRNCn0npy4YM+pntiaNXWWcwROlqqR3eItx08jlJXqXBluNCgz1tGyqvh2+j&#10;oGxfzvXOeVNcdp9fpzeT7quNV+pxOhZLEIHGcA//t/dawSJdwN+Ze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081TEAAAA3AAAAA8AAAAAAAAAAAAAAAAAmAIAAGRycy9k&#10;b3ducmV2LnhtbFBLBQYAAAAABAAEAPUAAACJAwAAAAA=&#10;" path="m,l38,38,95,,,xe" filled="f" strokeweight="19e-5mm">
                    <v:stroke endcap="round"/>
                    <v:path arrowok="t" o:connecttype="custom" o:connectlocs="0,0;38,38;95,0;0,0" o:connectangles="0,0,0,0"/>
                  </v:shape>
                  <v:shape id="Freeform 1095" o:spid="_x0000_s1182" style="position:absolute;left:9067;top:10966;width:95;height:38;visibility:visible;mso-wrap-style:square;v-text-anchor:top" coordsize="95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RyOrwA&#10;AADcAAAADwAAAGRycy9kb3ducmV2LnhtbERPvQrCMBDeBd8hnOCmqQ4q1ShSEMRFrELXoznbYnNp&#10;m6j17c0gOH58/5tdb2rxos5VlhXMphEI4tzqigsFt+thsgLhPLLG2jIp+JCD3XY42GCs7Zsv9Ep9&#10;IUIIuxgVlN43sZQuL8mgm9qGOHB32xn0AXaF1B2+Q7ip5TyKFtJgxaGhxIaSkvJH+jQKikt6lYmR&#10;bTbX5Pusbs9tclJqPOr3axCeev8X/9xHrWC5CmvDmXAE5PY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01HI6vAAAANwAAAAPAAAAAAAAAAAAAAAAAJgCAABkcnMvZG93bnJldi54&#10;bWxQSwUGAAAAAAQABAD1AAAAgQMAAAAA&#10;" path="m95,38l38,,,38r95,xe" fillcolor="black" stroked="f">
                    <v:path arrowok="t" o:connecttype="custom" o:connectlocs="95,38;38,0;0,38;95,38" o:connectangles="0,0,0,0"/>
                  </v:shape>
                  <v:shape id="Freeform 1096" o:spid="_x0000_s1183" style="position:absolute;left:9067;top:10966;width:95;height:38;visibility:visible;mso-wrap-style:square;v-text-anchor:top" coordsize="95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fCvcMA&#10;AADcAAAADwAAAGRycy9kb3ducmV2LnhtbESPQWsCMRSE70L/Q3iCN81aqK5bo9hWwatWqN6em+fu&#10;0s3LkkRd/70RBI/DzHzDTOetqcWFnK8sKxgOEhDEudUVFwp2v6t+CsIHZI21ZVJwIw/z2Vtnipm2&#10;V97QZRsKESHsM1RQhtBkUvq8JIN+YBvi6J2sMxiidIXUDq8Rbmr5niQjabDiuFBiQ98l5f/bs1GQ&#10;Vx9/xdJ5szgu94fdj0nXpy+vVK/bLj5BBGrDK/xsr7WCcTqBx5l4BO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fCvcMAAADcAAAADwAAAAAAAAAAAAAAAACYAgAAZHJzL2Rv&#10;d25yZXYueG1sUEsFBgAAAAAEAAQA9QAAAIgDAAAAAA==&#10;" path="m95,38l38,,,38r95,xe" filled="f" strokeweight="19e-5mm">
                    <v:stroke endcap="round"/>
                    <v:path arrowok="t" o:connecttype="custom" o:connectlocs="95,38;38,0;0,38;95,38" o:connectangles="0,0,0,0"/>
                  </v:shape>
                </v:group>
                <w10:anchorlock/>
              </v:group>
            </w:pict>
          </mc:Fallback>
        </mc:AlternateContent>
      </w:r>
    </w:p>
    <w:p w:rsidR="009755F7" w:rsidRPr="00AF1AF7" w:rsidRDefault="009755F7" w:rsidP="009755F7">
      <w:pPr>
        <w:ind w:left="1136"/>
      </w:pPr>
      <w:r w:rsidRPr="00AF1AF7">
        <w:rPr>
          <w:rFonts w:eastAsia="MS Mincho"/>
          <w:noProof/>
          <w:lang w:bidi="he-IL"/>
        </w:rPr>
        <w:t xml:space="preserve">                        </w:t>
      </w:r>
      <w:r w:rsidRPr="00AF1AF7">
        <w:rPr>
          <w:rFonts w:eastAsia="Batang"/>
        </w:rPr>
        <w:t xml:space="preserve">          </w:t>
      </w:r>
      <w:r w:rsidRPr="00AF1AF7">
        <w:rPr>
          <w:color w:val="0070C0"/>
        </w:rPr>
        <w:t xml:space="preserve">  </w:t>
      </w:r>
      <w:r w:rsidRPr="00AF1AF7">
        <w:rPr>
          <w:rFonts w:eastAsia="Batang"/>
        </w:rPr>
        <w:t xml:space="preserve">         </w:t>
      </w:r>
    </w:p>
    <w:p w:rsidR="009755F7" w:rsidRPr="00AF1AF7" w:rsidRDefault="009755F7" w:rsidP="009755F7">
      <w:pPr>
        <w:pStyle w:val="Caption"/>
        <w:jc w:val="center"/>
      </w:pPr>
      <w:bookmarkStart w:id="3" w:name="_Ref307726075"/>
      <w:r w:rsidRPr="00AF1AF7">
        <w:t xml:space="preserve">Figure </w:t>
      </w:r>
      <w:r w:rsidR="00E23B25" w:rsidRPr="00AF1AF7">
        <w:fldChar w:fldCharType="begin"/>
      </w:r>
      <w:r w:rsidR="009D6069" w:rsidRPr="00AF1AF7">
        <w:instrText xml:space="preserve"> SEQ Figure \* ARABIC </w:instrText>
      </w:r>
      <w:r w:rsidR="00E23B25" w:rsidRPr="00AF1AF7">
        <w:fldChar w:fldCharType="separate"/>
      </w:r>
      <w:r w:rsidRPr="00AF1AF7">
        <w:rPr>
          <w:noProof/>
        </w:rPr>
        <w:t>1</w:t>
      </w:r>
      <w:r w:rsidR="00E23B25" w:rsidRPr="00AF1AF7">
        <w:rPr>
          <w:noProof/>
        </w:rPr>
        <w:fldChar w:fldCharType="end"/>
      </w:r>
      <w:bookmarkEnd w:id="3"/>
      <w:r w:rsidR="00E5346F" w:rsidRPr="00AF1AF7">
        <w:rPr>
          <w:noProof/>
        </w:rPr>
        <w:t>:</w:t>
      </w:r>
      <w:r w:rsidR="00AF1AF7">
        <w:t xml:space="preserve">  Serving cell is </w:t>
      </w:r>
      <w:r w:rsidRPr="00AF1AF7">
        <w:t xml:space="preserve">MeNB - deployment and </w:t>
      </w:r>
      <w:r w:rsidR="002067F0">
        <w:t xml:space="preserve">DL </w:t>
      </w:r>
      <w:r w:rsidRPr="00AF1AF7">
        <w:t>interference scenario</w:t>
      </w:r>
    </w:p>
    <w:p w:rsidR="009755F7" w:rsidRPr="00AF1AF7" w:rsidRDefault="009755F7" w:rsidP="002F64E2">
      <w:pPr>
        <w:rPr>
          <w:rFonts w:eastAsia="MS Mincho"/>
          <w:noProof/>
          <w:lang w:bidi="he-IL"/>
        </w:rPr>
      </w:pPr>
    </w:p>
    <w:p w:rsidR="002B69D3" w:rsidRPr="00AF1AF7" w:rsidRDefault="009755F7" w:rsidP="00ED698B">
      <w:pPr>
        <w:rPr>
          <w:rFonts w:eastAsia="MS Mincho"/>
          <w:noProof/>
          <w:lang w:bidi="he-IL"/>
        </w:rPr>
      </w:pPr>
      <w:r w:rsidRPr="00AF1AF7">
        <w:rPr>
          <w:rFonts w:eastAsia="MS Mincho"/>
          <w:noProof/>
          <w:lang w:bidi="he-IL"/>
        </w:rPr>
        <w:t>Case B</w:t>
      </w:r>
      <w:r w:rsidR="002B69D3" w:rsidRPr="00AF1AF7">
        <w:rPr>
          <w:rFonts w:eastAsia="MS Mincho"/>
          <w:noProof/>
          <w:lang w:bidi="he-IL"/>
        </w:rPr>
        <w:t xml:space="preserve">: UE </w:t>
      </w:r>
      <w:r w:rsidR="00ED698B" w:rsidRPr="00AF1AF7">
        <w:rPr>
          <w:rFonts w:eastAsia="MS Mincho"/>
          <w:noProof/>
          <w:lang w:bidi="he-IL"/>
        </w:rPr>
        <w:t>is served by</w:t>
      </w:r>
      <w:r w:rsidR="002B69D3" w:rsidRPr="00AF1AF7">
        <w:rPr>
          <w:rFonts w:eastAsia="MS Mincho"/>
          <w:noProof/>
          <w:lang w:bidi="he-IL"/>
        </w:rPr>
        <w:t xml:space="preserve"> an HeNB</w:t>
      </w:r>
      <w:r w:rsidR="00F7029E" w:rsidRPr="00AF1AF7">
        <w:rPr>
          <w:rFonts w:eastAsia="MS Mincho"/>
          <w:noProof/>
          <w:lang w:bidi="he-IL"/>
        </w:rPr>
        <w:t>; the U</w:t>
      </w:r>
      <w:r w:rsidRPr="00AF1AF7">
        <w:rPr>
          <w:rFonts w:eastAsia="MS Mincho"/>
          <w:noProof/>
          <w:lang w:bidi="he-IL"/>
        </w:rPr>
        <w:t>E is interfered by MeNB and</w:t>
      </w:r>
      <w:r w:rsidR="001666FC">
        <w:rPr>
          <w:rFonts w:eastAsia="MS Mincho"/>
          <w:noProof/>
          <w:lang w:bidi="he-IL"/>
        </w:rPr>
        <w:t xml:space="preserve"> other</w:t>
      </w:r>
      <w:r w:rsidR="00F7029E" w:rsidRPr="00AF1AF7">
        <w:rPr>
          <w:rFonts w:eastAsia="MS Mincho"/>
          <w:noProof/>
          <w:lang w:bidi="he-IL"/>
        </w:rPr>
        <w:t xml:space="preserve"> HeNBs</w:t>
      </w:r>
      <w:r w:rsidR="00ED698B" w:rsidRPr="00AF1AF7">
        <w:rPr>
          <w:rFonts w:eastAsia="MS Mincho"/>
          <w:noProof/>
          <w:lang w:bidi="he-IL"/>
        </w:rPr>
        <w:t xml:space="preserve">, as exemplified in </w:t>
      </w:r>
      <w:r w:rsidR="00E23B25" w:rsidRPr="00AF1AF7">
        <w:rPr>
          <w:rFonts w:eastAsia="MS Mincho"/>
          <w:noProof/>
          <w:lang w:bidi="he-IL"/>
        </w:rPr>
        <w:fldChar w:fldCharType="begin"/>
      </w:r>
      <w:r w:rsidR="00ED698B" w:rsidRPr="00AF1AF7">
        <w:rPr>
          <w:rFonts w:eastAsia="MS Mincho"/>
          <w:noProof/>
          <w:lang w:bidi="he-IL"/>
        </w:rPr>
        <w:instrText xml:space="preserve"> REF _Ref307308516 \h </w:instrText>
      </w:r>
      <w:r w:rsidR="00E23B25" w:rsidRPr="00AF1AF7">
        <w:rPr>
          <w:rFonts w:eastAsia="MS Mincho"/>
          <w:noProof/>
          <w:lang w:bidi="he-IL"/>
        </w:rPr>
      </w:r>
      <w:r w:rsidR="00E23B25" w:rsidRPr="00AF1AF7">
        <w:rPr>
          <w:rFonts w:eastAsia="MS Mincho"/>
          <w:noProof/>
          <w:lang w:bidi="he-IL"/>
        </w:rPr>
        <w:fldChar w:fldCharType="separate"/>
      </w:r>
      <w:r w:rsidR="00ED698B" w:rsidRPr="00AF1AF7">
        <w:t xml:space="preserve">Figure </w:t>
      </w:r>
      <w:r w:rsidR="00ED698B" w:rsidRPr="00AF1AF7">
        <w:rPr>
          <w:noProof/>
        </w:rPr>
        <w:t>2</w:t>
      </w:r>
      <w:r w:rsidR="00E23B25" w:rsidRPr="00AF1AF7">
        <w:rPr>
          <w:rFonts w:eastAsia="MS Mincho"/>
          <w:noProof/>
          <w:lang w:bidi="he-IL"/>
        </w:rPr>
        <w:fldChar w:fldCharType="end"/>
      </w:r>
      <w:r w:rsidR="00F7029E" w:rsidRPr="00AF1AF7">
        <w:rPr>
          <w:rFonts w:eastAsia="MS Mincho"/>
          <w:noProof/>
          <w:lang w:bidi="he-IL"/>
        </w:rPr>
        <w:t>.</w:t>
      </w:r>
    </w:p>
    <w:p w:rsidR="00CB671D" w:rsidRPr="00AF1AF7" w:rsidRDefault="00204BB0" w:rsidP="00B42508">
      <w:pPr>
        <w:ind w:left="1136"/>
      </w:pPr>
      <w:r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DA2DAB" wp14:editId="2516D642">
                <wp:simplePos x="0" y="0"/>
                <wp:positionH relativeFrom="column">
                  <wp:posOffset>2317024</wp:posOffset>
                </wp:positionH>
                <wp:positionV relativeFrom="paragraph">
                  <wp:posOffset>808264</wp:posOffset>
                </wp:positionV>
                <wp:extent cx="549729" cy="680720"/>
                <wp:effectExtent l="0" t="0" r="22225" b="2413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9729" cy="68072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45pt,63.65pt" to="225.75pt,1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" strokecolor="black [3040]">
                <v:stroke dashstyle="dash"/>
              </v:line>
            </w:pict>
          </mc:Fallback>
        </mc:AlternateContent>
      </w:r>
      <w:r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267358" wp14:editId="76240135">
                <wp:simplePos x="0" y="0"/>
                <wp:positionH relativeFrom="column">
                  <wp:posOffset>2317024</wp:posOffset>
                </wp:positionH>
                <wp:positionV relativeFrom="paragraph">
                  <wp:posOffset>498384</wp:posOffset>
                </wp:positionV>
                <wp:extent cx="555172" cy="185057"/>
                <wp:effectExtent l="0" t="0" r="16510" b="2476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5172" cy="185057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6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45pt,39.25pt" to="226.15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" strokecolor="black [3040]">
                <v:stroke dashstyle="dash"/>
              </v:line>
            </w:pict>
          </mc:Fallback>
        </mc:AlternateContent>
      </w:r>
      <w:r w:rsidR="002E1CE3"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E4F5366" wp14:editId="243F67B8">
                <wp:simplePos x="0" y="0"/>
                <wp:positionH relativeFrom="column">
                  <wp:posOffset>2235381</wp:posOffset>
                </wp:positionH>
                <wp:positionV relativeFrom="paragraph">
                  <wp:posOffset>1073966</wp:posOffset>
                </wp:positionV>
                <wp:extent cx="805362" cy="69850"/>
                <wp:effectExtent l="19050" t="76200" r="13970" b="44450"/>
                <wp:wrapNone/>
                <wp:docPr id="178" name="Straight Arrow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05362" cy="698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B050"/>
                          </a:solidFill>
                          <a:prstDash val="solid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5" o:spid="_x0000_s1026" type="#_x0000_t32" style="position:absolute;margin-left:176pt;margin-top:84.55pt;width:63.4pt;height:5.5pt;flip:x 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" strokecolor="#00b050" strokeweight="1.5pt">
                <v:stroke endarrow="open"/>
              </v:shape>
            </w:pict>
          </mc:Fallback>
        </mc:AlternateContent>
      </w:r>
      <w:r w:rsidR="002E1CE3"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F7AB465" wp14:editId="11674329">
                <wp:simplePos x="0" y="0"/>
                <wp:positionH relativeFrom="column">
                  <wp:posOffset>2208167</wp:posOffset>
                </wp:positionH>
                <wp:positionV relativeFrom="paragraph">
                  <wp:posOffset>861695</wp:posOffset>
                </wp:positionV>
                <wp:extent cx="1124857" cy="157843"/>
                <wp:effectExtent l="38100" t="0" r="18415" b="90170"/>
                <wp:wrapNone/>
                <wp:docPr id="180" name="Straight Arrow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4857" cy="157843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7" o:spid="_x0000_s1026" type="#_x0000_t32" style="position:absolute;margin-left:173.85pt;margin-top:67.85pt;width:88.55pt;height:12.45pt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" strokecolor="red" strokeweight="1.5pt">
                <v:stroke endarrow="open"/>
              </v:shape>
            </w:pict>
          </mc:Fallback>
        </mc:AlternateContent>
      </w:r>
      <w:r w:rsidR="002E1CE3"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18845C6" wp14:editId="23E99A84">
                <wp:simplePos x="0" y="0"/>
                <wp:positionH relativeFrom="column">
                  <wp:posOffset>2213882</wp:posOffset>
                </wp:positionH>
                <wp:positionV relativeFrom="paragraph">
                  <wp:posOffset>692150</wp:posOffset>
                </wp:positionV>
                <wp:extent cx="832485" cy="274955"/>
                <wp:effectExtent l="38100" t="0" r="24765" b="86995"/>
                <wp:wrapNone/>
                <wp:docPr id="181" name="Straight Arrow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2485" cy="27495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8" o:spid="_x0000_s1026" type="#_x0000_t32" style="position:absolute;margin-left:174.3pt;margin-top:54.5pt;width:65.55pt;height:21.65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" strokecolor="red" strokeweight="1.5pt">
                <v:stroke endarrow="open"/>
              </v:shape>
            </w:pict>
          </mc:Fallback>
        </mc:AlternateContent>
      </w:r>
      <w:r w:rsidR="00CB671D" w:rsidRPr="00AF1AF7">
        <w:rPr>
          <w:rFonts w:eastAsia="MS Mincho"/>
          <w:noProof/>
          <w:lang w:bidi="he-IL"/>
        </w:rPr>
        <w:t xml:space="preserve">                        </w:t>
      </w:r>
      <w:r w:rsidR="00B42508" w:rsidRPr="00AF1AF7">
        <w:rPr>
          <w:rFonts w:eastAsia="Batang"/>
        </w:rPr>
        <w:t xml:space="preserve">          </w:t>
      </w:r>
      <w:r w:rsidR="00B42508" w:rsidRPr="00AF1AF7">
        <w:rPr>
          <w:color w:val="0070C0"/>
        </w:rPr>
        <w:t xml:space="preserve">  </w:t>
      </w:r>
      <w:r w:rsidR="00B42508" w:rsidRPr="00AF1AF7">
        <w:rPr>
          <w:rFonts w:eastAsia="Batang"/>
        </w:rPr>
        <w:t xml:space="preserve">         </w:t>
      </w:r>
      <w:r w:rsidR="00DD7844">
        <w:rPr>
          <w:rFonts w:eastAsia="Batang"/>
        </w:rPr>
      </w:r>
      <w:r w:rsidR="002E1CE3">
        <w:rPr>
          <w:rFonts w:eastAsia="Batang"/>
        </w:rPr>
        <w:pict>
          <v:group id="_x0000_s1273" editas="canvas" style="width:340.9pt;height:127.6pt;mso-position-horizontal-relative:char;mso-position-vertical-relative:line" coordorigin="2999,10417" coordsize="6818,2552">
            <o:lock v:ext="edit" aspectratio="t"/>
            <v:shape id="_x0000_s1027" type="#_x0000_t75" style="position:absolute;left:2999;top:10417;width:6818;height:2552" o:preferrelative="f">
              <v:fill o:detectmouseclick="t"/>
              <v:path o:extrusionok="t" o:connecttype="none"/>
              <o:lock v:ext="edit" text="t"/>
            </v:shape>
            <v:shape id="_x0000_s1112" type="#_x0000_t32" style="position:absolute;left:2999;top:11743;width:1;height:1" o:connectortype="straight" stroked="f">
              <v:stroke endarrow="block"/>
            </v:shape>
            <v:group id="_x0000_s1491" style="position:absolute;left:3218;top:10568;width:6261;height:2367" coordorigin="3218,10568" coordsize="6261,2367">
              <v:shape id="_x0000_s1029" type="#_x0000_t75" style="position:absolute;left:5059;top:11592;width:409;height:409">
                <v:imagedata r:id="rId11" o:title="MC900433869[1]"/>
              </v:shape>
              <v:shape id="_x0000_s1030" type="#_x0000_t202" style="position:absolute;left:5185;top:11947;width:586;height:356" stroked="f">
                <v:textbox style="mso-next-textbox:#_x0000_s1030">
                  <w:txbxContent>
                    <w:p w:rsidR="002164F5" w:rsidRPr="004A6D61" w:rsidRDefault="002164F5" w:rsidP="00CB671D">
                      <w:pPr>
                        <w:rPr>
                          <w:color w:val="0070C0"/>
                        </w:rPr>
                      </w:pPr>
                      <w:r w:rsidRPr="004A6D61">
                        <w:rPr>
                          <w:color w:val="0070C0"/>
                        </w:rPr>
                        <w:t>UE</w:t>
                      </w:r>
                    </w:p>
                    <w:p w:rsidR="002164F5" w:rsidRPr="004A6D61" w:rsidRDefault="002164F5" w:rsidP="00CB671D">
                      <w:pPr>
                        <w:rPr>
                          <w:color w:val="0070C0"/>
                        </w:rPr>
                      </w:pPr>
                      <w:r w:rsidRPr="004A6D61">
                        <w:rPr>
                          <w:color w:val="0070C0"/>
                        </w:rPr>
                        <w:t>UE</w:t>
                      </w:r>
                    </w:p>
                  </w:txbxContent>
                </v:textbox>
              </v:shape>
              <v:shape id="_x0000_s1031" type="#_x0000_t202" style="position:absolute;left:7538;top:11590;width:1084;height:356" filled="f" stroked="f">
                <v:textbox style="mso-next-textbox:#_x0000_s1031">
                  <w:txbxContent>
                    <w:p w:rsidR="002164F5" w:rsidRPr="004A6D61" w:rsidRDefault="002164F5" w:rsidP="00CB671D">
                      <w:pPr>
                        <w:rPr>
                          <w:color w:val="0070C0"/>
                        </w:rPr>
                      </w:pPr>
                      <w:r>
                        <w:rPr>
                          <w:color w:val="0070C0"/>
                        </w:rPr>
                        <w:t>HeNBs</w:t>
                      </w:r>
                    </w:p>
                    <w:p w:rsidR="002164F5" w:rsidRPr="004A6D61" w:rsidRDefault="002164F5" w:rsidP="00CB671D">
                      <w:pPr>
                        <w:rPr>
                          <w:color w:val="0070C0"/>
                        </w:rPr>
                      </w:pPr>
                      <w:r>
                        <w:rPr>
                          <w:color w:val="0070C0"/>
                        </w:rPr>
                        <w:t>HeNBs</w:t>
                      </w:r>
                    </w:p>
                  </w:txbxContent>
                </v:textbox>
              </v:shape>
              <v:shape id="_x0000_s1032" type="#_x0000_t202" style="position:absolute;left:4498;top:11384;width:969;height:356" filled="f" stroked="f">
                <v:textbox style="mso-next-textbox:#_x0000_s1032">
                  <w:txbxContent>
                    <w:p w:rsidR="002164F5" w:rsidRPr="004A6D61" w:rsidRDefault="002164F5" w:rsidP="00CB671D">
                      <w:pPr>
                        <w:rPr>
                          <w:color w:val="0070C0"/>
                        </w:rPr>
                      </w:pPr>
                      <w:r>
                        <w:rPr>
                          <w:color w:val="0070C0"/>
                        </w:rPr>
                        <w:t>MeNB</w:t>
                      </w:r>
                    </w:p>
                    <w:p w:rsidR="002164F5" w:rsidRPr="004A6D61" w:rsidRDefault="002164F5" w:rsidP="00CB671D">
                      <w:pPr>
                        <w:rPr>
                          <w:color w:val="0070C0"/>
                        </w:rPr>
                      </w:pPr>
                      <w:r>
                        <w:rPr>
                          <w:color w:val="0070C0"/>
                        </w:rPr>
                        <w:t>MeNB</w:t>
                      </w:r>
                    </w:p>
                  </w:txbxContent>
                </v:textbox>
              </v:shape>
              <v:shape id="_x0000_s1114" type="#_x0000_t32" style="position:absolute;left:4498;top:11562;width:969;height:1" o:connectortype="straight" stroked="f">
                <v:stroke endarrow="block"/>
              </v:shape>
              <v:shape id="_x0000_s1115" type="#_x0000_t32" style="position:absolute;left:4580;top:11744;width:607;height:68" o:connectortype="straight" strokecolor="red" strokeweight="1.5pt">
                <v:stroke endarrow="block"/>
              </v:shape>
              <v:shape id="_x0000_s1341" style="position:absolute;left:3218;top:10568;width:2726;height:2367" coordsize="2726,2367" path="m2044,l681,,,1174,681,2367r1363,l2726,1174,2044,e" filled="f" strokeweight="19e-5mm">
                <v:stroke endcap="round"/>
                <v:path arrowok="t"/>
              </v:shape>
              <v:shape id="_x0000_s1342" style="position:absolute;left:3596;top:10568;width:985;height:1818" coordsize="985,1818" path="m985,r,1174l,1818e" filled="f" strokeweight="67e-5mm">
                <v:stroke endcap="round"/>
                <v:path arrowok="t"/>
              </v:shape>
              <v:line id="_x0000_s1343" style="position:absolute;flip:x y" from="4581,11742" to="5565,12386" strokeweight="67e-5mm">
                <v:stroke endcap="round"/>
              </v:line>
              <v:rect id="_x0000_s1344" style="position:absolute;left:4297;top:12632;width:151;height:189" filled="f" strokeweight="19e-5mm">
                <v:stroke joinstyle="round" endcap="round"/>
              </v:rect>
              <v:rect id="_x0000_s1345" style="position:absolute;left:3862;top:10985;width:151;height:189" filled="f" strokeweight="19e-5mm">
                <v:stroke joinstyle="round" endcap="round"/>
              </v:rect>
              <v:rect id="_x0000_s1346" style="position:absolute;left:5357;top:11269;width:151;height:189" filled="f" strokeweight="19e-5mm">
                <v:stroke joinstyle="round" endcap="round"/>
              </v:rect>
              <v:rect id="_x0000_s1347" style="position:absolute;left:9200;top:11648;width:163;height:375;mso-wrap-style:none;v-text-anchor:top" filled="f" stroked="f">
                <v:textbox style="mso-next-textbox:#_x0000_s1347;mso-rotate-with-shape:t;mso-fit-shape-to-text:t" inset="0,0,0,0">
                  <w:txbxContent>
                    <w:p w:rsidR="00204BB0" w:rsidRDefault="00204BB0">
                      <w:r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</w:rPr>
                        <w:t>70</w:t>
                      </w:r>
                    </w:p>
                  </w:txbxContent>
                </v:textbox>
              </v:rect>
              <v:rect id="_x0000_s1348" style="position:absolute;left:9351;top:11648;width:128;height:375;mso-wrap-style:none;v-text-anchor:top" filled="f" stroked="f">
                <v:textbox style="mso-next-textbox:#_x0000_s1348;mso-rotate-with-shape:t;mso-fit-shape-to-text:t" inset="0,0,0,0">
                  <w:txbxContent>
                    <w:p w:rsidR="00204BB0" w:rsidRDefault="00204BB0">
                      <w:proofErr w:type="gramStart"/>
                      <w:r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  <v:rect id="_x0000_s1351" style="position:absolute;left:6588;top:11193;width:227;height:208" filled="f" strokeweight="19e-5mm">
                <v:stroke joinstyle="round" endcap="round"/>
              </v:rect>
              <v:shape id="_x0000_s1352" style="position:absolute;left:6650;top:11243;width:100;height:98" coordsize="84,83" path="m,42hdc,18,19,,42,,65,,84,18,84,42v,,,,,c84,65,65,83,42,83,19,83,,65,,42e" fillcolor="black" strokeweight="0">
                <v:path arrowok="t"/>
              </v:shape>
              <v:shape id="_x0000_s1353" style="position:absolute;left:6650;top:11243;width:100;height:98" coordsize="100,98" path="m,50hdc,21,23,,50,v27,,50,21,50,50c100,50,100,50,100,50v,27,-23,48,-50,48c23,98,,77,,50e" filled="f" strokeweight="19e-5mm">
                <v:stroke endcap="round"/>
                <v:path arrowok="t"/>
              </v:shape>
              <v:rect id="_x0000_s1354" style="position:absolute;left:6815;top:11193;width:208;height:208" filled="f" strokeweight="19e-5mm">
                <v:stroke joinstyle="round" endcap="round"/>
              </v:rect>
              <v:shape id="_x0000_s1355" style="position:absolute;left:6863;top:11243;width:100;height:98" coordsize="84,83" path="m,42hdc,18,19,,42,,65,,84,18,84,42v,,,,,c84,65,65,83,42,83,19,83,,65,,42e" fillcolor="black" strokeweight="0">
                <v:path arrowok="t"/>
              </v:shape>
              <v:shape id="_x0000_s1356" style="position:absolute;left:6863;top:11243;width:100;height:98" coordsize="100,98" path="m,50hdc,21,23,,50,v27,,50,21,50,50c100,50,100,50,100,50v,27,-23,48,-50,48c23,98,,77,,50e" filled="f" strokeweight="19e-5mm">
                <v:stroke endcap="round"/>
                <v:path arrowok="t"/>
              </v:shape>
              <v:rect id="_x0000_s1357" style="position:absolute;left:7023;top:11193;width:208;height:208" filled="f" strokeweight="19e-5mm">
                <v:stroke joinstyle="round" endcap="round"/>
              </v:rect>
              <v:shape id="_x0000_s1358" style="position:absolute;left:7076;top:11243;width:100;height:98" coordsize="84,83" path="m,42hdc,18,19,,42,,65,,84,18,84,42v,,,,,c84,65,65,83,42,83,19,83,,65,,42e" fillcolor="black" strokeweight="0">
                <v:path arrowok="t"/>
              </v:shape>
              <v:shape id="_x0000_s1359" style="position:absolute;left:7076;top:11243;width:100;height:98" coordsize="100,98" path="m,50hdc,21,23,,50,v27,,50,21,50,50c100,50,100,50,100,50v,27,-23,48,-50,48c23,98,,77,,50e" filled="f" strokeweight="19e-5mm">
                <v:stroke endcap="round"/>
                <v:path arrowok="t"/>
              </v:shape>
              <v:rect id="_x0000_s1360" style="position:absolute;left:7231;top:11193;width:208;height:208" filled="f" strokeweight="19e-5mm">
                <v:stroke joinstyle="round" endcap="round"/>
              </v:rect>
              <v:shape id="_x0000_s1361" style="position:absolute;left:7289;top:11243;width:100;height:98" coordsize="84,83" path="m,42hdc,18,19,,42,,65,,84,18,84,42v,,,,,c84,65,65,83,42,83,19,83,,65,,42e" fillcolor="black" strokeweight="0">
                <v:path arrowok="t"/>
              </v:shape>
              <v:shape id="_x0000_s1362" style="position:absolute;left:7289;top:11243;width:99;height:98" coordsize="99,98" path="m,50hdc,21,23,,50,,77,,99,21,99,50v,,,,,c99,77,77,98,50,98,23,98,,77,,50e" filled="f" strokeweight="19e-5mm">
                <v:stroke endcap="round"/>
                <v:path arrowok="t"/>
              </v:shape>
              <v:rect id="_x0000_s1363" style="position:absolute;left:7439;top:11193;width:228;height:208" filled="f" strokeweight="19e-5mm">
                <v:stroke joinstyle="round" endcap="round"/>
              </v:rect>
              <v:shape id="_x0000_s1364" style="position:absolute;left:7502;top:11243;width:99;height:98" coordsize="84,83" path="m,42hdc,18,19,,42,,65,,84,18,84,42v,,,,,c84,65,65,83,42,83,19,83,,65,,42e" fillcolor="black" strokeweight="0">
                <v:path arrowok="t"/>
              </v:shape>
              <v:shape id="_x0000_s1365" style="position:absolute;left:7502;top:11243;width:99;height:98" coordsize="99,98" path="m,50hdc,21,23,,50,,77,,99,21,99,50v,,,,,c99,77,77,98,50,98,23,98,,77,,50e" filled="f" strokeweight="19e-5mm">
                <v:stroke endcap="round"/>
                <v:path arrowok="t"/>
              </v:shape>
              <v:rect id="_x0000_s1366" style="position:absolute;left:7667;top:11193;width:208;height:208" filled="f" strokeweight="19e-5mm">
                <v:stroke joinstyle="round" endcap="round"/>
              </v:rect>
              <v:shape id="_x0000_s1367" style="position:absolute;left:7715;top:11243;width:99;height:98" coordsize="84,83" path="m,42hdc,18,19,,42,,65,,84,18,84,42v,,,,,c84,65,65,83,42,83,19,83,,65,,42e" fillcolor="black" strokeweight="0">
                <v:path arrowok="t"/>
              </v:shape>
              <v:shape id="_x0000_s1368" style="position:absolute;left:7715;top:11243;width:99;height:98" coordsize="99,98" path="m,50hdc,21,23,,50,,77,,99,21,99,50v,,,,,c99,77,77,98,50,98,23,98,,77,,50e" filled="f" strokeweight="19e-5mm">
                <v:stroke endcap="round"/>
                <v:path arrowok="t"/>
              </v:shape>
              <v:rect id="_x0000_s1369" style="position:absolute;left:7875;top:11193;width:208;height:208" filled="f" strokeweight="19e-5mm">
                <v:stroke joinstyle="round" endcap="round"/>
              </v:rect>
              <v:shape id="_x0000_s1370" style="position:absolute;left:7928;top:11243;width:99;height:98" coordsize="84,83" path="m,42hdc,18,19,,42,,65,,84,18,84,42v,,,,,c84,65,65,83,42,83,19,83,,65,,42e" fillcolor="black" strokeweight="0">
                <v:path arrowok="t"/>
              </v:shape>
              <v:shape id="_x0000_s1371" style="position:absolute;left:7928;top:11243;width:99;height:98" coordsize="99,98" path="m,50hdc,21,23,,50,,77,,99,21,99,50v,,,,,c99,77,77,98,50,98,23,98,,77,,50e" filled="f" strokeweight="19e-5mm">
                <v:stroke endcap="round"/>
                <v:path arrowok="t"/>
              </v:shape>
              <v:rect id="_x0000_s1372" style="position:absolute;left:8083;top:11193;width:208;height:208" filled="f" strokeweight="19e-5mm">
                <v:stroke joinstyle="round" endcap="round"/>
              </v:rect>
              <v:shape id="_x0000_s1373" style="position:absolute;left:8141;top:11243;width:99;height:98" coordsize="84,83" path="m,42hdc,18,19,,42,,65,,84,18,84,42v,,,,,c84,65,65,83,42,83,19,83,,65,,42e" fillcolor="black" strokeweight="0">
                <v:path arrowok="t"/>
              </v:shape>
              <v:shape id="_x0000_s1374" style="position:absolute;left:8141;top:11243;width:99;height:98" coordsize="99,98" path="m,50hdc,21,22,,50,,77,,99,21,99,50v,,,,,c99,77,77,98,50,98,22,98,,77,,50e" filled="f" strokeweight="19e-5mm">
                <v:stroke endcap="round"/>
                <v:path arrowok="t"/>
              </v:shape>
              <v:rect id="_x0000_s1375" style="position:absolute;left:8291;top:11193;width:227;height:208" filled="f" strokeweight="19e-5mm">
                <v:stroke joinstyle="round" endcap="round"/>
              </v:rect>
              <v:shape id="_x0000_s1376" style="position:absolute;left:8354;top:11243;width:99;height:98" coordsize="84,83" path="m,42hdc,18,19,,42,,65,,84,18,84,42v,,,,,c84,65,65,83,42,83,19,83,,65,,42e" fillcolor="black" strokeweight="0">
                <v:path arrowok="t"/>
              </v:shape>
              <v:shape id="_x0000_s1377" style="position:absolute;left:8354;top:11243;width:99;height:98" coordsize="99,98" path="m,50hdc,21,22,,50,,77,,99,21,99,50v,,,,,c99,77,77,98,50,98,22,98,,77,,50e" filled="f" strokeweight="19e-5mm">
                <v:stroke endcap="round"/>
                <v:path arrowok="t"/>
              </v:shape>
              <v:rect id="_x0000_s1378" style="position:absolute;left:8518;top:11193;width:209;height:208" filled="f" strokeweight="19e-5mm">
                <v:stroke joinstyle="round" endcap="round"/>
              </v:rect>
              <v:shape id="_x0000_s1379" style="position:absolute;left:8567;top:11243;width:99;height:98" coordsize="84,83" path="m,42hdc,18,19,,42,,65,,84,18,84,42v,,,,,c84,65,65,83,42,83,19,83,,65,,42e" fillcolor="black" strokeweight="0">
                <v:path arrowok="t"/>
              </v:shape>
              <v:shape id="_x0000_s1380" style="position:absolute;left:8567;top:11243;width:99;height:98" coordsize="99,98" path="m,50hdc,21,22,,50,,77,,99,21,99,50v,,,,,c99,77,77,98,50,98,22,98,,77,,50e" filled="f" strokeweight="19e-5mm">
                <v:stroke endcap="round"/>
                <v:path arrowok="t"/>
              </v:shape>
              <v:rect id="_x0000_s1381" style="position:absolute;left:6588;top:11401;width:227;height:209" filled="f" strokeweight="19e-5mm">
                <v:stroke joinstyle="round" endcap="round"/>
              </v:rect>
              <v:shape id="_x0000_s1382" style="position:absolute;left:6650;top:11456;width:100;height:98" coordsize="84,83" path="m,42hdc,18,19,,42,,65,,84,18,84,42v,,,,,c84,65,65,83,42,83,19,83,,65,,42e" fillcolor="black" strokeweight="0">
                <v:path arrowok="t"/>
              </v:shape>
              <v:shape id="_x0000_s1383" style="position:absolute;left:6650;top:11456;width:100;height:98" coordsize="100,98" path="m,49hdc,21,23,,50,v27,,50,21,50,49c100,49,100,49,100,49v,28,-23,49,-50,49c23,98,,77,,49e" filled="f" strokeweight="19e-5mm">
                <v:stroke endcap="round"/>
                <v:path arrowok="t"/>
              </v:shape>
              <v:rect id="_x0000_s1384" style="position:absolute;left:6815;top:11401;width:208;height:209" filled="f" strokeweight="19e-5mm">
                <v:stroke joinstyle="round" endcap="round"/>
              </v:rect>
              <v:shape id="_x0000_s1385" style="position:absolute;left:6863;top:11456;width:100;height:98" coordsize="84,83" path="m,42hdc,18,19,,42,,65,,84,18,84,42v,,,,,c84,65,65,83,42,83,19,83,,65,,42e" fillcolor="black" strokeweight="0">
                <v:path arrowok="t"/>
              </v:shape>
              <v:shape id="_x0000_s1386" style="position:absolute;left:6863;top:11456;width:100;height:98" coordsize="100,98" path="m,49hdc,21,23,,50,v27,,50,21,50,49c100,49,100,49,100,49v,28,-23,49,-50,49c23,98,,77,,49e" filled="f" strokeweight="19e-5mm">
                <v:stroke endcap="round"/>
                <v:path arrowok="t"/>
              </v:shape>
              <v:rect id="_x0000_s1387" style="position:absolute;left:7023;top:11401;width:208;height:209" filled="f" strokeweight="19e-5mm">
                <v:stroke joinstyle="round" endcap="round"/>
              </v:rect>
              <v:shape id="_x0000_s1388" style="position:absolute;left:7076;top:11456;width:100;height:98" coordsize="84,83" path="m,42hdc,18,19,,42,,65,,84,18,84,42v,,,,,c84,65,65,83,42,83,19,83,,65,,42e" fillcolor="black" strokeweight="0">
                <v:path arrowok="t"/>
              </v:shape>
              <v:shape id="_x0000_s1389" style="position:absolute;left:7076;top:11456;width:100;height:98" coordsize="100,98" path="m,49hdc,21,23,,50,v27,,50,21,50,49c100,49,100,49,100,49v,28,-23,49,-50,49c23,98,,77,,49e" filled="f" strokeweight="19e-5mm">
                <v:stroke endcap="round"/>
                <v:path arrowok="t"/>
              </v:shape>
              <v:rect id="_x0000_s1390" style="position:absolute;left:7231;top:11401;width:208;height:209" filled="f" strokeweight="19e-5mm">
                <v:stroke joinstyle="round" endcap="round"/>
              </v:rect>
              <v:shape id="_x0000_s1391" style="position:absolute;left:7289;top:11456;width:100;height:98" coordsize="84,83" path="m,42hdc,18,19,,42,,65,,84,18,84,42v,,,,,c84,65,65,83,42,83,19,83,,65,,42e" fillcolor="black" strokeweight="0">
                <v:path arrowok="t"/>
              </v:shape>
              <v:shape id="_x0000_s1392" style="position:absolute;left:7289;top:11456;width:99;height:98" coordsize="99,98" path="m,49hdc,21,23,,50,,77,,99,21,99,49v,,,,,c99,77,77,98,50,98,23,98,,77,,49e" filled="f" strokeweight="19e-5mm">
                <v:stroke endcap="round"/>
                <v:path arrowok="t"/>
              </v:shape>
              <v:rect id="_x0000_s1393" style="position:absolute;left:7439;top:11401;width:228;height:209" filled="f" strokeweight="19e-5mm">
                <v:stroke joinstyle="round" endcap="round"/>
              </v:rect>
              <v:shape id="_x0000_s1394" style="position:absolute;left:7502;top:11456;width:99;height:98" coordsize="84,83" path="m,42hdc,18,19,,42,,65,,84,18,84,42v,,,,,c84,65,65,83,42,83,19,83,,65,,42e" fillcolor="black" strokeweight="0">
                <v:path arrowok="t"/>
              </v:shape>
              <v:shape id="_x0000_s1395" style="position:absolute;left:7502;top:11456;width:99;height:98" coordsize="99,98" path="m,49hdc,21,23,,50,,77,,99,21,99,49v,,,,,c99,77,77,98,50,98,23,98,,77,,49e" filled="f" strokeweight="19e-5mm">
                <v:stroke endcap="round"/>
                <v:path arrowok="t"/>
              </v:shape>
              <v:rect id="_x0000_s1396" style="position:absolute;left:7667;top:11401;width:208;height:209" filled="f" strokeweight="19e-5mm">
                <v:stroke joinstyle="round" endcap="round"/>
              </v:rect>
              <v:shape id="_x0000_s1397" style="position:absolute;left:7715;top:11456;width:99;height:98" coordsize="84,83" path="m,42hdc,18,19,,42,,65,,84,18,84,42v,,,,,c84,65,65,83,42,83,19,83,,65,,42e" fillcolor="black" strokeweight="0">
                <v:path arrowok="t"/>
              </v:shape>
              <v:shape id="_x0000_s1398" style="position:absolute;left:7715;top:11456;width:99;height:98" coordsize="99,98" path="m,49hdc,21,23,,50,,77,,99,21,99,49v,,,,,c99,77,77,98,50,98,23,98,,77,,49e" filled="f" strokeweight="19e-5mm">
                <v:stroke endcap="round"/>
                <v:path arrowok="t"/>
              </v:shape>
              <v:rect id="_x0000_s1399" style="position:absolute;left:7875;top:11401;width:208;height:209" filled="f" strokeweight="19e-5mm">
                <v:stroke joinstyle="round" endcap="round"/>
              </v:rect>
              <v:shape id="_x0000_s1400" style="position:absolute;left:7928;top:11456;width:99;height:98" coordsize="84,83" path="m,42hdc,18,19,,42,,65,,84,18,84,42v,,,,,c84,65,65,83,42,83,19,83,,65,,42e" fillcolor="black" strokeweight="0">
                <v:path arrowok="t"/>
              </v:shape>
              <v:shape id="_x0000_s1401" style="position:absolute;left:7928;top:11456;width:99;height:98" coordsize="99,98" path="m,49hdc,21,23,,50,,77,,99,21,99,49v,,,,,c99,77,77,98,50,98,23,98,,77,,49e" filled="f" strokeweight="19e-5mm">
                <v:stroke endcap="round"/>
                <v:path arrowok="t"/>
              </v:shape>
              <v:rect id="_x0000_s1402" style="position:absolute;left:8083;top:11401;width:208;height:209" filled="f" strokeweight="19e-5mm">
                <v:stroke joinstyle="round" endcap="round"/>
              </v:rect>
              <v:shape id="_x0000_s1403" style="position:absolute;left:8141;top:11456;width:99;height:98" coordsize="84,83" path="m,42hdc,18,19,,42,,65,,84,18,84,42v,,,,,c84,65,65,83,42,83,19,83,,65,,42e" fillcolor="black" strokeweight="0">
                <v:path arrowok="t"/>
              </v:shape>
              <v:shape id="_x0000_s1404" style="position:absolute;left:8141;top:11456;width:99;height:98" coordsize="99,98" path="m,49hdc,21,22,,50,,77,,99,21,99,49v,,,,,c99,77,77,98,50,98,22,98,,77,,49e" filled="f" strokeweight="19e-5mm">
                <v:stroke endcap="round"/>
                <v:path arrowok="t"/>
              </v:shape>
              <v:rect id="_x0000_s1405" style="position:absolute;left:8291;top:11401;width:227;height:209" filled="f" strokeweight="19e-5mm">
                <v:stroke joinstyle="round" endcap="round"/>
              </v:rect>
              <v:shape id="_x0000_s1406" style="position:absolute;left:8354;top:11456;width:99;height:98" coordsize="84,83" path="m,42hdc,18,19,,42,,65,,84,18,84,42v,,,,,c84,65,65,83,42,83,19,83,,65,,42e" fillcolor="black" strokeweight="0">
                <v:path arrowok="t"/>
              </v:shape>
              <v:shape id="_x0000_s1407" style="position:absolute;left:8354;top:11456;width:99;height:98" coordsize="99,98" path="m,49hdc,21,22,,50,,77,,99,21,99,49v,,,,,c99,77,77,98,50,98,22,98,,77,,49e" filled="f" strokeweight="19e-5mm">
                <v:stroke endcap="round"/>
                <v:path arrowok="t"/>
              </v:shape>
              <v:rect id="_x0000_s1408" style="position:absolute;left:8518;top:11401;width:209;height:209" filled="f" strokeweight="19e-5mm">
                <v:stroke joinstyle="round" endcap="round"/>
              </v:rect>
              <v:shape id="_x0000_s1409" style="position:absolute;left:8567;top:11456;width:99;height:98" coordsize="84,83" path="m,42hdc,18,19,,42,,65,,84,18,84,42v,,,,,c84,65,65,83,42,83,19,83,,65,,42e" fillcolor="black" strokeweight="0">
                <v:path arrowok="t"/>
              </v:shape>
              <v:shape id="_x0000_s1410" style="position:absolute;left:8567;top:11456;width:99;height:98" coordsize="99,98" path="m,49hdc,21,22,,50,,77,,99,21,99,49v,,,,,c99,77,77,98,50,98,22,98,,77,,49e" filled="f" strokeweight="19e-5mm">
                <v:stroke endcap="round"/>
                <v:path arrowok="t"/>
              </v:shape>
              <v:rect id="_x0000_s1411" style="position:absolute;left:6588;top:11894;width:227;height:208" filled="f" strokeweight="19e-5mm">
                <v:stroke joinstyle="round" endcap="round"/>
              </v:rect>
              <v:shape id="_x0000_s1412" style="position:absolute;left:6650;top:11953;width:100;height:98" coordsize="84,83" path="m,42hdc,18,19,,42,,65,,84,18,84,42v,,,,,c84,65,65,83,42,83,19,83,,65,,42e" fillcolor="black" strokeweight="0">
                <v:path arrowok="t"/>
              </v:shape>
              <v:shape id="_x0000_s1413" style="position:absolute;left:6650;top:11953;width:100;height:98" coordsize="100,98" path="m,49hdc,21,23,,50,v27,,50,21,50,49c100,49,100,49,100,49v,28,-23,49,-50,49c23,98,,77,,49e" filled="f" strokeweight="19e-5mm">
                <v:stroke endcap="round"/>
                <v:path arrowok="t"/>
              </v:shape>
              <v:rect id="_x0000_s1414" style="position:absolute;left:6815;top:11894;width:208;height:208" filled="f" strokeweight="19e-5mm">
                <v:stroke joinstyle="round" endcap="round"/>
              </v:rect>
              <v:shape id="_x0000_s1415" style="position:absolute;left:6863;top:11953;width:100;height:98" coordsize="84,83" path="m,42hdc,18,19,,42,,65,,84,18,84,42v,,,,,c84,65,65,83,42,83,19,83,,65,,42e" fillcolor="black" strokeweight="0">
                <v:path arrowok="t"/>
              </v:shape>
              <v:shape id="_x0000_s1416" style="position:absolute;left:6863;top:11953;width:100;height:98" coordsize="100,98" path="m,49hdc,21,23,,50,v27,,50,21,50,49c100,49,100,49,100,49v,28,-23,49,-50,49c23,98,,77,,49e" filled="f" strokeweight="19e-5mm">
                <v:stroke endcap="round"/>
                <v:path arrowok="t"/>
              </v:shape>
              <v:rect id="_x0000_s1417" style="position:absolute;left:7023;top:11894;width:208;height:208" filled="f" strokeweight="19e-5mm">
                <v:stroke joinstyle="round" endcap="round"/>
              </v:rect>
              <v:shape id="_x0000_s1418" style="position:absolute;left:7076;top:11953;width:100;height:98" coordsize="84,83" path="m,42hdc,18,19,,42,,65,,84,18,84,42v,,,,,c84,65,65,83,42,83,19,83,,65,,42e" fillcolor="black" strokeweight="0">
                <v:path arrowok="t"/>
              </v:shape>
              <v:shape id="_x0000_s1419" style="position:absolute;left:7076;top:11953;width:100;height:98" coordsize="100,98" path="m,49hdc,21,23,,50,v27,,50,21,50,49c100,49,100,49,100,49v,28,-23,49,-50,49c23,98,,77,,49e" filled="f" strokeweight="19e-5mm">
                <v:stroke endcap="round"/>
                <v:path arrowok="t"/>
              </v:shape>
              <v:rect id="_x0000_s1420" style="position:absolute;left:7231;top:11894;width:208;height:208" filled="f" strokeweight="19e-5mm">
                <v:stroke joinstyle="round" endcap="round"/>
              </v:rect>
              <v:shape id="_x0000_s1421" style="position:absolute;left:7289;top:11953;width:100;height:98" coordsize="84,83" path="m,42hdc,18,19,,42,,65,,84,18,84,42v,,,,,c84,65,65,83,42,83,19,83,,65,,42e" fillcolor="black" strokeweight="0">
                <v:path arrowok="t"/>
              </v:shape>
              <v:shape id="_x0000_s1422" style="position:absolute;left:7289;top:11953;width:99;height:98" coordsize="99,98" path="m,49hdc,21,23,,50,,77,,99,21,99,49v,,,,,c99,77,77,98,50,98,23,98,,77,,49e" filled="f" strokeweight="19e-5mm">
                <v:stroke endcap="round"/>
                <v:path arrowok="t"/>
              </v:shape>
              <v:rect id="_x0000_s1423" style="position:absolute;left:7439;top:11894;width:228;height:208" filled="f" strokeweight="19e-5mm">
                <v:stroke joinstyle="round" endcap="round"/>
              </v:rect>
              <v:shape id="_x0000_s1424" style="position:absolute;left:7502;top:11953;width:99;height:98" coordsize="84,83" path="m,42hdc,18,19,,42,,65,,84,18,84,42v,,,,,c84,65,65,83,42,83,19,83,,65,,42e" fillcolor="black" strokeweight="0">
                <v:path arrowok="t"/>
              </v:shape>
              <v:shape id="_x0000_s1425" style="position:absolute;left:7502;top:11953;width:99;height:98" coordsize="99,98" path="m,49hdc,21,23,,50,,77,,99,21,99,49v,,,,,c99,77,77,98,50,98,23,98,,77,,49e" filled="f" strokeweight="19e-5mm">
                <v:stroke endcap="round"/>
                <v:path arrowok="t"/>
              </v:shape>
              <v:rect id="_x0000_s1426" style="position:absolute;left:7667;top:11894;width:208;height:208" filled="f" strokeweight="19e-5mm">
                <v:stroke joinstyle="round" endcap="round"/>
              </v:rect>
              <v:shape id="_x0000_s1427" style="position:absolute;left:7715;top:11953;width:99;height:98" coordsize="84,83" path="m,42hdc,18,19,,42,,65,,84,18,84,42v,,,,,c84,65,65,83,42,83,19,83,,65,,42e" fillcolor="black" strokeweight="0">
                <v:path arrowok="t"/>
              </v:shape>
              <v:shape id="_x0000_s1428" style="position:absolute;left:7715;top:11953;width:99;height:98" coordsize="99,98" path="m,49hdc,21,23,,50,,77,,99,21,99,49v,,,,,c99,77,77,98,50,98,23,98,,77,,49e" filled="f" strokeweight="19e-5mm">
                <v:stroke endcap="round"/>
                <v:path arrowok="t"/>
              </v:shape>
              <v:rect id="_x0000_s1429" style="position:absolute;left:7875;top:11894;width:208;height:208" filled="f" strokeweight="19e-5mm">
                <v:stroke joinstyle="round" endcap="round"/>
              </v:rect>
              <v:shape id="_x0000_s1430" style="position:absolute;left:7928;top:11953;width:99;height:98" coordsize="84,83" path="m,42hdc,18,19,,42,,65,,84,18,84,42v,,,,,c84,65,65,83,42,83,19,83,,65,,42e" fillcolor="black" strokeweight="0">
                <v:path arrowok="t"/>
              </v:shape>
              <v:shape id="_x0000_s1431" style="position:absolute;left:7928;top:11953;width:99;height:98" coordsize="99,98" path="m,49hdc,21,23,,50,,77,,99,21,99,49v,,,,,c99,77,77,98,50,98,23,98,,77,,49e" filled="f" strokeweight="19e-5mm">
                <v:stroke endcap="round"/>
                <v:path arrowok="t"/>
              </v:shape>
              <v:rect id="_x0000_s1432" style="position:absolute;left:8083;top:11894;width:208;height:208" filled="f" strokeweight="19e-5mm">
                <v:stroke joinstyle="round" endcap="round"/>
              </v:rect>
              <v:shape id="_x0000_s1433" style="position:absolute;left:8141;top:11953;width:99;height:98" coordsize="84,83" path="m,42hdc,18,19,,42,,65,,84,18,84,42v,,,,,c84,65,65,83,42,83,19,83,,65,,42e" fillcolor="black" strokeweight="0">
                <v:path arrowok="t"/>
              </v:shape>
              <v:shape id="_x0000_s1434" style="position:absolute;left:8141;top:11953;width:99;height:98" coordsize="99,98" path="m,49hdc,21,22,,50,,77,,99,21,99,49v,,,,,c99,77,77,98,50,98,22,98,,77,,49e" filled="f" strokeweight="19e-5mm">
                <v:stroke endcap="round"/>
                <v:path arrowok="t"/>
              </v:shape>
              <v:rect id="_x0000_s1435" style="position:absolute;left:8291;top:11894;width:227;height:208" filled="f" strokeweight="19e-5mm">
                <v:stroke joinstyle="round" endcap="round"/>
              </v:rect>
              <v:shape id="_x0000_s1436" style="position:absolute;left:8354;top:11953;width:99;height:98" coordsize="84,83" path="m,42hdc,18,19,,42,,65,,84,18,84,42v,,,,,c84,65,65,83,42,83,19,83,,65,,42e" fillcolor="black" strokeweight="0">
                <v:path arrowok="t"/>
              </v:shape>
              <v:shape id="_x0000_s1437" style="position:absolute;left:8354;top:11953;width:99;height:98" coordsize="99,98" path="m,49hdc,21,22,,50,,77,,99,21,99,49v,,,,,c99,77,77,98,50,98,22,98,,77,,49e" filled="f" strokeweight="19e-5mm">
                <v:stroke endcap="round"/>
                <v:path arrowok="t"/>
              </v:shape>
              <v:rect id="_x0000_s1438" style="position:absolute;left:8518;top:11894;width:209;height:208" filled="f" strokeweight="19e-5mm">
                <v:stroke joinstyle="round" endcap="round"/>
              </v:rect>
              <v:shape id="_x0000_s1439" style="position:absolute;left:8567;top:11953;width:99;height:98" coordsize="84,83" path="m,42hdc,18,19,,42,,65,,84,18,84,42v,,,,,c84,65,65,83,42,83,19,83,,65,,42e" fillcolor="black" strokeweight="0">
                <v:path arrowok="t"/>
              </v:shape>
              <v:shape id="_x0000_s1440" style="position:absolute;left:8567;top:11953;width:99;height:98" coordsize="99,98" path="m,49hdc,21,22,,50,,77,,99,21,99,49v,,,,,c99,77,77,98,50,98,22,98,,77,,49e" filled="f" strokeweight="19e-5mm">
                <v:stroke endcap="round"/>
                <v:path arrowok="t"/>
              </v:shape>
              <v:rect id="_x0000_s1441" style="position:absolute;left:6588;top:12102;width:227;height:227" filled="f" strokeweight="19e-5mm">
                <v:stroke joinstyle="round" endcap="round"/>
              </v:rect>
              <v:shape id="_x0000_s1442" style="position:absolute;left:6650;top:12166;width:100;height:98" coordsize="84,83" path="m,42hdc,18,19,,42,,65,,84,18,84,42v,,,,,c84,65,65,83,42,83,19,83,,65,,42e" fillcolor="black" strokeweight="0">
                <v:path arrowok="t"/>
              </v:shape>
              <v:shape id="_x0000_s1443" style="position:absolute;left:6650;top:12166;width:100;height:98" coordsize="100,98" path="m,49hdc,21,23,,50,v27,,50,21,50,49c100,49,100,49,100,49v,28,-23,49,-50,49c23,98,,77,,49e" filled="f" strokeweight="19e-5mm">
                <v:stroke endcap="round"/>
                <v:path arrowok="t"/>
              </v:shape>
              <v:rect id="_x0000_s1444" style="position:absolute;left:6815;top:12102;width:208;height:227" filled="f" strokeweight="19e-5mm">
                <v:stroke joinstyle="round" endcap="round"/>
              </v:rect>
              <v:shape id="_x0000_s1445" style="position:absolute;left:6863;top:12166;width:100;height:98" coordsize="84,83" path="m,42hdc,18,19,,42,,65,,84,18,84,42v,,,,,c84,65,65,83,42,83,19,83,,65,,42e" fillcolor="black" strokeweight="0">
                <v:path arrowok="t"/>
              </v:shape>
              <v:shape id="_x0000_s1446" style="position:absolute;left:6863;top:12166;width:100;height:98" coordsize="100,98" path="m,49hdc,21,23,,50,v27,,50,21,50,49c100,49,100,49,100,49v,28,-23,49,-50,49c23,98,,77,,49e" filled="f" strokeweight="19e-5mm">
                <v:stroke endcap="round"/>
                <v:path arrowok="t"/>
              </v:shape>
              <v:rect id="_x0000_s1447" style="position:absolute;left:7023;top:12102;width:208;height:227" filled="f" strokeweight="19e-5mm">
                <v:stroke joinstyle="round" endcap="round"/>
              </v:rect>
              <v:shape id="_x0000_s1448" style="position:absolute;left:7076;top:12166;width:100;height:98" coordsize="84,83" path="m,42hdc,18,19,,42,,65,,84,18,84,42v,,,,,c84,65,65,83,42,83,19,83,,65,,42e" fillcolor="black" strokeweight="0">
                <v:path arrowok="t"/>
              </v:shape>
              <v:shape id="_x0000_s1449" style="position:absolute;left:7076;top:12166;width:100;height:98" coordsize="100,98" path="m,49hdc,21,23,,50,v27,,50,21,50,49c100,49,100,49,100,49v,28,-23,49,-50,49c23,98,,77,,49e" filled="f" strokeweight="19e-5mm">
                <v:stroke endcap="round"/>
                <v:path arrowok="t"/>
              </v:shape>
              <v:rect id="_x0000_s1450" style="position:absolute;left:7231;top:12102;width:208;height:227" filled="f" strokeweight="19e-5mm">
                <v:stroke joinstyle="round" endcap="round"/>
              </v:rect>
              <v:shape id="_x0000_s1451" style="position:absolute;left:7289;top:12166;width:100;height:98" coordsize="84,83" path="m,42hdc,18,19,,42,,65,,84,18,84,42v,,,,,c84,65,65,83,42,83,19,83,,65,,42e" fillcolor="black" strokeweight="0">
                <v:path arrowok="t"/>
              </v:shape>
              <v:shape id="_x0000_s1452" style="position:absolute;left:7289;top:12166;width:99;height:98" coordsize="99,98" path="m,49hdc,21,23,,50,,77,,99,21,99,49v,,,,,c99,77,77,98,50,98,23,98,,77,,49e" filled="f" strokeweight="19e-5mm">
                <v:stroke endcap="round"/>
                <v:path arrowok="t"/>
              </v:shape>
              <v:rect id="_x0000_s1453" style="position:absolute;left:7439;top:12102;width:228;height:227" filled="f" strokeweight="19e-5mm">
                <v:stroke joinstyle="round" endcap="round"/>
              </v:rect>
              <v:shape id="_x0000_s1454" style="position:absolute;left:7502;top:12166;width:99;height:98" coordsize="84,83" path="m,42hdc,18,19,,42,,65,,84,18,84,42v,,,,,c84,65,65,83,42,83,19,83,,65,,42e" fillcolor="black" strokeweight="0">
                <v:path arrowok="t"/>
              </v:shape>
              <v:shape id="_x0000_s1455" style="position:absolute;left:7502;top:12166;width:99;height:98" coordsize="99,98" path="m,49hdc,21,23,,50,,77,,99,21,99,49v,,,,,c99,77,77,98,50,98,23,98,,77,,49e" filled="f" strokeweight="19e-5mm">
                <v:stroke endcap="round"/>
                <v:path arrowok="t"/>
              </v:shape>
              <v:rect id="_x0000_s1456" style="position:absolute;left:7667;top:12102;width:208;height:227" filled="f" strokeweight="19e-5mm">
                <v:stroke joinstyle="round" endcap="round"/>
              </v:rect>
              <v:shape id="_x0000_s1457" style="position:absolute;left:7715;top:12166;width:99;height:98" coordsize="84,83" path="m,42hdc,18,19,,42,,65,,84,18,84,42v,,,,,c84,65,65,83,42,83,19,83,,65,,42e" fillcolor="black" strokeweight="0">
                <v:path arrowok="t"/>
              </v:shape>
              <v:shape id="_x0000_s1458" style="position:absolute;left:7715;top:12166;width:99;height:98" coordsize="99,98" path="m,49hdc,21,23,,50,,77,,99,21,99,49v,,,,,c99,77,77,98,50,98,23,98,,77,,49e" filled="f" strokeweight="19e-5mm">
                <v:stroke endcap="round"/>
                <v:path arrowok="t"/>
              </v:shape>
              <v:rect id="_x0000_s1459" style="position:absolute;left:7875;top:12102;width:208;height:227" filled="f" strokeweight="19e-5mm">
                <v:stroke joinstyle="round" endcap="round"/>
              </v:rect>
              <v:shape id="_x0000_s1460" style="position:absolute;left:7928;top:12166;width:99;height:98" coordsize="84,83" path="m,42hdc,18,19,,42,,65,,84,18,84,42v,,,,,c84,65,65,83,42,83,19,83,,65,,42e" fillcolor="black" strokeweight="0">
                <v:path arrowok="t"/>
              </v:shape>
              <v:shape id="_x0000_s1461" style="position:absolute;left:7928;top:12166;width:99;height:98" coordsize="99,98" path="m,49hdc,21,23,,50,,77,,99,21,99,49v,,,,,c99,77,77,98,50,98,23,98,,77,,49e" filled="f" strokeweight="19e-5mm">
                <v:stroke endcap="round"/>
                <v:path arrowok="t"/>
              </v:shape>
              <v:rect id="_x0000_s1462" style="position:absolute;left:8083;top:12102;width:208;height:227" filled="f" strokeweight="19e-5mm">
                <v:stroke joinstyle="round" endcap="round"/>
              </v:rect>
              <v:shape id="_x0000_s1463" style="position:absolute;left:8141;top:12166;width:99;height:98" coordsize="84,83" path="m,42hdc,18,19,,42,,65,,84,18,84,42v,,,,,c84,65,65,83,42,83,19,83,,65,,42e" fillcolor="black" strokeweight="0">
                <v:path arrowok="t"/>
              </v:shape>
              <v:shape id="_x0000_s1464" style="position:absolute;left:8141;top:12166;width:99;height:98" coordsize="99,98" path="m,49hdc,21,22,,50,,77,,99,21,99,49v,,,,,c99,77,77,98,50,98,22,98,,77,,49e" filled="f" strokeweight="19e-5mm">
                <v:stroke endcap="round"/>
                <v:path arrowok="t"/>
              </v:shape>
              <v:rect id="_x0000_s1465" style="position:absolute;left:8291;top:12102;width:227;height:227" filled="f" strokeweight="19e-5mm">
                <v:stroke joinstyle="round" endcap="round"/>
              </v:rect>
              <v:shape id="_x0000_s1466" style="position:absolute;left:8354;top:12166;width:99;height:98" coordsize="84,83" path="m,42hdc,18,19,,42,,65,,84,18,84,42v,,,,,c84,65,65,83,42,83,19,83,,65,,42e" fillcolor="black" strokeweight="0">
                <v:path arrowok="t"/>
              </v:shape>
              <v:shape id="_x0000_s1467" style="position:absolute;left:8354;top:12166;width:99;height:98" coordsize="99,98" path="m,49hdc,21,22,,50,,77,,99,21,99,49v,,,,,c99,77,77,98,50,98,22,98,,77,,49e" filled="f" strokeweight="19e-5mm">
                <v:stroke endcap="round"/>
                <v:path arrowok="t"/>
              </v:shape>
              <v:rect id="_x0000_s1468" style="position:absolute;left:8518;top:12102;width:209;height:227" filled="f" strokeweight="19e-5mm">
                <v:stroke joinstyle="round" endcap="round"/>
              </v:rect>
              <v:shape id="_x0000_s1469" style="position:absolute;left:8567;top:12166;width:99;height:98" coordsize="84,83" path="m,42hdc,18,19,,42,,65,,84,18,84,42v,,,,,c84,65,65,83,42,83,19,83,,65,,42e" fillcolor="black" strokeweight="0">
                <v:path arrowok="t"/>
              </v:shape>
              <v:shape id="_x0000_s1470" style="position:absolute;left:8567;top:12166;width:99;height:98" coordsize="99,98" path="m,49hdc,21,22,,50,,77,,99,21,99,49v,,,,,c99,77,77,98,50,98,22,98,,77,,49e" filled="f" strokeweight="19e-5mm">
                <v:stroke endcap="round"/>
                <v:path arrowok="t"/>
              </v:shape>
              <v:line id="_x0000_s1471" style="position:absolute" from="6644,11098" to="6758,11098" strokeweight="42e-5mm">
                <v:stroke endcap="round"/>
              </v:line>
              <v:shape id="_x0000_s1472" style="position:absolute;left:6758;top:11061;width:57;height:94" coordsize="57,94" path="m,94l57,37,,,,94xe" fillcolor="black" stroked="f">
                <v:path arrowok="t"/>
              </v:shape>
              <v:shape id="_x0000_s1473" style="position:absolute;left:6758;top:11061;width:57;height:94" coordsize="57,94" path="m,94l57,37,,,,94xe" filled="f" strokeweight="19e-5mm">
                <v:stroke endcap="round"/>
                <v:path arrowok="t"/>
              </v:shape>
              <v:shape id="_x0000_s1474" style="position:absolute;left:6588;top:11061;width:56;height:94" coordsize="56,94" path="m56,l,37,56,94,56,xe" fillcolor="black" stroked="f">
                <v:path arrowok="t"/>
              </v:shape>
              <v:shape id="_x0000_s1475" style="position:absolute;left:6588;top:11061;width:56;height:94" coordsize="56,94" path="m56,l,37,56,94,56,xe" filled="f" strokeweight="19e-5mm">
                <v:stroke endcap="round"/>
                <v:path arrowok="t"/>
              </v:shape>
              <v:rect id="_x0000_s1476" style="position:absolute;left:6871;top:10966;width:163;height:375;mso-wrap-style:none;v-text-anchor:top" filled="f" stroked="f">
                <v:textbox style="mso-next-textbox:#_x0000_s1476;mso-rotate-with-shape:t;mso-fit-shape-to-text:t" inset="0,0,0,0">
                  <w:txbxContent>
                    <w:p w:rsidR="00204BB0" w:rsidRDefault="00204BB0">
                      <w:r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</w:rPr>
                        <w:t>10</w:t>
                      </w:r>
                    </w:p>
                  </w:txbxContent>
                </v:textbox>
              </v:rect>
              <v:rect id="_x0000_s1477" style="position:absolute;left:7042;top:10966;width:128;height:375;mso-wrap-style:none;v-text-anchor:top" filled="f" stroked="f">
                <v:textbox style="mso-next-textbox:#_x0000_s1477;mso-rotate-with-shape:t;mso-fit-shape-to-text:t" inset="0,0,0,0">
                  <w:txbxContent>
                    <w:p w:rsidR="00204BB0" w:rsidRDefault="00204BB0">
                      <w:proofErr w:type="gramStart"/>
                      <w:r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  <v:rect id="_x0000_s1478" style="position:absolute;left:6379;top:10966;width:2556;height:1571" filled="f" strokeweight="67e-5mm">
                <v:stroke joinstyle="round" endcap="round"/>
              </v:rect>
              <v:rect id="_x0000_s1479" style="position:absolute;left:7553;top:10626;width:244;height:375;mso-wrap-style:none;v-text-anchor:top" filled="f" stroked="f">
                <v:textbox style="mso-next-textbox:#_x0000_s1479;mso-rotate-with-shape:t;mso-fit-shape-to-text:t" inset="0,0,0,0">
                  <w:txbxContent>
                    <w:p w:rsidR="00204BB0" w:rsidRDefault="00204BB0">
                      <w:r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</w:rPr>
                        <w:t>120</w:t>
                      </w:r>
                    </w:p>
                  </w:txbxContent>
                </v:textbox>
              </v:rect>
              <v:rect id="_x0000_s1480" style="position:absolute;left:7780;top:10626;width:128;height:375;mso-wrap-style:none;v-text-anchor:top" filled="f" stroked="f">
                <v:textbox style="mso-next-textbox:#_x0000_s1480;mso-rotate-with-shape:t;mso-fit-shape-to-text:t" inset="0,0,0,0">
                  <w:txbxContent>
                    <w:p w:rsidR="00204BB0" w:rsidRDefault="00204BB0">
                      <w:proofErr w:type="gramStart"/>
                      <w:r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</w:rPr>
                        <w:t>m</w:t>
                      </w:r>
                      <w:proofErr w:type="gramEnd"/>
                    </w:p>
                  </w:txbxContent>
                </v:textbox>
              </v:rect>
              <v:line id="_x0000_s1481" style="position:absolute" from="6379,10815" to="8935,10815" strokeweight="42e-5mm">
                <v:stroke endcap="round"/>
              </v:line>
              <v:shape id="_x0000_s1482" style="position:absolute;left:8916;top:10777;width:38;height:94" coordsize="38,94" path="m,94l38,38,,,,94xe" fillcolor="black" stroked="f">
                <v:path arrowok="t"/>
              </v:shape>
              <v:shape id="_x0000_s1483" style="position:absolute;left:8916;top:10777;width:38;height:94" coordsize="38,94" path="m,94l38,38,,,,94xe" filled="f" strokeweight="19e-5mm">
                <v:stroke endcap="round"/>
                <v:path arrowok="t"/>
              </v:shape>
              <v:shape id="_x0000_s1484" style="position:absolute;left:6360;top:10777;width:38;height:94" coordsize="38,94" path="m38,l,38,38,94,38,xe" fillcolor="black" stroked="f">
                <v:path arrowok="t"/>
              </v:shape>
              <v:shape id="_x0000_s1485" style="position:absolute;left:6360;top:10777;width:38;height:94" coordsize="38,94" path="m38,l,38,38,94,38,xe" filled="f" strokeweight="19e-5mm">
                <v:stroke endcap="round"/>
                <v:path arrowok="t"/>
              </v:shape>
              <v:line id="_x0000_s1486" style="position:absolute" from="9105,10966" to="9105,12499" strokeweight="42e-5mm">
                <v:stroke endcap="round"/>
              </v:line>
              <v:shape id="_x0000_s1487" style="position:absolute;left:9067;top:12499;width:95;height:38" coordsize="95,38" path="m,l38,38,95,,,xe" fillcolor="black" stroked="f">
                <v:path arrowok="t"/>
              </v:shape>
              <v:shape id="_x0000_s1488" style="position:absolute;left:9067;top:12499;width:95;height:38" coordsize="95,38" path="m,l38,38,95,,,xe" filled="f" strokeweight="19e-5mm">
                <v:stroke endcap="round"/>
                <v:path arrowok="t"/>
              </v:shape>
              <v:shape id="_x0000_s1489" style="position:absolute;left:9067;top:10966;width:95;height:38" coordsize="95,38" path="m95,38l38,,,38r95,xe" fillcolor="black" stroked="f">
                <v:path arrowok="t"/>
              </v:shape>
              <v:shape id="_x0000_s1490" style="position:absolute;left:9067;top:10966;width:95;height:38" coordsize="95,38" path="m95,38l38,,,38r95,xe" filled="f" strokeweight="19e-5mm">
                <v:stroke endcap="round"/>
                <v:path arrowok="t"/>
              </v:shape>
            </v:group>
            <w10:wrap type="none"/>
            <w10:anchorlock/>
          </v:group>
        </w:pict>
      </w:r>
    </w:p>
    <w:p w:rsidR="00CB671D" w:rsidRPr="00AF1AF7" w:rsidRDefault="00CB671D" w:rsidP="00583EAB">
      <w:pPr>
        <w:pStyle w:val="Caption"/>
        <w:jc w:val="center"/>
      </w:pPr>
      <w:bookmarkStart w:id="4" w:name="_Ref307308516"/>
      <w:r w:rsidRPr="00AF1AF7">
        <w:t xml:space="preserve">Figure </w:t>
      </w:r>
      <w:r w:rsidR="00E23B25" w:rsidRPr="00AF1AF7">
        <w:fldChar w:fldCharType="begin"/>
      </w:r>
      <w:r w:rsidR="009D6069" w:rsidRPr="00AF1AF7">
        <w:instrText xml:space="preserve"> SEQ Figure \* ARABIC </w:instrText>
      </w:r>
      <w:r w:rsidR="00E23B25" w:rsidRPr="00AF1AF7">
        <w:fldChar w:fldCharType="separate"/>
      </w:r>
      <w:r w:rsidR="009755F7" w:rsidRPr="00AF1AF7">
        <w:rPr>
          <w:noProof/>
        </w:rPr>
        <w:t>2</w:t>
      </w:r>
      <w:r w:rsidR="00E23B25" w:rsidRPr="00AF1AF7">
        <w:rPr>
          <w:noProof/>
        </w:rPr>
        <w:fldChar w:fldCharType="end"/>
      </w:r>
      <w:bookmarkEnd w:id="4"/>
      <w:r w:rsidR="00E5346F" w:rsidRPr="00AF1AF7">
        <w:rPr>
          <w:noProof/>
        </w:rPr>
        <w:t>:</w:t>
      </w:r>
      <w:r w:rsidRPr="00AF1AF7">
        <w:t xml:space="preserve">  </w:t>
      </w:r>
      <w:r w:rsidR="00583EAB" w:rsidRPr="00AF1AF7">
        <w:t xml:space="preserve">Serving cell is </w:t>
      </w:r>
      <w:r w:rsidRPr="00AF1AF7">
        <w:t xml:space="preserve">HeNB </w:t>
      </w:r>
      <w:r w:rsidR="00583EAB" w:rsidRPr="00AF1AF7">
        <w:t xml:space="preserve">- </w:t>
      </w:r>
      <w:r w:rsidRPr="00AF1AF7">
        <w:t xml:space="preserve">deployment </w:t>
      </w:r>
      <w:r w:rsidR="00583EAB" w:rsidRPr="00AF1AF7">
        <w:t xml:space="preserve">and </w:t>
      </w:r>
      <w:r w:rsidR="002067F0">
        <w:t xml:space="preserve">DL </w:t>
      </w:r>
      <w:r w:rsidR="00583EAB" w:rsidRPr="00AF1AF7">
        <w:t>interference scenario</w:t>
      </w:r>
    </w:p>
    <w:p w:rsidR="00583EAB" w:rsidRDefault="00583EAB" w:rsidP="00583EAB"/>
    <w:p w:rsidR="00BE7ADD" w:rsidRPr="00AF1AF7" w:rsidRDefault="00BE7ADD" w:rsidP="00BE7ADD">
      <w:pPr>
        <w:pStyle w:val="Heading3"/>
        <w:numPr>
          <w:ilvl w:val="0"/>
          <w:numId w:val="0"/>
        </w:numPr>
        <w:rPr>
          <w:lang w:val="en-US"/>
        </w:rPr>
      </w:pPr>
      <w:proofErr w:type="gramStart"/>
      <w:r>
        <w:rPr>
          <w:lang w:val="en-US"/>
        </w:rPr>
        <w:t>4.x.y</w:t>
      </w:r>
      <w:proofErr w:type="gramEnd"/>
      <w:r w:rsidR="006677C0">
        <w:rPr>
          <w:lang w:val="en-US"/>
        </w:rPr>
        <w:t>+1</w:t>
      </w:r>
      <w:r>
        <w:rPr>
          <w:lang w:val="en-US"/>
        </w:rPr>
        <w:t xml:space="preserve"> U</w:t>
      </w:r>
      <w:r w:rsidRPr="00AF1AF7">
        <w:rPr>
          <w:lang w:val="en-US"/>
        </w:rPr>
        <w:t>L MeNB-HeNB interference scenario</w:t>
      </w:r>
    </w:p>
    <w:p w:rsidR="00BE7ADD" w:rsidRPr="00AF1AF7" w:rsidRDefault="00BE7ADD" w:rsidP="00CF51B3">
      <w:pPr>
        <w:rPr>
          <w:rFonts w:eastAsia="MS Mincho"/>
          <w:noProof/>
          <w:lang w:bidi="he-IL"/>
        </w:rPr>
      </w:pPr>
      <w:r w:rsidRPr="00AF1AF7">
        <w:rPr>
          <w:rFonts w:eastAsia="MS Mincho"/>
          <w:noProof/>
          <w:lang w:bidi="he-IL"/>
        </w:rPr>
        <w:t xml:space="preserve">The HeNB deployment parameters are specified in </w:t>
      </w:r>
      <w:r w:rsidRPr="00AF1AF7">
        <w:rPr>
          <w:rFonts w:eastAsia="MS Mincho"/>
        </w:rPr>
        <w:t>3GPP T</w:t>
      </w:r>
      <w:r>
        <w:rPr>
          <w:rFonts w:eastAsia="MS Mincho"/>
        </w:rPr>
        <w:t>R</w:t>
      </w:r>
      <w:r w:rsidRPr="00AF1AF7">
        <w:rPr>
          <w:rFonts w:eastAsia="MS Mincho"/>
        </w:rPr>
        <w:t xml:space="preserve"> 36.814</w:t>
      </w:r>
      <w:r w:rsidR="00CF51B3">
        <w:rPr>
          <w:rFonts w:eastAsia="MS Mincho"/>
        </w:rPr>
        <w:fldChar w:fldCharType="begin"/>
      </w:r>
      <w:r w:rsidR="00CF51B3">
        <w:rPr>
          <w:rFonts w:eastAsia="MS Mincho"/>
        </w:rPr>
        <w:instrText xml:space="preserve"> REF _Ref308187281 \r \h </w:instrText>
      </w:r>
      <w:r w:rsidR="00CF51B3">
        <w:rPr>
          <w:rFonts w:eastAsia="MS Mincho"/>
        </w:rPr>
      </w:r>
      <w:r w:rsidR="00CF51B3">
        <w:rPr>
          <w:rFonts w:eastAsia="MS Mincho"/>
        </w:rPr>
        <w:fldChar w:fldCharType="separate"/>
      </w:r>
      <w:proofErr w:type="gramStart"/>
      <w:r w:rsidR="00CF51B3">
        <w:rPr>
          <w:rFonts w:eastAsia="MS Mincho"/>
          <w:cs/>
        </w:rPr>
        <w:t>‎</w:t>
      </w:r>
      <w:r w:rsidR="00CF51B3">
        <w:rPr>
          <w:rFonts w:eastAsia="MS Mincho"/>
        </w:rPr>
        <w:t>[</w:t>
      </w:r>
      <w:proofErr w:type="gramEnd"/>
      <w:r w:rsidR="00CF51B3">
        <w:rPr>
          <w:rFonts w:eastAsia="MS Mincho"/>
        </w:rPr>
        <w:t>2]</w:t>
      </w:r>
      <w:r w:rsidR="00CF51B3">
        <w:rPr>
          <w:rFonts w:eastAsia="MS Mincho"/>
        </w:rPr>
        <w:fldChar w:fldCharType="end"/>
      </w:r>
      <w:r w:rsidRPr="00AF1AF7">
        <w:rPr>
          <w:rFonts w:eastAsia="MS Mincho"/>
        </w:rPr>
        <w:t>.</w:t>
      </w:r>
      <w:r w:rsidRPr="00AF1AF7">
        <w:rPr>
          <w:rFonts w:eastAsia="MS Mincho"/>
          <w:noProof/>
          <w:lang w:bidi="he-IL"/>
        </w:rPr>
        <w:t xml:space="preserve"> </w:t>
      </w:r>
    </w:p>
    <w:p w:rsidR="00BE7ADD" w:rsidRPr="00AF1AF7" w:rsidRDefault="002067F0" w:rsidP="00BE7ADD">
      <w:r>
        <w:rPr>
          <w:rFonts w:eastAsia="MS Mincho"/>
          <w:noProof/>
          <w:lang w:bidi="he-IL"/>
        </w:rPr>
        <w:t>The use case is</w:t>
      </w:r>
      <w:r w:rsidR="00BE7ADD" w:rsidRPr="00AF1AF7">
        <w:rPr>
          <w:rFonts w:eastAsia="MS Mincho"/>
          <w:noProof/>
          <w:lang w:bidi="he-IL"/>
        </w:rPr>
        <w:t xml:space="preserve"> descriebed below:                      </w:t>
      </w:r>
    </w:p>
    <w:p w:rsidR="00B2343C" w:rsidRDefault="00BE7ADD" w:rsidP="00B2343C">
      <w:r w:rsidRPr="00AF1AF7">
        <w:rPr>
          <w:rFonts w:eastAsia="MS Mincho"/>
          <w:noProof/>
          <w:lang w:bidi="he-IL"/>
        </w:rPr>
        <w:t xml:space="preserve">Case A: </w:t>
      </w:r>
      <w:r>
        <w:rPr>
          <w:rFonts w:eastAsia="MS Mincho"/>
          <w:noProof/>
          <w:lang w:bidi="he-IL"/>
        </w:rPr>
        <w:t>HeNB</w:t>
      </w:r>
      <w:r w:rsidR="002067F0">
        <w:rPr>
          <w:rFonts w:eastAsia="MS Mincho"/>
          <w:noProof/>
          <w:lang w:bidi="he-IL"/>
        </w:rPr>
        <w:t xml:space="preserve">s are interfered by </w:t>
      </w:r>
      <w:r w:rsidRPr="00AF1AF7">
        <w:rPr>
          <w:rFonts w:eastAsia="MS Mincho"/>
          <w:noProof/>
          <w:lang w:bidi="he-IL"/>
        </w:rPr>
        <w:t xml:space="preserve">UE </w:t>
      </w:r>
      <w:r w:rsidR="002067F0">
        <w:rPr>
          <w:rFonts w:eastAsia="MS Mincho"/>
          <w:noProof/>
          <w:lang w:bidi="he-IL"/>
        </w:rPr>
        <w:t xml:space="preserve">served by MeNB, </w:t>
      </w:r>
      <w:r>
        <w:rPr>
          <w:rFonts w:eastAsia="MS Mincho"/>
          <w:noProof/>
          <w:lang w:bidi="he-IL"/>
        </w:rPr>
        <w:t xml:space="preserve">as shown </w:t>
      </w:r>
      <w:r w:rsidRPr="00AF1AF7">
        <w:t>in</w:t>
      </w:r>
      <w:r w:rsidR="002067F0">
        <w:t xml:space="preserve"> </w:t>
      </w:r>
      <w:r w:rsidR="002067F0">
        <w:fldChar w:fldCharType="begin"/>
      </w:r>
      <w:r w:rsidR="002067F0">
        <w:instrText xml:space="preserve"> REF _Ref308185587 \h </w:instrText>
      </w:r>
      <w:r w:rsidR="002067F0">
        <w:fldChar w:fldCharType="separate"/>
      </w:r>
      <w:r w:rsidR="002067F0" w:rsidRPr="00AF1AF7">
        <w:t>Figur</w:t>
      </w:r>
      <w:r w:rsidR="002067F0" w:rsidRPr="00AF1AF7">
        <w:t>e</w:t>
      </w:r>
      <w:r w:rsidR="002067F0" w:rsidRPr="00AF1AF7">
        <w:t xml:space="preserve"> </w:t>
      </w:r>
      <w:r w:rsidR="002067F0">
        <w:rPr>
          <w:noProof/>
        </w:rPr>
        <w:t>3</w:t>
      </w:r>
      <w:r w:rsidR="002067F0">
        <w:fldChar w:fldCharType="end"/>
      </w:r>
      <w:r w:rsidRPr="00AF1AF7">
        <w:t>.</w:t>
      </w:r>
    </w:p>
    <w:p w:rsidR="00B2343C" w:rsidRPr="00AF1AF7" w:rsidRDefault="009E30E1" w:rsidP="00B2343C">
      <w:pPr>
        <w:ind w:left="1136"/>
      </w:pPr>
      <w:r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F91E03" wp14:editId="31012644">
                <wp:simplePos x="0" y="0"/>
                <wp:positionH relativeFrom="column">
                  <wp:posOffset>2245995</wp:posOffset>
                </wp:positionH>
                <wp:positionV relativeFrom="paragraph">
                  <wp:posOffset>972185</wp:posOffset>
                </wp:positionV>
                <wp:extent cx="793750" cy="172720"/>
                <wp:effectExtent l="0" t="0" r="82550" b="93980"/>
                <wp:wrapNone/>
                <wp:docPr id="793" name="Straight Arrow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93750" cy="17272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arrow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5" o:spid="_x0000_s1026" type="#_x0000_t32" style="position:absolute;margin-left:176.85pt;margin-top:76.55pt;width:62.5pt;height:13.6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" strokecolor="red" strokeweight="1.5pt">
                <v:stroke startarrow="open"/>
              </v:shape>
            </w:pict>
          </mc:Fallback>
        </mc:AlternateContent>
      </w:r>
      <w:r w:rsidR="00B2343C"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1C18D9" wp14:editId="60F222E2">
                <wp:simplePos x="0" y="0"/>
                <wp:positionH relativeFrom="column">
                  <wp:posOffset>2317024</wp:posOffset>
                </wp:positionH>
                <wp:positionV relativeFrom="paragraph">
                  <wp:posOffset>808264</wp:posOffset>
                </wp:positionV>
                <wp:extent cx="549729" cy="680720"/>
                <wp:effectExtent l="0" t="0" r="22225" b="24130"/>
                <wp:wrapNone/>
                <wp:docPr id="791" name="Straight Connector 7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9729" cy="68072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91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45pt,63.65pt" to="225.75pt,1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" strokecolor="black [3040]">
                <v:stroke dashstyle="dash"/>
              </v:line>
            </w:pict>
          </mc:Fallback>
        </mc:AlternateContent>
      </w:r>
      <w:r w:rsidR="00B2343C">
        <w:rPr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312113" wp14:editId="2BCEC21A">
                <wp:simplePos x="0" y="0"/>
                <wp:positionH relativeFrom="column">
                  <wp:posOffset>2317024</wp:posOffset>
                </wp:positionH>
                <wp:positionV relativeFrom="paragraph">
                  <wp:posOffset>498384</wp:posOffset>
                </wp:positionV>
                <wp:extent cx="555172" cy="185057"/>
                <wp:effectExtent l="0" t="0" r="16510" b="24765"/>
                <wp:wrapNone/>
                <wp:docPr id="792" name="Straight Connector 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5172" cy="185057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92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45pt,39.25pt" to="226.15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" strokecolor="black [3040]">
                <v:stroke dashstyle="dash"/>
              </v:line>
            </w:pict>
          </mc:Fallback>
        </mc:AlternateContent>
      </w:r>
      <w:r w:rsidR="00B2343C" w:rsidRPr="00AF1AF7">
        <w:rPr>
          <w:rFonts w:eastAsia="MS Mincho"/>
          <w:noProof/>
          <w:lang w:bidi="he-IL"/>
        </w:rPr>
        <w:t xml:space="preserve">                        </w:t>
      </w:r>
      <w:r w:rsidR="00B2343C" w:rsidRPr="00AF1AF7">
        <w:rPr>
          <w:rFonts w:eastAsia="Batang"/>
        </w:rPr>
        <w:t xml:space="preserve">          </w:t>
      </w:r>
      <w:r w:rsidR="00B2343C" w:rsidRPr="00AF1AF7">
        <w:rPr>
          <w:color w:val="0070C0"/>
        </w:rPr>
        <w:t xml:space="preserve">  </w:t>
      </w:r>
      <w:r w:rsidR="00B2343C" w:rsidRPr="00AF1AF7">
        <w:rPr>
          <w:rFonts w:eastAsia="Batang"/>
        </w:rPr>
        <w:t xml:space="preserve">         </w:t>
      </w:r>
      <w:r w:rsidR="00B2343C">
        <w:rPr>
          <w:rFonts w:eastAsia="Batang"/>
          <w:noProof/>
          <w:lang w:val="en-US" w:eastAsia="en-US" w:bidi="he-IL"/>
        </w:rPr>
        <mc:AlternateContent>
          <mc:Choice Requires="wpc">
            <w:drawing>
              <wp:inline distT="0" distB="0" distL="0" distR="0">
                <wp:extent cx="4329430" cy="1620520"/>
                <wp:effectExtent l="0" t="0" r="0" b="0"/>
                <wp:docPr id="952" name="Canvas 9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96" name="AutoShape 1099"/>
                        <wps:cNvCnPr>
                          <a:cxnSpLocks noChangeShapeType="1"/>
                        </wps:cNvCnPr>
                        <wps:spPr bwMode="auto">
                          <a:xfrm>
                            <a:off x="0" y="842010"/>
                            <a:ext cx="635" cy="635"/>
                          </a:xfrm>
                          <a:prstGeom prst="straightConnector1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14:hiddenLine>
                            </a:ext>
                          </a:extLst>
                        </wps:spPr>
                        <wps:bodyPr/>
                      </wps:wsp>
                      <wpg:wgp>
                        <wpg:cNvPr id="797" name="Group 1100"/>
                        <wpg:cNvGrpSpPr>
                          <a:grpSpLocks/>
                        </wpg:cNvGrpSpPr>
                        <wpg:grpSpPr bwMode="auto">
                          <a:xfrm>
                            <a:off x="139065" y="95885"/>
                            <a:ext cx="3975735" cy="1503045"/>
                            <a:chOff x="3218" y="10568"/>
                            <a:chExt cx="6261" cy="2367"/>
                          </a:xfrm>
                        </wpg:grpSpPr>
                        <pic:pic xmlns:pic="http://schemas.openxmlformats.org/drawingml/2006/picture">
                          <pic:nvPicPr>
                            <pic:cNvPr id="798" name="Picture 1101" descr="MC900433869[1]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059" y="11592"/>
                              <a:ext cx="409" cy="40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799" name="Text Box 11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85" y="11947"/>
                              <a:ext cx="586" cy="35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Pr="004A6D61" w:rsidRDefault="00B2343C" w:rsidP="00B2343C">
                                <w:pPr>
                                  <w:rPr>
                                    <w:color w:val="0070C0"/>
                                  </w:rPr>
                                </w:pPr>
                                <w:r w:rsidRPr="004A6D61">
                                  <w:rPr>
                                    <w:color w:val="0070C0"/>
                                  </w:rPr>
                                  <w:t>UE</w:t>
                                </w:r>
                              </w:p>
                              <w:p w:rsidR="00B2343C" w:rsidRPr="004A6D61" w:rsidRDefault="00B2343C" w:rsidP="00B2343C">
                                <w:pPr>
                                  <w:rPr>
                                    <w:color w:val="0070C0"/>
                                  </w:rPr>
                                </w:pPr>
                                <w:r w:rsidRPr="004A6D61">
                                  <w:rPr>
                                    <w:color w:val="0070C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0" name="Text Box 1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38" y="11590"/>
                              <a:ext cx="1084" cy="3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Pr="004A6D61" w:rsidRDefault="00B2343C" w:rsidP="00B2343C">
                                <w:pPr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color w:val="0070C0"/>
                                  </w:rPr>
                                  <w:t>HeNBs</w:t>
                                </w:r>
                              </w:p>
                              <w:p w:rsidR="00B2343C" w:rsidRPr="004A6D61" w:rsidRDefault="00B2343C" w:rsidP="00B2343C">
                                <w:pPr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color w:val="0070C0"/>
                                  </w:rPr>
                                  <w:t>HeNBs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" name="Text Box 1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98" y="11384"/>
                              <a:ext cx="969" cy="3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Pr="004A6D61" w:rsidRDefault="00B2343C" w:rsidP="00B2343C">
                                <w:pPr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color w:val="0070C0"/>
                                  </w:rPr>
                                  <w:t>MeNB</w:t>
                                </w:r>
                              </w:p>
                              <w:p w:rsidR="00B2343C" w:rsidRPr="004A6D61" w:rsidRDefault="00B2343C" w:rsidP="00B2343C">
                                <w:pPr>
                                  <w:rPr>
                                    <w:color w:val="0070C0"/>
                                  </w:rPr>
                                </w:pPr>
                                <w:r>
                                  <w:rPr>
                                    <w:color w:val="0070C0"/>
                                  </w:rPr>
                                  <w:t>MeNB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" name="AutoShape 1105"/>
                          <wps:cNvCnPr>
                            <a:cxnSpLocks noChangeShapeType="1"/>
                            <a:stCxn id="801" idx="1"/>
                            <a:endCxn id="801" idx="3"/>
                          </wps:cNvCnPr>
                          <wps:spPr bwMode="auto">
                            <a:xfrm>
                              <a:off x="4498" y="11562"/>
                              <a:ext cx="969" cy="1"/>
                            </a:xfrm>
                            <a:prstGeom prst="straightConnector1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14:hiddenLine>
                              </a:ext>
                            </a:extLst>
                          </wps:spPr>
                          <wps:bodyPr/>
                        </wps:wsp>
                        <wps:wsp>
                          <wps:cNvPr id="803" name="AutoShape 110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580" y="11703"/>
                              <a:ext cx="605" cy="4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B050"/>
                              </a:solidFill>
                              <a:round/>
                              <a:headEnd type="triangle" w="med" len="med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4" name="Freeform 1107"/>
                          <wps:cNvSpPr>
                            <a:spLocks/>
                          </wps:cNvSpPr>
                          <wps:spPr bwMode="auto">
                            <a:xfrm>
                              <a:off x="3218" y="10568"/>
                              <a:ext cx="2726" cy="2367"/>
                            </a:xfrm>
                            <a:custGeom>
                              <a:avLst/>
                              <a:gdLst>
                                <a:gd name="T0" fmla="*/ 2044 w 2726"/>
                                <a:gd name="T1" fmla="*/ 0 h 2367"/>
                                <a:gd name="T2" fmla="*/ 681 w 2726"/>
                                <a:gd name="T3" fmla="*/ 0 h 2367"/>
                                <a:gd name="T4" fmla="*/ 0 w 2726"/>
                                <a:gd name="T5" fmla="*/ 1174 h 2367"/>
                                <a:gd name="T6" fmla="*/ 681 w 2726"/>
                                <a:gd name="T7" fmla="*/ 2367 h 2367"/>
                                <a:gd name="T8" fmla="*/ 2044 w 2726"/>
                                <a:gd name="T9" fmla="*/ 2367 h 2367"/>
                                <a:gd name="T10" fmla="*/ 2726 w 2726"/>
                                <a:gd name="T11" fmla="*/ 1174 h 2367"/>
                                <a:gd name="T12" fmla="*/ 2044 w 2726"/>
                                <a:gd name="T13" fmla="*/ 0 h 23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26" h="2367">
                                  <a:moveTo>
                                    <a:pt x="2044" y="0"/>
                                  </a:moveTo>
                                  <a:lnTo>
                                    <a:pt x="681" y="0"/>
                                  </a:lnTo>
                                  <a:lnTo>
                                    <a:pt x="0" y="1174"/>
                                  </a:lnTo>
                                  <a:lnTo>
                                    <a:pt x="681" y="2367"/>
                                  </a:lnTo>
                                  <a:lnTo>
                                    <a:pt x="2044" y="2367"/>
                                  </a:lnTo>
                                  <a:lnTo>
                                    <a:pt x="2726" y="1174"/>
                                  </a:lnTo>
                                  <a:lnTo>
                                    <a:pt x="2044" y="0"/>
                                  </a:ln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5" name="Freeform 1108"/>
                          <wps:cNvSpPr>
                            <a:spLocks/>
                          </wps:cNvSpPr>
                          <wps:spPr bwMode="auto">
                            <a:xfrm>
                              <a:off x="3596" y="10568"/>
                              <a:ext cx="985" cy="1818"/>
                            </a:xfrm>
                            <a:custGeom>
                              <a:avLst/>
                              <a:gdLst>
                                <a:gd name="T0" fmla="*/ 985 w 985"/>
                                <a:gd name="T1" fmla="*/ 0 h 1818"/>
                                <a:gd name="T2" fmla="*/ 985 w 985"/>
                                <a:gd name="T3" fmla="*/ 1174 h 1818"/>
                                <a:gd name="T4" fmla="*/ 0 w 985"/>
                                <a:gd name="T5" fmla="*/ 1818 h 1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85" h="1818">
                                  <a:moveTo>
                                    <a:pt x="985" y="0"/>
                                  </a:moveTo>
                                  <a:lnTo>
                                    <a:pt x="985" y="1174"/>
                                  </a:lnTo>
                                  <a:lnTo>
                                    <a:pt x="0" y="1818"/>
                                  </a:lnTo>
                                </a:path>
                              </a:pathLst>
                            </a:custGeom>
                            <a:noFill/>
                            <a:ln w="24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6" name="Line 1109"/>
                          <wps:cNvCnPr/>
                          <wps:spPr bwMode="auto">
                            <a:xfrm flipH="1" flipV="1">
                              <a:off x="4581" y="11742"/>
                              <a:ext cx="984" cy="644"/>
                            </a:xfrm>
                            <a:prstGeom prst="line">
                              <a:avLst/>
                            </a:prstGeom>
                            <a:noFill/>
                            <a:ln w="24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7" name="Rectangle 1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7" y="12632"/>
                              <a:ext cx="151" cy="18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8" name="Rectangle 1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2" y="10985"/>
                              <a:ext cx="151" cy="18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9" name="Rectangle 1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5357" y="11269"/>
                              <a:ext cx="151" cy="18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0" name="Rectangle 1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9200" y="11648"/>
                              <a:ext cx="163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Default="00B2343C" w:rsidP="00B2343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>70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11" name="Rectangle 1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9351" y="11648"/>
                              <a:ext cx="128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Default="00B2343C" w:rsidP="00B2343C">
                                <w:proofErr w:type="gramStart"/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>m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12" name="Rectangle 1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6588" y="11193"/>
                              <a:ext cx="227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3" name="Freeform 1116"/>
                          <wps:cNvSpPr>
                            <a:spLocks/>
                          </wps:cNvSpPr>
                          <wps:spPr bwMode="auto">
                            <a:xfrm>
                              <a:off x="6650" y="1124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4" name="Freeform 1117"/>
                          <wps:cNvSpPr>
                            <a:spLocks/>
                          </wps:cNvSpPr>
                          <wps:spPr bwMode="auto">
                            <a:xfrm>
                              <a:off x="6650" y="1124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50 h 98"/>
                                <a:gd name="T2" fmla="*/ 50 w 100"/>
                                <a:gd name="T3" fmla="*/ 0 h 98"/>
                                <a:gd name="T4" fmla="*/ 100 w 100"/>
                                <a:gd name="T5" fmla="*/ 50 h 98"/>
                                <a:gd name="T6" fmla="*/ 100 w 100"/>
                                <a:gd name="T7" fmla="*/ 50 h 98"/>
                                <a:gd name="T8" fmla="*/ 50 w 100"/>
                                <a:gd name="T9" fmla="*/ 98 h 98"/>
                                <a:gd name="T10" fmla="*/ 0 w 100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50"/>
                                  </a:cubicBezTo>
                                  <a:cubicBezTo>
                                    <a:pt x="100" y="50"/>
                                    <a:pt x="100" y="50"/>
                                    <a:pt x="100" y="50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5" name="Rectangle 1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15" y="11193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6" name="Freeform 1119"/>
                          <wps:cNvSpPr>
                            <a:spLocks/>
                          </wps:cNvSpPr>
                          <wps:spPr bwMode="auto">
                            <a:xfrm>
                              <a:off x="6863" y="1124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7" name="Freeform 1120"/>
                          <wps:cNvSpPr>
                            <a:spLocks/>
                          </wps:cNvSpPr>
                          <wps:spPr bwMode="auto">
                            <a:xfrm>
                              <a:off x="6863" y="1124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50 h 98"/>
                                <a:gd name="T2" fmla="*/ 50 w 100"/>
                                <a:gd name="T3" fmla="*/ 0 h 98"/>
                                <a:gd name="T4" fmla="*/ 100 w 100"/>
                                <a:gd name="T5" fmla="*/ 50 h 98"/>
                                <a:gd name="T6" fmla="*/ 100 w 100"/>
                                <a:gd name="T7" fmla="*/ 50 h 98"/>
                                <a:gd name="T8" fmla="*/ 50 w 100"/>
                                <a:gd name="T9" fmla="*/ 98 h 98"/>
                                <a:gd name="T10" fmla="*/ 0 w 100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50"/>
                                  </a:cubicBezTo>
                                  <a:cubicBezTo>
                                    <a:pt x="100" y="50"/>
                                    <a:pt x="100" y="50"/>
                                    <a:pt x="100" y="50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8" name="Rectangle 1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3" y="11193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9" name="Freeform 1122"/>
                          <wps:cNvSpPr>
                            <a:spLocks/>
                          </wps:cNvSpPr>
                          <wps:spPr bwMode="auto">
                            <a:xfrm>
                              <a:off x="7076" y="1124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0" name="Freeform 1123"/>
                          <wps:cNvSpPr>
                            <a:spLocks/>
                          </wps:cNvSpPr>
                          <wps:spPr bwMode="auto">
                            <a:xfrm>
                              <a:off x="7076" y="1124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50 h 98"/>
                                <a:gd name="T2" fmla="*/ 50 w 100"/>
                                <a:gd name="T3" fmla="*/ 0 h 98"/>
                                <a:gd name="T4" fmla="*/ 100 w 100"/>
                                <a:gd name="T5" fmla="*/ 50 h 98"/>
                                <a:gd name="T6" fmla="*/ 100 w 100"/>
                                <a:gd name="T7" fmla="*/ 50 h 98"/>
                                <a:gd name="T8" fmla="*/ 50 w 100"/>
                                <a:gd name="T9" fmla="*/ 98 h 98"/>
                                <a:gd name="T10" fmla="*/ 0 w 100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50"/>
                                  </a:cubicBezTo>
                                  <a:cubicBezTo>
                                    <a:pt x="100" y="50"/>
                                    <a:pt x="100" y="50"/>
                                    <a:pt x="100" y="50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1" name="Rectangle 1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1" y="11193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2" name="Freeform 1125"/>
                          <wps:cNvSpPr>
                            <a:spLocks/>
                          </wps:cNvSpPr>
                          <wps:spPr bwMode="auto">
                            <a:xfrm>
                              <a:off x="7289" y="1124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3" name="Freeform 1126"/>
                          <wps:cNvSpPr>
                            <a:spLocks/>
                          </wps:cNvSpPr>
                          <wps:spPr bwMode="auto">
                            <a:xfrm>
                              <a:off x="7289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50 h 98"/>
                                <a:gd name="T2" fmla="*/ 50 w 99"/>
                                <a:gd name="T3" fmla="*/ 0 h 98"/>
                                <a:gd name="T4" fmla="*/ 99 w 99"/>
                                <a:gd name="T5" fmla="*/ 50 h 98"/>
                                <a:gd name="T6" fmla="*/ 99 w 99"/>
                                <a:gd name="T7" fmla="*/ 50 h 98"/>
                                <a:gd name="T8" fmla="*/ 50 w 99"/>
                                <a:gd name="T9" fmla="*/ 98 h 98"/>
                                <a:gd name="T10" fmla="*/ 0 w 99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50"/>
                                  </a:cubicBezTo>
                                  <a:cubicBezTo>
                                    <a:pt x="99" y="50"/>
                                    <a:pt x="99" y="50"/>
                                    <a:pt x="99" y="50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4" name="Rectangle 1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39" y="11193"/>
                              <a:ext cx="22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5" name="Freeform 1128"/>
                          <wps:cNvSpPr>
                            <a:spLocks/>
                          </wps:cNvSpPr>
                          <wps:spPr bwMode="auto">
                            <a:xfrm>
                              <a:off x="7502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6" name="Freeform 1129"/>
                          <wps:cNvSpPr>
                            <a:spLocks/>
                          </wps:cNvSpPr>
                          <wps:spPr bwMode="auto">
                            <a:xfrm>
                              <a:off x="7502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50 h 98"/>
                                <a:gd name="T2" fmla="*/ 50 w 99"/>
                                <a:gd name="T3" fmla="*/ 0 h 98"/>
                                <a:gd name="T4" fmla="*/ 99 w 99"/>
                                <a:gd name="T5" fmla="*/ 50 h 98"/>
                                <a:gd name="T6" fmla="*/ 99 w 99"/>
                                <a:gd name="T7" fmla="*/ 50 h 98"/>
                                <a:gd name="T8" fmla="*/ 50 w 99"/>
                                <a:gd name="T9" fmla="*/ 98 h 98"/>
                                <a:gd name="T10" fmla="*/ 0 w 99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50"/>
                                  </a:cubicBezTo>
                                  <a:cubicBezTo>
                                    <a:pt x="99" y="50"/>
                                    <a:pt x="99" y="50"/>
                                    <a:pt x="99" y="50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7" name="Rectangle 1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7" y="11193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8" name="Freeform 1131"/>
                          <wps:cNvSpPr>
                            <a:spLocks/>
                          </wps:cNvSpPr>
                          <wps:spPr bwMode="auto">
                            <a:xfrm>
                              <a:off x="7715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9" name="Freeform 1132"/>
                          <wps:cNvSpPr>
                            <a:spLocks/>
                          </wps:cNvSpPr>
                          <wps:spPr bwMode="auto">
                            <a:xfrm>
                              <a:off x="7715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50 h 98"/>
                                <a:gd name="T2" fmla="*/ 50 w 99"/>
                                <a:gd name="T3" fmla="*/ 0 h 98"/>
                                <a:gd name="T4" fmla="*/ 99 w 99"/>
                                <a:gd name="T5" fmla="*/ 50 h 98"/>
                                <a:gd name="T6" fmla="*/ 99 w 99"/>
                                <a:gd name="T7" fmla="*/ 50 h 98"/>
                                <a:gd name="T8" fmla="*/ 50 w 99"/>
                                <a:gd name="T9" fmla="*/ 98 h 98"/>
                                <a:gd name="T10" fmla="*/ 0 w 99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50"/>
                                  </a:cubicBezTo>
                                  <a:cubicBezTo>
                                    <a:pt x="99" y="50"/>
                                    <a:pt x="99" y="50"/>
                                    <a:pt x="99" y="50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0" name="Rectangle 1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11193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1" name="Freeform 1134"/>
                          <wps:cNvSpPr>
                            <a:spLocks/>
                          </wps:cNvSpPr>
                          <wps:spPr bwMode="auto">
                            <a:xfrm>
                              <a:off x="7928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2" name="Freeform 1135"/>
                          <wps:cNvSpPr>
                            <a:spLocks/>
                          </wps:cNvSpPr>
                          <wps:spPr bwMode="auto">
                            <a:xfrm>
                              <a:off x="7928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50 h 98"/>
                                <a:gd name="T2" fmla="*/ 50 w 99"/>
                                <a:gd name="T3" fmla="*/ 0 h 98"/>
                                <a:gd name="T4" fmla="*/ 99 w 99"/>
                                <a:gd name="T5" fmla="*/ 50 h 98"/>
                                <a:gd name="T6" fmla="*/ 99 w 99"/>
                                <a:gd name="T7" fmla="*/ 50 h 98"/>
                                <a:gd name="T8" fmla="*/ 50 w 99"/>
                                <a:gd name="T9" fmla="*/ 98 h 98"/>
                                <a:gd name="T10" fmla="*/ 0 w 99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50"/>
                                  </a:cubicBezTo>
                                  <a:cubicBezTo>
                                    <a:pt x="99" y="50"/>
                                    <a:pt x="99" y="50"/>
                                    <a:pt x="99" y="50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3" name="Rectangle 1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083" y="11193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4" name="Freeform 1137"/>
                          <wps:cNvSpPr>
                            <a:spLocks/>
                          </wps:cNvSpPr>
                          <wps:spPr bwMode="auto">
                            <a:xfrm>
                              <a:off x="8141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5" name="Freeform 1138"/>
                          <wps:cNvSpPr>
                            <a:spLocks/>
                          </wps:cNvSpPr>
                          <wps:spPr bwMode="auto">
                            <a:xfrm>
                              <a:off x="8141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50 h 98"/>
                                <a:gd name="T2" fmla="*/ 50 w 99"/>
                                <a:gd name="T3" fmla="*/ 0 h 98"/>
                                <a:gd name="T4" fmla="*/ 99 w 99"/>
                                <a:gd name="T5" fmla="*/ 50 h 98"/>
                                <a:gd name="T6" fmla="*/ 99 w 99"/>
                                <a:gd name="T7" fmla="*/ 50 h 98"/>
                                <a:gd name="T8" fmla="*/ 50 w 99"/>
                                <a:gd name="T9" fmla="*/ 98 h 98"/>
                                <a:gd name="T10" fmla="*/ 0 w 99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50"/>
                                  </a:cubicBezTo>
                                  <a:cubicBezTo>
                                    <a:pt x="99" y="50"/>
                                    <a:pt x="99" y="50"/>
                                    <a:pt x="99" y="50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6" name="Rectangle 1139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1" y="11193"/>
                              <a:ext cx="227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7" name="Freeform 1140"/>
                          <wps:cNvSpPr>
                            <a:spLocks/>
                          </wps:cNvSpPr>
                          <wps:spPr bwMode="auto">
                            <a:xfrm>
                              <a:off x="8354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8" name="Freeform 1141"/>
                          <wps:cNvSpPr>
                            <a:spLocks/>
                          </wps:cNvSpPr>
                          <wps:spPr bwMode="auto">
                            <a:xfrm>
                              <a:off x="8354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50 h 98"/>
                                <a:gd name="T2" fmla="*/ 50 w 99"/>
                                <a:gd name="T3" fmla="*/ 0 h 98"/>
                                <a:gd name="T4" fmla="*/ 99 w 99"/>
                                <a:gd name="T5" fmla="*/ 50 h 98"/>
                                <a:gd name="T6" fmla="*/ 99 w 99"/>
                                <a:gd name="T7" fmla="*/ 50 h 98"/>
                                <a:gd name="T8" fmla="*/ 50 w 99"/>
                                <a:gd name="T9" fmla="*/ 98 h 98"/>
                                <a:gd name="T10" fmla="*/ 0 w 99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50"/>
                                  </a:cubicBezTo>
                                  <a:cubicBezTo>
                                    <a:pt x="99" y="50"/>
                                    <a:pt x="99" y="50"/>
                                    <a:pt x="99" y="50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9" name="Rectangle 1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8" y="11193"/>
                              <a:ext cx="209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0" name="Freeform 1143"/>
                          <wps:cNvSpPr>
                            <a:spLocks/>
                          </wps:cNvSpPr>
                          <wps:spPr bwMode="auto">
                            <a:xfrm>
                              <a:off x="8567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1" name="Freeform 1144"/>
                          <wps:cNvSpPr>
                            <a:spLocks/>
                          </wps:cNvSpPr>
                          <wps:spPr bwMode="auto">
                            <a:xfrm>
                              <a:off x="8567" y="1124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50 h 98"/>
                                <a:gd name="T2" fmla="*/ 50 w 99"/>
                                <a:gd name="T3" fmla="*/ 0 h 98"/>
                                <a:gd name="T4" fmla="*/ 99 w 99"/>
                                <a:gd name="T5" fmla="*/ 50 h 98"/>
                                <a:gd name="T6" fmla="*/ 99 w 99"/>
                                <a:gd name="T7" fmla="*/ 50 h 98"/>
                                <a:gd name="T8" fmla="*/ 50 w 99"/>
                                <a:gd name="T9" fmla="*/ 98 h 98"/>
                                <a:gd name="T10" fmla="*/ 0 w 99"/>
                                <a:gd name="T11" fmla="*/ 50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50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50"/>
                                  </a:cubicBezTo>
                                  <a:cubicBezTo>
                                    <a:pt x="99" y="50"/>
                                    <a:pt x="99" y="50"/>
                                    <a:pt x="99" y="50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50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2" name="Rectangle 1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6588" y="11401"/>
                              <a:ext cx="227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3" name="Freeform 1146"/>
                          <wps:cNvSpPr>
                            <a:spLocks/>
                          </wps:cNvSpPr>
                          <wps:spPr bwMode="auto">
                            <a:xfrm>
                              <a:off x="6650" y="1145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4" name="Freeform 1147"/>
                          <wps:cNvSpPr>
                            <a:spLocks/>
                          </wps:cNvSpPr>
                          <wps:spPr bwMode="auto">
                            <a:xfrm>
                              <a:off x="6650" y="1145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5" name="Rectangle 1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15" y="11401"/>
                              <a:ext cx="208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6" name="Freeform 1149"/>
                          <wps:cNvSpPr>
                            <a:spLocks/>
                          </wps:cNvSpPr>
                          <wps:spPr bwMode="auto">
                            <a:xfrm>
                              <a:off x="6863" y="1145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7" name="Freeform 1150"/>
                          <wps:cNvSpPr>
                            <a:spLocks/>
                          </wps:cNvSpPr>
                          <wps:spPr bwMode="auto">
                            <a:xfrm>
                              <a:off x="6863" y="1145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8" name="Rectangle 1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3" y="11401"/>
                              <a:ext cx="208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9" name="Freeform 1152"/>
                          <wps:cNvSpPr>
                            <a:spLocks/>
                          </wps:cNvSpPr>
                          <wps:spPr bwMode="auto">
                            <a:xfrm>
                              <a:off x="7076" y="1145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0" name="Freeform 1153"/>
                          <wps:cNvSpPr>
                            <a:spLocks/>
                          </wps:cNvSpPr>
                          <wps:spPr bwMode="auto">
                            <a:xfrm>
                              <a:off x="7076" y="1145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1" name="Rectangle 1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1" y="11401"/>
                              <a:ext cx="208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2" name="Freeform 1155"/>
                          <wps:cNvSpPr>
                            <a:spLocks/>
                          </wps:cNvSpPr>
                          <wps:spPr bwMode="auto">
                            <a:xfrm>
                              <a:off x="7289" y="1145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3" name="Freeform 1156"/>
                          <wps:cNvSpPr>
                            <a:spLocks/>
                          </wps:cNvSpPr>
                          <wps:spPr bwMode="auto">
                            <a:xfrm>
                              <a:off x="7289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4" name="Rectangle 1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39" y="11401"/>
                              <a:ext cx="228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5" name="Freeform 1158"/>
                          <wps:cNvSpPr>
                            <a:spLocks/>
                          </wps:cNvSpPr>
                          <wps:spPr bwMode="auto">
                            <a:xfrm>
                              <a:off x="7502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6" name="Freeform 1159"/>
                          <wps:cNvSpPr>
                            <a:spLocks/>
                          </wps:cNvSpPr>
                          <wps:spPr bwMode="auto">
                            <a:xfrm>
                              <a:off x="7502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7" name="Rectangle 1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7" y="11401"/>
                              <a:ext cx="208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8" name="Freeform 1161"/>
                          <wps:cNvSpPr>
                            <a:spLocks/>
                          </wps:cNvSpPr>
                          <wps:spPr bwMode="auto">
                            <a:xfrm>
                              <a:off x="7715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9" name="Freeform 1162"/>
                          <wps:cNvSpPr>
                            <a:spLocks/>
                          </wps:cNvSpPr>
                          <wps:spPr bwMode="auto">
                            <a:xfrm>
                              <a:off x="7715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0" name="Rectangle 1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11401"/>
                              <a:ext cx="208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1" name="Freeform 1164"/>
                          <wps:cNvSpPr>
                            <a:spLocks/>
                          </wps:cNvSpPr>
                          <wps:spPr bwMode="auto">
                            <a:xfrm>
                              <a:off x="7928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2" name="Freeform 1165"/>
                          <wps:cNvSpPr>
                            <a:spLocks/>
                          </wps:cNvSpPr>
                          <wps:spPr bwMode="auto">
                            <a:xfrm>
                              <a:off x="7928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3" name="Rectangle 1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8083" y="11401"/>
                              <a:ext cx="208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4" name="Freeform 1167"/>
                          <wps:cNvSpPr>
                            <a:spLocks/>
                          </wps:cNvSpPr>
                          <wps:spPr bwMode="auto">
                            <a:xfrm>
                              <a:off x="8141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5" name="Freeform 1168"/>
                          <wps:cNvSpPr>
                            <a:spLocks/>
                          </wps:cNvSpPr>
                          <wps:spPr bwMode="auto">
                            <a:xfrm>
                              <a:off x="8141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6" name="Rectangle 1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1" y="11401"/>
                              <a:ext cx="227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7" name="Freeform 1170"/>
                          <wps:cNvSpPr>
                            <a:spLocks/>
                          </wps:cNvSpPr>
                          <wps:spPr bwMode="auto">
                            <a:xfrm>
                              <a:off x="8354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8" name="Freeform 1171"/>
                          <wps:cNvSpPr>
                            <a:spLocks/>
                          </wps:cNvSpPr>
                          <wps:spPr bwMode="auto">
                            <a:xfrm>
                              <a:off x="8354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9" name="Rectangle 1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8" y="11401"/>
                              <a:ext cx="209" cy="209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0" name="Freeform 1173"/>
                          <wps:cNvSpPr>
                            <a:spLocks/>
                          </wps:cNvSpPr>
                          <wps:spPr bwMode="auto">
                            <a:xfrm>
                              <a:off x="8567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1" name="Freeform 1174"/>
                          <wps:cNvSpPr>
                            <a:spLocks/>
                          </wps:cNvSpPr>
                          <wps:spPr bwMode="auto">
                            <a:xfrm>
                              <a:off x="8567" y="1145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2" name="Rectangle 1175"/>
                          <wps:cNvSpPr>
                            <a:spLocks noChangeArrowheads="1"/>
                          </wps:cNvSpPr>
                          <wps:spPr bwMode="auto">
                            <a:xfrm>
                              <a:off x="6588" y="11894"/>
                              <a:ext cx="227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3" name="Freeform 1176"/>
                          <wps:cNvSpPr>
                            <a:spLocks/>
                          </wps:cNvSpPr>
                          <wps:spPr bwMode="auto">
                            <a:xfrm>
                              <a:off x="6650" y="1195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4" name="Freeform 1177"/>
                          <wps:cNvSpPr>
                            <a:spLocks/>
                          </wps:cNvSpPr>
                          <wps:spPr bwMode="auto">
                            <a:xfrm>
                              <a:off x="6650" y="1195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5" name="Rectangle 1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15" y="11894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6" name="Freeform 1179"/>
                          <wps:cNvSpPr>
                            <a:spLocks/>
                          </wps:cNvSpPr>
                          <wps:spPr bwMode="auto">
                            <a:xfrm>
                              <a:off x="6863" y="1195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7" name="Freeform 1180"/>
                          <wps:cNvSpPr>
                            <a:spLocks/>
                          </wps:cNvSpPr>
                          <wps:spPr bwMode="auto">
                            <a:xfrm>
                              <a:off x="6863" y="1195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8" name="Rectangle 1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3" y="11894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9" name="Freeform 1182"/>
                          <wps:cNvSpPr>
                            <a:spLocks/>
                          </wps:cNvSpPr>
                          <wps:spPr bwMode="auto">
                            <a:xfrm>
                              <a:off x="7076" y="1195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0" name="Freeform 1183"/>
                          <wps:cNvSpPr>
                            <a:spLocks/>
                          </wps:cNvSpPr>
                          <wps:spPr bwMode="auto">
                            <a:xfrm>
                              <a:off x="7076" y="1195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1" name="Rectangle 1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1" y="11894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2" name="Freeform 1185"/>
                          <wps:cNvSpPr>
                            <a:spLocks/>
                          </wps:cNvSpPr>
                          <wps:spPr bwMode="auto">
                            <a:xfrm>
                              <a:off x="7289" y="11953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3" name="Freeform 1186"/>
                          <wps:cNvSpPr>
                            <a:spLocks/>
                          </wps:cNvSpPr>
                          <wps:spPr bwMode="auto">
                            <a:xfrm>
                              <a:off x="7289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4" name="Rectangle 1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39" y="11894"/>
                              <a:ext cx="22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5" name="Freeform 1188"/>
                          <wps:cNvSpPr>
                            <a:spLocks/>
                          </wps:cNvSpPr>
                          <wps:spPr bwMode="auto">
                            <a:xfrm>
                              <a:off x="7502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6" name="Freeform 1189"/>
                          <wps:cNvSpPr>
                            <a:spLocks/>
                          </wps:cNvSpPr>
                          <wps:spPr bwMode="auto">
                            <a:xfrm>
                              <a:off x="7502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7" name="Rectangle 1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7" y="11894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8" name="Freeform 1191"/>
                          <wps:cNvSpPr>
                            <a:spLocks/>
                          </wps:cNvSpPr>
                          <wps:spPr bwMode="auto">
                            <a:xfrm>
                              <a:off x="7715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9" name="Freeform 1192"/>
                          <wps:cNvSpPr>
                            <a:spLocks/>
                          </wps:cNvSpPr>
                          <wps:spPr bwMode="auto">
                            <a:xfrm>
                              <a:off x="7715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0" name="Rectangle 1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11894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1" name="Freeform 1194"/>
                          <wps:cNvSpPr>
                            <a:spLocks/>
                          </wps:cNvSpPr>
                          <wps:spPr bwMode="auto">
                            <a:xfrm>
                              <a:off x="7928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2" name="Freeform 1195"/>
                          <wps:cNvSpPr>
                            <a:spLocks/>
                          </wps:cNvSpPr>
                          <wps:spPr bwMode="auto">
                            <a:xfrm>
                              <a:off x="7928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3" name="Rectangle 1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8083" y="11894"/>
                              <a:ext cx="208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4" name="Freeform 1197"/>
                          <wps:cNvSpPr>
                            <a:spLocks/>
                          </wps:cNvSpPr>
                          <wps:spPr bwMode="auto">
                            <a:xfrm>
                              <a:off x="8141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5" name="Freeform 1198"/>
                          <wps:cNvSpPr>
                            <a:spLocks/>
                          </wps:cNvSpPr>
                          <wps:spPr bwMode="auto">
                            <a:xfrm>
                              <a:off x="8141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6" name="Rectangle 1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1" y="11894"/>
                              <a:ext cx="227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7" name="Freeform 1200"/>
                          <wps:cNvSpPr>
                            <a:spLocks/>
                          </wps:cNvSpPr>
                          <wps:spPr bwMode="auto">
                            <a:xfrm>
                              <a:off x="8354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8" name="Freeform 1201"/>
                          <wps:cNvSpPr>
                            <a:spLocks/>
                          </wps:cNvSpPr>
                          <wps:spPr bwMode="auto">
                            <a:xfrm>
                              <a:off x="8354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9" name="Rectangle 1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8" y="11894"/>
                              <a:ext cx="209" cy="208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0" name="Freeform 1203"/>
                          <wps:cNvSpPr>
                            <a:spLocks/>
                          </wps:cNvSpPr>
                          <wps:spPr bwMode="auto">
                            <a:xfrm>
                              <a:off x="8567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1" name="Freeform 1204"/>
                          <wps:cNvSpPr>
                            <a:spLocks/>
                          </wps:cNvSpPr>
                          <wps:spPr bwMode="auto">
                            <a:xfrm>
                              <a:off x="8567" y="11953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2" name="Rectangle 1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6588" y="12102"/>
                              <a:ext cx="227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3" name="Freeform 1206"/>
                          <wps:cNvSpPr>
                            <a:spLocks/>
                          </wps:cNvSpPr>
                          <wps:spPr bwMode="auto">
                            <a:xfrm>
                              <a:off x="6650" y="1216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4" name="Freeform 1207"/>
                          <wps:cNvSpPr>
                            <a:spLocks/>
                          </wps:cNvSpPr>
                          <wps:spPr bwMode="auto">
                            <a:xfrm>
                              <a:off x="6650" y="1216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5" name="Rectangle 1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15" y="12102"/>
                              <a:ext cx="208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6" name="Freeform 1209"/>
                          <wps:cNvSpPr>
                            <a:spLocks/>
                          </wps:cNvSpPr>
                          <wps:spPr bwMode="auto">
                            <a:xfrm>
                              <a:off x="6863" y="1216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7" name="Freeform 1210"/>
                          <wps:cNvSpPr>
                            <a:spLocks/>
                          </wps:cNvSpPr>
                          <wps:spPr bwMode="auto">
                            <a:xfrm>
                              <a:off x="6863" y="1216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8" name="Rectangle 1211"/>
                          <wps:cNvSpPr>
                            <a:spLocks noChangeArrowheads="1"/>
                          </wps:cNvSpPr>
                          <wps:spPr bwMode="auto">
                            <a:xfrm>
                              <a:off x="7023" y="12102"/>
                              <a:ext cx="208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9" name="Freeform 1212"/>
                          <wps:cNvSpPr>
                            <a:spLocks/>
                          </wps:cNvSpPr>
                          <wps:spPr bwMode="auto">
                            <a:xfrm>
                              <a:off x="7076" y="1216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0" name="Freeform 1213"/>
                          <wps:cNvSpPr>
                            <a:spLocks/>
                          </wps:cNvSpPr>
                          <wps:spPr bwMode="auto">
                            <a:xfrm>
                              <a:off x="7076" y="1216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100"/>
                                <a:gd name="T1" fmla="*/ 49 h 98"/>
                                <a:gd name="T2" fmla="*/ 50 w 100"/>
                                <a:gd name="T3" fmla="*/ 0 h 98"/>
                                <a:gd name="T4" fmla="*/ 100 w 100"/>
                                <a:gd name="T5" fmla="*/ 49 h 98"/>
                                <a:gd name="T6" fmla="*/ 100 w 100"/>
                                <a:gd name="T7" fmla="*/ 49 h 98"/>
                                <a:gd name="T8" fmla="*/ 50 w 100"/>
                                <a:gd name="T9" fmla="*/ 98 h 98"/>
                                <a:gd name="T10" fmla="*/ 0 w 100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00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100" y="21"/>
                                    <a:pt x="100" y="49"/>
                                  </a:cubicBezTo>
                                  <a:cubicBezTo>
                                    <a:pt x="100" y="49"/>
                                    <a:pt x="100" y="49"/>
                                    <a:pt x="100" y="49"/>
                                  </a:cubicBezTo>
                                  <a:cubicBezTo>
                                    <a:pt x="100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1" name="Rectangle 1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1" y="12102"/>
                              <a:ext cx="208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2" name="Freeform 1215"/>
                          <wps:cNvSpPr>
                            <a:spLocks/>
                          </wps:cNvSpPr>
                          <wps:spPr bwMode="auto">
                            <a:xfrm>
                              <a:off x="7289" y="12166"/>
                              <a:ext cx="100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3" name="Freeform 1216"/>
                          <wps:cNvSpPr>
                            <a:spLocks/>
                          </wps:cNvSpPr>
                          <wps:spPr bwMode="auto">
                            <a:xfrm>
                              <a:off x="7289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4" name="Rectangle 1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39" y="12102"/>
                              <a:ext cx="228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5" name="Freeform 1218"/>
                          <wps:cNvSpPr>
                            <a:spLocks/>
                          </wps:cNvSpPr>
                          <wps:spPr bwMode="auto">
                            <a:xfrm>
                              <a:off x="7502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6" name="Freeform 1219"/>
                          <wps:cNvSpPr>
                            <a:spLocks/>
                          </wps:cNvSpPr>
                          <wps:spPr bwMode="auto">
                            <a:xfrm>
                              <a:off x="7502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7" name="Rectangle 1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7" y="12102"/>
                              <a:ext cx="208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8" name="Freeform 1221"/>
                          <wps:cNvSpPr>
                            <a:spLocks/>
                          </wps:cNvSpPr>
                          <wps:spPr bwMode="auto">
                            <a:xfrm>
                              <a:off x="7715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9" name="Freeform 1222"/>
                          <wps:cNvSpPr>
                            <a:spLocks/>
                          </wps:cNvSpPr>
                          <wps:spPr bwMode="auto">
                            <a:xfrm>
                              <a:off x="7715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0" name="Rectangle 1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12102"/>
                              <a:ext cx="208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1" name="Freeform 1224"/>
                          <wps:cNvSpPr>
                            <a:spLocks/>
                          </wps:cNvSpPr>
                          <wps:spPr bwMode="auto">
                            <a:xfrm>
                              <a:off x="7928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2" name="Freeform 1225"/>
                          <wps:cNvSpPr>
                            <a:spLocks/>
                          </wps:cNvSpPr>
                          <wps:spPr bwMode="auto">
                            <a:xfrm>
                              <a:off x="7928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3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3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3" name="Rectangle 1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8083" y="12102"/>
                              <a:ext cx="208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4" name="Freeform 1227"/>
                          <wps:cNvSpPr>
                            <a:spLocks/>
                          </wps:cNvSpPr>
                          <wps:spPr bwMode="auto">
                            <a:xfrm>
                              <a:off x="8141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5" name="Freeform 1228"/>
                          <wps:cNvSpPr>
                            <a:spLocks/>
                          </wps:cNvSpPr>
                          <wps:spPr bwMode="auto">
                            <a:xfrm>
                              <a:off x="8141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6" name="Rectangle 1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8291" y="12102"/>
                              <a:ext cx="227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7" name="Freeform 1230"/>
                          <wps:cNvSpPr>
                            <a:spLocks/>
                          </wps:cNvSpPr>
                          <wps:spPr bwMode="auto">
                            <a:xfrm>
                              <a:off x="8354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8" name="Freeform 1231"/>
                          <wps:cNvSpPr>
                            <a:spLocks/>
                          </wps:cNvSpPr>
                          <wps:spPr bwMode="auto">
                            <a:xfrm>
                              <a:off x="8354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9" name="Rectangle 1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8" y="12102"/>
                              <a:ext cx="209" cy="227"/>
                            </a:xfrm>
                            <a:prstGeom prst="rect">
                              <a:avLst/>
                            </a:pr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0" name="Freeform 1233"/>
                          <wps:cNvSpPr>
                            <a:spLocks/>
                          </wps:cNvSpPr>
                          <wps:spPr bwMode="auto">
                            <a:xfrm>
                              <a:off x="8567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84"/>
                                <a:gd name="T1" fmla="*/ 42 h 83"/>
                                <a:gd name="T2" fmla="*/ 42 w 84"/>
                                <a:gd name="T3" fmla="*/ 0 h 83"/>
                                <a:gd name="T4" fmla="*/ 84 w 84"/>
                                <a:gd name="T5" fmla="*/ 42 h 83"/>
                                <a:gd name="T6" fmla="*/ 84 w 84"/>
                                <a:gd name="T7" fmla="*/ 42 h 83"/>
                                <a:gd name="T8" fmla="*/ 42 w 84"/>
                                <a:gd name="T9" fmla="*/ 83 h 83"/>
                                <a:gd name="T10" fmla="*/ 0 w 84"/>
                                <a:gd name="T11" fmla="*/ 42 h 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84" h="83">
                                  <a:moveTo>
                                    <a:pt x="0" y="42"/>
                                  </a:moveTo>
                                  <a:cubicBezTo>
                                    <a:pt x="0" y="18"/>
                                    <a:pt x="19" y="0"/>
                                    <a:pt x="42" y="0"/>
                                  </a:cubicBezTo>
                                  <a:cubicBezTo>
                                    <a:pt x="65" y="0"/>
                                    <a:pt x="84" y="18"/>
                                    <a:pt x="84" y="42"/>
                                  </a:cubicBezTo>
                                  <a:cubicBezTo>
                                    <a:pt x="84" y="42"/>
                                    <a:pt x="84" y="42"/>
                                    <a:pt x="84" y="42"/>
                                  </a:cubicBezTo>
                                  <a:cubicBezTo>
                                    <a:pt x="84" y="65"/>
                                    <a:pt x="65" y="83"/>
                                    <a:pt x="42" y="83"/>
                                  </a:cubicBezTo>
                                  <a:cubicBezTo>
                                    <a:pt x="19" y="83"/>
                                    <a:pt x="0" y="65"/>
                                    <a:pt x="0" y="42"/>
                                  </a:cubicBez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1" name="Freeform 1234"/>
                          <wps:cNvSpPr>
                            <a:spLocks/>
                          </wps:cNvSpPr>
                          <wps:spPr bwMode="auto">
                            <a:xfrm>
                              <a:off x="8567" y="12166"/>
                              <a:ext cx="99" cy="98"/>
                            </a:xfrm>
                            <a:custGeom>
                              <a:avLst/>
                              <a:gdLst>
                                <a:gd name="T0" fmla="*/ 0 w 99"/>
                                <a:gd name="T1" fmla="*/ 49 h 98"/>
                                <a:gd name="T2" fmla="*/ 50 w 99"/>
                                <a:gd name="T3" fmla="*/ 0 h 98"/>
                                <a:gd name="T4" fmla="*/ 99 w 99"/>
                                <a:gd name="T5" fmla="*/ 49 h 98"/>
                                <a:gd name="T6" fmla="*/ 99 w 99"/>
                                <a:gd name="T7" fmla="*/ 49 h 98"/>
                                <a:gd name="T8" fmla="*/ 50 w 99"/>
                                <a:gd name="T9" fmla="*/ 98 h 98"/>
                                <a:gd name="T10" fmla="*/ 0 w 99"/>
                                <a:gd name="T11" fmla="*/ 49 h 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9" h="98">
                                  <a:moveTo>
                                    <a:pt x="0" y="49"/>
                                  </a:moveTo>
                                  <a:cubicBezTo>
                                    <a:pt x="0" y="21"/>
                                    <a:pt x="22" y="0"/>
                                    <a:pt x="50" y="0"/>
                                  </a:cubicBezTo>
                                  <a:cubicBezTo>
                                    <a:pt x="77" y="0"/>
                                    <a:pt x="99" y="21"/>
                                    <a:pt x="99" y="49"/>
                                  </a:cubicBezTo>
                                  <a:cubicBezTo>
                                    <a:pt x="99" y="49"/>
                                    <a:pt x="99" y="49"/>
                                    <a:pt x="99" y="49"/>
                                  </a:cubicBezTo>
                                  <a:cubicBezTo>
                                    <a:pt x="99" y="77"/>
                                    <a:pt x="77" y="98"/>
                                    <a:pt x="50" y="98"/>
                                  </a:cubicBezTo>
                                  <a:cubicBezTo>
                                    <a:pt x="22" y="98"/>
                                    <a:pt x="0" y="77"/>
                                    <a:pt x="0" y="49"/>
                                  </a:cubicBezTo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2" name="Line 1235"/>
                          <wps:cNvCnPr/>
                          <wps:spPr bwMode="auto">
                            <a:xfrm>
                              <a:off x="6644" y="11098"/>
                              <a:ext cx="114" cy="0"/>
                            </a:xfrm>
                            <a:prstGeom prst="line">
                              <a:avLst/>
                            </a:prstGeom>
                            <a:noFill/>
                            <a:ln w="1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33" name="Freeform 1236"/>
                          <wps:cNvSpPr>
                            <a:spLocks/>
                          </wps:cNvSpPr>
                          <wps:spPr bwMode="auto">
                            <a:xfrm>
                              <a:off x="6758" y="11061"/>
                              <a:ext cx="57" cy="94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94 h 94"/>
                                <a:gd name="T2" fmla="*/ 57 w 57"/>
                                <a:gd name="T3" fmla="*/ 37 h 94"/>
                                <a:gd name="T4" fmla="*/ 0 w 57"/>
                                <a:gd name="T5" fmla="*/ 0 h 94"/>
                                <a:gd name="T6" fmla="*/ 0 w 57"/>
                                <a:gd name="T7" fmla="*/ 94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7" h="94">
                                  <a:moveTo>
                                    <a:pt x="0" y="94"/>
                                  </a:moveTo>
                                  <a:lnTo>
                                    <a:pt x="57" y="3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4" name="Freeform 1237"/>
                          <wps:cNvSpPr>
                            <a:spLocks/>
                          </wps:cNvSpPr>
                          <wps:spPr bwMode="auto">
                            <a:xfrm>
                              <a:off x="6758" y="11061"/>
                              <a:ext cx="57" cy="94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94 h 94"/>
                                <a:gd name="T2" fmla="*/ 57 w 57"/>
                                <a:gd name="T3" fmla="*/ 37 h 94"/>
                                <a:gd name="T4" fmla="*/ 0 w 57"/>
                                <a:gd name="T5" fmla="*/ 0 h 94"/>
                                <a:gd name="T6" fmla="*/ 0 w 57"/>
                                <a:gd name="T7" fmla="*/ 94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7" h="94">
                                  <a:moveTo>
                                    <a:pt x="0" y="94"/>
                                  </a:moveTo>
                                  <a:lnTo>
                                    <a:pt x="57" y="3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5" name="Freeform 1238"/>
                          <wps:cNvSpPr>
                            <a:spLocks/>
                          </wps:cNvSpPr>
                          <wps:spPr bwMode="auto">
                            <a:xfrm>
                              <a:off x="6588" y="11061"/>
                              <a:ext cx="56" cy="94"/>
                            </a:xfrm>
                            <a:custGeom>
                              <a:avLst/>
                              <a:gdLst>
                                <a:gd name="T0" fmla="*/ 56 w 56"/>
                                <a:gd name="T1" fmla="*/ 0 h 94"/>
                                <a:gd name="T2" fmla="*/ 0 w 56"/>
                                <a:gd name="T3" fmla="*/ 37 h 94"/>
                                <a:gd name="T4" fmla="*/ 56 w 56"/>
                                <a:gd name="T5" fmla="*/ 94 h 94"/>
                                <a:gd name="T6" fmla="*/ 56 w 56"/>
                                <a:gd name="T7" fmla="*/ 0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6" h="94">
                                  <a:moveTo>
                                    <a:pt x="56" y="0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56" y="94"/>
                                  </a:lnTo>
                                  <a:lnTo>
                                    <a:pt x="5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6" name="Freeform 1239"/>
                          <wps:cNvSpPr>
                            <a:spLocks/>
                          </wps:cNvSpPr>
                          <wps:spPr bwMode="auto">
                            <a:xfrm>
                              <a:off x="6588" y="11061"/>
                              <a:ext cx="56" cy="94"/>
                            </a:xfrm>
                            <a:custGeom>
                              <a:avLst/>
                              <a:gdLst>
                                <a:gd name="T0" fmla="*/ 56 w 56"/>
                                <a:gd name="T1" fmla="*/ 0 h 94"/>
                                <a:gd name="T2" fmla="*/ 0 w 56"/>
                                <a:gd name="T3" fmla="*/ 37 h 94"/>
                                <a:gd name="T4" fmla="*/ 56 w 56"/>
                                <a:gd name="T5" fmla="*/ 94 h 94"/>
                                <a:gd name="T6" fmla="*/ 56 w 56"/>
                                <a:gd name="T7" fmla="*/ 0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6" h="94">
                                  <a:moveTo>
                                    <a:pt x="56" y="0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56" y="94"/>
                                  </a:lnTo>
                                  <a:lnTo>
                                    <a:pt x="5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" name="Rectangle 1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1" y="10966"/>
                              <a:ext cx="163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Default="00B2343C" w:rsidP="00B2343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38" name="Rectangle 1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7042" y="10966"/>
                              <a:ext cx="128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Default="00B2343C" w:rsidP="00B2343C">
                                <w:proofErr w:type="gramStart"/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>m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39" name="Rectangle 1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6379" y="10966"/>
                              <a:ext cx="2556" cy="1571"/>
                            </a:xfrm>
                            <a:prstGeom prst="rect">
                              <a:avLst/>
                            </a:prstGeom>
                            <a:noFill/>
                            <a:ln w="24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0" name="Rectangle 1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7553" y="10626"/>
                              <a:ext cx="244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Default="00B2343C" w:rsidP="00B2343C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>120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41" name="Rectangle 1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0" y="10626"/>
                              <a:ext cx="128" cy="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43C" w:rsidRDefault="00B2343C" w:rsidP="00B2343C">
                                <w:proofErr w:type="gramStart"/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</w:rPr>
                                  <w:t>m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42" name="Line 1245"/>
                          <wps:cNvCnPr/>
                          <wps:spPr bwMode="auto">
                            <a:xfrm>
                              <a:off x="6379" y="10815"/>
                              <a:ext cx="2556" cy="0"/>
                            </a:xfrm>
                            <a:prstGeom prst="line">
                              <a:avLst/>
                            </a:prstGeom>
                            <a:noFill/>
                            <a:ln w="1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3" name="Freeform 1246"/>
                          <wps:cNvSpPr>
                            <a:spLocks/>
                          </wps:cNvSpPr>
                          <wps:spPr bwMode="auto">
                            <a:xfrm>
                              <a:off x="8916" y="10777"/>
                              <a:ext cx="38" cy="94"/>
                            </a:xfrm>
                            <a:custGeom>
                              <a:avLst/>
                              <a:gdLst>
                                <a:gd name="T0" fmla="*/ 0 w 38"/>
                                <a:gd name="T1" fmla="*/ 94 h 94"/>
                                <a:gd name="T2" fmla="*/ 38 w 38"/>
                                <a:gd name="T3" fmla="*/ 38 h 94"/>
                                <a:gd name="T4" fmla="*/ 0 w 38"/>
                                <a:gd name="T5" fmla="*/ 0 h 94"/>
                                <a:gd name="T6" fmla="*/ 0 w 38"/>
                                <a:gd name="T7" fmla="*/ 94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" h="94">
                                  <a:moveTo>
                                    <a:pt x="0" y="94"/>
                                  </a:moveTo>
                                  <a:lnTo>
                                    <a:pt x="38" y="3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4" name="Freeform 1247"/>
                          <wps:cNvSpPr>
                            <a:spLocks/>
                          </wps:cNvSpPr>
                          <wps:spPr bwMode="auto">
                            <a:xfrm>
                              <a:off x="8916" y="10777"/>
                              <a:ext cx="38" cy="94"/>
                            </a:xfrm>
                            <a:custGeom>
                              <a:avLst/>
                              <a:gdLst>
                                <a:gd name="T0" fmla="*/ 0 w 38"/>
                                <a:gd name="T1" fmla="*/ 94 h 94"/>
                                <a:gd name="T2" fmla="*/ 38 w 38"/>
                                <a:gd name="T3" fmla="*/ 38 h 94"/>
                                <a:gd name="T4" fmla="*/ 0 w 38"/>
                                <a:gd name="T5" fmla="*/ 0 h 94"/>
                                <a:gd name="T6" fmla="*/ 0 w 38"/>
                                <a:gd name="T7" fmla="*/ 94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" h="94">
                                  <a:moveTo>
                                    <a:pt x="0" y="94"/>
                                  </a:moveTo>
                                  <a:lnTo>
                                    <a:pt x="38" y="3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5" name="Freeform 1248"/>
                          <wps:cNvSpPr>
                            <a:spLocks/>
                          </wps:cNvSpPr>
                          <wps:spPr bwMode="auto">
                            <a:xfrm>
                              <a:off x="6360" y="10777"/>
                              <a:ext cx="38" cy="94"/>
                            </a:xfrm>
                            <a:custGeom>
                              <a:avLst/>
                              <a:gdLst>
                                <a:gd name="T0" fmla="*/ 38 w 38"/>
                                <a:gd name="T1" fmla="*/ 0 h 94"/>
                                <a:gd name="T2" fmla="*/ 0 w 38"/>
                                <a:gd name="T3" fmla="*/ 38 h 94"/>
                                <a:gd name="T4" fmla="*/ 38 w 38"/>
                                <a:gd name="T5" fmla="*/ 94 h 94"/>
                                <a:gd name="T6" fmla="*/ 38 w 38"/>
                                <a:gd name="T7" fmla="*/ 0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" h="94">
                                  <a:moveTo>
                                    <a:pt x="38" y="0"/>
                                  </a:moveTo>
                                  <a:lnTo>
                                    <a:pt x="0" y="38"/>
                                  </a:lnTo>
                                  <a:lnTo>
                                    <a:pt x="38" y="94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6" name="Freeform 1249"/>
                          <wps:cNvSpPr>
                            <a:spLocks/>
                          </wps:cNvSpPr>
                          <wps:spPr bwMode="auto">
                            <a:xfrm>
                              <a:off x="6360" y="10777"/>
                              <a:ext cx="38" cy="94"/>
                            </a:xfrm>
                            <a:custGeom>
                              <a:avLst/>
                              <a:gdLst>
                                <a:gd name="T0" fmla="*/ 38 w 38"/>
                                <a:gd name="T1" fmla="*/ 0 h 94"/>
                                <a:gd name="T2" fmla="*/ 0 w 38"/>
                                <a:gd name="T3" fmla="*/ 38 h 94"/>
                                <a:gd name="T4" fmla="*/ 38 w 38"/>
                                <a:gd name="T5" fmla="*/ 94 h 94"/>
                                <a:gd name="T6" fmla="*/ 38 w 38"/>
                                <a:gd name="T7" fmla="*/ 0 h 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" h="94">
                                  <a:moveTo>
                                    <a:pt x="38" y="0"/>
                                  </a:moveTo>
                                  <a:lnTo>
                                    <a:pt x="0" y="38"/>
                                  </a:lnTo>
                                  <a:lnTo>
                                    <a:pt x="38" y="94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7" name="Line 1250"/>
                          <wps:cNvCnPr/>
                          <wps:spPr bwMode="auto">
                            <a:xfrm>
                              <a:off x="9105" y="10966"/>
                              <a:ext cx="0" cy="1533"/>
                            </a:xfrm>
                            <a:prstGeom prst="line">
                              <a:avLst/>
                            </a:prstGeom>
                            <a:noFill/>
                            <a:ln w="1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8" name="Freeform 1251"/>
                          <wps:cNvSpPr>
                            <a:spLocks/>
                          </wps:cNvSpPr>
                          <wps:spPr bwMode="auto">
                            <a:xfrm>
                              <a:off x="9067" y="12499"/>
                              <a:ext cx="95" cy="38"/>
                            </a:xfrm>
                            <a:custGeom>
                              <a:avLst/>
                              <a:gdLst>
                                <a:gd name="T0" fmla="*/ 0 w 95"/>
                                <a:gd name="T1" fmla="*/ 0 h 38"/>
                                <a:gd name="T2" fmla="*/ 38 w 95"/>
                                <a:gd name="T3" fmla="*/ 38 h 38"/>
                                <a:gd name="T4" fmla="*/ 95 w 95"/>
                                <a:gd name="T5" fmla="*/ 0 h 38"/>
                                <a:gd name="T6" fmla="*/ 0 w 95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5" h="38">
                                  <a:moveTo>
                                    <a:pt x="0" y="0"/>
                                  </a:moveTo>
                                  <a:lnTo>
                                    <a:pt x="38" y="38"/>
                                  </a:lnTo>
                                  <a:lnTo>
                                    <a:pt x="9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9" name="Freeform 1252"/>
                          <wps:cNvSpPr>
                            <a:spLocks/>
                          </wps:cNvSpPr>
                          <wps:spPr bwMode="auto">
                            <a:xfrm>
                              <a:off x="9067" y="12499"/>
                              <a:ext cx="95" cy="38"/>
                            </a:xfrm>
                            <a:custGeom>
                              <a:avLst/>
                              <a:gdLst>
                                <a:gd name="T0" fmla="*/ 0 w 95"/>
                                <a:gd name="T1" fmla="*/ 0 h 38"/>
                                <a:gd name="T2" fmla="*/ 38 w 95"/>
                                <a:gd name="T3" fmla="*/ 38 h 38"/>
                                <a:gd name="T4" fmla="*/ 95 w 95"/>
                                <a:gd name="T5" fmla="*/ 0 h 38"/>
                                <a:gd name="T6" fmla="*/ 0 w 95"/>
                                <a:gd name="T7" fmla="*/ 0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5" h="38">
                                  <a:moveTo>
                                    <a:pt x="0" y="0"/>
                                  </a:moveTo>
                                  <a:lnTo>
                                    <a:pt x="38" y="38"/>
                                  </a:lnTo>
                                  <a:lnTo>
                                    <a:pt x="95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0" name="Freeform 1253"/>
                          <wps:cNvSpPr>
                            <a:spLocks/>
                          </wps:cNvSpPr>
                          <wps:spPr bwMode="auto">
                            <a:xfrm>
                              <a:off x="9067" y="10966"/>
                              <a:ext cx="95" cy="38"/>
                            </a:xfrm>
                            <a:custGeom>
                              <a:avLst/>
                              <a:gdLst>
                                <a:gd name="T0" fmla="*/ 95 w 95"/>
                                <a:gd name="T1" fmla="*/ 38 h 38"/>
                                <a:gd name="T2" fmla="*/ 38 w 95"/>
                                <a:gd name="T3" fmla="*/ 0 h 38"/>
                                <a:gd name="T4" fmla="*/ 0 w 95"/>
                                <a:gd name="T5" fmla="*/ 38 h 38"/>
                                <a:gd name="T6" fmla="*/ 95 w 95"/>
                                <a:gd name="T7" fmla="*/ 38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5" h="38">
                                  <a:moveTo>
                                    <a:pt x="95" y="38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0" y="38"/>
                                  </a:lnTo>
                                  <a:lnTo>
                                    <a:pt x="95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1" name="Freeform 1254"/>
                          <wps:cNvSpPr>
                            <a:spLocks/>
                          </wps:cNvSpPr>
                          <wps:spPr bwMode="auto">
                            <a:xfrm>
                              <a:off x="9067" y="10966"/>
                              <a:ext cx="95" cy="38"/>
                            </a:xfrm>
                            <a:custGeom>
                              <a:avLst/>
                              <a:gdLst>
                                <a:gd name="T0" fmla="*/ 95 w 95"/>
                                <a:gd name="T1" fmla="*/ 38 h 38"/>
                                <a:gd name="T2" fmla="*/ 38 w 95"/>
                                <a:gd name="T3" fmla="*/ 0 h 38"/>
                                <a:gd name="T4" fmla="*/ 0 w 95"/>
                                <a:gd name="T5" fmla="*/ 38 h 38"/>
                                <a:gd name="T6" fmla="*/ 95 w 95"/>
                                <a:gd name="T7" fmla="*/ 38 h 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5" h="38">
                                  <a:moveTo>
                                    <a:pt x="95" y="38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0" y="38"/>
                                  </a:lnTo>
                                  <a:lnTo>
                                    <a:pt x="95" y="3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7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Canvas 952" o:spid="_x0000_s1184" editas="canvas" style="width:340.9pt;height:127.6pt;mso-position-horizontal-relative:char;mso-position-vertical-relative:line" coordsize="43294,162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">
                <v:shape id="_x0000_s1185" type="#_x0000_t75" style="position:absolute;width:43294;height:16205;visibility:visible;mso-wrap-style:square">
                  <v:fill o:detectmouseclick="t"/>
                  <v:path o:connecttype="none"/>
                </v:shape>
                <v:shape id="AutoShape 1099" o:spid="_x0000_s1186" type="#_x0000_t32" style="position:absolute;top:8420;width: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GPJ8YAAADcAAAADwAAAGRycy9kb3ducmV2LnhtbESPQWvCQBSE7wX/w/KE3upGD2qjq4gi&#10;Si2KVsTeHtnXJJh9G7JrjP/eLQgeh5n5hhlPG1OImiqXW1bQ7UQgiBOrc04VHH+WH0MQziNrLCyT&#10;gjs5mE5ab2OMtb3xnuqDT0WAsItRQeZ9GUvpkowMuo4tiYP3ZyuDPsgqlbrCW4CbQvaiqC8N5hwW&#10;MixpnlFyOVyNgnq+/bouds1q8z3bd9e5KU7n36VS7+1mNgLhqfGv8LO91goGn334PxOOgJw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HBjyfGAAAA3AAAAA8AAAAAAAAA&#10;AAAAAAAAoQIAAGRycy9kb3ducmV2LnhtbFBLBQYAAAAABAAEAPkAAACUAwAAAAA=&#10;" stroked="f">
                  <v:stroke endarrow="block"/>
                </v:shape>
                <v:group id="Group 1100" o:spid="_x0000_s1187" style="position:absolute;left:1390;top:958;width:39758;height:15031" coordorigin="3218,10568" coordsize="6261,23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xVV8YAAADcAAAADwAAAGRycy9kb3ducmV2LnhtbESPQWvCQBSE74L/YXlC&#10;b3UTi7WNWUVEpQcpVAvF2yP7TEKyb0N2TeK/7xYKHoeZ+YZJ14OpRUetKy0riKcRCOLM6pJzBd/n&#10;/fMbCOeRNdaWScGdHKxX41GKibY9f1F38rkIEHYJKii8bxIpXVaQQTe1DXHwrrY16INsc6lb7APc&#10;1HIWRa/SYMlhocCGtgVl1elmFBx67Dcv8a47Vtft/XKef/4cY1LqaTJsliA8Df4R/m9/aAWL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bFVXxgAAANwA&#10;AAAPAAAAAAAAAAAAAAAAAKoCAABkcnMvZG93bnJldi54bWxQSwUGAAAAAAQABAD6AAAAnQMAAAAA&#10;">
                  <v:shape id="Picture 1101" o:spid="_x0000_s1188" type="#_x0000_t75" alt="MC900433869[1]" style="position:absolute;left:5059;top:11592;width:409;height:4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S//LCAAAA3AAAAA8AAABkcnMvZG93bnJldi54bWxET89rwjAUvgv7H8IbeNN0OzjXGYsMpoKn&#10;VXHs9mieTW3zUppo6/765SB4/Ph+L7LBNuJKna8cK3iZJiCIC6crLhUc9l+TOQgfkDU2jknBjTxk&#10;y6fRAlPtev6max5KEUPYp6jAhNCmUvrCkEU/dS1x5E6usxgi7EqpO+xjuG3ka5LMpMWKY4PBlj4N&#10;FXV+sQpaPpSr466e/5rjX/Kz3hhTnQelxs/D6gNEoCE8xHf3Vit4e49r45l4BOTyH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Uv/ywgAAANwAAAAPAAAAAAAAAAAAAAAAAJ8C&#10;AABkcnMvZG93bnJldi54bWxQSwUGAAAAAAQABAD3AAAAjgMAAAAA&#10;">
                    <v:imagedata r:id="rId10" o:title="MC900433869[1]"/>
                  </v:shape>
                  <v:shape id="Text Box 1102" o:spid="_x0000_s1189" type="#_x0000_t202" style="position:absolute;left:5185;top:11947;width:586;height: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ex88MA&#10;AADcAAAADwAAAGRycy9kb3ducmV2LnhtbESP0YrCMBRE34X9h3CFfRFNd1G77RrFXVB8rfoB1+ba&#10;Fpub0kRb/94Igo/DzJxhFqve1OJGrassK/iaRCCIc6srLhQcD5vxDwjnkTXWlknBnRyslh+DBaba&#10;dpzRbe8LESDsUlRQet+kUrq8JINuYhvi4J1ta9AH2RZSt9gFuKnldxTNpcGKw0KJDf2XlF/2V6Pg&#10;vOtGs6Q7bf0xzqbzP6zik70r9Tns178gPPX+HX61d1pBnCT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ex88MAAADcAAAADwAAAAAAAAAAAAAAAACYAgAAZHJzL2Rv&#10;d25yZXYueG1sUEsFBgAAAAAEAAQA9QAAAIgDAAAAAA==&#10;" stroked="f">
                    <v:textbox>
                      <w:txbxContent>
                        <w:p w:rsidR="00B2343C" w:rsidRPr="004A6D61" w:rsidRDefault="00B2343C" w:rsidP="00B2343C">
                          <w:pPr>
                            <w:rPr>
                              <w:color w:val="0070C0"/>
                            </w:rPr>
                          </w:pPr>
                          <w:r w:rsidRPr="004A6D61">
                            <w:rPr>
                              <w:color w:val="0070C0"/>
                            </w:rPr>
                            <w:t>UE</w:t>
                          </w:r>
                        </w:p>
                        <w:p w:rsidR="00B2343C" w:rsidRPr="004A6D61" w:rsidRDefault="00B2343C" w:rsidP="00B2343C">
                          <w:pPr>
                            <w:rPr>
                              <w:color w:val="0070C0"/>
                            </w:rPr>
                          </w:pPr>
                          <w:r w:rsidRPr="004A6D61">
                            <w:rPr>
                              <w:color w:val="0070C0"/>
                            </w:rPr>
                            <w:t>UE</w:t>
                          </w:r>
                        </w:p>
                      </w:txbxContent>
                    </v:textbox>
                  </v:shape>
                  <v:shape id="Text Box 1103" o:spid="_x0000_s1190" type="#_x0000_t202" style="position:absolute;left:7538;top:11590;width:1084;height: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9JTsEA&#10;AADcAAAADwAAAGRycy9kb3ducmV2LnhtbERPW2vCMBR+H/gfwhH2tiaObdRqFHEIPm3MG/h2aI5p&#10;sTkpTbT13y8Pgz1+fPf5cnCNuFMXas8aJpkCQVx6U7PVcNhvXnIQISIbbDyThgcFWC5GT3MsjO/5&#10;h+67aEUK4VCghirGtpAylBU5DJlviRN38Z3DmGBnpemwT+Guka9KfUiHNaeGCltaV1Redzen4fh1&#10;OZ/e1Lf9dO9t7wcl2U2l1s/jYTUDEWmI/+I/99ZoyFWan86k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vSU7BAAAA3AAAAA8AAAAAAAAAAAAAAAAAmAIAAGRycy9kb3du&#10;cmV2LnhtbFBLBQYAAAAABAAEAPUAAACGAwAAAAA=&#10;" filled="f" stroked="f">
                    <v:textbox>
                      <w:txbxContent>
                        <w:p w:rsidR="00B2343C" w:rsidRPr="004A6D61" w:rsidRDefault="00B2343C" w:rsidP="00B2343C">
                          <w:pPr>
                            <w:rPr>
                              <w:color w:val="0070C0"/>
                            </w:rPr>
                          </w:pPr>
                          <w:r>
                            <w:rPr>
                              <w:color w:val="0070C0"/>
                            </w:rPr>
                            <w:t>HeNBs</w:t>
                          </w:r>
                        </w:p>
                        <w:p w:rsidR="00B2343C" w:rsidRPr="004A6D61" w:rsidRDefault="00B2343C" w:rsidP="00B2343C">
                          <w:pPr>
                            <w:rPr>
                              <w:color w:val="0070C0"/>
                            </w:rPr>
                          </w:pPr>
                          <w:r>
                            <w:rPr>
                              <w:color w:val="0070C0"/>
                            </w:rPr>
                            <w:t>HeNBs</w:t>
                          </w:r>
                        </w:p>
                      </w:txbxContent>
                    </v:textbox>
                  </v:shape>
                  <v:shape id="Text Box 1104" o:spid="_x0000_s1191" type="#_x0000_t202" style="position:absolute;left:4498;top:11384;width:969;height: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Ps1cQA&#10;AADcAAAADwAAAGRycy9kb3ducmV2LnhtbESPzWrDMBCE74W8g9hAb7WU0AbXjWxKQ6Gnhvw0kNti&#10;bWxTa2UsNXbfPgoEchxm5htmWYy2FWfqfeNYwyxRIIhLZxquNOx3n08pCB+QDbaOScM/eSjyycMS&#10;M+MG3tB5GyoRIewz1FCH0GVS+rImiz5xHXH0Tq63GKLsK2l6HCLctnKu1EJabDgu1NjRR03l7/bP&#10;avj5Ph0Pz2pdrexLN7hRSbavUuvH6fj+BiLQGO7hW/vLaEjVDK5n4hGQ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j7NXEAAAA3AAAAA8AAAAAAAAAAAAAAAAAmAIAAGRycy9k&#10;b3ducmV2LnhtbFBLBQYAAAAABAAEAPUAAACJAwAAAAA=&#10;" filled="f" stroked="f">
                    <v:textbox>
                      <w:txbxContent>
                        <w:p w:rsidR="00B2343C" w:rsidRPr="004A6D61" w:rsidRDefault="00B2343C" w:rsidP="00B2343C">
                          <w:pPr>
                            <w:rPr>
                              <w:color w:val="0070C0"/>
                            </w:rPr>
                          </w:pPr>
                          <w:r>
                            <w:rPr>
                              <w:color w:val="0070C0"/>
                            </w:rPr>
                            <w:t>MeNB</w:t>
                          </w:r>
                        </w:p>
                        <w:p w:rsidR="00B2343C" w:rsidRPr="004A6D61" w:rsidRDefault="00B2343C" w:rsidP="00B2343C">
                          <w:pPr>
                            <w:rPr>
                              <w:color w:val="0070C0"/>
                            </w:rPr>
                          </w:pPr>
                          <w:r>
                            <w:rPr>
                              <w:color w:val="0070C0"/>
                            </w:rPr>
                            <w:t>MeNB</w:t>
                          </w:r>
                        </w:p>
                      </w:txbxContent>
                    </v:textbox>
                  </v:shape>
                  <v:shape id="AutoShape 1105" o:spid="_x0000_s1192" type="#_x0000_t32" style="position:absolute;left:4498;top:11562;width:969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SI9ccAAADcAAAADwAAAGRycy9kb3ducmV2LnhtbESPT2vCQBTE7wW/w/IEb81GDyJpVhGL&#10;VKq0GKW0t0f2NQnNvg3ZzR+/vVso9DjMzG+YdDOaWvTUusqygnkUgyDOra64UHC97B9XIJxH1lhb&#10;JgU3crBZTx5STLQd+Ex95gsRIOwSVFB63yRSurwkgy6yDXHwvm1r0AfZFlK3OAS4qeUijpfSYMVh&#10;ocSGdiXlP1lnFPS7t9fu+X18OZ625/mhMvXH59deqdl03D6B8DT6//Bf+6AVrOIF/J4JR0Cu7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RIj1xwAAANwAAAAPAAAAAAAA&#10;AAAAAAAAAKECAABkcnMvZG93bnJldi54bWxQSwUGAAAAAAQABAD5AAAAlQMAAAAA&#10;" stroked="f">
                    <v:stroke endarrow="block"/>
                  </v:shape>
                  <v:shape id="AutoShape 1106" o:spid="_x0000_s1193" type="#_x0000_t32" style="position:absolute;left:4580;top:11703;width:605;height:4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oYssUAAADcAAAADwAAAGRycy9kb3ducmV2LnhtbESPT2uDQBTE74F+h+UVeourLZRgswkh&#10;/UMh9BD1kOPDfVGr+1bcNZpvny0Uchxm5jfMejubTlxocI1lBUkUgyAurW64UlDkn8sVCOeRNXaW&#10;ScGVHGw3D4s1ptpOfKRL5isRIOxSVFB736dSurImgy6yPXHwznYw6IMcKqkHnALcdPI5jl+lwYbD&#10;Qo097Wsq22w0Ctqfj+Sam2T+KqrxnJ8Ov2Smd6WeHufdGwhPs7+H/9vfWsEqfoG/M+EIyM0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doYssUAAADcAAAADwAAAAAAAAAA&#10;AAAAAAChAgAAZHJzL2Rvd25yZXYueG1sUEsFBgAAAAAEAAQA+QAAAJMDAAAAAA==&#10;" strokecolor="#00b050" strokeweight="1.5pt">
                    <v:stroke startarrow="block"/>
                  </v:shape>
                  <v:shape id="Freeform 1107" o:spid="_x0000_s1194" style="position:absolute;left:3218;top:10568;width:2726;height:2367;visibility:visible;mso-wrap-style:square;v-text-anchor:top" coordsize="2726,2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vhZcMA&#10;AADcAAAADwAAAGRycy9kb3ducmV2LnhtbESPQWsCMRSE7wX/Q3hCbzVRaiurUbRQKOil2z14fGye&#10;u4ublyWJuvXXG0HwOMzMN8xi1dtWnMmHxrGG8UiBIC6dabjSUPx9v81AhIhssHVMGv4pwGo5eFlg&#10;ZtyFf+mcx0okCIcMNdQxdpmUoazJYhi5jjh5B+ctxiR9JY3HS4LbVk6U+pAWG04LNXb0VVN5zE9W&#10;Q/yUjsZTv965zba6Fkh7VZy0fh326zmISH18hh/tH6Nhpt7hfiYd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vhZcMAAADcAAAADwAAAAAAAAAAAAAAAACYAgAAZHJzL2Rv&#10;d25yZXYueG1sUEsFBgAAAAAEAAQA9QAAAIgDAAAAAA==&#10;" path="m2044,l681,,,1174,681,2367r1363,l2726,1174,2044,e" filled="f" strokeweight="19e-5mm">
                    <v:stroke endcap="round"/>
                    <v:path arrowok="t" o:connecttype="custom" o:connectlocs="2044,0;681,0;0,1174;681,2367;2044,2367;2726,1174;2044,0" o:connectangles="0,0,0,0,0,0,0"/>
                  </v:shape>
                  <v:shape id="Freeform 1108" o:spid="_x0000_s1195" style="position:absolute;left:3596;top:10568;width:985;height:1818;visibility:visible;mso-wrap-style:square;v-text-anchor:top" coordsize="985,1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GKjMcA&#10;AADcAAAADwAAAGRycy9kb3ducmV2LnhtbESPQWvCQBSE70L/w/IKvYhuFC0hdRVtqYhCS2N76O2R&#10;fc2GZt+G7Krx37uC4HGYmW+Y2aKztThS6yvHCkbDBARx4XTFpYLv/fsgBeEDssbaMSk4k4fF/KE3&#10;w0y7E3/RMQ+liBD2GSowITSZlL4wZNEPXUMcvT/XWgxRtqXULZ4i3NZynCTP0mLFccFgQ6+Giv/8&#10;YBW8lf3+aLVt0o+1+zS7SfEz/u1qpZ4eu+ULiEBduIdv7Y1WkCZTuJ6JR0DO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RiozHAAAA3AAAAA8AAAAAAAAAAAAAAAAAmAIAAGRy&#10;cy9kb3ducmV2LnhtbFBLBQYAAAAABAAEAPUAAACMAwAAAAA=&#10;" path="m985,r,1174l,1818e" filled="f" strokeweight="67e-5mm">
                    <v:stroke endcap="round"/>
                    <v:path arrowok="t" o:connecttype="custom" o:connectlocs="985,0;985,1174;0,1818" o:connectangles="0,0,0"/>
                  </v:shape>
                  <v:line id="Line 1109" o:spid="_x0000_s1196" style="position:absolute;flip:x y;visibility:visible;mso-wrap-style:square" from="4581,11742" to="5565,12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zmQMQAAADcAAAADwAAAGRycy9kb3ducmV2LnhtbESPQWvCQBSE7wX/w/IKvdVdWxBJs5Fq&#10;EL0aRa+P7GsSzL4N2W1M+uu7hYLHYWa+YdL1aFsxUO8bxxoWcwWCuHSm4UrD+bR7XYHwAdlg65g0&#10;TORhnc2eUkyMu/ORhiJUIkLYJ6ihDqFLpPRlTRb93HXE0ftyvcUQZV9J0+M9wm0r35RaSosNx4Ua&#10;O9rWVN6Kb6vheJmKPPwsxr262XwzmethM71r/fI8fn6ACDSGR/i/fTAaVmoJf2fiEZD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DOZAxAAAANwAAAAPAAAAAAAAAAAA&#10;AAAAAKECAABkcnMvZG93bnJldi54bWxQSwUGAAAAAAQABAD5AAAAkgMAAAAA&#10;" strokeweight="67e-5mm">
                    <v:stroke endcap="round"/>
                  </v:line>
                  <v:rect id="Rectangle 1110" o:spid="_x0000_s1197" style="position:absolute;left:4297;top:12632;width:151;height:1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5RxsQA&#10;AADcAAAADwAAAGRycy9kb3ducmV2LnhtbESPQWvCQBSE7wX/w/IEb3U3PWhMXaUEWpRCxbTQ6yP7&#10;TEKzb8PuVuO/dwsFj8PMfMOst6PtxZl86BxryOYKBHHtTMeNhq/P18ccRIjIBnvHpOFKAbabycMa&#10;C+MufKRzFRuRIBwK1NDGOBRShroli2HuBuLknZy3GJP0jTQeLwlue/mk1EJa7DgttDhQ2VL9U/1a&#10;DW+rzJcZqbz6UJ3ncv9++D4ttZ5Nx5dnEJHGeA//t3dGQ66W8HcmHQG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uUcbEAAAA3AAAAA8AAAAAAAAAAAAAAAAAmAIAAGRycy9k&#10;b3ducmV2LnhtbFBLBQYAAAAABAAEAPUAAACJAwAAAAA=&#10;" filled="f" strokeweight="19e-5mm">
                    <v:stroke joinstyle="round" endcap="round"/>
                  </v:rect>
                  <v:rect id="Rectangle 1111" o:spid="_x0000_s1198" style="position:absolute;left:3862;top:10985;width:151;height:1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HFtMEA&#10;AADcAAAADwAAAGRycy9kb3ducmV2LnhtbERPz2vCMBS+D/wfwhO8zaQeXFeNIgWHMthYFbw+mmdb&#10;bF5Kkmn33y+HwY4f3+/1drS9uJMPnWMN2VyBIK6d6bjRcD7tn3MQISIb7B2Thh8KsN1MntZYGPfg&#10;L7pXsREphEOBGtoYh0LKULdkMczdQJy4q/MWY4K+kcbjI4XbXi6UWkqLHaeGFgcqW6pv1bfV8Paa&#10;+TIjlVcfqvNcHt8/L9cXrWfTcbcCEWmM/+I/98FoyFVam86kIy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xbTBAAAA3AAAAA8AAAAAAAAAAAAAAAAAmAIAAGRycy9kb3du&#10;cmV2LnhtbFBLBQYAAAAABAAEAPUAAACGAwAAAAA=&#10;" filled="f" strokeweight="19e-5mm">
                    <v:stroke joinstyle="round" endcap="round"/>
                  </v:rect>
                  <v:rect id="Rectangle 1112" o:spid="_x0000_s1199" style="position:absolute;left:5357;top:11269;width:151;height:1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1gL8QA&#10;AADcAAAADwAAAGRycy9kb3ducmV2LnhtbESPQWvCQBSE74L/YXmF3nQ3HtqYukoJKC1Cpang9ZF9&#10;JqHZt2F3q+m/dwsFj8PMfMOsNqPtxYV86BxryOYKBHHtTMeNhuPXdpaDCBHZYO+YNPxSgM16Ollh&#10;YdyVP+lSxUYkCIcCNbQxDoWUoW7JYpi7gTh5Z+ctxiR9I43Ha4LbXi6UepIWO04LLQ5UtlR/Vz9W&#10;w26Z+TIjlVcfqvNcvu8Pp/Oz1o8P4+sLiEhjvIf/229GQ66W8HcmHQ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9YC/EAAAA3AAAAA8AAAAAAAAAAAAAAAAAmAIAAGRycy9k&#10;b3ducmV2LnhtbFBLBQYAAAAABAAEAPUAAACJAwAAAAA=&#10;" filled="f" strokeweight="19e-5mm">
                    <v:stroke joinstyle="round" endcap="round"/>
                  </v:rect>
                  <v:rect id="Rectangle 1113" o:spid="_x0000_s1200" style="position:absolute;left:9200;top:11648;width:163;height:3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1/nb8A&#10;AADcAAAADwAAAGRycy9kb3ducmV2LnhtbERPy4rCMBTdC/5DuAPuNK2LoVSjDAMFldlY5wMuze2D&#10;SW5KEm39e7MQZnk47/1xtkY8yIfBsYJ8k4EgbpweuFPwe6vWBYgQkTUax6TgSQGOh+Vij6V2E1/p&#10;UcdOpBAOJSroYxxLKUPTk8WwcSNx4lrnLcYEfSe1xymFWyO3WfYpLQ6cGnoc6bun5q++WwXyVldT&#10;URufucu2/THn07Ulp9TqY/7agYg0x3/x233SCoo8zU9n0hGQh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PX+dvwAAANwAAAAPAAAAAAAAAAAAAAAAAJgCAABkcnMvZG93bnJl&#10;di54bWxQSwUGAAAAAAQABAD1AAAAhAMAAAAA&#10;" filled="f" stroked="f">
                    <v:textbox style="mso-fit-shape-to-text:t" inset="0,0,0,0">
                      <w:txbxContent>
                        <w:p w:rsidR="00B2343C" w:rsidRDefault="00B2343C" w:rsidP="00B2343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>70</w:t>
                          </w:r>
                        </w:p>
                      </w:txbxContent>
                    </v:textbox>
                  </v:rect>
                  <v:rect id="Rectangle 1114" o:spid="_x0000_s1201" style="position:absolute;left:9351;top:11648;width:128;height:3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HaBsEA&#10;AADcAAAADwAAAGRycy9kb3ducmV2LnhtbESP3YrCMBSE7wXfIRxh7zStF0vpGkUEQRdvrPsAh+b0&#10;h01OShJt9+2NIOzlMDPfMJvdZI14kA+9YwX5KgNBXDvdc6vg53ZcFiBCRNZoHJOCPwqw285nGyy1&#10;G/lKjyq2IkE4lKigi3EopQx1RxbDyg3EyWuctxiT9K3UHscEt0aus+xTWuw5LXQ40KGj+re6WwXy&#10;Vh3HojI+c9/r5mLOp2tDTqmPxbT/AhFpiv/hd/ukFRR5Dq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x2gbBAAAA3AAAAA8AAAAAAAAAAAAAAAAAmAIAAGRycy9kb3du&#10;cmV2LnhtbFBLBQYAAAAABAAEAPUAAACGAwAAAAA=&#10;" filled="f" stroked="f">
                    <v:textbox style="mso-fit-shape-to-text:t" inset="0,0,0,0">
                      <w:txbxContent>
                        <w:p w:rsidR="00B2343C" w:rsidRDefault="00B2343C" w:rsidP="00B2343C">
                          <w:proofErr w:type="gramStart"/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>m</w:t>
                          </w:r>
                          <w:proofErr w:type="gramEnd"/>
                        </w:p>
                      </w:txbxContent>
                    </v:textbox>
                  </v:rect>
                  <v:rect id="Rectangle 1115" o:spid="_x0000_s1202" style="position:absolute;left:6588;top:11193;width:227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kg8QA&#10;AADcAAAADwAAAGRycy9kb3ducmV2LnhtbESPQWvCQBSE74L/YXmCN92NBxtTVymBFovQYlro9ZF9&#10;JqHZt2F31fTfu4VCj8PMfMNs96PtxZV86BxryJYKBHHtTMeNhs+P50UOIkRkg71j0vBDAfa76WSL&#10;hXE3PtG1io1IEA4FamhjHAopQ92SxbB0A3Hyzs5bjEn6RhqPtwS3vVwptZYWO04LLQ5UtlR/Vxer&#10;4WWT+TIjlVdvqvNcvh7fv84PWs9n49MjiEhj/A//tQ9GQ56t4PdMOgJyd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AZIPEAAAA3AAAAA8AAAAAAAAAAAAAAAAAmAIAAGRycy9k&#10;b3ducmV2LnhtbFBLBQYAAAAABAAEAPUAAACJAwAAAAA=&#10;" filled="f" strokeweight="19e-5mm">
                    <v:stroke joinstyle="round" endcap="round"/>
                  </v:rect>
                  <v:shape id="Freeform 1116" o:spid="_x0000_s1203" style="position:absolute;left:6650;top:1124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N3ScUA&#10;AADcAAAADwAAAGRycy9kb3ducmV2LnhtbESPzWrCQBSF9wXfYbhCN6VOjG0I0VFECIiuqi7a3SVz&#10;TdJm7sTMNMa3dwoFl4fz83EWq8E0oqfO1ZYVTCcRCOLC6ppLBadj/pqCcB5ZY2OZFNzIwWo5elpg&#10;pu2VP6g/+FKEEXYZKqi8bzMpXVGRQTexLXHwzrYz6IPsSqk7vIZx08g4ihJpsOZAqLClTUXFz+HX&#10;BK7/jt8KfXrZX3b1Z54MX7HdvCv1PB7WcxCeBv8I/7e3WkE6ncHfmXA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I3dJxQAAANwAAAAPAAAAAAAAAAAAAAAAAJgCAABkcnMv&#10;ZG93bnJldi54bWxQSwUGAAAAAAQABAD1AAAAigMAAAAA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117" o:spid="_x0000_s1204" style="position:absolute;left:6650;top:11243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d+wMMA&#10;AADcAAAADwAAAGRycy9kb3ducmV2LnhtbESP3YrCMBSE74V9h3AW9k6TLlKlaxRXEfZGwZ8HONsc&#10;22JzUppo69sbQfBymJlvmNmit7W4UesrxxqSkQJBnDtTcaHhdNwMpyB8QDZYOyYNd/KwmH8MZpgZ&#10;1/GebodQiAhhn6GGMoQmk9LnJVn0I9cQR+/sWoshyraQpsUuwm0tv5VKpcWK40KJDa1Kyi+Hq9Xg&#10;um6d/vrLvVhvd6v/caJSN1Faf332yx8QgfrwDr/af0bDNBnD80w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d+wMMAAADcAAAADwAAAAAAAAAAAAAAAACYAgAAZHJzL2Rv&#10;d25yZXYueG1sUEsFBgAAAAAEAAQA9QAAAIgDAAAAAA==&#10;" path="m,50c,21,23,,50,v27,,50,21,50,50c100,50,100,50,100,50v,27,-23,48,-50,48c23,98,,77,,50e" filled="f" strokeweight="19e-5mm">
                    <v:stroke endcap="round"/>
                    <v:path arrowok="t" o:connecttype="custom" o:connectlocs="0,50;50,0;100,50;100,50;50,98;0,50" o:connectangles="0,0,0,0,0,0"/>
                  </v:shape>
                  <v:rect id="Rectangle 1118" o:spid="_x0000_s1205" style="position:absolute;left:6815;top:11193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n898QA&#10;AADcAAAADwAAAGRycy9kb3ducmV2LnhtbESPUWvCMBSF34X9h3AHe5tJBbeuGkUKk42BY53g66W5&#10;tsXmpiSZdv9+GQg+Hs453+Es16PtxZl86BxryKYKBHHtTMeNhv3362MOIkRkg71j0vBLAdaru8kS&#10;C+Mu/EXnKjYiQTgUqKGNcSikDHVLFsPUDcTJOzpvMSbpG2k8XhLc9nKm1JO02HFaaHGgsqX6VP1Y&#10;DduXzJcZqbzaqc5z+f7xeTg+a/1wP24WICKN8Ra+tt+Mhjybw/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p/PfEAAAA3AAAAA8AAAAAAAAAAAAAAAAAmAIAAGRycy9k&#10;b3ducmV2LnhtbFBLBQYAAAAABAAEAPUAAACJAwAAAAA=&#10;" filled="f" strokeweight="19e-5mm">
                    <v:stroke joinstyle="round" endcap="round"/>
                  </v:rect>
                  <v:shape id="Freeform 1119" o:spid="_x0000_s1206" style="position:absolute;left:6863;top:1124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U0cQA&#10;AADcAAAADwAAAGRycy9kb3ducmV2LnhtbESPzYrCMBSF98K8Q7gDs5ExtWiRahQRBJlZqV04u0tz&#10;bavNTW2idt7eCILLw/n5OLNFZ2pxo9ZVlhUMBxEI4tzqigsF2X79PQHhPLLG2jIp+CcHi/lHb4ap&#10;tnfe0m3nCxFG2KWooPS+SaV0eUkG3cA2xME72tagD7ItpG7xHsZNLeMoSqTBigOhxIZWJeXn3dUE&#10;rj/Fo1xn/d/LT3VYJ91fbFdjpb4+u+UUhKfOv8Ov9kYrmAwTeJ4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U1NH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120" o:spid="_x0000_s1207" style="position:absolute;left:6863;top:11243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Xgt8MA&#10;AADcAAAADwAAAGRycy9kb3ducmV2LnhtbESP3YrCMBSE74V9h3AW9k6TLkuVrlFcRfBGwZ8HONsc&#10;22JzUppo69sbQfBymJlvmOm8t7W4UesrxxqSkQJBnDtTcaHhdFwPJyB8QDZYOyYNd/Iwn30MppgZ&#10;1/GebodQiAhhn6GGMoQmk9LnJVn0I9cQR+/sWoshyraQpsUuwm0tv5VKpcWK40KJDS1Lyi+Hq9Xg&#10;um6V/vnLvVhtd8v/n0Slbqy0/vrsF78gAvXhHX61N0bDJBnD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Xgt8MAAADcAAAADwAAAAAAAAAAAAAAAACYAgAAZHJzL2Rv&#10;d25yZXYueG1sUEsFBgAAAAAEAAQA9QAAAIgDAAAAAA==&#10;" path="m,50c,21,23,,50,v27,,50,21,50,50c100,50,100,50,100,50v,27,-23,48,-50,48c23,98,,77,,50e" filled="f" strokeweight="19e-5mm">
                    <v:stroke endcap="round"/>
                    <v:path arrowok="t" o:connecttype="custom" o:connectlocs="0,50;50,0;100,50;100,50;50,98;0,50" o:connectangles="0,0,0,0,0,0"/>
                  </v:shape>
                  <v:rect id="Rectangle 1121" o:spid="_x0000_s1208" style="position:absolute;left:7023;top:11193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hTacEA&#10;AADcAAAADwAAAGRycy9kb3ducmV2LnhtbERPz2vCMBS+D/wfwhO8zaQeXFeNIgWHMthYFbw+mmdb&#10;bF5Kkmn33y+HwY4f3+/1drS9uJMPnWMN2VyBIK6d6bjRcD7tn3MQISIb7B2Thh8KsN1MntZYGPfg&#10;L7pXsREphEOBGtoYh0LKULdkMczdQJy4q/MWY4K+kcbjI4XbXi6UWkqLHaeGFgcqW6pv1bfV8Paa&#10;+TIjlVcfqvNcHt8/L9cXrWfTcbcCEWmM/+I/98FoyLO0Np1JR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oU2nBAAAA3AAAAA8AAAAAAAAAAAAAAAAAmAIAAGRycy9kb3du&#10;cmV2LnhtbFBLBQYAAAAABAAEAPUAAACGAwAAAAA=&#10;" filled="f" strokeweight="19e-5mm">
                    <v:stroke joinstyle="round" endcap="round"/>
                  </v:rect>
                  <v:shape id="Freeform 1122" o:spid="_x0000_s1209" style="position:absolute;left:7076;top:1124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tAo8QA&#10;AADcAAAADwAAAGRycy9kb3ducmV2LnhtbESPS4vCMBSF94L/IVzBjWhqcUSrUUQQhpmVj4XuLs21&#10;rTY3tYla//1EGHB5OI+PM182phQPql1hWcFwEIEgTq0uOFNw2G/6ExDOI2ssLZOCFzlYLtqtOSba&#10;PnlLj53PRBhhl6CC3PsqkdKlORl0A1sRB+9sa4M+yDqTusZnGDeljKNoLA0WHAg5VrTOKb3u7iZw&#10;/SUepfrQ+739FMfNuDnFdv2lVLfTrGYgPDX+E/5vf2sFk+EU3mfC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LQKP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123" o:spid="_x0000_s1210" style="position:absolute;left:7076;top:11243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CyfsEA&#10;AADcAAAADwAAAGRycy9kb3ducmV2LnhtbERP3WqDMBS+H+wdwhnsbiaV4Yo1ls0y6M0KbfcAZ+ZU&#10;RXMiJqv27ZuLwS4/vv9iu9hBXGnynWMNq0SBIK6d6bjR8H3+fFmD8AHZ4OCYNNzIw7Z8fCgwN27m&#10;I11PoRExhH2OGtoQxlxKX7dk0SduJI7cxU0WQ4RTI82Ecwy3g0yVyqTFjmNDiyNVLdX96ddqcPO8&#10;yz58f2t2X4fq53WlMvemtH5+Wt43IAIt4V/8594bDes0zo9n4hGQ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gsn7BAAAA3AAAAA8AAAAAAAAAAAAAAAAAmAIAAGRycy9kb3du&#10;cmV2LnhtbFBLBQYAAAAABAAEAPUAAACGAwAAAAA=&#10;" path="m,50c,21,23,,50,v27,,50,21,50,50c100,50,100,50,100,50v,27,-23,48,-50,48c23,98,,77,,50e" filled="f" strokeweight="19e-5mm">
                    <v:stroke endcap="round"/>
                    <v:path arrowok="t" o:connecttype="custom" o:connectlocs="0,50;50,0;100,50;100,50;50,98;0,50" o:connectangles="0,0,0,0,0,0"/>
                  </v:shape>
                  <v:rect id="Rectangle 1124" o:spid="_x0000_s1211" style="position:absolute;left:7231;top:11193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4wScQA&#10;AADcAAAADwAAAGRycy9kb3ducmV2LnhtbESPQWvCQBSE74L/YXmCN92NBxtTVymBFovQYlro9ZF9&#10;JqHZt2F31fTfu4VCj8PMfMNs96PtxZV86BxryJYKBHHtTMeNhs+P50UOIkRkg71j0vBDAfa76WSL&#10;hXE3PtG1io1IEA4FamhjHAopQ92SxbB0A3Hyzs5bjEn6RhqPtwS3vVwptZYWO04LLQ5UtlR/Vxer&#10;4WWT+TIjlVdvqvNcvh7fv84PWs9n49MjiEhj/A//tQ9GQ77K4PdMOgJyd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+MEnEAAAA3AAAAA8AAAAAAAAAAAAAAAAAmAIAAGRycy9k&#10;b3ducmV2LnhtbFBLBQYAAAAABAAEAPUAAACJAwAAAAA=&#10;" filled="f" strokeweight="19e-5mm">
                    <v:stroke joinstyle="round" endcap="round"/>
                  </v:rect>
                  <v:shape id="Freeform 1125" o:spid="_x0000_s1212" style="position:absolute;left:7289;top:1124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MYb8QA&#10;AADcAAAADwAAAGRycy9kb3ducmV2LnhtbESPS4vCMBSF94L/IdwBN6LpBEekGkUEQXTlYzGzuzTX&#10;tk5z02mi1n9vhAGXh/P4OLNFaytxo8aXjjV8DhMQxJkzJecaTsf1YALCB2SDlWPS8CAPi3m3M8PU&#10;uDvv6XYIuYgj7FPUUIRQp1L6rCCLfuhq4uidXWMxRNnk0jR4j+O2kipJxtJiyZFQYE2rgrLfw9VG&#10;brioUWZO/d3ftvxej9sf5VZfWvc+2uUURKA2vMP/7Y3RMFEKXm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DGG/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126" o:spid="_x0000_s1213" style="position:absolute;left:7289;top:1124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4nrMQA&#10;AADcAAAADwAAAGRycy9kb3ducmV2LnhtbESPwWrDMBBE74X+g9hCb43shBTHiRLaQsEkp7r5gMXa&#10;2iLWykhq7Pbro0Agx2Fm3jCb3WR7cSYfjGMF+SwDQdw4bbhVcPz+fClAhIissXdMCv4owG77+LDB&#10;UruRv+hcx1YkCIcSFXQxDqWUoenIYpi5gTh5P85bjEn6VmqPY4LbXs6z7FVaNJwWOhzoo6PmVP9a&#10;BdX4jvv6YMxiVa/8cfmfH6o8V+r5aXpbg4g0xXv41q60gmK+gOuZdATk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+J6zEAAAA3AAAAA8AAAAAAAAAAAAAAAAAmAIAAGRycy9k&#10;b3ducmV2LnhtbFBLBQYAAAAABAAEAPUAAACJAwAAAAA=&#10;" path="m,50c,21,23,,50,,77,,99,21,99,50v,,,,,c99,77,77,98,50,98,23,98,,77,,50e" filled="f" strokeweight="19e-5mm">
                    <v:stroke endcap="round"/>
                    <v:path arrowok="t" o:connecttype="custom" o:connectlocs="0,50;50,0;99,50;99,50;50,98;0,50" o:connectangles="0,0,0,0,0,0"/>
                  </v:shape>
                  <v:rect id="Rectangle 1127" o:spid="_x0000_s1214" style="position:absolute;left:7439;top:11193;width:22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mT0cUA&#10;AADcAAAADwAAAGRycy9kb3ducmV2LnhtbESPUWvCMBSF3wf7D+EOfJtJRVxXjTIKE2UwWTfw9dJc&#10;27LmpiSZ1n9vBoM9Hs453+GsNqPtxZl86BxryKYKBHHtTMeNhq/P18ccRIjIBnvHpOFKATbr+7sV&#10;FsZd+IPOVWxEgnAoUEMb41BIGeqWLIapG4iTd3LeYkzSN9J4vCS47eVMqYW02HFaaHGgsqX6u/qx&#10;GrbPmS8zUnn1rjrP5f7tcDw9aT15GF+WICKN8T/8194ZDflsDr9n0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yZPRxQAAANwAAAAPAAAAAAAAAAAAAAAAAJgCAABkcnMv&#10;ZG93bnJldi54bWxQSwUGAAAAAAQABAD1AAAAigMAAAAA&#10;" filled="f" strokeweight="19e-5mm">
                    <v:stroke joinstyle="round" endcap="round"/>
                  </v:rect>
                  <v:shape id="Freeform 1128" o:spid="_x0000_s1215" style="position:absolute;left:7502;top:1124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AG8UA&#10;AADcAAAADwAAAGRycy9kb3ducmV2LnhtbESPzWrCQBSF94LvMFyhG6kTQ5UQHUUEodhVbRbt7pK5&#10;Jmkzd2JmTOLbdwTB5eH8fJz1djC16Kh1lWUF81kEgji3uuJCQfZ1eE1AOI+ssbZMCm7kYLsZj9aY&#10;atvzJ3UnX4gwwi5FBaX3TSqly0sy6Ga2IQ7e2bYGfZBtIXWLfRg3tYyjaCkNVhwIJTa0Lyn/O11N&#10;4Prf+C3X2fTjcqy+D8vhJ7b7hVIvk2G3AuFp8M/wo/2uFSTxAu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6oAbxQAAANwAAAAPAAAAAAAAAAAAAAAAAJgCAABkcnMv&#10;ZG93bnJldi54bWxQSwUGAAAAAAQABAD1AAAAig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29" o:spid="_x0000_s1216" style="position:absolute;left:7502;top:1124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mENMQA&#10;AADcAAAADwAAAGRycy9kb3ducmV2LnhtbESPUWvCMBSF3wf7D+EO9jbTOiZajbIJgzKf7PwBl+au&#10;DTY3JYm289cbQfDxcM75Dme1GW0nzuSDcawgn2QgiGunDTcKDr/fb3MQISJr7ByTgn8KsFk/P62w&#10;0G7gPZ2r2IgE4VCggjbGvpAy1C1ZDBPXEyfvz3mLMUnfSO1xSHDbyWmWzaRFw2mhxZ62LdXH6mQV&#10;lMMX/lQ7Y94X1cIfPi75rsxzpV5fxs8liEhjfITv7VIrmE9ncDuTjoB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JhDTEAAAA3AAAAA8AAAAAAAAAAAAAAAAAmAIAAGRycy9k&#10;b3ducmV2LnhtbFBLBQYAAAAABAAEAPUAAACJAwAAAAA=&#10;" path="m,50c,21,23,,50,,77,,99,21,99,50v,,,,,c99,77,77,98,50,98,23,98,,77,,50e" filled="f" strokeweight="19e-5mm">
                    <v:stroke endcap="round"/>
                    <v:path arrowok="t" o:connecttype="custom" o:connectlocs="0,50;50,0;99,50;99,50;50,98;0,50" o:connectangles="0,0,0,0,0,0"/>
                  </v:shape>
                  <v:rect id="Rectangle 1130" o:spid="_x0000_s1217" style="position:absolute;left:7667;top:11193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sNpsQA&#10;AADcAAAADwAAAGRycy9kb3ducmV2LnhtbESPQWvCQBSE74X+h+UVvNXdeNA0ukoJVBShxbTQ6yP7&#10;TILZt2F31fTfd4VCj8PMfMOsNqPtxZV86BxryKYKBHHtTMeNhq/Pt+ccRIjIBnvHpOGHAmzWjw8r&#10;LIy78ZGuVWxEgnAoUEMb41BIGeqWLIapG4iTd3LeYkzSN9J4vCW47eVMqbm02HFaaHGgsqX6XF2s&#10;hu1L5suMVF69q85zuT98fJ8WWk+extcliEhj/A//tXdGQz5bwP1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bDabEAAAA3AAAAA8AAAAAAAAAAAAAAAAAmAIAAGRycy9k&#10;b3ducmV2LnhtbFBLBQYAAAAABAAEAPUAAACJAwAAAAA=&#10;" filled="f" strokeweight="19e-5mm">
                    <v:stroke joinstyle="round" endcap="round"/>
                  </v:rect>
                  <v:shape id="Freeform 1131" o:spid="_x0000_s1218" style="position:absolute;left:7715;top:1124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svhcIA&#10;AADcAAAADwAAAGRycy9kb3ducmV2LnhtbERPS2vCQBC+C/6HZQq9iG4aWpHoJogglPbk46C3ITsm&#10;sdnZNLvV9N93DkKPH997VQyuVTfqQ+PZwMssAUVcettwZeB42E4XoEJEtth6JgO/FKDIx6MVZtbf&#10;eUe3fayUhHDI0EAdY5dpHcqaHIaZ74iFu/jeYRTYV9r2eJdw1+o0SebaYcPSUGNHm5rKr/2Pk954&#10;TV9Le5x8fn80p+18OKd+82bM89OwXoKKNMR/8cP9bg0sUlkrZ+QI6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6y+FwgAAANwAAAAPAAAAAAAAAAAAAAAAAJgCAABkcnMvZG93&#10;bnJldi54bWxQSwUGAAAAAAQABAD1AAAAhw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32" o:spid="_x0000_s1219" style="position:absolute;left:7715;top:1124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YQRsQA&#10;AADcAAAADwAAAGRycy9kb3ducmV2LnhtbESPwWrDMBBE74H+g9hCb4nslIbYjRKaQsEkpzj5gMXa&#10;2qLWykhK7Pbro0Khx2Fm3jCb3WR7cSMfjGMF+SIDQdw4bbhVcDl/zNcgQkTW2DsmBd8UYLd9mG2w&#10;1G7kE93q2IoE4VCigi7GoZQyNB1ZDAs3ECfv03mLMUnfSu1xTHDby2WWraRFw2mhw4HeO2q+6qtV&#10;UI17PNRHY56LuvCXl5/8WOW5Uk+P09sriEhT/A//tSutYL0s4PdMOg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WEEbEAAAA3AAAAA8AAAAAAAAAAAAAAAAAmAIAAGRycy9k&#10;b3ducmV2LnhtbFBLBQYAAAAABAAEAPUAAACJAwAAAAA=&#10;" path="m,50c,21,23,,50,,77,,99,21,99,50v,,,,,c99,77,77,98,50,98,23,98,,77,,50e" filled="f" strokeweight="19e-5mm">
                    <v:stroke endcap="round"/>
                    <v:path arrowok="t" o:connecttype="custom" o:connectlocs="0,50;50,0;99,50;99,50;50,98;0,50" o:connectangles="0,0,0,0,0,0"/>
                  </v:shape>
                  <v:rect id="Rectangle 1133" o:spid="_x0000_s1220" style="position:absolute;left:7875;top:11193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sDD8EA&#10;AADcAAAADwAAAGRycy9kb3ducmV2LnhtbERPXWvCMBR9F/Yfwh3sTZNuMGs1yihMNgaKVfD10lzb&#10;suamJFG7f788DPZ4ON+rzWh7cSMfOscaspkCQVw703Gj4XR8n+YgQkQ22DsmDT8UYLN+mKywMO7O&#10;B7pVsREphEOBGtoYh0LKULdkMczcQJy4i/MWY4K+kcbjPYXbXj4r9SotdpwaWhyobKn+rq5Ww3aR&#10;+TIjlVc71XkuP7/258tc66fH8W0JItIY/8V/7g+jIX9J89OZdAT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rAw/BAAAA3AAAAA8AAAAAAAAAAAAAAAAAmAIAAGRycy9kb3du&#10;cmV2LnhtbFBLBQYAAAAABAAEAPUAAACGAwAAAAA=&#10;" filled="f" strokeweight="19e-5mm">
                    <v:stroke joinstyle="round" endcap="round"/>
                  </v:rect>
                  <v:shape id="Freeform 1134" o:spid="_x0000_s1221" style="position:absolute;left:7928;top:1124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gQxcUA&#10;AADcAAAADwAAAGRycy9kb3ducmV2LnhtbESPzWrCQBSF9wXfYbhCN6VOjG0I0VFECIiuqi7a3SVz&#10;TdJm7sTMNMa3dwoFl4fz83EWq8E0oqfO1ZYVTCcRCOLC6ppLBadj/pqCcB5ZY2OZFNzIwWo5elpg&#10;pu2VP6g/+FKEEXYZKqi8bzMpXVGRQTexLXHwzrYz6IPsSqk7vIZx08g4ihJpsOZAqLClTUXFz+HX&#10;BK7/jt8KfXrZX3b1Z54MX7HdvCv1PB7WcxCeBv8I/7e3WkE6m8LfmXA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BDFxQAAANwAAAAPAAAAAAAAAAAAAAAAAJgCAABkcnMv&#10;ZG93bnJldi54bWxQSwUGAAAAAAQABAD1AAAAig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35" o:spid="_x0000_s1222" style="position:absolute;left:7928;top:1124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sU6sQA&#10;AADcAAAADwAAAGRycy9kb3ducmV2LnhtbESPwWrDMBBE74X+g9hCb43shBTHiRLaQsEkp7r5gMXa&#10;2iLWykhq7Pbro0Agx2Fm3jCb3WR7cSYfjGMF+SwDQdw4bbhVcPz+fClAhIissXdMCv4owG77+LDB&#10;UruRv+hcx1YkCIcSFXQxDqWUoenIYpi5gTh5P85bjEn6VmqPY4LbXs6z7FVaNJwWOhzoo6PmVP9a&#10;BdX4jvv6YMxiVa/8cfmfH6o8V+r5aXpbg4g0xXv41q60gmIxh+uZdATk9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rFOrEAAAA3AAAAA8AAAAAAAAAAAAAAAAAmAIAAGRycy9k&#10;b3ducmV2LnhtbFBLBQYAAAAABAAEAPUAAACJAwAAAAA=&#10;" path="m,50c,21,23,,50,,77,,99,21,99,50v,,,,,c99,77,77,98,50,98,23,98,,77,,50e" filled="f" strokeweight="19e-5mm">
                    <v:stroke endcap="round"/>
                    <v:path arrowok="t" o:connecttype="custom" o:connectlocs="0,50;50,0;99,50;99,50;50,98;0,50" o:connectangles="0,0,0,0,0,0"/>
                  </v:shape>
                  <v:rect id="Rectangle 1136" o:spid="_x0000_s1223" style="position:absolute;left:8083;top:11193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mdeMUA&#10;AADcAAAADwAAAGRycy9kb3ducmV2LnhtbESPUWvCMBSF34X9h3AHvmnSCdpVo4zChmMwWTfw9dJc&#10;27LmpiSZdv/eDAY+Hs453+FsdqPtxZl86BxryOYKBHHtTMeNhq/P51kOIkRkg71j0vBLAXbbu8kG&#10;C+Mu/EHnKjYiQTgUqKGNcSikDHVLFsPcDcTJOzlvMSbpG2k8XhLc9vJBqaW02HFaaHGgsqX6u/qx&#10;Gl4eM19mpPLqXXWey9e3w/G00np6Pz6tQUQa4y38394bDfliAX9n0hGQ2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+Z14xQAAANwAAAAPAAAAAAAAAAAAAAAAAJgCAABkcnMv&#10;ZG93bnJldi54bWxQSwUGAAAAAAQABAD1AAAAigMAAAAA&#10;" filled="f" strokeweight="19e-5mm">
                    <v:stroke joinstyle="round" endcap="round"/>
                  </v:rect>
                  <v:shape id="Freeform 1137" o:spid="_x0000_s1224" style="position:absolute;left:8141;top:1124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+zXcYA&#10;AADcAAAADwAAAGRycy9kb3ducmV2LnhtbESPzWrCQBSF9wXfYbhCN6VOjDaE6CgiCEVX2iza3SVz&#10;TdJm7qSZaZK+fUcQujycn4+z3o6mET11rrasYD6LQBAXVtdcKsjfDs8pCOeRNTaWScEvOdhuJg9r&#10;zLQd+Ez9xZcijLDLUEHlfZtJ6YqKDLqZbYmDd7WdQR9kV0rd4RDGTSPjKEqkwZoDocKW9hUVX5cf&#10;E7j+M14WOn86fR/r90MyfsR2/6LU43TcrUB4Gv1/+N5+1QrSxRJu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+zXcYAAADcAAAADwAAAAAAAAAAAAAAAACYAgAAZHJz&#10;L2Rvd25yZXYueG1sUEsFBgAAAAAEAAQA9QAAAIs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38" o:spid="_x0000_s1225" style="position:absolute;left:8141;top:1124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KMnsQA&#10;AADcAAAADwAAAGRycy9kb3ducmV2LnhtbESPwWrDMBBE74X+g9hCb43shhTHjRLaQsEkpzr5gMXa&#10;2KLWykhq7Obro0Agx2Fm3jCrzWR7cSIfjGMF+SwDQdw4bbhVcNh/vxQgQkTW2DsmBf8UYLN+fFhh&#10;qd3IP3SqYysShEOJCroYh1LK0HRkMczcQJy8o/MWY5K+ldrjmOC2l69Z9iYtGk4LHQ701VHzW/9Z&#10;BdX4idt6Z8x8WS/9YXHOd1WeK/X8NH28g4g0xXv41q60gmK+gOuZdATk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CjJ7EAAAA3AAAAA8AAAAAAAAAAAAAAAAAmAIAAGRycy9k&#10;b3ducmV2LnhtbFBLBQYAAAAABAAEAPUAAACJAwAAAAA=&#10;" path="m,50c,21,22,,50,,77,,99,21,99,50v,,,,,c99,77,77,98,50,98,22,98,,77,,50e" filled="f" strokeweight="19e-5mm">
                    <v:stroke endcap="round"/>
                    <v:path arrowok="t" o:connecttype="custom" o:connectlocs="0,50;50,0;99,50;99,50;50,98;0,50" o:connectangles="0,0,0,0,0,0"/>
                  </v:shape>
                  <v:rect id="Rectangle 1139" o:spid="_x0000_s1226" style="position:absolute;left:8291;top:11193;width:227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4+4MUA&#10;AADcAAAADwAAAGRycy9kb3ducmV2LnhtbESPUWvCMBSF3wf7D+EO9jaTOnBdNcooKBNhsm7g66W5&#10;tmXNTUmidv/eCIM9Hs453+EsVqPtxZl86BxryCYKBHHtTMeNhu+v9VMOIkRkg71j0vBLAVbL+7sF&#10;FsZd+JPOVWxEgnAoUEMb41BIGeqWLIaJG4iTd3TeYkzSN9J4vCS47eVUqZm02HFaaHGgsqX6pzpZ&#10;DZvXzJcZqbz6UJ3ncrvbH44vWj8+jG9zEJHG+B/+a78bDfnzDG5n0hG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jj7gxQAAANwAAAAPAAAAAAAAAAAAAAAAAJgCAABkcnMv&#10;ZG93bnJldi54bWxQSwUGAAAAAAQABAD1AAAAigMAAAAA&#10;" filled="f" strokeweight="19e-5mm">
                    <v:stroke joinstyle="round" endcap="round"/>
                  </v:rect>
                  <v:shape id="Freeform 1140" o:spid="_x0000_s1227" style="position:absolute;left:8354;top:1124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0tKsQA&#10;AADcAAAADwAAAGRycy9kb3ducmV2LnhtbESPS4vCMBSF9wP+h3AFN4OmU59Uo4ggyLjysdDdpbm2&#10;nWluOk3U+u8nguDycB4fZ7ZoTCluVLvCsoKvXgSCOLW64EzB8bDuTkA4j6yxtEwKHuRgMW99zDDR&#10;9s47uu19JsIIuwQV5N5XiZQuzcmg69mKOHgXWxv0QdaZ1DXew7gpZRxFI2mw4EDIsaJVTunv/moC&#10;1//Eg1QfP7d/38VpPWrOsV0Nleq0m+UUhKfGv8Ov9kYrmPTH8DwTjo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tLSr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41" o:spid="_x0000_s1228" style="position:absolute;left:8354;top:1124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MjAMEA&#10;AADcAAAADwAAAGRycy9kb3ducmV2LnhtbERP3WrCMBS+H/gO4Qi7m2knE61G0cGgzCs7H+DQnLXB&#10;5qQkme18enMhePnx/W92o+3ElXwwjhXkswwEce204UbB+efrbQkiRGSNnWNS8E8BdtvJywYL7QY+&#10;0bWKjUghHApU0MbYF1KGuiWLYeZ64sT9Om8xJugbqT0OKdx28j3LFtKi4dTQYk+fLdWX6s8qKIcD&#10;fldHY+arauXPH7f8WOa5Uq/Tcb8GEWmMT/HDXWoFy3lam86kIy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DIwDBAAAA3AAAAA8AAAAAAAAAAAAAAAAAmAIAAGRycy9kb3du&#10;cmV2LnhtbFBLBQYAAAAABAAEAPUAAACGAwAAAAA=&#10;" path="m,50c,21,22,,50,,77,,99,21,99,50v,,,,,c99,77,77,98,50,98,22,98,,77,,50e" filled="f" strokeweight="19e-5mm">
                    <v:stroke endcap="round"/>
                    <v:path arrowok="t" o:connecttype="custom" o:connectlocs="0,50;50,0;99,50;99,50;50,98;0,50" o:connectangles="0,0,0,0,0,0"/>
                  </v:shape>
                  <v:rect id="Rectangle 1142" o:spid="_x0000_s1229" style="position:absolute;left:8518;top:11193;width:209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qksUA&#10;AADcAAAADwAAAGRycy9kb3ducmV2LnhtbESPUWvCMBSF3wf7D+EOfJtJJ2y1GmUUFGUwWTfY66W5&#10;tsXmpiRR679fBoM9Hs453+Es16PtxYV86BxryKYKBHHtTMeNhq/PzWMOIkRkg71j0nCjAOvV/d0S&#10;C+Ou/EGXKjYiQTgUqKGNcSikDHVLFsPUDcTJOzpvMSbpG2k8XhPc9vJJqWdpseO00OJAZUv1qTpb&#10;Ddt55suMVF69q85zuX87fB9ftJ48jK8LEJHG+B/+a++Mhnw2h98z6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EaqSxQAAANwAAAAPAAAAAAAAAAAAAAAAAJgCAABkcnMv&#10;ZG93bnJldi54bWxQSwUGAAAAAAQABAD1AAAAigMAAAAA&#10;" filled="f" strokeweight="19e-5mm">
                    <v:stroke joinstyle="round" endcap="round"/>
                  </v:rect>
                  <v:shape id="Freeform 1143" o:spid="_x0000_s1230" style="position:absolute;left:8567;top:1124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LGI8MA&#10;AADcAAAADwAAAGRycy9kb3ducmV2LnhtbERPS2vCQBC+F/oflin0UurGYEWim1AEodiTj4O9Ddkx&#10;iWZn0+yq8d93DkKPH997UQyuVVfqQ+PZwHiUgCIuvW24MrDfrd5noEJEtth6JgN3ClDkz08LzKy/&#10;8Yau21gpCeGQoYE6xi7TOpQ1OQwj3xELd/S9wyiwr7Tt8SbhrtVpkky1w4alocaOljWV5+3FSW88&#10;pZPS7t++f9fNYTUdflK//DDm9WX4nIOKNMR/8cP9ZQ3MJjJfzsgR0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0LGI8MAAADcAAAADwAAAAAAAAAAAAAAAACYAgAAZHJzL2Rv&#10;d25yZXYueG1sUEsFBgAAAAAEAAQA9QAAAIg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44" o:spid="_x0000_s1231" style="position:absolute;left:8567;top:1124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/54MQA&#10;AADcAAAADwAAAGRycy9kb3ducmV2LnhtbESPzWrDMBCE74W8g9hCb42s/oTEiRLSQsE0pzh5gMXa&#10;2KLWykhq7Pbpq0Khx2FmvmE2u8n14kohWs8a1LwAQdx4Y7nVcD693S9BxIRssPdMGr4owm47u9lg&#10;afzIR7rWqRUZwrFEDV1KQyllbDpyGOd+IM7exQeHKcvQShNwzHDXy4eiWEiHlvNChwO9dtR81J9O&#10;QzW+4Ht9sPZxVa/C+flbHSqltL67nfZrEImm9B/+a1dGw/JJwe+Zf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/+eDEAAAA3AAAAA8AAAAAAAAAAAAAAAAAmAIAAGRycy9k&#10;b3ducmV2LnhtbFBLBQYAAAAABAAEAPUAAACJAwAAAAA=&#10;" path="m,50c,21,22,,50,,77,,99,21,99,50v,,,,,c99,77,77,98,50,98,22,98,,77,,50e" filled="f" strokeweight="19e-5mm">
                    <v:stroke endcap="round"/>
                    <v:path arrowok="t" o:connecttype="custom" o:connectlocs="0,50;50,0;99,50;99,50;50,98;0,50" o:connectangles="0,0,0,0,0,0"/>
                  </v:shape>
                  <v:rect id="Rectangle 1145" o:spid="_x0000_s1232" style="position:absolute;left:6588;top:11401;width:227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NLnsUA&#10;AADcAAAADwAAAGRycy9kb3ducmV2LnhtbESPUWvCMBSF3wf7D+EOfJtJRVxXjTIKE2UwWTfw9dJc&#10;27LmpiSZ1n9vBoM9Hs453+GsNqPtxZl86BxryKYKBHHtTMeNhq/P18ccRIjIBnvHpOFKATbr+7sV&#10;FsZd+IPOVWxEgnAoUEMb41BIGeqWLIapG4iTd3LeYkzSN9J4vCS47eVMqYW02HFaaHGgsqX6u/qx&#10;GrbPmS8zUnn1rjrP5f7tcDw9aT15GF+WICKN8T/8194ZDfl8Br9n0hG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s0uexQAAANwAAAAPAAAAAAAAAAAAAAAAAJgCAABkcnMv&#10;ZG93bnJldi54bWxQSwUGAAAAAAQABAD1AAAAigMAAAAA&#10;" filled="f" strokeweight="19e-5mm">
                    <v:stroke joinstyle="round" endcap="round"/>
                  </v:rect>
                  <v:shape id="Freeform 1146" o:spid="_x0000_s1233" style="position:absolute;left:6650;top:1145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BYVMYA&#10;AADcAAAADwAAAGRycy9kb3ducmV2LnhtbESPzWrCQBSF9wXfYbhCN6VOjDaE6CgiCEVX2iza3SVz&#10;TdJm7qSZaZK+fUcQujycn4+z3o6mET11rrasYD6LQBAXVtdcKsjfDs8pCOeRNTaWScEvOdhuJg9r&#10;zLQd+Ez9xZcijLDLUEHlfZtJ6YqKDLqZbYmDd7WdQR9kV0rd4RDGTSPjKEqkwZoDocKW9hUVX5cf&#10;E7j+M14WOn86fR/r90MyfsR2/6LU43TcrUB4Gv1/+N5+1QrS5QJuZ8IR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5BYVMYAAADcAAAADwAAAAAAAAAAAAAAAACYAgAAZHJz&#10;L2Rvd25yZXYueG1sUEsFBgAAAAAEAAQA9QAAAIsDAAAAAA=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147" o:spid="_x0000_s1234" style="position:absolute;left:6650;top:11456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RR3cMA&#10;AADcAAAADwAAAGRycy9kb3ducmV2LnhtbESP3YrCMBSE7xd8h3AE79ZEKV2pRvGHBW8U1t0HODbH&#10;tticlCZr69sbQfBymJlvmMWqt7W4UesrxxomYwWCOHem4kLD3+/35wyED8gGa8ek4U4eVsvBxwIz&#10;4zr+odspFCJC2GeooQyhyaT0eUkW/dg1xNG7uNZiiLItpGmxi3Bby6lSqbRYcVwosaFtSfn19G81&#10;uK7bpRt/vRe7w3F7TiYqdV9K69GwX89BBOrDO/xq742GWZLA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RR3cMAAADcAAAADwAAAAAAAAAAAAAAAACYAgAAZHJzL2Rv&#10;d25yZXYueG1sUEsFBgAAAAAEAAQA9QAAAIgDAAAAAA==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148" o:spid="_x0000_s1235" style="position:absolute;left:6815;top:11401;width:20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rT6sUA&#10;AADcAAAADwAAAGRycy9kb3ducmV2LnhtbESPUUvDMBSF3wX/Q7iDvbmkMrWry4YUFEWYrBv4emnu&#10;2rLmpiRx6/79Igg+Hs453+Es16PtxYl86BxryGYKBHHtTMeNhv3u9S4HESKywd4xabhQgPXq9maJ&#10;hXFn3tKpio1IEA4FamhjHAopQ92SxTBzA3HyDs5bjEn6RhqP5wS3vbxX6lFa7DgttDhQ2VJ9rH6s&#10;hrdF5suMVF5tVOe5/Pj8+j48aT2djC/PICKN8T/81343GvL5A/yeSUdA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WtPqxQAAANwAAAAPAAAAAAAAAAAAAAAAAJgCAABkcnMv&#10;ZG93bnJldi54bWxQSwUGAAAAAAQABAD1AAAAigMAAAAA&#10;" filled="f" strokeweight="19e-5mm">
                    <v:stroke joinstyle="round" endcap="round"/>
                  </v:rect>
                  <v:shape id="Freeform 1149" o:spid="_x0000_s1236" style="position:absolute;left:6863;top:1145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f7zMUA&#10;AADcAAAADwAAAGRycy9kb3ducmV2LnhtbESPzWrCQBSF94W+w3AL3ZQ6MaRBUkcRIVB0pc2i3V0y&#10;t0nazJ2YGZP49o5QcHk4Px9nuZ5MKwbqXWNZwXwWgSAurW64UlB85q8LEM4ja2wtk4ILOVivHh+W&#10;mGk78oGGo69EGGGXoYLa+y6T0pU1GXQz2xEH78f2Bn2QfSV1j2MYN62MoyiVBhsOhBo72tZU/h3P&#10;JnD9b5yUunjZn3bNV55O37Hdvin1/DRt3kF4mvw9/N/+0AoWSQq3M+EI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5/vMxQAAANwAAAAPAAAAAAAAAAAAAAAAAJgCAABkcnMv&#10;ZG93bnJldi54bWxQSwUGAAAAAAQABAD1AAAAigMAAAAA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150" o:spid="_x0000_s1237" style="position:absolute;left:6863;top:11456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bPqsMA&#10;AADcAAAADwAAAGRycy9kb3ducmV2LnhtbESP0YrCMBRE34X9h3CFfdNEkSrVKK6ysC8K1v2Au821&#10;LTY3pYm2/v1GEHwcZuYMs9r0thZ3an3lWMNkrEAQ585UXGj4PX+PFiB8QDZYOyYND/KwWX8MVpga&#10;1/GJ7lkoRISwT1FDGUKTSunzkiz6sWuIo3dxrcUQZVtI02IX4baWU6USabHiuFBiQ7uS8mt2sxpc&#10;1+2TL399FPvDcfc3m6jEzZXWn8N+uwQRqA/v8Kv9YzQsZnN4no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bPqsMAAADcAAAADwAAAAAAAAAAAAAAAACYAgAAZHJzL2Rv&#10;d25yZXYueG1sUEsFBgAAAAAEAAQA9QAAAIgDAAAAAA==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151" o:spid="_x0000_s1238" style="position:absolute;left:7023;top:11401;width:20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t8dMEA&#10;AADcAAAADwAAAGRycy9kb3ducmV2LnhtbERPXWvCMBR9F/Yfwh3sTZOOMWs1yihMNgaKVfD10lzb&#10;suamJFG7f788DPZ4ON+rzWh7cSMfOscaspkCQVw703Gj4XR8n+YgQkQ22DsmDT8UYLN+mKywMO7O&#10;B7pVsREphEOBGtoYh0LKULdkMczcQJy4i/MWY4K+kcbjPYXbXj4r9SotdpwaWhyobKn+rq5Ww3aR&#10;+TIjlVc71XkuP7/258tc66fH8W0JItIY/8V/7g+jIX9Ja9OZdAT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bfHTBAAAA3AAAAA8AAAAAAAAAAAAAAAAAmAIAAGRycy9kb3du&#10;cmV2LnhtbFBLBQYAAAAABAAEAPUAAACGAwAAAAA=&#10;" filled="f" strokeweight="19e-5mm">
                    <v:stroke joinstyle="round" endcap="round"/>
                  </v:rect>
                  <v:shape id="Freeform 1152" o:spid="_x0000_s1239" style="position:absolute;left:7076;top:1145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hvvsQA&#10;AADcAAAADwAAAGRycy9kb3ducmV2LnhtbESPS4vCMBSF94L/IVxhNqKpRYtWo4ggDM7Kx0J3l+ba&#10;dqa56TQZrf9+IgguD+fxcRar1lTiRo0rLSsYDSMQxJnVJecKTsftYArCeWSNlWVS8CAHq2W3s8BU&#10;2zvv6XbwuQgj7FJUUHhfp1K6rCCDbmhr4uBdbWPQB9nkUjd4D+OmknEUJdJgyYFQYE2bgrKfw58J&#10;XP8djzN96n/97srzNmkvsd1MlProtes5CE+tf4df7U+tYDqewfNMO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4b77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153" o:spid="_x0000_s1240" style="position:absolute;left:7076;top:11456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BA8AA&#10;AADcAAAADwAAAGRycy9kb3ducmV2LnhtbERPy4rCMBTdD/gP4QruxsRBq1Sj+EBwM4KPD7g217bY&#10;3JQmY+vfm8WAy8N5L1adrcSTGl861jAaKhDEmTMl5xqul/33DIQPyAYrx6ThRR5Wy97XAlPjWj7R&#10;8xxyEUPYp6ihCKFOpfRZQRb90NXEkbu7xmKIsMmlabCN4baSP0ol0mLJsaHAmrYFZY/zn9Xg2naX&#10;bPzjle9+j9vbeKQSN1VaD/rdeg4iUBc+4n/3wWiYTeL8eCYeAbl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bBA8AAAADcAAAADwAAAAAAAAAAAAAAAACYAgAAZHJzL2Rvd25y&#10;ZXYueG1sUEsFBgAAAAAEAAQA9QAAAIUDAAAAAA==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154" o:spid="_x0000_s1241" style="position:absolute;left:7231;top:11401;width:20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hDNMQA&#10;AADcAAAADwAAAGRycy9kb3ducmV2LnhtbESPUWvCMBSF34X9h3AHe5tJBbeuGkUKk42BY53g66W5&#10;tsXmpiSZdv9+GQg+Hs453+Es16PtxZl86BxryKYKBHHtTMeNhv3362MOIkRkg71j0vBLAdaru8kS&#10;C+Mu/EXnKjYiQTgUqKGNcSikDHVLFsPUDcTJOzpvMSbpG2k8XhLc9nKm1JO02HFaaHGgsqX6VP1Y&#10;DduXzJcZqbzaqc5z+f7xeTg+a/1wP24WICKN8Ra+tt+Mhnyewf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4QzTEAAAA3AAAAA8AAAAAAAAAAAAAAAAAmAIAAGRycy9k&#10;b3ducmV2LnhtbFBLBQYAAAAABAAEAPUAAACJAwAAAAA=&#10;" filled="f" strokeweight="19e-5mm">
                    <v:stroke joinstyle="round" endcap="round"/>
                  </v:rect>
                  <v:shape id="Freeform 1155" o:spid="_x0000_s1242" style="position:absolute;left:7289;top:1145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VrEsUA&#10;AADcAAAADwAAAGRycy9kb3ducmV2LnhtbESPzWrCQBSF94LvMFyhG6kTQ5UQHUUEodhVbRbt7pK5&#10;Jmkzd2JmTOLbdwTB5eH8fJz1djC16Kh1lWUF81kEgji3uuJCQfZ1eE1AOI+ssbZMCm7kYLsZj9aY&#10;atvzJ3UnX4gwwi5FBaX3TSqly0sy6Ga2IQ7e2bYGfZBtIXWLfRg3tYyjaCkNVhwIJTa0Lyn/O11N&#10;4Prf+C3X2fTjcqy+D8vhJ7b7hVIvk2G3AuFp8M/wo/2uFSSLGO5nwhGQm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BWsSxQAAANwAAAAPAAAAAAAAAAAAAAAAAJgCAABkcnMv&#10;ZG93bnJldi54bWxQSwUGAAAAAAQABAD1AAAAigMAAAAA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156" o:spid="_x0000_s1243" style="position:absolute;left:7289;top:1145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hU0cQA&#10;AADcAAAADwAAAGRycy9kb3ducmV2LnhtbESPwWrDMBBE74X+g9hCb43shhTHjRLaQsEkpzr5gMXa&#10;2KLWykhq7Obro0Agx2Fm3jCrzWR7cSIfjGMF+SwDQdw4bbhVcNh/vxQgQkTW2DsmBf8UYLN+fFhh&#10;qd3IP3SqYysShEOJCroYh1LK0HRkMczcQJy8o/MWY5K+ldrjmOC2l69Z9iYtGk4LHQ701VHzW/9Z&#10;BdX4idt6Z8x8WS/9YXHOd1WeK/X8NH28g4g0xXv41q60gmIxh+uZdATk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4VNH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157" o:spid="_x0000_s1244" style="position:absolute;left:7439;top:11401;width:22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/grMUA&#10;AADcAAAADwAAAGRycy9kb3ducmV2LnhtbESPUUvDMBSF3wX/Q7iDvbmkMrWry4YUFEWYrBv4emnu&#10;2rLmpiRx6/79Igg+Hs453+Es16PtxYl86BxryGYKBHHtTMeNhv3u9S4HESKywd4xabhQgPXq9maJ&#10;hXFn3tKpio1IEA4FamhjHAopQ92SxTBzA3HyDs5bjEn6RhqP5wS3vbxX6lFa7DgttDhQ2VJ9rH6s&#10;hrdF5suMVF5tVOe5/Pj8+j48aT2djC/PICKN8T/81343GvKHOfyeSUdA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z+CsxQAAANwAAAAPAAAAAAAAAAAAAAAAAJgCAABkcnMv&#10;ZG93bnJldi54bWxQSwUGAAAAAAQABAD1AAAAigMAAAAA&#10;" filled="f" strokeweight="19e-5mm">
                    <v:stroke joinstyle="round" endcap="round"/>
                  </v:rect>
                  <v:shape id="Freeform 1158" o:spid="_x0000_s1245" style="position:absolute;left:7502;top:1145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zzZsQA&#10;AADcAAAADwAAAGRycy9kb3ducmV2LnhtbESPzYrCMBSF94LvEK7gRjS1TEU6RhFBEGeldqG7S3On&#10;7UxzU5uo9e3NwIDLw/n5OItVZ2pxp9ZVlhVMJxEI4tzqigsF2Wk7noNwHlljbZkUPMnBatnvLTDV&#10;9sEHuh99IcIIuxQVlN43qZQuL8mgm9iGOHjftjXog2wLqVt8hHFTyziKZtJgxYFQYkObkvLf480E&#10;rv+JP3Kdjb6u++q8nXWX2G4SpYaDbv0JwlPn3+H/9k4rmCcJ/J0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s82b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59" o:spid="_x0000_s1246" style="position:absolute;left:7502;top:1145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/3ScQA&#10;AADcAAAADwAAAGRycy9kb3ducmV2LnhtbESPUWvCMBSF3wf+h3CFvc20G4pWo6gglPm0zh9wae7a&#10;YHNTksxWf/0yGOzxcM75DmezG20nbuSDcawgn2UgiGunDTcKLp+nlyWIEJE1do5JwZ0C7LaTpw0W&#10;2g38QbcqNiJBOBSooI2xL6QMdUsWw8z1xMn7ct5iTNI3UnscEtx28jXLFtKi4bTQYk/Hlupr9W0V&#10;lMMB36uzMW+rauUv80d+LvNcqefpuF+DiDTG//Bfu9QKlvMF/J5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P90n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160" o:spid="_x0000_s1247" style="position:absolute;left:7667;top:11401;width:20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+28UA&#10;AADcAAAADwAAAGRycy9kb3ducmV2LnhtbESPUWvCMBSF34X9h3AHe5tJhc2uGmUUlA1hsm7g66W5&#10;tmXNTUmidv/eDAY+Hs453+Es16PtxZl86BxryKYKBHHtTMeNhu+vzWMOIkRkg71j0vBLAdaru8kS&#10;C+Mu/EnnKjYiQTgUqKGNcSikDHVLFsPUDcTJOzpvMSbpG2k8XhLc9nKm1LO02HFaaHGgsqX6pzpZ&#10;DduXzJcZqbz6UJ3n8n23PxznWj/cj68LEJHGeAv/t9+MhvxpDn9n0hG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HX7bxQAAANwAAAAPAAAAAAAAAAAAAAAAAJgCAABkcnMv&#10;ZG93bnJldi54bWxQSwUGAAAAAAQABAD1AAAAigMAAAAA&#10;" filled="f" strokeweight="19e-5mm">
                    <v:stroke joinstyle="round" endcap="round"/>
                  </v:rect>
                  <v:shape id="Freeform 1161" o:spid="_x0000_s1248" style="position:absolute;left:7715;top:1145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1c+MIA&#10;AADcAAAADwAAAGRycy9kb3ducmV2LnhtbERPTWvCQBC9C/6HZQQvopsGDZK6igiC1FOth3obstMk&#10;bXY2Zrea/vvOQfD4eN+rTe8adaMu1J4NvMwSUMSFtzWXBs4f++kSVIjIFhvPZOCPAmzWw8EKc+vv&#10;/E63UyyVhHDI0UAVY5trHYqKHIaZb4mF+/KdwyiwK7Xt8C7hrtFpkmTaYc3SUGFLu4qKn9Ovk974&#10;nc4Le54cr2/15z7rL6nfLYwZj/rtK6hIfXyKH+6DNbBcyFo5I0dAr/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7Vz4wgAAANwAAAAPAAAAAAAAAAAAAAAAAJgCAABkcnMvZG93&#10;bnJldi54bWxQSwUGAAAAAAQABAD1AAAAhw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62" o:spid="_x0000_s1249" style="position:absolute;left:7715;top:1145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jO8QA&#10;AADcAAAADwAAAGRycy9kb3ducmV2LnhtbESPwWrDMBBE74H8g9hAb4nsloTYjRLSQsE0pzj5gMXa&#10;2iLWykhq7Pbrq0Khx2Fm3jC7w2R7cScfjGMF+SoDQdw4bbhVcL28LbcgQkTW2DsmBV8U4LCfz3ZY&#10;ajfyme51bEWCcChRQRfjUEoZmo4shpUbiJP34bzFmKRvpfY4Jrjt5WOWbaRFw2mhw4FeO2pu9adV&#10;UI0v+F6fjHkq6sJf19/5qcpzpR4W0/EZRKQp/of/2pVWsF0X8HsmHQ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QYzv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163" o:spid="_x0000_s1250" style="position:absolute;left:7875;top:11401;width:20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gsEsEA&#10;AADcAAAADwAAAGRycy9kb3ducmV2LnhtbERPz2vCMBS+D/wfwhO8rUk9uNoZRQrKZLBhHez6aJ5t&#10;WfNSkky7/345DHb8+H5vdpMdxI186B1ryDMFgrhxpudWw8fl8FiACBHZ4OCYNPxQgN129rDB0rg7&#10;n+lWx1akEA4lauhiHEspQ9ORxZC5kThxV+ctxgR9K43Hewq3g1wqtZIWe04NHY5UddR81d9Ww3Gd&#10;+yonVdRvqvdcnV7fP69PWi/m0/4ZRKQp/ov/3C9GQ7FK89OZdAT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YLBLBAAAA3AAAAA8AAAAAAAAAAAAAAAAAmAIAAGRycy9kb3du&#10;cmV2LnhtbFBLBQYAAAAABAAEAPUAAACGAwAAAAA=&#10;" filled="f" strokeweight="19e-5mm">
                    <v:stroke joinstyle="round" endcap="round"/>
                  </v:rect>
                  <v:shape id="Freeform 1164" o:spid="_x0000_s1251" style="position:absolute;left:7928;top:1145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s/2MQA&#10;AADcAAAADwAAAGRycy9kb3ducmV2LnhtbESPzYrCMBSF98K8Q7gDs5ExtWiRahQRBJlZqV04u0tz&#10;bavNTW2idt7eCILLw/n5OLNFZ2pxo9ZVlhUMBxEI4tzqigsF2X79PQHhPLLG2jIp+CcHi/lHb4ap&#10;tnfe0m3nCxFG2KWooPS+SaV0eUkG3cA2xME72tagD7ItpG7xHsZNLeMoSqTBigOhxIZWJeXn3dUE&#10;rj/Fo1xn/d/LT3VYJ91fbFdjpb4+u+UUhKfOv8Ov9kYrmCRDeJ4JR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7P9j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65" o:spid="_x0000_s1252" style="position:absolute;left:7928;top:1145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g798QA&#10;AADcAAAADwAAAGRycy9kb3ducmV2LnhtbESPUWvCMBSF3wf7D+EO9jbTOiZajbIJgzKf7PwBl+au&#10;DTY3JYm289cbQfDxcM75Dme1GW0nzuSDcawgn2QgiGunDTcKDr/fb3MQISJr7ByTgn8KsFk/P62w&#10;0G7gPZ2r2IgE4VCggjbGvpAy1C1ZDBPXEyfvz3mLMUnfSO1xSHDbyWmWzaRFw2mhxZ62LdXH6mQV&#10;lMMX/lQ7Y94X1cIfPi75rsxzpV5fxs8liEhjfITv7VIrmM+mcDuTjoB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YO/f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166" o:spid="_x0000_s1253" style="position:absolute;left:8083;top:11401;width:208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qyZcUA&#10;AADcAAAADwAAAGRycy9kb3ducmV2LnhtbESPUWvCMBSF3wf7D+EO9jaTOnBdNcooKBNhsm7g66W5&#10;tmXNTUmidv/eCIM9Hs453+EsVqPtxZl86BxryCYKBHHtTMeNhu+v9VMOIkRkg71j0vBLAVbL+7sF&#10;FsZd+JPOVWxEgnAoUEMb41BIGeqWLIaJG4iTd3TeYkzSN9J4vCS47eVUqZm02HFaaHGgsqX6pzpZ&#10;DZvXzJcZqbz6UJ3ncrvbH44vWj8+jG9zEJHG+B/+a78bDfnsGW5n0hG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SrJlxQAAANwAAAAPAAAAAAAAAAAAAAAAAJgCAABkcnMv&#10;ZG93bnJldi54bWxQSwUGAAAAAAQABAD1AAAAigMAAAAA&#10;" filled="f" strokeweight="19e-5mm">
                    <v:stroke joinstyle="round" endcap="round"/>
                  </v:rect>
                  <v:shape id="Freeform 1167" o:spid="_x0000_s1254" style="position:absolute;left:8141;top:1145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ycQMUA&#10;AADcAAAADwAAAGRycy9kb3ducmV2LnhtbESPzWrCQBSF94W+w3AL3ZQ6MaRBUkcRIVB0pc2i3V0y&#10;t0nazJ2YGZP49o5QcHk4Px9nuZ5MKwbqXWNZwXwWgSAurW64UlB85q8LEM4ja2wtk4ILOVivHh+W&#10;mGk78oGGo69EGGGXoYLa+y6T0pU1GXQz2xEH78f2Bn2QfSV1j2MYN62MoyiVBhsOhBo72tZU/h3P&#10;JnD9b5yUunjZn3bNV55O37Hdvin1/DRt3kF4mvw9/N/+0AoWaQK3M+EI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JxAxQAAANwAAAAPAAAAAAAAAAAAAAAAAJgCAABkcnMv&#10;ZG93bnJldi54bWxQSwUGAAAAAAQABAD1AAAAig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68" o:spid="_x0000_s1255" style="position:absolute;left:8141;top:1145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Gjg8QA&#10;AADcAAAADwAAAGRycy9kb3ducmV2LnhtbESPUWvCMBSF3wf+h3CFvc20G4pWo6gglPm0zh9wae7a&#10;YHNTksxWf/0yGOzxcM75DmezG20nbuSDcawgn2UgiGunDTcKLp+nlyWIEJE1do5JwZ0C7LaTpw0W&#10;2g38QbcqNiJBOBSooI2xL6QMdUsWw8z1xMn7ct5iTNI3UnscEtx28jXLFtKi4bTQYk/Hlupr9W0V&#10;lMMB36uzMW+rauUv80d+LvNcqefpuF+DiDTG//Bfu9QKlos5/J5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xo4PEAAAA3AAAAA8AAAAAAAAAAAAAAAAAmAIAAGRycy9k&#10;b3ducmV2LnhtbFBLBQYAAAAABAAEAPUAAACJ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169" o:spid="_x0000_s1256" style="position:absolute;left:8291;top:11401;width:227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0R/cQA&#10;AADcAAAADwAAAGRycy9kb3ducmV2LnhtbESPQUvEMBSE7wv+h/AEb7tJPdTa3bRIQVEWFKuw10fz&#10;ti02LyWJu/XfbwTB4zAz3zC7erGTOJEPo2MN2UaBIO6cGbnX8PnxuC5AhIhscHJMGn4oQF1drXZY&#10;Gnfmdzq1sRcJwqFEDUOMcyll6AayGDZuJk7e0XmLMUnfS+PxnOB2krdK5dLiyGlhwJmagbqv9ttq&#10;eLrPfJORKtpXNXpuXvZvh+Od1jfXy8MWRKQl/of/2s9GQ5Hn8HsmHQFZX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9Ef3EAAAA3AAAAA8AAAAAAAAAAAAAAAAAmAIAAGRycy9k&#10;b3ducmV2LnhtbFBLBQYAAAAABAAEAPUAAACJAwAAAAA=&#10;" filled="f" strokeweight="19e-5mm">
                    <v:stroke joinstyle="round" endcap="round"/>
                  </v:rect>
                  <v:shape id="Freeform 1170" o:spid="_x0000_s1257" style="position:absolute;left:8354;top:1145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4CN8YA&#10;AADcAAAADwAAAGRycy9kb3ducmV2LnhtbESPzWrCQBSF90LfYbhCN1InDTaV6CglECjtqupCd5fM&#10;NYlm7qSZaRLfvlMouDycn4+z3o6mET11rras4HkegSAurK65VHDY509LEM4ja2wsk4IbOdhuHiZr&#10;TLUd+Iv6nS9FGGGXooLK+zaV0hUVGXRz2xIH72w7gz7IrpS6wyGMm0bGUZRIgzUHQoUtZRUV192P&#10;CVx/iReFPsw+vz/qY56Mp9hmL0o9Tse3FQhPo7+H/9vvWsEyeYW/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4CN8YAAADcAAAADwAAAAAAAAAAAAAAAACYAgAAZHJz&#10;L2Rvd25yZXYueG1sUEsFBgAAAAAEAAQA9QAAAIs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71" o:spid="_x0000_s1258" style="position:absolute;left:8354;top:1145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AMHcEA&#10;AADcAAAADwAAAGRycy9kb3ducmV2LnhtbERP3WrCMBS+H/gO4QjezbSTiVajqCCUebXOBzg0Z22w&#10;OSlJZqtPv1wMdvnx/W/3o+3EnXwwjhXk8wwEce204UbB9ev8ugIRIrLGzjEpeFCA/W7yssVCu4E/&#10;6V7FRqQQDgUqaGPsCylD3ZLFMHc9ceK+nbcYE/SN1B6HFG47+ZZlS2nRcGposadTS/Wt+rEKyuGI&#10;H9XFmMW6Wvvr+zO/lHmu1Gw6HjYgIo3xX/znLrWC1TKtTWfS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wDB3BAAAA3AAAAA8AAAAAAAAAAAAAAAAAmAIAAGRycy9kb3du&#10;cmV2LnhtbFBLBQYAAAAABAAEAPUAAACG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172" o:spid="_x0000_s1259" style="position:absolute;left:8518;top:11401;width:209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KFj8QA&#10;AADcAAAADwAAAGRycy9kb3ducmV2LnhtbESPQWvCQBSE74X+h+UVequ76UFjdBUJVFoKLUbB6yP7&#10;TILZt2F31fTfd4VCj8PMfMMs16PtxZV86BxryCYKBHHtTMeNhsP+7SUHESKywd4xafihAOvV48MS&#10;C+NuvKNrFRuRIBwK1NDGOBRShroli2HiBuLknZy3GJP0jTQebwlue/mq1FRa7DgttDhQ2VJ9ri5W&#10;w3ae+TIjlVdfqvNcfnx+H08zrZ+fxs0CRKQx/of/2u9GQz6dw/1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ihY/EAAAA3AAAAA8AAAAAAAAAAAAAAAAAmAIAAGRycy9k&#10;b3ducmV2LnhtbFBLBQYAAAAABAAEAPUAAACJAwAAAAA=&#10;" filled="f" strokeweight="19e-5mm">
                    <v:stroke joinstyle="round" endcap="round"/>
                  </v:rect>
                  <v:shape id="Freeform 1173" o:spid="_x0000_s1260" style="position:absolute;left:8567;top:1145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4MnsIA&#10;AADcAAAADwAAAGRycy9kb3ducmV2LnhtbERPS2vCQBC+C/6HZYRepG4MvkhdRQSh6MnHwd6G7DRJ&#10;m51Ns1tN/33nIHj8+N7LdedqdaM2VJ4NjEcJKOLc24oLA5fz7nUBKkRki7VnMvBHAdarfm+JmfV3&#10;PtLtFAslIRwyNFDG2GRah7wkh2HkG2LhPn3rMApsC21bvEu4q3WaJDPtsGJpKLGhbUn59+nXSW/8&#10;Sie5vQwPP/vqupt1H6nfTo15GXSbN1CRuvgUP9zv1sBiLvPljBwBv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LgyewgAAANwAAAAPAAAAAAAAAAAAAAAAAJgCAABkcnMvZG93&#10;bnJldi54bWxQSwUGAAAAAAQABAD1AAAAhw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74" o:spid="_x0000_s1261" style="position:absolute;left:8567;top:1145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MzXcQA&#10;AADcAAAADwAAAGRycy9kb3ducmV2LnhtbESPUUvDMBSF34X9h3AF31waRbd1y8YUhOKe1u0HXJq7&#10;NtjclCSu1V9vBMHHwznnO5zNbnK9uFKI1rMGNS9AEDfeWG41nE9v90sQMSEb7D2Thi+KsNvObjZY&#10;Gj/yka51akWGcCxRQ5fSUEoZm44cxrkfiLN38cFhyjK00gQcM9z18qEonqVDy3mhw4FeO2o+6k+n&#10;oRpf8L0+WPu4qlfh/PStDpVSWt/dTvs1iERT+g//tSujYblQ8HsmHw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TM13EAAAA3AAAAA8AAAAAAAAAAAAAAAAAmAIAAGRycy9k&#10;b3ducmV2LnhtbFBLBQYAAAAABAAEAPUAAACJ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175" o:spid="_x0000_s1262" style="position:absolute;left:6588;top:11894;width:227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+BI8QA&#10;AADcAAAADwAAAGRycy9kb3ducmV2LnhtbESPQWvCQBSE74X+h+UVvNXdeNA0ukoJVBShxbTQ6yP7&#10;TILZt2F31fTfd4VCj8PMfMOsNqPtxZV86BxryKYKBHHtTMeNhq/Pt+ccRIjIBnvHpOGHAmzWjw8r&#10;LIy78ZGuVWxEgnAoUEMb41BIGeqWLIapG4iTd3LeYkzSN9J4vCW47eVMqbm02HFaaHGgsqX6XF2s&#10;hu1L5suMVF69q85zuT98fJ8WWk+extcliEhj/A//tXdGQ76Ywf1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fgSPEAAAA3AAAAA8AAAAAAAAAAAAAAAAAmAIAAGRycy9k&#10;b3ducmV2LnhtbFBLBQYAAAAABAAEAPUAAACJAwAAAAA=&#10;" filled="f" strokeweight="19e-5mm">
                    <v:stroke joinstyle="round" endcap="round"/>
                  </v:rect>
                  <v:shape id="Freeform 1176" o:spid="_x0000_s1263" style="position:absolute;left:6650;top:1195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yS6cQA&#10;AADcAAAADwAAAGRycy9kb3ducmV2LnhtbESPS4vCMBSF9wP+h3AFN4OmU59Uo4ggyLjysdDdpbm2&#10;nWluOk3U+u8nguDycB4fZ7ZoTCluVLvCsoKvXgSCOLW64EzB8bDuTkA4j6yxtEwKHuRgMW99zDDR&#10;9s47uu19JsIIuwQV5N5XiZQuzcmg69mKOHgXWxv0QdaZ1DXew7gpZRxFI2mw4EDIsaJVTunv/moC&#10;1//Eg1QfP7d/38VpPWrOsV0Nleq0m+UUhKfGv8Ov9kYrmIz78DwTjo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8kun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177" o:spid="_x0000_s1264" style="position:absolute;left:6650;top:11953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bYMMA&#10;AADcAAAADwAAAGRycy9kb3ducmV2LnhtbESP0YrCMBRE34X9h3CFfdNEkSrVKK6ysC8K1v2Au821&#10;LTY3pYm2/v1GEHwcZuYMs9r0thZ3an3lWMNkrEAQ585UXGj4PX+PFiB8QDZYOyYND/KwWX8MVpga&#10;1/GJ7lkoRISwT1FDGUKTSunzkiz6sWuIo3dxrcUQZVtI02IX4baWU6USabHiuFBiQ7uS8mt2sxpc&#10;1+2TL399FPvDcfc3m6jEzZXWn8N+uwQRqA/v8Kv9YzQs5jN4no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ibYMMAAADcAAAADwAAAAAAAAAAAAAAAACYAgAAZHJzL2Rv&#10;d25yZXYueG1sUEsFBgAAAAAEAAQA9QAAAIgDAAAAAA==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178" o:spid="_x0000_s1265" style="position:absolute;left:6815;top:11894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YZV8UA&#10;AADcAAAADwAAAGRycy9kb3ducmV2LnhtbESPUWvCMBSF34X9h3AHe5tJhc2uGmUUlA1hsm7g66W5&#10;tmXNTUmidv/eDAY+Hs453+Es16PtxZl86BxryKYKBHHtTMeNhu+vzWMOIkRkg71j0vBLAdaru8kS&#10;C+Mu/EnnKjYiQTgUqKGNcSikDHVLFsPUDcTJOzpvMSbpG2k8XhLc9nKm1LO02HFaaHGgsqX6pzpZ&#10;DduXzJcZqbz6UJ3n8n23PxznWj/cj68LEJHGeAv/t9+Mhnz+BH9n0hG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NhlXxQAAANwAAAAPAAAAAAAAAAAAAAAAAJgCAABkcnMv&#10;ZG93bnJldi54bWxQSwUGAAAAAAQABAD1AAAAigMAAAAA&#10;" filled="f" strokeweight="19e-5mm">
                    <v:stroke joinstyle="round" endcap="round"/>
                  </v:rect>
                  <v:shape id="Freeform 1179" o:spid="_x0000_s1266" style="position:absolute;left:6863;top:1195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xccYA&#10;AADcAAAADwAAAGRycy9kb3ducmV2LnhtbESPzWrCQBSF90LfYbhCN1InDTaV6CglECjtqupCd5fM&#10;NYlm7qSZaRLfvlMouDycn4+z3o6mET11rras4HkegSAurK65VHDY509LEM4ja2wsk4IbOdhuHiZr&#10;TLUd+Iv6nS9FGGGXooLK+zaV0hUVGXRz2xIH72w7gz7IrpS6wyGMm0bGUZRIgzUHQoUtZRUV192P&#10;CVx/iReFPsw+vz/qY56Mp9hmL0o9Tse3FQhPo7+H/9vvWsHyNYG/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sxccYAAADcAAAADwAAAAAAAAAAAAAAAACYAgAAZHJz&#10;L2Rvd25yZXYueG1sUEsFBgAAAAAEAAQA9QAAAIsDAAAAAA=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180" o:spid="_x0000_s1267" style="position:absolute;left:6863;top:11953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oFF8MA&#10;AADcAAAADwAAAGRycy9kb3ducmV2LnhtbESP3YrCMBSE74V9h3AW9k4Tl6WVrlFcRfBGwZ8HONsc&#10;22JzUppo69sbQfBymJlvmOm8t7W4UesrxxrGIwWCOHem4kLD6bgeTkD4gGywdkwa7uRhPvsYTDEz&#10;ruM93Q6hEBHCPkMNZQhNJqXPS7LoR64hjt7ZtRZDlG0hTYtdhNtafiuVSIsVx4USG1qWlF8OV6vB&#10;dd0q+fOXe7Ha7pb/P2OVuFRp/fXZL35BBOrDO/xqb4yGSZrC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oFF8MAAADcAAAADwAAAAAAAAAAAAAAAACYAgAAZHJzL2Rv&#10;d25yZXYueG1sUEsFBgAAAAAEAAQA9QAAAIgDAAAAAA==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181" o:spid="_x0000_s1268" style="position:absolute;left:7023;top:11894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e2ycEA&#10;AADcAAAADwAAAGRycy9kb3ducmV2LnhtbERPz2vCMBS+C/4P4Q282aQ7aNcZZRQcjoHDbrDro3m2&#10;Zc1LSaJ2//1yEHb8+H5vdpMdxJV86B1ryDMFgrhxpudWw9fnflmACBHZ4OCYNPxSgN12PttgadyN&#10;T3StYytSCIcSNXQxjqWUoenIYsjcSJy4s/MWY4K+lcbjLYXbQT4qtZIWe04NHY5UddT81Ber4fUp&#10;91VOqqiPqvdcvb1/fJ/XWi8eppdnEJGm+C++uw9GQ7FOa9OZdAT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3tsnBAAAA3AAAAA8AAAAAAAAAAAAAAAAAmAIAAGRycy9kb3du&#10;cmV2LnhtbFBLBQYAAAAABAAEAPUAAACGAwAAAAA=&#10;" filled="f" strokeweight="19e-5mm">
                    <v:stroke joinstyle="round" endcap="round"/>
                  </v:rect>
                  <v:shape id="Freeform 1182" o:spid="_x0000_s1269" style="position:absolute;left:7076;top:1195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SlA8YA&#10;AADcAAAADwAAAGRycy9kb3ducmV2LnhtbESPzWrCQBSF9wXfYbhCN0UnDZra6ChFEEpdmWZhd5fM&#10;NUmbuZNmpia+fUcQXB7Oz8dZbQbTiDN1rras4HkagSAurK65VJB/7iYLEM4ja2wsk4ILOdisRw8r&#10;TLXt+UDnzJcijLBLUUHlfZtK6YqKDLqpbYmDd7KdQR9kV0rdYR/GTSPjKEqkwZoDocKWthUVP9mf&#10;CVz/Hc8KnT/tfz/q4y4ZvmK7nSv1OB7eliA8Df4evrXftYLFyytcz4Qj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SlA8YAAADcAAAADwAAAAAAAAAAAAAAAACYAgAAZHJz&#10;L2Rvd25yZXYueG1sUEsFBgAAAAAEAAQA9QAAAIsDAAAAAA=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183" o:spid="_x0000_s1270" style="position:absolute;left:7076;top:11953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btRMAA&#10;AADcAAAADwAAAGRycy9kb3ducmV2LnhtbERPzYrCMBC+C/sOYRa8aeIitXSN4irCXhSsPsBsM7bF&#10;ZlKaaOvbbw6Cx4/vf7kebCMe1PnasYbZVIEgLpypudRwOe8nKQgfkA02jknDkzysVx+jJWbG9Xyi&#10;Rx5KEUPYZ6ihCqHNpPRFRRb91LXEkbu6zmKIsCul6bCP4baRX0ol0mLNsaHClrYVFbf8bjW4vt8l&#10;P/72LHeH4/ZvPlOJWyitx5/D5htEoCG8xS/3r9GQpnF+PBOP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EbtRMAAAADcAAAADwAAAAAAAAAAAAAAAACYAgAAZHJzL2Rvd25y&#10;ZXYueG1sUEsFBgAAAAAEAAQA9QAAAIUDAAAAAA==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184" o:spid="_x0000_s1271" style="position:absolute;left:7231;top:11894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vc8QA&#10;AADcAAAADwAAAGRycy9kb3ducmV2LnhtbESPQWvCQBSE7wX/w/IKvdXd9FDT6ColYLEULKaC10f2&#10;mQSzb8Puqum/7wpCj8PMfMMsVqPtxYV86BxryKYKBHHtTMeNhv3P+jkHESKywd4xafilAKvl5GGB&#10;hXFX3tGlio1IEA4FamhjHAopQ92SxTB1A3Hyjs5bjEn6RhqP1wS3vXxR6lVa7DgttDhQ2VJ9qs5W&#10;w8db5suMVF5tVee5/Pz6PhxnWj89ju9zEJHG+B++tzdGQ55ncDuTj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Yb3PEAAAA3AAAAA8AAAAAAAAAAAAAAAAAmAIAAGRycy9k&#10;b3ducmV2LnhtbFBLBQYAAAAABAAEAPUAAACJAwAAAAA=&#10;" filled="f" strokeweight="19e-5mm">
                    <v:stroke joinstyle="round" endcap="round"/>
                  </v:rect>
                  <v:shape id="Freeform 1185" o:spid="_x0000_s1272" style="position:absolute;left:7289;top:11953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VHVcUA&#10;AADcAAAADwAAAGRycy9kb3ducmV2LnhtbESPzWrCQBSF9wXfYbiCm6KTBhtCdBQRhGJXRhft7pK5&#10;TVIzd9LMNEnf3hEKLg/n5+Ost6NpRE+dqy0reFlEIIgLq2suFVzOh3kKwnlkjY1lUvBHDrabydMa&#10;M20HPlGf+1KEEXYZKqi8bzMpXVGRQbewLXHwvmxn0AfZlVJ3OIRx08g4ihJpsOZAqLClfUXFNf81&#10;geu/42WhL8/vP8f645CMn7Hdvyo1m467FQhPo3+E/9tvWkGaxnA/E4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ZUdVxQAAANwAAAAPAAAAAAAAAAAAAAAAAJgCAABkcnMv&#10;ZG93bnJldi54bWxQSwUGAAAAAAQABAD1AAAAigMAAAAA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186" o:spid="_x0000_s1273" style="position:absolute;left:7289;top:1195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h4lsQA&#10;AADcAAAADwAAAGRycy9kb3ducmV2LnhtbESPwWrDMBBE74H+g9hCb4nshAbHjRKaQsEkpzj5gMXa&#10;2qLWykhq7Pbro0Khx2Fm3jDb/WR7cSMfjGMF+SIDQdw4bbhVcL28zwsQISJr7B2Tgm8KsN89zLZY&#10;ajfymW51bEWCcChRQRfjUEoZmo4shoUbiJP34bzFmKRvpfY4Jrjt5TLL1tKi4bTQ4UBvHTWf9ZdV&#10;UI0HPNYnY1abeuOvzz/5qcpzpZ4ep9cXEJGm+B/+a1daQVGs4PdMOgJyd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YeJb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187" o:spid="_x0000_s1274" style="position:absolute;left:7439;top:11894;width:22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/M68QA&#10;AADcAAAADwAAAGRycy9kb3ducmV2LnhtbESPUWvCMBSF34X9h3AHe5tJRbauGkUKk42BY53g66W5&#10;tsXmpiSZdv9+GQg+Hs453+Es16PtxZl86BxryKYKBHHtTMeNhv3362MOIkRkg71j0vBLAdaru8kS&#10;C+Mu/EXnKjYiQTgUqKGNcSikDHVLFsPUDcTJOzpvMSbpG2k8XhLc9nKm1JO02HFaaHGgsqX6VP1Y&#10;DduXzJcZqbzaqc5z+f7xeTg+a/1wP24WICKN8Ra+tt+Mhjyfw/+Zd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vzOvEAAAA3AAAAA8AAAAAAAAAAAAAAAAAmAIAAGRycy9k&#10;b3ducmV2LnhtbFBLBQYAAAAABAAEAPUAAACJAwAAAAA=&#10;" filled="f" strokeweight="19e-5mm">
                    <v:stroke joinstyle="round" endcap="round"/>
                  </v:rect>
                  <v:shape id="Freeform 1188" o:spid="_x0000_s1275" style="position:absolute;left:7502;top:1195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zfIcMA&#10;AADcAAAADwAAAGRycy9kb3ducmV2LnhtbESPS4vCMBSF9wP+h3AFN4OmU0Yp1SgiCOKsfCx0d2mu&#10;bbW5qU1G6783guDycB4fZzJrTSVu1LjSsoKfQQSCOLO65FzBfrfsJyCcR9ZYWSYFD3Iwm3a+Jphq&#10;e+cN3bY+F2GEXYoKCu/rVEqXFWTQDWxNHLyTbQz6IJtc6gbvYdxUMo6ikTRYciAUWNOioOyy/TeB&#10;68/xb6b333/XdXlYjtpjbBdDpXrddj4G4an1n/C7vdIKkmQIrzPh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zfIcMAAADcAAAADwAAAAAAAAAAAAAAAACYAgAAZHJzL2Rv&#10;d25yZXYueG1sUEsFBgAAAAAEAAQA9QAAAIg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89" o:spid="_x0000_s1276" style="position:absolute;left:7502;top:1195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/bDsQA&#10;AADcAAAADwAAAGRycy9kb3ducmV2LnhtbESPwWrDMBBE74H8g9hAb4nslAbHjRKSQsE0pzr5gMXa&#10;2iLWykhq7Pbrq0Khx2Fm3jC7w2R7cScfjGMF+SoDQdw4bbhVcL28LgsQISJr7B2Tgi8KcNjPZzss&#10;tRv5ne51bEWCcChRQRfjUEoZmo4shpUbiJP34bzFmKRvpfY4Jrjt5TrLNtKi4bTQ4UAvHTW3+tMq&#10;qMYTvtVnYx639dZfn77zc5XnSj0spuMziEhT/A//tSutoCg28HsmHQ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v2w7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190" o:spid="_x0000_s1277" style="position:absolute;left:7667;top:11894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1SnMQA&#10;AADcAAAADwAAAGRycy9kb3ducmV2LnhtbESPQWvCQBSE7wX/w/KE3upuetAYXUUCLZZCxbTg9ZF9&#10;JsHs27C71fTfdwsFj8PMfMOst6PtxZV86BxryGYKBHHtTMeNhq/Pl6ccRIjIBnvHpOGHAmw3k4c1&#10;Fsbd+EjXKjYiQTgUqKGNcSikDHVLFsPMDcTJOztvMSbpG2k83hLc9vJZqbm02HFaaHGgsqX6Un1b&#10;Da/LzJcZqbz6UJ3n8u39cDovtH6cjrsViEhjvIf/23ujIc8X8HcmHQ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9UpzEAAAA3AAAAA8AAAAAAAAAAAAAAAAAmAIAAGRycy9k&#10;b3ducmV2LnhtbFBLBQYAAAAABAAEAPUAAACJAwAAAAA=&#10;" filled="f" strokeweight="19e-5mm">
                    <v:stroke joinstyle="round" endcap="round"/>
                  </v:rect>
                  <v:shape id="Freeform 1191" o:spid="_x0000_s1278" style="position:absolute;left:7715;top:1195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1wv8IA&#10;AADcAAAADwAAAGRycy9kb3ducmV2LnhtbERPS2vCQBC+F/wPywi9FN0YrIToKiIIpZ58HNrbkJ0m&#10;qdnZmN1q/PfOQejx43svVr1r1JW6UHs2MBknoIgLb2suDZyO21EGKkRki41nMnCnAKvl4GWBufU3&#10;3tP1EEslIRxyNFDF2OZah6Iih2HsW2LhfnznMArsSm07vEm4a3SaJDPtsGZpqLClTUXF+fDnpDf+&#10;ptPCnt52l8/6azvrv1O/eTfmddiv56Ai9fFf/HR/WANZJmvljBwBv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jXC/wgAAANwAAAAPAAAAAAAAAAAAAAAAAJgCAABkcnMvZG93&#10;bnJldi54bWxQSwUGAAAAAAQABAD1AAAAhw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92" o:spid="_x0000_s1279" style="position:absolute;left:7715;top:1195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BPfMQA&#10;AADcAAAADwAAAGRycy9kb3ducmV2LnhtbESPwWrDMBBE74X8g9hAb43slhTbiRLaQsE0p7r5gMXa&#10;2iLWykhq7Pbrq0Agx2Fm3jDb/WwHcSYfjGMF+SoDQdw6bbhTcPx6fyhAhIiscXBMCn4pwH63uNti&#10;pd3En3RuYicShEOFCvoYx0rK0PZkMazcSJy8b+ctxiR9J7XHKcHtIB+z7FlaNJwWehzpraf21PxY&#10;BfX0ih/NwZinsin9cf2XH+o8V+p+Ob9sQESa4y18bddaQVGUcDmTjoD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wT3z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193" o:spid="_x0000_s1280" style="position:absolute;left:7875;top:11894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1cNcEA&#10;AADcAAAADwAAAGRycy9kb3ducmV2LnhtbERPz2vCMBS+D/Y/hDfwNpN62NrOKKPgmAwmVmHXR/Ns&#10;y5qXkmRa/3tzGHj8+H4v15MdxJl86B1ryOYKBHHjTM+thuNh85yDCBHZ4OCYNFwpwHr1+LDE0rgL&#10;7+lcx1akEA4lauhiHEspQ9ORxTB3I3HiTs5bjAn6VhqPlxRuB7lQ6kVa7Dk1dDhS1VHzW/9ZDR9F&#10;5quMVF5/q95ztf3a/ZxetZ49Te9vICJN8S7+d38aDXmR5qcz6Qj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NXDXBAAAA3AAAAA8AAAAAAAAAAAAAAAAAmAIAAGRycy9kb3du&#10;cmV2LnhtbFBLBQYAAAAABAAEAPUAAACGAwAAAAA=&#10;" filled="f" strokeweight="19e-5mm">
                    <v:stroke joinstyle="round" endcap="round"/>
                  </v:rect>
                  <v:shape id="Freeform 1194" o:spid="_x0000_s1281" style="position:absolute;left:7928;top:1195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5P/8QA&#10;AADcAAAADwAAAGRycy9kb3ducmV2LnhtbESPS4vCMBSF94L/IVzBjWhqcUSrUUQQhpmVj4XuLs21&#10;rTY3tYla//1EGHB5OI+PM182phQPql1hWcFwEIEgTq0uOFNw2G/6ExDOI2ssLZOCFzlYLtqtOSba&#10;PnlLj53PRBhhl6CC3PsqkdKlORl0A1sRB+9sa4M+yDqTusZnGDeljKNoLA0WHAg5VrTOKb3u7iZw&#10;/SUepfrQ+739FMfNuDnFdv2lVLfTrGYgPDX+E/5vf2sFk+kQ3mfCE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uT//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95" o:spid="_x0000_s1282" style="position:absolute;left:7928;top:1195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1L0MQA&#10;AADcAAAADwAAAGRycy9kb3ducmV2LnhtbESPwWrDMBBE74H+g9hCb4nslIbYjRKaQsEkpzj5gMXa&#10;2qLWykhK7Pbro0Khx2Fm3jCb3WR7cSMfjGMF+SIDQdw4bbhVcDl/zNcgQkTW2DsmBd8UYLd9mG2w&#10;1G7kE93q2IoE4VCigi7GoZQyNB1ZDAs3ECfv03mLMUnfSu1xTHDby2WWraRFw2mhw4HeO2q+6qtV&#10;UI17PNRHY56LuvCXl5/8WOW5Uk+P09sriEhT/A//tSutYF0s4fdMOgJ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NS9D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196" o:spid="_x0000_s1283" style="position:absolute;left:8083;top:11894;width:208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/CQsUA&#10;AADcAAAADwAAAGRycy9kb3ducmV2LnhtbESPUWvCMBSF3wf7D+EOfJtJJ2y1GmUUFGUwWTfY66W5&#10;tsXmpiRR679fBoM9Hs453+Es16PtxYV86BxryKYKBHHtTMeNhq/PzWMOIkRkg71j0nCjAOvV/d0S&#10;C+Ou/EGXKjYiQTgUqKGNcSikDHVLFsPUDcTJOzpvMSbpG2k8XhPc9vJJqWdpseO00OJAZUv1qTpb&#10;Ddt55suMVF69q85zuX87fB9ftJ48jK8LEJHG+B/+a++Mhnw+g98z6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n8JCxQAAANwAAAAPAAAAAAAAAAAAAAAAAJgCAABkcnMv&#10;ZG93bnJldi54bWxQSwUGAAAAAAQABAD1AAAAigMAAAAA&#10;" filled="f" strokeweight="19e-5mm">
                    <v:stroke joinstyle="round" endcap="round"/>
                  </v:rect>
                  <v:shape id="Freeform 1197" o:spid="_x0000_s1284" style="position:absolute;left:8141;top:1195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nsZ8QA&#10;AADcAAAADwAAAGRycy9kb3ducmV2LnhtbESPS4vCMBSF94L/IVxhNqKpRYtWo4ggDM7Kx0J3l+ba&#10;dqa56TQZrf9+IgguD+fxcRar1lTiRo0rLSsYDSMQxJnVJecKTsftYArCeWSNlWVS8CAHq2W3s8BU&#10;2zvv6XbwuQgj7FJUUHhfp1K6rCCDbmhr4uBdbWPQB9nkUjd4D+OmknEUJdJgyYFQYE2bgrKfw58J&#10;XP8djzN96n/97srzNmkvsd1MlProtes5CE+tf4df7U+tYDobw/NMOA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7Gf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198" o:spid="_x0000_s1285" style="position:absolute;left:8141;top:1195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TTpMQA&#10;AADcAAAADwAAAGRycy9kb3ducmV2LnhtbESPwWrDMBBE74H8g9hAb4nsloTYjRLSQsE0pzj5gMXa&#10;2iLWykhq7Pbrq0Khx2Fm3jC7w2R7cScfjGMF+SoDQdw4bbhVcL28LbcgQkTW2DsmBV8U4LCfz3ZY&#10;ajfyme51bEWCcChRQRfjUEoZmo4shpUbiJP34bzFmKRvpfY4Jrjt5WOWbaRFw2mhw4FeO2pu9adV&#10;UI0v+F6fjHkq6sJf19/5qcpzpR4W0/EZRKQp/of/2pVWsC3W8HsmHQ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k06TEAAAA3AAAAA8AAAAAAAAAAAAAAAAAmAIAAGRycy9k&#10;b3ducmV2LnhtbFBLBQYAAAAABAAEAPUAAACJ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199" o:spid="_x0000_s1286" style="position:absolute;left:8291;top:11894;width:227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hh2sQA&#10;AADcAAAADwAAAGRycy9kb3ducmV2LnhtbESPQWvCQBSE74X+h+UVequ76UFjdBUJVFoKLUbB6yP7&#10;TILZt2F31fTfd4VCj8PMfMMs16PtxZV86BxryCYKBHHtTMeNhsP+7SUHESKywd4xafihAOvV48MS&#10;C+NuvKNrFRuRIBwK1NDGOBRShroli2HiBuLknZy3GJP0jTQebwlue/mq1FRa7DgttDhQ2VJ9ri5W&#10;w3ae+TIjlVdfqvNcfnx+H08zrZ+fxs0CRKQx/of/2u9GQz6fwv1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oYdrEAAAA3AAAAA8AAAAAAAAAAAAAAAAAmAIAAGRycy9k&#10;b3ducmV2LnhtbFBLBQYAAAAABAAEAPUAAACJAwAAAAA=&#10;" filled="f" strokeweight="19e-5mm">
                    <v:stroke joinstyle="round" endcap="round"/>
                  </v:rect>
                  <v:shape id="Freeform 1200" o:spid="_x0000_s1287" style="position:absolute;left:8354;top:1195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tyEMYA&#10;AADcAAAADwAAAGRycy9kb3ducmV2LnhtbESPzWrCQBSF9wXfYbhCN0UnDZra6ChFEEpdmWZhd5fM&#10;NUmbuZNmpia+fUcQXB7Oz8dZbQbTiDN1rras4HkagSAurK65VJB/7iYLEM4ja2wsk4ILOdisRw8r&#10;TLXt+UDnzJcijLBLUUHlfZtK6YqKDLqpbYmDd7KdQR9kV0rdYR/GTSPjKEqkwZoDocKWthUVP9mf&#10;CVz/Hc8KnT/tfz/q4y4ZvmK7nSv1OB7eliA8Df4evrXftYLF6wtcz4Qj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tyEMYAAADcAAAADwAAAAAAAAAAAAAAAACYAgAAZHJz&#10;L2Rvd25yZXYueG1sUEsFBgAAAAAEAAQA9QAAAIs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201" o:spid="_x0000_s1288" style="position:absolute;left:8354;top:1195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V8OsEA&#10;AADcAAAADwAAAGRycy9kb3ducmV2LnhtbERP3WrCMBS+H+wdwhG8m2k3JrYzyjYYlHll9QEOzVkb&#10;bE5Kktnq05sLwcuP73+9nWwvzuSDcawgX2QgiBunDbcKjoeflxWIEJE19o5JwYUCbDfPT2sstRt5&#10;T+c6tiKFcChRQRfjUEoZmo4shoUbiBP357zFmKBvpfY4pnDby9csW0qLhlNDhwN9d9Sc6n+roBq/&#10;8LfeGfNW1IU/vl/zXZXnSs1n0+cHiEhTfIjv7korWBVpbTqTjoD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lfDrBAAAA3AAAAA8AAAAAAAAAAAAAAAAAmAIAAGRycy9kb3du&#10;cmV2LnhtbFBLBQYAAAAABAAEAPUAAACG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202" o:spid="_x0000_s1289" style="position:absolute;left:8518;top:11894;width:209;height:2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1qMQA&#10;AADcAAAADwAAAGRycy9kb3ducmV2LnhtbESPQUvEMBSE74L/ITxhb25SD2vb3bRIQXERFKvg9dG8&#10;bcs2LyWJu91/bwTB4zAz3zC7erGTOJEPo2MN2VqBIO6cGbnX8PnxeJuDCBHZ4OSYNFwoQF1dX+2w&#10;NO7M73RqYy8ShEOJGoYY51LK0A1kMazdTJy8g/MWY5K+l8bjOcHtJO+U2kiLI6eFAWdqBuqO7bfV&#10;8FRkvslI5e2rGj03+5e3r8O91qub5WELItIS/8N/7WejIS8K+D2TjoCs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39ajEAAAA3AAAAA8AAAAAAAAAAAAAAAAAmAIAAGRycy9k&#10;b3ducmV2LnhtbFBLBQYAAAAABAAEAPUAAACJAwAAAAA=&#10;" filled="f" strokeweight="19e-5mm">
                    <v:stroke joinstyle="round" endcap="round"/>
                  </v:rect>
                  <v:shape id="Freeform 1203" o:spid="_x0000_s1290" style="position:absolute;left:8567;top:11953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wfsIA&#10;AADcAAAADwAAAGRycy9kb3ducmV2LnhtbERPTWvCQBC9C/0PyxR6kboxtFKjq4gglHqqetDbkB2T&#10;aHY2zW41/nvnIHh8vO/pvHO1ulAbKs8GhoMEFHHubcWFgd129f4FKkRki7VnMnCjAPPZS2+KmfVX&#10;/qXLJhZKQjhkaKCMscm0DnlJDsPAN8TCHX3rMApsC21bvEq4q3WaJCPtsGJpKLGhZUn5efPvpDee&#10;0o/c7vrrv59qvxp1h9QvP415e+0WE1CRuvgUP9zf1sA4kflyRo6Ant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yXB+wgAAANwAAAAPAAAAAAAAAAAAAAAAAJgCAABkcnMvZG93&#10;bnJldi54bWxQSwUGAAAAAAQABAD1AAAAhw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204" o:spid="_x0000_s1291" style="position:absolute;left:8567;top:11953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RPvcQA&#10;AADcAAAADwAAAGRycy9kb3ducmV2LnhtbESPUUvDMBSF3wX/Q7iCby6NoqzdsqGCUNyT3X7Apblr&#10;w5qbksS12683guDj4ZzzHc56O7tBnClE61mDWhQgiFtvLHcaDvuPhyWImJANDp5Jw4UibDe3N2us&#10;jJ/4i85N6kSGcKxQQ5/SWEkZ254cxoUfibN39MFhyjJ00gScMtwN8rEoXqRDy3mhx5Hee2pPzbfT&#10;UE9v+NnsrH0qmzIcnq9qVyul9f3d/LoCkWhO/+G/dm00lIWC3zP5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0T73EAAAA3AAAAA8AAAAAAAAAAAAAAAAAmAIAAGRycy9k&#10;b3ducmV2LnhtbFBLBQYAAAAABAAEAPUAAACJ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205" o:spid="_x0000_s1292" style="position:absolute;left:6588;top:12102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j9w8QA&#10;AADcAAAADwAAAGRycy9kb3ducmV2LnhtbESPT2sCMRTE7wW/Q3iCt5qsB/9sjVIWFEuhxVXo9bF5&#10;7i7dvCxJ1O23b4RCj8PM/IZZbwfbiRv50DrWkE0VCOLKmZZrDefT7nkJIkRkg51j0vBDAbab0dMa&#10;c+PufKRbGWuRIBxy1NDE2OdShqohi2HqeuLkXZy3GJP0tTQe7wluOzlTai4ttpwWGuypaKj6Lq9W&#10;w36V+SIjtSw/VOu5eHv//LostJ6Mh9cXEJGG+B/+ax+MhpWaweNMOg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4/cPEAAAA3AAAAA8AAAAAAAAAAAAAAAAAmAIAAGRycy9k&#10;b3ducmV2LnhtbFBLBQYAAAAABAAEAPUAAACJAwAAAAA=&#10;" filled="f" strokeweight="19e-5mm">
                    <v:stroke joinstyle="round" endcap="round"/>
                  </v:rect>
                  <v:shape id="Freeform 1206" o:spid="_x0000_s1293" style="position:absolute;left:6650;top:1216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vuCcQA&#10;AADcAAAADwAAAGRycy9kb3ducmV2LnhtbESPS4vCMBSF94L/IVzBjWg6HRWtRhFBkJmVj4XuLs21&#10;rTY3nSZq599PBgSXh/P4OPNlY0rxoNoVlhV8DCIQxKnVBWcKjodNfwLCeWSNpWVS8EsOlot2a46J&#10;tk/e0WPvMxFG2CWoIPe+SqR0aU4G3cBWxMG72NqgD7LOpK7xGcZNKeMoGkuDBQdCjhWtc0pv+7sJ&#10;XH+Nh6k+9r5/vorTZtycY7seKdXtNKsZCE+Nf4df7a1WMI0+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b7gn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207" o:spid="_x0000_s1294" style="position:absolute;left:6650;top:12166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/ngMUA&#10;AADcAAAADwAAAGRycy9kb3ducmV2LnhtbESPzWrDMBCE74W8g9hAb42UYtzGiWzyQyGXFpr2ATbW&#10;xjaxVsZSY/vto0Khx2FmvmE2xWhbcaPeN441LBcKBHHpTMOVhu+vt6dXED4gG2wdk4aJPBT57GGD&#10;mXEDf9LtFCoRIewz1FCH0GVS+rImi37hOuLoXVxvMUTZV9L0OES4beWzUqm02HBcqLGjfU3l9fRj&#10;NbhhOKQ7f52qw/vH/pwsVepelNaP83G7BhFoDP/hv/bRaFipBH7PxCMg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T+eAxQAAANwAAAAPAAAAAAAAAAAAAAAAAJgCAABkcnMv&#10;ZG93bnJldi54bWxQSwUGAAAAAAQABAD1AAAAigMAAAAA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208" o:spid="_x0000_s1295" style="position:absolute;left:6815;top:12102;width:20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Flt8QA&#10;AADcAAAADwAAAGRycy9kb3ducmV2LnhtbESPUWvCMBSF34X9h3AHe5tJB25ajTIKk42BYhV8vTTX&#10;ttjclCTT7t8vA8HHwznnO5zFarCduJAPrWMN2ViBIK6cabnWcNh/PE9BhIhssHNMGn4pwGr5MFpg&#10;btyVd3QpYy0ShEOOGpoY+1zKUDVkMYxdT5y8k/MWY5K+lsbjNcFtJ1+UepUWW04LDfZUNFSdyx+r&#10;YT3LfJGRmpYb1Xouvr63x9Ob1k+Pw/scRKQh3sO39qfRMFMT+D+Tj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RZbfEAAAA3AAAAA8AAAAAAAAAAAAAAAAAmAIAAGRycy9k&#10;b3ducmV2LnhtbFBLBQYAAAAABAAEAPUAAACJAwAAAAA=&#10;" filled="f" strokeweight="19e-5mm">
                    <v:stroke joinstyle="round" endcap="round"/>
                  </v:rect>
                  <v:shape id="Freeform 1209" o:spid="_x0000_s1296" style="position:absolute;left:6863;top:1216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xNkcUA&#10;AADcAAAADwAAAGRycy9kb3ducmV2LnhtbESPzWrCQBSF90LfYbiFbsRMGmqwqaMUQSh1pWahu0vm&#10;NkmbuZPOTDV9e0cQXB7Oz8eZLwfTiRM531pW8JykIIgrq1uuFZT79WQGwgdkjZ1lUvBPHpaLh9Ec&#10;C23PvKXTLtQijrAvUEETQl9I6auGDPrE9sTR+7LOYIjS1VI7PMdx08ksTXNpsOVIaLCnVUPVz+7P&#10;RG74zl4qXY43v5/tYZ0Px8yupko9PQ7vbyACDeEevrU/tILXNIfrmXgE5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E2RxQAAANwAAAAPAAAAAAAAAAAAAAAAAJgCAABkcnMv&#10;ZG93bnJldi54bWxQSwUGAAAAAAQABAD1AAAAigMAAAAA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210" o:spid="_x0000_s1297" style="position:absolute;left:6863;top:12166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1598MA&#10;AADcAAAADwAAAGRycy9kb3ducmV2LnhtbESP3YrCMBSE74V9h3AW9k4TZanaNcquInij4M8DHJuz&#10;bbE5KU209e2NIHg5zMw3zGzR2UrcqPGlYw3DgQJBnDlTcq7hdFz3JyB8QDZYOSYNd/KwmH/0Zpga&#10;1/KeboeQiwhhn6KGIoQ6ldJnBVn0A1cTR+/fNRZDlE0uTYNthNtKjpRKpMWS40KBNS0Lyi6Hq9Xg&#10;2naV/PnLPV9td8vz91Albqy0/vrsfn9ABOrCO/xqb4yGqRrD80w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1598MAAADcAAAADwAAAAAAAAAAAAAAAACYAgAAZHJzL2Rv&#10;d25yZXYueG1sUEsFBgAAAAAEAAQA9QAAAIgDAAAAAA==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211" o:spid="_x0000_s1298" style="position:absolute;left:7023;top:12102;width:20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DKKcEA&#10;AADcAAAADwAAAGRycy9kb3ducmV2LnhtbERPz2vCMBS+D/wfwhO8zaQenFajSMGhDDasgtdH82yL&#10;zUtJMu3+++Uw2PHj+73eDrYTD/KhdawhmyoQxJUzLdcaLuf96wJEiMgGO8ek4YcCbDejlzXmxj35&#10;RI8y1iKFcMhRQxNjn0sZqoYshqnriRN3c95iTNDX0nh8pnDbyZlSc2mx5dTQYE9FQ9W9/LYa3peZ&#10;LzJSi/JTtZ6L48fX9fam9WQ87FYgIg3xX/znPhgNS5XWpj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QyinBAAAA3AAAAA8AAAAAAAAAAAAAAAAAmAIAAGRycy9kb3du&#10;cmV2LnhtbFBLBQYAAAAABAAEAPUAAACGAwAAAAA=&#10;" filled="f" strokeweight="19e-5mm">
                    <v:stroke joinstyle="round" endcap="round"/>
                  </v:rect>
                  <v:shape id="Freeform 1212" o:spid="_x0000_s1299" style="position:absolute;left:7076;top:1216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PZ48QA&#10;AADcAAAADwAAAGRycy9kb3ducmV2LnhtbESPzYrCMBSF98K8Q7iCG9F0yli0GmUQBNGVjotxd2mu&#10;bbW56TRRO29vBMHl4fx8nNmiNZW4UeNKywo+hxEI4szqknMFh5/VYAzCeWSNlWVS8E8OFvOPzgxT&#10;be+8o9ve5yKMsEtRQeF9nUrpsoIMuqGtiYN3so1BH2STS93gPYybSsZRlEiDJQdCgTUtC8ou+6sJ&#10;XH+OvzJ96G//NuXvKmmPsV2OlOp12+8pCE+tf4df7bVWMIkm8Dw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2eP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213" o:spid="_x0000_s1300" style="position:absolute;left:7076;top:12166;width:100;height:98;visibility:visible;mso-wrap-style:square;v-text-anchor:top" coordsize="100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13XsAA&#10;AADcAAAADwAAAGRycy9kb3ducmV2LnhtbERPy4rCMBTdC/MP4Q7MTpPKULUaZUYZcKPg4wOuzbUt&#10;Njelibb+/WQhuDyc92LV21o8qPWVYw3JSIEgzp2puNBwPv0NpyB8QDZYOyYNT/KwWn4MFpgZ1/GB&#10;HsdQiBjCPkMNZQhNJqXPS7LoR64hjtzVtRZDhG0hTYtdDLe1HCuVSosVx4YSG1qXlN+Od6vBdd0m&#10;/fW3Z7HZ7deX70SlbqK0/vrsf+YgAvXhLX65t0bDLInz45l4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13XsAAAADcAAAADwAAAAAAAAAAAAAAAACYAgAAZHJzL2Rvd25y&#10;ZXYueG1sUEsFBgAAAAAEAAQA9QAAAIUDAAAAAA==&#10;" path="m,49c,21,23,,50,v27,,50,21,50,49c100,49,100,49,100,49v,28,-23,49,-50,49c23,98,,77,,49e" filled="f" strokeweight="19e-5mm">
                    <v:stroke endcap="round"/>
                    <v:path arrowok="t" o:connecttype="custom" o:connectlocs="0,49;50,0;100,49;100,49;50,98;0,49" o:connectangles="0,0,0,0,0,0"/>
                  </v:shape>
                  <v:rect id="Rectangle 1214" o:spid="_x0000_s1301" style="position:absolute;left:7231;top:12102;width:20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P1acQA&#10;AADcAAAADwAAAGRycy9kb3ducmV2LnhtbESPQUsDMRSE74L/ITzBm03iQbvbpkUWFKVg6Vbw+ti8&#10;7i7dvCxJbNd/3whCj8PMfMMs15MbxIlC7D0b0DMFgrjxtufWwNf+9WEOIiZki4NnMvBLEdar25sl&#10;ltafeUenOrUiQziWaKBLaSyljE1HDuPMj8TZO/jgMGUZWmkDnjPcDfJRqSfpsOe80OFIVUfNsf5x&#10;Bt4KHSpNal5/qj5w9bHZfh+ejbm/m14WIBJN6Rr+b79bA4XW8HcmHwG5u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z9WnEAAAA3AAAAA8AAAAAAAAAAAAAAAAAmAIAAGRycy9k&#10;b3ducmV2LnhtbFBLBQYAAAAABAAEAPUAAACJAwAAAAA=&#10;" filled="f" strokeweight="19e-5mm">
                    <v:stroke joinstyle="round" endcap="round"/>
                  </v:rect>
                  <v:shape id="Freeform 1215" o:spid="_x0000_s1302" style="position:absolute;left:7289;top:12166;width:100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7dT8MA&#10;AADcAAAADwAAAGRycy9kb3ducmV2LnhtbESPzYrCMBSF9wO+Q7iCm0FTiyNajSKCILoadaG7S3Nt&#10;q81NbaLWtzcDAy4P5+fjTOeNKcWDaldYVtDvRSCIU6sLzhQc9qvuCITzyBpLy6TgRQ7ms9bXFBNt&#10;n/xLj53PRBhhl6CC3PsqkdKlORl0PVsRB+9sa4M+yDqTusZnGDeljKNoKA0WHAg5VrTMKb3u7iZw&#10;/SUepPrwvb1tiuNq2Jxiu/xRqtNuFhMQnhr/Cf+311rBuB/D35lwBOTs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7dT8MAAADcAAAADwAAAAAAAAAAAAAAAACYAgAAZHJzL2Rv&#10;d25yZXYueG1sUEsFBgAAAAAEAAQA9QAAAIgDAAAAAA==&#10;" path="m,42c,18,19,,42,,65,,84,18,84,42v,,,,,c84,65,65,83,42,83,19,83,,65,,42e" fillcolor="black" strokeweight="0">
                    <v:path arrowok="t" o:connecttype="custom" o:connectlocs="0,50;50,0;100,50;100,50;50,98;0,50" o:connectangles="0,0,0,0,0,0"/>
                  </v:shape>
                  <v:shape id="Freeform 1216" o:spid="_x0000_s1303" style="position:absolute;left:7289;top:1216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PijMQA&#10;AADcAAAADwAAAGRycy9kb3ducmV2LnhtbESPUUvDMBSF3wX/Q7iDvbk0DsXWZUMHg+KerPsBl+ba&#10;hjU3JcnW6q83guDj4ZzzHc5mN7tBXClE61mDWhUgiFtvLHcaTh+HuycQMSEbHDyThi+KsNve3myw&#10;Mn7id7o2qRMZwrFCDX1KYyVlbHtyGFd+JM7epw8OU5ahkybglOFukPdF8SgdWs4LPY6076k9Nxen&#10;oZ5e8a05WrsumzKcHr7VsVZK6+VifnkGkWhO/+G/dm00lGoNv2fy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z4oz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217" o:spid="_x0000_s1304" style="position:absolute;left:7439;top:12102;width:22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RW8cQA&#10;AADcAAAADwAAAGRycy9kb3ducmV2LnhtbESPUWvCMBSF34X9h3AHe5tJh2xajTIKk42BYhV8vTTX&#10;ttjclCTT7t8vA8HHwznnO5zFarCduJAPrWMN2ViBIK6cabnWcNh/PE9BhIhssHNMGn4pwGr5MFpg&#10;btyVd3QpYy0ShEOOGpoY+1zKUDVkMYxdT5y8k/MWY5K+lsbjNcFtJ1+UepUWW04LDfZUNFSdyx+r&#10;YT3LfJGRmpYb1Xouvr63x9Ob1k+Pw/scRKQh3sO39qfRMMsm8H8mHQ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EVvHEAAAA3AAAAA8AAAAAAAAAAAAAAAAAmAIAAGRycy9k&#10;b3ducmV2LnhtbFBLBQYAAAAABAAEAPUAAACJAwAAAAA=&#10;" filled="f" strokeweight="19e-5mm">
                    <v:stroke joinstyle="round" endcap="round"/>
                  </v:rect>
                  <v:shape id="Freeform 1218" o:spid="_x0000_s1305" style="position:absolute;left:7502;top:1216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FO8UA&#10;AADcAAAADwAAAGRycy9kb3ducmV2LnhtbESPzWrCQBSF94W+w3CFbopODCo2dZQSCBRdaV3o7pK5&#10;TVIzd9LMNIlv7whCl4fz83FWm8HUoqPWVZYVTCcRCOLc6ooLBcevbLwE4TyyxtoyKbiSg836+WmF&#10;ibY976k7+EKEEXYJKii9bxIpXV6SQTexDXHwvm1r0AfZFlK32IdxU8s4ihbSYMWBUGJDaUn55fBn&#10;Atf/xLNcH193v9vqlC2Gc2zTuVIvo+HjHYSnwf+HH+1PreBtOof7mXA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0U7xQAAANwAAAAPAAAAAAAAAAAAAAAAAJgCAABkcnMv&#10;ZG93bnJldi54bWxQSwUGAAAAAAQABAD1AAAAigMAAAAA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219" o:spid="_x0000_s1306" style="position:absolute;left:7502;top:1216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BFMQA&#10;AADcAAAADwAAAGRycy9kb3ducmV2LnhtbESPUUvDMBSF3wX/Q7gD31wah8PWZUMHg+KerPsBl+ba&#10;hjU3JcnW6q83guDj4ZzzHc5mN7tBXClE61mDWhYgiFtvLHcaTh+H+ycQMSEbHDyThi+KsNve3myw&#10;Mn7id7o2qRMZwrFCDX1KYyVlbHtyGJd+JM7epw8OU5ahkybglOFukA9FsZYOLeeFHkfa99Sem4vT&#10;UE+v+NYcrV2VTRlOj9/qWCul9d1ifnkGkWhO/+G/dm00lGoNv2fy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EQRT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220" o:spid="_x0000_s1307" style="position:absolute;left:7667;top:12102;width:20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bIhsQA&#10;AADcAAAADwAAAGRycy9kb3ducmV2LnhtbESPQWsCMRSE70L/Q3gFb5qsh6pbo5QFS6VQcRV6fWye&#10;u0s3L0uS6vrvTaHgcZiZb5jVZrCduJAPrWMN2VSBIK6cabnWcDpuJwsQISIb7ByThhsF2KyfRivM&#10;jbvygS5lrEWCcMhRQxNjn0sZqoYshqnriZN3dt5iTNLX0ni8Jrjt5EypF2mx5bTQYE9FQ9VP+Ws1&#10;vC8zX2SkFuWXaj0Xu8/993mu9fh5eHsFEWmIj/B/+8NoWGZz+DuTjo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WyIbEAAAA3AAAAA8AAAAAAAAAAAAAAAAAmAIAAGRycy9k&#10;b3ducmV2LnhtbFBLBQYAAAAABAAEAPUAAACJAwAAAAA=&#10;" filled="f" strokeweight="19e-5mm">
                    <v:stroke joinstyle="round" endcap="round"/>
                  </v:rect>
                  <v:shape id="Freeform 1221" o:spid="_x0000_s1308" style="position:absolute;left:7715;top:1216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bqpcMA&#10;AADcAAAADwAAAGRycy9kb3ducmV2LnhtbERPS2vCQBC+F/oflin0UnRjUKmpm1AEoejJx6HehuyY&#10;pM3Optmtpv++cxA8fnzvZTG4Vl2oD41nA5NxAoq49LbhysDxsB69ggoR2WLrmQz8UYAif3xYYmb9&#10;lXd02cdKSQiHDA3UMXaZ1qGsyWEY+45YuLPvHUaBfaVtj1cJd61Ok2SuHTYsDTV2tKqp/N7/OumN&#10;X+m0tMeX7c+m+VzPh1PqVzNjnp+G9zdQkYZ4F9/cH9bAYiJr5YwcAZ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bqpcMAAADcAAAADwAAAAAAAAAAAAAAAACYAgAAZHJzL2Rv&#10;d25yZXYueG1sUEsFBgAAAAAEAAQA9QAAAIg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222" o:spid="_x0000_s1309" style="position:absolute;left:7715;top:1216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vVZsQA&#10;AADcAAAADwAAAGRycy9kb3ducmV2LnhtbESPUUvDMBSF3wX/Q7iCby6NoqzdsqGCUNyT3X7Apblr&#10;w5qbksS12683guDj4ZzzHc56O7tBnClE61mDWhQgiFtvLHcaDvuPhyWImJANDp5Jw4UibDe3N2us&#10;jJ/4i85N6kSGcKxQQ5/SWEkZ254cxoUfibN39MFhyjJ00gScMtwN8rEoXqRDy3mhx5Hee2pPzbfT&#10;UE9v+NnsrH0qmzIcnq9qVyul9f3d/LoCkWhO/+G/dm00lKqE3zP5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b1Wb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223" o:spid="_x0000_s1310" style="position:absolute;left:7875;top:12102;width:20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OaT8EA&#10;AADcAAAADwAAAGRycy9kb3ducmV2LnhtbERPz2vCMBS+D/wfwht4m0k9OK1GGQVFGTjWDXZ9NM+2&#10;2LyUJGr9781B2PHj+73aDLYTV/KhdawhmygQxJUzLdcafn+2b3MQISIb7ByThjsF2KxHLyvMjbvx&#10;N13LWIsUwiFHDU2MfS5lqBqyGCauJ07cyXmLMUFfS+PxlsJtJ6dKzaTFllNDgz0VDVXn8mI17BaZ&#10;LzJS8/KoWs/F4fPr7/Su9fh1+FiCiDTEf/HTvTcaFtM0P51JR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Tmk/BAAAA3AAAAA8AAAAAAAAAAAAAAAAAmAIAAGRycy9kb3du&#10;cmV2LnhtbFBLBQYAAAAABAAEAPUAAACGAwAAAAA=&#10;" filled="f" strokeweight="19e-5mm">
                    <v:stroke joinstyle="round" endcap="round"/>
                  </v:rect>
                  <v:shape id="Freeform 1224" o:spid="_x0000_s1311" style="position:absolute;left:7928;top:1216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CJhcMA&#10;AADcAAAADwAAAGRycy9kb3ducmV2LnhtbESPzYrCMBSF9wO+Q7iCm0FTiyNajSKCILoadaG7S3Nt&#10;q81NbaLWtzcDAy4P5+fjTOeNKcWDaldYVtDvRSCIU6sLzhQc9qvuCITzyBpLy6TgRQ7ms9bXFBNt&#10;n/xLj53PRBhhl6CC3PsqkdKlORl0PVsRB+9sa4M+yDqTusZnGDeljKNoKA0WHAg5VrTMKb3u7iZw&#10;/SUepPrwvb1tiuNq2Jxiu/xRqtNuFhMQnhr/Cf+311rBOO7D35lwBOTs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CJhcMAAADcAAAADwAAAAAAAAAAAAAAAACYAgAAZHJzL2Rv&#10;d25yZXYueG1sUEsFBgAAAAAEAAQA9QAAAIg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225" o:spid="_x0000_s1312" style="position:absolute;left:7928;top:1216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ONqsQA&#10;AADcAAAADwAAAGRycy9kb3ducmV2LnhtbESPUUvDMBSF3wf+h3AF39a0FcXWZcMJQnFP1v2AS3Nt&#10;g81NSbK1+uuNMNjj4ZzzHc5mt9hRnMkH41hBkeUgiDunDfcKjp9v6ycQISJrHB2Tgh8KsNverDZY&#10;azfzB53b2IsE4VCjgiHGqZYydANZDJmbiJP35bzFmKTvpfY4J7gdZZnnj9Ki4bQw4ESvA3Xf7ckq&#10;aOY9vrcHY+6rtvLHh9/i0BSFUne3y8sziEhLvIYv7UYrqMoS/s+kI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TjarEAAAA3AAAAA8AAAAAAAAAAAAAAAAAmAIAAGRycy9k&#10;b3ducmV2LnhtbFBLBQYAAAAABAAEAPUAAACJAwAAAAA=&#10;" path="m,49c,21,23,,50,,77,,99,21,99,49v,,,,,c99,77,77,98,50,98,23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226" o:spid="_x0000_s1313" style="position:absolute;left:8083;top:12102;width:208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EEOMQA&#10;AADcAAAADwAAAGRycy9kb3ducmV2LnhtbESPUWvCMBSF3wf7D+EOfJtJFZxWo4zCRBlsrAq+Xppr&#10;W9bclCTT+u/NYLDHwznnO5zVZrCduJAPrWMN2ViBIK6cabnWcDy8Pc9BhIhssHNMGm4UYLN+fFhh&#10;btyVv+hSxlokCIccNTQx9rmUoWrIYhi7njh5Z+ctxiR9LY3Ha4LbTk6UmkmLLaeFBnsqGqq+yx+r&#10;YbvIfJGRmpcfqvVc7N8/T+cXrUdPw+sSRKQh/of/2jujYTGZwu+ZdAT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BBDjEAAAA3AAAAA8AAAAAAAAAAAAAAAAAmAIAAGRycy9k&#10;b3ducmV2LnhtbFBLBQYAAAAABAAEAPUAAACJAwAAAAA=&#10;" filled="f" strokeweight="19e-5mm">
                    <v:stroke joinstyle="round" endcap="round"/>
                  </v:rect>
                  <v:shape id="Freeform 1227" o:spid="_x0000_s1314" style="position:absolute;left:8141;top:1216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cqHcQA&#10;AADcAAAADwAAAGRycy9kb3ducmV2LnhtbESPS4vCMBSF94L/IVxhNqKpxRGtRhFBkHHlY6G7S3Nt&#10;q81Np4na+fdGGHB5OI+PM1s0phQPql1hWcGgH4EgTq0uOFNwPKx7YxDOI2ssLZOCP3KwmLdbM0y0&#10;ffKOHnufiTDCLkEFufdVIqVLczLo+rYiDt7F1gZ9kHUmdY3PMG5KGUfRSBosOBByrGiVU3rb303g&#10;+ms8TPWxu/39KU7rUXOO7epbqa9Os5yC8NT4T/i/vdEKJvEQ3mfCEZ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HKh3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228" o:spid="_x0000_s1315" style="position:absolute;left:8141;top:1216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oV3sQA&#10;AADcAAAADwAAAGRycy9kb3ducmV2LnhtbESPwWrDMBBE74H+g9hCb4nslITajRLaQsEkpzj5gMXa&#10;2qLWykhq7Pbrq0Agx2Fm3jCb3WR7cSEfjGMF+SIDQdw4bbhVcD59zl9AhIissXdMCn4pwG77MNtg&#10;qd3IR7rUsRUJwqFEBV2MQyllaDqyGBZuIE7el/MWY5K+ldrjmOC2l8ssW0uLhtNChwN9dNR81z9W&#10;QTW+474+GPNc1IU/r/7yQ5XnSj09Tm+vICJN8R6+tSutoFiu4HomHQG5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6Fd7EAAAA3AAAAA8AAAAAAAAAAAAAAAAAmAIAAGRycy9k&#10;b3ducmV2LnhtbFBLBQYAAAAABAAEAPUAAACJ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229" o:spid="_x0000_s1316" style="position:absolute;left:8291;top:12102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anoMUA&#10;AADcAAAADwAAAGRycy9kb3ducmV2LnhtbESPT2sCMRTE7wW/Q3iF3mqyHvyzNUpZsLQISreC18fm&#10;ubt087IkqW6/vREEj8PM/IZZrgfbiTP50DrWkI0VCOLKmZZrDYefzescRIjIBjvHpOGfAqxXo6cl&#10;5sZd+JvOZaxFgnDIUUMTY59LGaqGLIax64mTd3LeYkzS19J4vCS47eREqam02HJaaLCnoqHqt/yz&#10;Gj4WmS8yUvNyp1rPxdd2fzzNtH55Ht7fQEQa4iN8b38aDYvJFG5n0hG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tqegxQAAANwAAAAPAAAAAAAAAAAAAAAAAJgCAABkcnMv&#10;ZG93bnJldi54bWxQSwUGAAAAAAQABAD1AAAAigMAAAAA&#10;" filled="f" strokeweight="19e-5mm">
                    <v:stroke joinstyle="round" endcap="round"/>
                  </v:rect>
                  <v:shape id="Freeform 1230" o:spid="_x0000_s1317" style="position:absolute;left:8354;top:1216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W0asQA&#10;AADcAAAADwAAAGRycy9kb3ducmV2LnhtbESPS4vCMBSF94L/IVzBjWg6ZXxVo4ggyMzKx0J3l+ba&#10;VpubThO18+8nA4LLw3l8nPmyMaV4UO0Kywo+BhEI4tTqgjMFx8OmPwHhPLLG0jIp+CUHy0W7NcdE&#10;2yfv6LH3mQgj7BJUkHtfJVK6NCeDbmAr4uBdbG3QB1lnUtf4DOOmlHEUjaTBggMhx4rWOaW3/d0E&#10;rr/Gn6k+9r5/vorTZtScY7seKtXtNKsZCE+Nf4df7a1WMI3H8H8mHA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VtGrEAAAA3AAAAA8AAAAAAAAAAAAAAAAAmAIAAGRycy9k&#10;b3ducmV2LnhtbFBLBQYAAAAABAAEAPUAAACJAwAAAAA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231" o:spid="_x0000_s1318" style="position:absolute;left:8354;top:1216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u6QMEA&#10;AADcAAAADwAAAGRycy9kb3ducmV2LnhtbERP3WrCMBS+F/YO4Qy8s2kdG2s1yjYYlHm16gMcmrM2&#10;2JyUJLPVpzcXg11+fP/b/WwHcSEfjGMFRZaDIG6dNtwpOB0/V68gQkTWODgmBVcKsN89LLZYaTfx&#10;N12a2IkUwqFCBX2MYyVlaHuyGDI3Eifux3mLMUHfSe1xSuF2kOs8f5EWDaeGHkf66Kk9N79WQT29&#10;41dzMOapbEp/er4Vh7oolFo+zm8bEJHm+C/+c9daQblOa9OZd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7ukDBAAAA3AAAAA8AAAAAAAAAAAAAAAAAmAIAAGRycy9kb3du&#10;cmV2LnhtbFBLBQYAAAAABAAEAPUAAACG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rect id="Rectangle 1232" o:spid="_x0000_s1319" style="position:absolute;left:8518;top:12102;width:209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kz0sQA&#10;AADcAAAADwAAAGRycy9kb3ducmV2LnhtbESPQWvCQBSE70L/w/IKveluPLQmdRUJtFSEimmh10f2&#10;mQSzb8PuVuO/dwsFj8PMfMMs16PtxZl86BxryGYKBHHtTMeNhu+vt+kCRIjIBnvHpOFKAdarh8kS&#10;C+MufKBzFRuRIBwK1NDGOBRShroli2HmBuLkHZ23GJP0jTQeLwluezlX6lla7DgttDhQ2VJ9qn6t&#10;hvc882VGalF9qs5zud3tf44vWj89jptXEJHGeA//tz+Mhnyew9+Zd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pM9LEAAAA3AAAAA8AAAAAAAAAAAAAAAAAmAIAAGRycy9k&#10;b3ducmV2LnhtbFBLBQYAAAAABAAEAPUAAACJAwAAAAA=&#10;" filled="f" strokeweight="19e-5mm">
                    <v:stroke joinstyle="round" endcap="round"/>
                  </v:rect>
                  <v:shape id="Freeform 1233" o:spid="_x0000_s1320" style="position:absolute;left:8567;top:12166;width:99;height:98;visibility:visible;mso-wrap-style:square;v-text-anchor:top" coordsize="84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W6w8MA&#10;AADcAAAADwAAAGRycy9kb3ducmV2LnhtbERPTWvCQBC9F/wPywi9FN2YtqLRVYogSHuqetDbkB2T&#10;aHY2ZldN/33nUOjx8b7ny87V6k5tqDwbGA0TUMS5txUXBva79WACKkRki7VnMvBDAZaL3tMcM+sf&#10;/E33bSyUhHDI0EAZY5NpHfKSHIahb4iFO/nWYRTYFtq2+JBwV+s0ScbaYcXSUGJDq5Lyy/bmpDee&#10;07fc7l++rp/VYT3ujqlfvRvz3O8+ZqAidfFf/OfeWAPTV5kvZ+QI6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W6w8MAAADcAAAADwAAAAAAAAAAAAAAAACYAgAAZHJzL2Rv&#10;d25yZXYueG1sUEsFBgAAAAAEAAQA9QAAAIgDAAAAAA==&#10;" path="m,42c,18,19,,42,,65,,84,18,84,42v,,,,,c84,65,65,83,42,83,19,83,,65,,42e" fillcolor="black" strokeweight="0">
                    <v:path arrowok="t" o:connecttype="custom" o:connectlocs="0,50;50,0;99,50;99,50;50,98;0,50" o:connectangles="0,0,0,0,0,0"/>
                  </v:shape>
                  <v:shape id="Freeform 1234" o:spid="_x0000_s1321" style="position:absolute;left:8567;top:12166;width:99;height:98;visibility:visible;mso-wrap-style:square;v-text-anchor:top" coordsize="99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iFAMQA&#10;AADcAAAADwAAAGRycy9kb3ducmV2LnhtbESPUUvDMBSF3wX/Q7iDvbk0DsXWZUMHg+KerPsBl+ba&#10;hjU3JcnW6q83guDj4ZzzHc5mN7tBXClE61mDWhUgiFtvLHcaTh+HuycQMSEbHDyThi+KsNve3myw&#10;Mn7id7o2qRMZwrFCDX1KYyVlbHtyGFd+JM7epw8OU5ahkybglOFukPdF8SgdWs4LPY6076k9Nxen&#10;oZ5e8a05WrsumzKcHr7VsVZK6+VifnkGkWhO/+G/dm00lGsFv2fy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YhQDEAAAA3AAAAA8AAAAAAAAAAAAAAAAAmAIAAGRycy9k&#10;b3ducmV2LnhtbFBLBQYAAAAABAAEAPUAAACJAwAAAAA=&#10;" path="m,49c,21,22,,50,,77,,99,21,99,49v,,,,,c99,77,77,98,50,98,22,98,,77,,49e" filled="f" strokeweight="19e-5mm">
                    <v:stroke endcap="round"/>
                    <v:path arrowok="t" o:connecttype="custom" o:connectlocs="0,49;50,0;99,49;99,49;50,98;0,49" o:connectangles="0,0,0,0,0,0"/>
                  </v:shape>
                  <v:line id="Line 1235" o:spid="_x0000_s1322" style="position:absolute;visibility:visible;mso-wrap-style:square" from="6644,11098" to="6758,11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ivdscAAADcAAAADwAAAGRycy9kb3ducmV2LnhtbESPQWvCQBSE74X+h+UJ3nSjYrDRVYpB&#10;W+rF2vbQ2yP7zEazb0N2q/HfdwtCj8PMfMMsVp2txYVaXzlWMBomIIgLpysuFXx+bAYzED4ga6wd&#10;k4IbeVgtHx8WmGl35Xe6HEIpIoR9hgpMCE0mpS8MWfRD1xBH7+haiyHKtpS6xWuE21qOkySVFiuO&#10;CwYbWhsqzocfq6D+eslP3+v9KT+nNJ3uTHrLt29K9Xvd8xxEoC78h+/tV63gaTKGvzPxCMjl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iK92xwAAANwAAAAPAAAAAAAA&#10;AAAAAAAAAKECAABkcnMvZG93bnJldi54bWxQSwUGAAAAAAQABAD5AAAAlQMAAAAA&#10;" strokeweight="42e-5mm">
                    <v:stroke endcap="round"/>
                  </v:line>
                  <v:shape id="Freeform 1236" o:spid="_x0000_s1323" style="position:absolute;left:6758;top:11061;width:57;height:94;visibility:visible;mso-wrap-style:square;v-text-anchor:top" coordsize="57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uPfsYA&#10;AADcAAAADwAAAGRycy9kb3ducmV2LnhtbESP3WoCMRSE7wu+QziCdzVrF6xujSJCQYVC/Wmhd4fN&#10;cbOYnCybdN2+fVMoeDnMzDfMYtU7KzpqQ+1ZwWScgSAuva65UnA+vT7OQISIrNF6JgU/FGC1HDws&#10;sND+xgfqjrESCcKhQAUmxqaQMpSGHIaxb4iTd/Gtw5hkW0nd4i3BnZVPWTaVDmtOCwYb2hgqr8dv&#10;p+AzXu3+8PGWm/075c/drrHTr51So2G/fgERqY/38H97qxXM8xz+zq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8uPfsYAAADcAAAADwAAAAAAAAAAAAAAAACYAgAAZHJz&#10;L2Rvd25yZXYueG1sUEsFBgAAAAAEAAQA9QAAAIsDAAAAAA==&#10;" path="m,94l57,37,,,,94xe" fillcolor="black" stroked="f">
                    <v:path arrowok="t" o:connecttype="custom" o:connectlocs="0,94;57,37;0,0;0,94" o:connectangles="0,0,0,0"/>
                  </v:shape>
                  <v:shape id="Freeform 1237" o:spid="_x0000_s1324" style="position:absolute;left:6758;top:11061;width:57;height:94;visibility:visible;mso-wrap-style:square;v-text-anchor:top" coordsize="57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2BsIA&#10;AADcAAAADwAAAGRycy9kb3ducmV2LnhtbESPS4sCMRCE7wv+h9CCtzXjA1dHo4ir4E183ZtJOxmc&#10;dIZJVkd/vRGEPRZV9RU1WzS2FDeqfeFYQa+bgCDOnC44V3A6br7HIHxA1lg6JgUP8rCYt75mmGp3&#10;5z3dDiEXEcI+RQUmhCqV0meGLPquq4ijd3G1xRBlnUtd4z3CbSn7STKSFguOCwYrWhnKroc/q8Dl&#10;P3pln4TF4Pzsyf1u/WuStVKddrOcggjUhP/wp73VCiaDIbzPxCM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CDYGwgAAANwAAAAPAAAAAAAAAAAAAAAAAJgCAABkcnMvZG93&#10;bnJldi54bWxQSwUGAAAAAAQABAD1AAAAhwMAAAAA&#10;" path="m,94l57,37,,,,94xe" filled="f" strokeweight="19e-5mm">
                    <v:stroke endcap="round"/>
                    <v:path arrowok="t" o:connecttype="custom" o:connectlocs="0,94;57,37;0,0;0,94" o:connectangles="0,0,0,0"/>
                  </v:shape>
                  <v:shape id="Freeform 1238" o:spid="_x0000_s1325" style="position:absolute;left:6588;top:11061;width:56;height:94;visibility:visible;mso-wrap-style:square;v-text-anchor:top" coordsize="56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4giMYA&#10;AADcAAAADwAAAGRycy9kb3ducmV2LnhtbESPQWvCQBSE70L/w/IKvemmFkON2UgoFgr2YtKLt0f2&#10;mQSzb2N2NWl/fbdQ8DjMzDdMup1MJ240uNaygudFBIK4srrlWsFX+T5/BeE8ssbOMin4Jgfb7GGW&#10;YqLtyAe6Fb4WAcIuQQWN930ipasaMugWticO3skOBn2QQy31gGOAm04uoyiWBlsOCw329NZQdS6u&#10;RkH+ecyPO4ll/DPurxfXxYeiuCj19DjlGxCeJn8P/7c/tIL1ywr+zoQjI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i4giMYAAADcAAAADwAAAAAAAAAAAAAAAACYAgAAZHJz&#10;L2Rvd25yZXYueG1sUEsFBgAAAAAEAAQA9QAAAIsDAAAAAA==&#10;" path="m56,l,37,56,94,56,xe" fillcolor="black" stroked="f">
                    <v:path arrowok="t" o:connecttype="custom" o:connectlocs="56,0;0,37;56,94;56,0" o:connectangles="0,0,0,0"/>
                  </v:shape>
                  <v:shape id="Freeform 1239" o:spid="_x0000_s1326" style="position:absolute;left:6588;top:11061;width:56;height:94;visibility:visible;mso-wrap-style:square;v-text-anchor:top" coordsize="56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psYsQA&#10;AADcAAAADwAAAGRycy9kb3ducmV2LnhtbESPW2sCMRSE3wv9D+EUfKtZK4hdjVKLtyJ98PZ+2Jxu&#10;FjcnSxJ19dc3QqGPw8x8w4ynra3FhXyoHCvodTMQxIXTFZcKDvvF6xBEiMgaa8ek4EYBppPnpzHm&#10;2l15S5ddLEWCcMhRgYmxyaUMhSGLoesa4uT9OG8xJulLqT1eE9zW8i3LBtJixWnBYEOfhorT7mwV&#10;VPfTd29W6I2Z7cOSjl9+NW+8Up2X9mMEIlIb/8N/7bVW8N4fwONMOgJy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KbGLEAAAA3AAAAA8AAAAAAAAAAAAAAAAAmAIAAGRycy9k&#10;b3ducmV2LnhtbFBLBQYAAAAABAAEAPUAAACJAwAAAAA=&#10;" path="m56,l,37,56,94,56,xe" filled="f" strokeweight="19e-5mm">
                    <v:stroke endcap="round"/>
                    <v:path arrowok="t" o:connecttype="custom" o:connectlocs="56,0;0,37;56,94;56,0" o:connectangles="0,0,0,0"/>
                  </v:shape>
                  <v:rect id="Rectangle 1240" o:spid="_x0000_s1327" style="position:absolute;left:6871;top:10966;width:163;height:3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C0FMIA&#10;AADcAAAADwAAAGRycy9kb3ducmV2LnhtbESP3WoCMRSE7wu+QziCdzWrQtXVKFIQbPHG1Qc4bM7+&#10;YHKyJKm7ffumIHg5zMw3zHY/WCMe5EPrWMFsmoEgLp1uuVZwux7fVyBCRNZoHJOCXwqw343etphr&#10;1/OFHkWsRYJwyFFBE2OXSxnKhiyGqeuIk1c5bzEm6WupPfYJbo2cZ9mHtNhyWmiwo8+GynvxYxXI&#10;a3HsV4XxmfueV2fzdbpU5JSajIfDBkSkIb7Cz/ZJK1gvl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gLQUwgAAANwAAAAPAAAAAAAAAAAAAAAAAJgCAABkcnMvZG93&#10;bnJldi54bWxQSwUGAAAAAAQABAD1AAAAhwMAAAAA&#10;" filled="f" stroked="f">
                    <v:textbox style="mso-fit-shape-to-text:t" inset="0,0,0,0">
                      <w:txbxContent>
                        <w:p w:rsidR="00B2343C" w:rsidRDefault="00B2343C" w:rsidP="00B2343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>10</w:t>
                          </w:r>
                        </w:p>
                      </w:txbxContent>
                    </v:textbox>
                  </v:rect>
                  <v:rect id="Rectangle 1241" o:spid="_x0000_s1328" style="position:absolute;left:7042;top:10966;width:128;height:3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8gZr4A&#10;AADcAAAADwAAAGRycy9kb3ducmV2LnhtbERPy4rCMBTdC/5DuII7TUdBnI5RBkFQcWOdD7g0tw8m&#10;uSlJtPXvzUJweTjvzW6wRjzIh9axgq95BoK4dLrlWsHf7TBbgwgRWaNxTAqeFGC3HY82mGvX85Ue&#10;RaxFCuGQo4Imxi6XMpQNWQxz1xEnrnLeYkzQ11J77FO4NXKRZStpseXU0GBH+4bK/+JuFchbcejX&#10;hfGZOy+qizkdrxU5paaT4fcHRKQhfsRv91Er+F6mtelMOgJy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4fIGa+AAAA3AAAAA8AAAAAAAAAAAAAAAAAmAIAAGRycy9kb3ducmV2&#10;LnhtbFBLBQYAAAAABAAEAPUAAACDAwAAAAA=&#10;" filled="f" stroked="f">
                    <v:textbox style="mso-fit-shape-to-text:t" inset="0,0,0,0">
                      <w:txbxContent>
                        <w:p w:rsidR="00B2343C" w:rsidRDefault="00B2343C" w:rsidP="00B2343C">
                          <w:proofErr w:type="gramStart"/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>m</w:t>
                          </w:r>
                          <w:proofErr w:type="gramEnd"/>
                        </w:p>
                      </w:txbxContent>
                    </v:textbox>
                  </v:rect>
                  <v:rect id="Rectangle 1242" o:spid="_x0000_s1329" style="position:absolute;left:6379;top:10966;width:2556;height:1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GFYMIA&#10;AADcAAAADwAAAGRycy9kb3ducmV2LnhtbESPQYvCMBSE78L+h/CEvWnq7iLaNYooQk+C1sveHs2z&#10;DTYvpYka/70RFjwOM/MNs1hF24ob9d44VjAZZyCIK6cN1wpO5W40A+EDssbWMSl4kIfV8mOwwFy7&#10;Ox/odgy1SBD2OSpoQuhyKX3VkEU/dh1x8s6utxiS7Gupe7wnuG3lV5ZNpUXDaaHBjjYNVZfj1SqQ&#10;m/XkHFtzNdvpvqii/vkzZaHU5zCuf0EEiuEd/m8XWsH8ew6vM+k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QYVgwgAAANwAAAAPAAAAAAAAAAAAAAAAAJgCAABkcnMvZG93&#10;bnJldi54bWxQSwUGAAAAAAQABAD1AAAAhwMAAAAA&#10;" filled="f" strokeweight="67e-5mm">
                    <v:stroke joinstyle="round" endcap="round"/>
                  </v:rect>
                  <v:rect id="Rectangle 1243" o:spid="_x0000_s1330" style="position:absolute;left:7553;top:10626;width:244;height:3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9fHb4A&#10;AADcAAAADwAAAGRycy9kb3ducmV2LnhtbERPy4rCMBTdC/5DuII7TUdEnI5RBkFQcWOdD7g0tw8m&#10;uSlJtPXvzUJweTjvzW6wRjzIh9axgq95BoK4dLrlWsHf7TBbgwgRWaNxTAqeFGC3HY82mGvX85Ue&#10;RaxFCuGQo4Imxi6XMpQNWQxz1xEnrnLeYkzQ11J77FO4NXKRZStpseXU0GBH+4bK/+JuFchbcejX&#10;hfGZOy+qizkdrxU5paaT4fcHRKQhfsRv91Er+F6m+elMOgJy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hvXx2+AAAA3AAAAA8AAAAAAAAAAAAAAAAAmAIAAGRycy9kb3ducmV2&#10;LnhtbFBLBQYAAAAABAAEAPUAAACDAwAAAAA=&#10;" filled="f" stroked="f">
                    <v:textbox style="mso-fit-shape-to-text:t" inset="0,0,0,0">
                      <w:txbxContent>
                        <w:p w:rsidR="00B2343C" w:rsidRDefault="00B2343C" w:rsidP="00B2343C"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>120</w:t>
                          </w:r>
                        </w:p>
                      </w:txbxContent>
                    </v:textbox>
                  </v:rect>
                  <v:rect id="Rectangle 1244" o:spid="_x0000_s1331" style="position:absolute;left:7780;top:10626;width:128;height:3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P6hsIA&#10;AADcAAAADwAAAGRycy9kb3ducmV2LnhtbESPzYoCMRCE74LvEFrwphlFFnc0igiCLl4c9wGaSc8P&#10;Jp0hyTqzb28WhD0WVfUVtd0P1ogn+dA6VrCYZyCIS6dbrhV830+zNYgQkTUax6TglwLsd+PRFnPt&#10;er7Rs4i1SBAOOSpoYuxyKUPZkMUwdx1x8irnLcYkfS21xz7BrZHLLPuQFltOCw12dGyofBQ/VoG8&#10;F6d+XRifua9ldTWX860ip9R0Mhw2ICIN8T/8bp+1gs/VA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I/qGwgAAANwAAAAPAAAAAAAAAAAAAAAAAJgCAABkcnMvZG93&#10;bnJldi54bWxQSwUGAAAAAAQABAD1AAAAhwMAAAAA&#10;" filled="f" stroked="f">
                    <v:textbox style="mso-fit-shape-to-text:t" inset="0,0,0,0">
                      <w:txbxContent>
                        <w:p w:rsidR="00B2343C" w:rsidRDefault="00B2343C" w:rsidP="00B2343C">
                          <w:proofErr w:type="gramStart"/>
                          <w:r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</w:rPr>
                            <w:t>m</w:t>
                          </w:r>
                          <w:proofErr w:type="gramEnd"/>
                        </w:p>
                      </w:txbxContent>
                    </v:textbox>
                  </v:rect>
                  <v:line id="Line 1245" o:spid="_x0000_s1332" style="position:absolute;visibility:visible;mso-wrap-style:square" from="6379,10815" to="8935,10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7cC8cAAADcAAAADwAAAGRycy9kb3ducmV2LnhtbESPQWvCQBSE74X+h+UJ3nSjaLDRVYpB&#10;W+rF2vbQ2yP7zEazb0N2q/HfdwtCj8PMfMMsVp2txYVaXzlWMBomIIgLpysuFXx+bAYzED4ga6wd&#10;k4IbeVgtHx8WmGl35Xe6HEIpIoR9hgpMCE0mpS8MWfRD1xBH7+haiyHKtpS6xWuE21qOkySVFiuO&#10;CwYbWhsqzocfq6D+eslP3+v9KT+nNJ3uTHrLt29K9Xvd8xxEoC78h+/tV63gaTKGvzPxCMjl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jtwLxwAAANwAAAAPAAAAAAAA&#10;AAAAAAAAAKECAABkcnMvZG93bnJldi54bWxQSwUGAAAAAAQABAD5AAAAlQMAAAAA&#10;" strokeweight="42e-5mm">
                    <v:stroke endcap="round"/>
                  </v:line>
                  <v:shape id="Freeform 1246" o:spid="_x0000_s1333" style="position:absolute;left:8916;top:10777;width:38;height:94;visibility:visible;mso-wrap-style:square;v-text-anchor:top" coordsize="38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Axd8UA&#10;AADcAAAADwAAAGRycy9kb3ducmV2LnhtbESPQUsDMRSE74L/ITzBm83aymK3TUsRivbgwV3p+XXz&#10;ulm6eVmS2I3/3giCx2FmvmHW22QHcSUfescKHmcFCOLW6Z47BZ/N/uEZRIjIGgfHpOCbAmw3tzdr&#10;rLSb+IOudexEhnCoUIGJcaykDK0hi2HmRuLsnZ23GLP0ndQepwy3g5wXRSkt9pwXDI70Yqi91F9W&#10;wc4s6/d0LruYhvJw8NNrczoulLq/S7sViEgp/of/2m9awfJpAb9n8hG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kDF3xQAAANwAAAAPAAAAAAAAAAAAAAAAAJgCAABkcnMv&#10;ZG93bnJldi54bWxQSwUGAAAAAAQABAD1AAAAigMAAAAA&#10;" path="m,94l38,38,,,,94xe" fillcolor="black" stroked="f">
                    <v:path arrowok="t" o:connecttype="custom" o:connectlocs="0,94;38,38;0,0;0,94" o:connectangles="0,0,0,0"/>
                  </v:shape>
                  <v:shape id="Freeform 1247" o:spid="_x0000_s1334" style="position:absolute;left:8916;top:10777;width:38;height:94;visibility:visible;mso-wrap-style:square;v-text-anchor:top" coordsize="38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dq5cUA&#10;AADcAAAADwAAAGRycy9kb3ducmV2LnhtbESPQWsCMRSE7wX/Q3iCl6JZRUq7GqVUlNqLrZaeH5vn&#10;ZnHzsmziZv33jVDocZiZb5jlure16Kj1lWMF00kGgrhwuuJSwfdpO34G4QOyxtoxKbiRh/Vq8LDE&#10;XLvIX9QdQykShH2OCkwITS6lLwxZ9BPXECfv7FqLIcm2lLrFmOC2lrMse5IWK04LBht6M1Rcjler&#10;YFd8Uvy5lY+d2cePi4/bZnOolRoN+9cFiEB9+A//td+1gpf5HO5n0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R2rlxQAAANwAAAAPAAAAAAAAAAAAAAAAAJgCAABkcnMv&#10;ZG93bnJldi54bWxQSwUGAAAAAAQABAD1AAAAigMAAAAA&#10;" path="m,94l38,38,,,,94xe" filled="f" strokeweight="19e-5mm">
                    <v:stroke endcap="round"/>
                    <v:path arrowok="t" o:connecttype="custom" o:connectlocs="0,94;38,38;0,0;0,94" o:connectangles="0,0,0,0"/>
                  </v:shape>
                  <v:shape id="Freeform 1248" o:spid="_x0000_s1335" style="position:absolute;left:6360;top:10777;width:38;height:94;visibility:visible;mso-wrap-style:square;v-text-anchor:top" coordsize="38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UMmMUA&#10;AADcAAAADwAAAGRycy9kb3ducmV2LnhtbESPzWrDMBCE74W+g9hCbo3cP9M4UUIolCSHHuqUnDfW&#10;xjKxVkZSY+Xtq0Khx2FmvmEWq2R7cSEfOscKHqYFCOLG6Y5bBV/79/tXECEia+wdk4IrBVgtb28W&#10;WGk38idd6tiKDOFQoQIT41BJGRpDFsPUDcTZOzlvMWbpW6k9jhlue/lYFKW02HFeMDjQm6HmXH9b&#10;BWszqz/SqWxj6svdzo+b/fHwpNTkLq3nICKl+B/+a2+1gtnzC/yey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NQyYxQAAANwAAAAPAAAAAAAAAAAAAAAAAJgCAABkcnMv&#10;ZG93bnJldi54bWxQSwUGAAAAAAQABAD1AAAAigMAAAAA&#10;" path="m38,l,38,38,94,38,xe" fillcolor="black" stroked="f">
                    <v:path arrowok="t" o:connecttype="custom" o:connectlocs="38,0;0,38;38,94;38,0" o:connectangles="0,0,0,0"/>
                  </v:shape>
                  <v:shape id="Freeform 1249" o:spid="_x0000_s1336" style="position:absolute;left:6360;top:10777;width:38;height:94;visibility:visible;mso-wrap-style:square;v-text-anchor:top" coordsize="38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lRCcUA&#10;AADcAAAADwAAAGRycy9kb3ducmV2LnhtbESPQWsCMRSE7wX/Q3iCF9GsUqRdjVIqStuLrZaeH5vn&#10;ZnHzsmziZv33TUHocZiZb5jVpre16Kj1lWMFs2kGgrhwuuJSwfdpN3kC4QOyxtoxKbiRh8168LDC&#10;XLvIX9QdQykShH2OCkwITS6lLwxZ9FPXECfv7FqLIcm2lLrFmOC2lvMsW0iLFacFgw29Gioux6tV&#10;sC8+Kf7cynFn3uPHxcddsz3USo2G/csSRKA+/Ifv7Tet4PlxAX9n0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2VEJxQAAANwAAAAPAAAAAAAAAAAAAAAAAJgCAABkcnMv&#10;ZG93bnJldi54bWxQSwUGAAAAAAQABAD1AAAAigMAAAAA&#10;" path="m38,l,38,38,94,38,xe" filled="f" strokeweight="19e-5mm">
                    <v:stroke endcap="round"/>
                    <v:path arrowok="t" o:connecttype="custom" o:connectlocs="38,0;0,38;38,94;38,0" o:connectangles="0,0,0,0"/>
                  </v:shape>
                  <v:line id="Line 1250" o:spid="_x0000_s1337" style="position:absolute;visibility:visible;mso-wrap-style:square" from="9105,10966" to="9105,12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l/k8gAAADcAAAADwAAAGRycy9kb3ducmV2LnhtbESPzW7CMBCE75X6DtYi9VYcqhIgxaCK&#10;qFDBpeXnwG0Vb+NAvI5iF8Lb15Uq9TiamW8003lna3Gh1leOFQz6CQjiwumKSwX73dvjGIQPyBpr&#10;x6TgRh7ms/u7KWbaXfmTLttQighhn6ECE0KTSekLQxZ93zXE0ftyrcUQZVtK3eI1wm0tn5IklRYr&#10;jgsGG1oYKs7bb6ugPqzy03HxccrPKQ2HG5Pe8uVaqYde9/oCIlAX/sN/7XetYPI8gt8z8QjI2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Pl/k8gAAADcAAAADwAAAAAA&#10;AAAAAAAAAAChAgAAZHJzL2Rvd25yZXYueG1sUEsFBgAAAAAEAAQA+QAAAJYDAAAAAA==&#10;" strokeweight="42e-5mm">
                    <v:stroke endcap="round"/>
                  </v:line>
                  <v:shape id="Freeform 1251" o:spid="_x0000_s1338" style="position:absolute;left:9067;top:12499;width:95;height:38;visibility:visible;mso-wrap-style:square;v-text-anchor:top" coordsize="95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hTa7wA&#10;AADcAAAADwAAAGRycy9kb3ducmV2LnhtbERPvQrCMBDeBd8hnOCmqSKi1ShSEMRFrILr0Zxtsbm0&#10;TdT69mYQHD++//W2M5V4UetKywom4wgEcWZ1ybmC62U/WoBwHlljZZkUfMjBdtPvrTHW9s1neqU+&#10;FyGEXYwKCu/rWEqXFWTQjW1NHLi7bQ36ANtc6hbfIdxUchpFc2mw5NBQYE1JQdkjfRoF+Tm9yMTI&#10;5jbV5Ltb1Zya5KjUcNDtViA8df4v/rkPWsFyFtaGM+EI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POFNrvAAAANwAAAAPAAAAAAAAAAAAAAAAAJgCAABkcnMvZG93bnJldi54&#10;bWxQSwUGAAAAAAQABAD1AAAAgQMAAAAA&#10;" path="m,l38,38,95,,,xe" fillcolor="black" stroked="f">
                    <v:path arrowok="t" o:connecttype="custom" o:connectlocs="0,0;38,38;95,0;0,0" o:connectangles="0,0,0,0"/>
                  </v:shape>
                  <v:shape id="Freeform 1252" o:spid="_x0000_s1339" style="position:absolute;left:9067;top:12499;width:95;height:38;visibility:visible;mso-wrap-style:square;v-text-anchor:top" coordsize="95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vj7MMA&#10;AADcAAAADwAAAGRycy9kb3ducmV2LnhtbESPT4vCMBTE7wt+h/AEb2uqqGg1in/B67qCens2z7bY&#10;vJQkavfbbxaEPQ4z8xtmtmhMJZ7kfGlZQa+bgCDOrC45V3D83n2OQfiArLGyTAp+yMNi3vqYYart&#10;i7/oeQi5iBD2KSooQqhTKX1WkEHftTVx9G7WGQxRulxqh68IN5XsJ8lIGiw5LhRY07qg7H54GAVZ&#10;OTzlW+fN8ro9X44bM97fVl6pTrtZTkEEasJ/+N3eawWTwQT+zsQj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vj7MMAAADcAAAADwAAAAAAAAAAAAAAAACYAgAAZHJzL2Rv&#10;d25yZXYueG1sUEsFBgAAAAAEAAQA9QAAAIgDAAAAAA==&#10;" path="m,l38,38,95,,,xe" filled="f" strokeweight="19e-5mm">
                    <v:stroke endcap="round"/>
                    <v:path arrowok="t" o:connecttype="custom" o:connectlocs="0,0;38,38;95,0;0,0" o:connectangles="0,0,0,0"/>
                  </v:shape>
                  <v:shape id="Freeform 1253" o:spid="_x0000_s1340" style="position:absolute;left:9067;top:10966;width:95;height:38;visibility:visible;mso-wrap-style:square;v-text-anchor:top" coordsize="95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fJsLwA&#10;AADcAAAADwAAAGRycy9kb3ducmV2LnhtbERPvQrCMBDeBd8hnOCmqYKi1ShSEMRFrILr0Zxtsbm0&#10;TdT69mYQHD++//W2M5V4UetKywom4wgEcWZ1ybmC62U/WoBwHlljZZkUfMjBdtPvrTHW9s1neqU+&#10;FyGEXYwKCu/rWEqXFWTQjW1NHLi7bQ36ANtc6hbfIdxUchpFc2mw5NBQYE1JQdkjfRoF+Tm9yMTI&#10;5jbV5Ltb1Zya5KjUcNDtViA8df4v/rkPWsFyFuaHM+EI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0l8mwvAAAANwAAAAPAAAAAAAAAAAAAAAAAJgCAABkcnMvZG93bnJldi54&#10;bWxQSwUGAAAAAAQABAD1AAAAgQMAAAAA&#10;" path="m95,38l38,,,38r95,xe" fillcolor="black" stroked="f">
                    <v:path arrowok="t" o:connecttype="custom" o:connectlocs="95,38;38,0;0,38;95,38" o:connectangles="0,0,0,0"/>
                  </v:shape>
                  <v:shape id="Freeform 1254" o:spid="_x0000_s1341" style="position:absolute;left:9067;top:10966;width:95;height:38;visibility:visible;mso-wrap-style:square;v-text-anchor:top" coordsize="95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R5N8QA&#10;AADcAAAADwAAAGRycy9kb3ducmV2LnhtbESPT2vCQBTE7wW/w/IEb3UTwWJT1xD/gddaQXt7zT6T&#10;0OzbsLvG+O27hUKPw8z8hlnmg2lFT843lhWk0wQEcWl1w5WC08f+eQHCB2SNrWVS8CAP+Wr0tMRM&#10;2zu/U38MlYgQ9hkqqEPoMil9WZNBP7UdcfSu1hkMUbpKaof3CDetnCXJizTYcFyosaNNTeX38WYU&#10;lM38XO2cN8XX7vJ52prF4br2Sk3GQ/EGItAQ/sN/7YNW8DpP4fdMPAJ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keTfEAAAA3AAAAA8AAAAAAAAAAAAAAAAAmAIAAGRycy9k&#10;b3ducmV2LnhtbFBLBQYAAAAABAAEAPUAAACJAwAAAAA=&#10;" path="m95,38l38,,,38r95,xe" filled="f" strokeweight="19e-5mm">
                    <v:stroke endcap="round"/>
                    <v:path arrowok="t" o:connecttype="custom" o:connectlocs="95,38;38,0;0,38;95,38" o:connectangles="0,0,0,0"/>
                  </v:shape>
                </v:group>
                <w10:anchorlock/>
              </v:group>
            </w:pict>
          </mc:Fallback>
        </mc:AlternateContent>
      </w:r>
    </w:p>
    <w:p w:rsidR="006677C0" w:rsidRPr="00AF1AF7" w:rsidRDefault="006677C0" w:rsidP="002067F0">
      <w:pPr>
        <w:pStyle w:val="Caption"/>
        <w:jc w:val="center"/>
      </w:pPr>
      <w:bookmarkStart w:id="5" w:name="_Ref308185587"/>
      <w:r w:rsidRPr="00AF1AF7">
        <w:t xml:space="preserve">Figure </w:t>
      </w:r>
      <w:r w:rsidRPr="00AF1AF7">
        <w:fldChar w:fldCharType="begin"/>
      </w:r>
      <w:r w:rsidRPr="00AF1AF7">
        <w:instrText xml:space="preserve"> SEQ Figure \* ARABIC </w:instrText>
      </w:r>
      <w:r w:rsidRPr="00AF1AF7">
        <w:fldChar w:fldCharType="separate"/>
      </w:r>
      <w:r>
        <w:rPr>
          <w:noProof/>
        </w:rPr>
        <w:t>3</w:t>
      </w:r>
      <w:r w:rsidRPr="00AF1AF7">
        <w:rPr>
          <w:noProof/>
        </w:rPr>
        <w:fldChar w:fldCharType="end"/>
      </w:r>
      <w:bookmarkEnd w:id="5"/>
      <w:r w:rsidRPr="00AF1AF7">
        <w:rPr>
          <w:noProof/>
        </w:rPr>
        <w:t>:</w:t>
      </w:r>
      <w:r w:rsidRPr="00AF1AF7">
        <w:t xml:space="preserve">  Serving cell is HeNB </w:t>
      </w:r>
      <w:r w:rsidR="002067F0">
        <w:t>–</w:t>
      </w:r>
      <w:r w:rsidRPr="00AF1AF7">
        <w:t xml:space="preserve"> </w:t>
      </w:r>
      <w:r w:rsidR="002067F0">
        <w:t>deployment and UL</w:t>
      </w:r>
      <w:r w:rsidRPr="00AF1AF7">
        <w:t xml:space="preserve"> interference scenario</w:t>
      </w:r>
    </w:p>
    <w:p w:rsidR="00BE7ADD" w:rsidRPr="00AF1AF7" w:rsidRDefault="00BE7ADD" w:rsidP="00583EAB"/>
    <w:p w:rsidR="00CB671D" w:rsidRPr="00AF1AF7" w:rsidRDefault="002F64E2" w:rsidP="002F64E2">
      <w:pPr>
        <w:pStyle w:val="Heading2"/>
        <w:numPr>
          <w:ilvl w:val="0"/>
          <w:numId w:val="0"/>
        </w:numPr>
        <w:ind w:left="360"/>
        <w:rPr>
          <w:lang w:val="en-US"/>
        </w:rPr>
      </w:pPr>
      <w:proofErr w:type="gramStart"/>
      <w:r w:rsidRPr="00AF1AF7">
        <w:rPr>
          <w:lang w:val="en-US"/>
        </w:rPr>
        <w:t>4.x.y</w:t>
      </w:r>
      <w:proofErr w:type="gramEnd"/>
      <w:r w:rsidRPr="00AF1AF7">
        <w:rPr>
          <w:lang w:val="en-US"/>
        </w:rPr>
        <w:t>+1</w:t>
      </w:r>
      <w:r w:rsidR="00CB671D" w:rsidRPr="00AF1AF7">
        <w:rPr>
          <w:lang w:val="en-US"/>
        </w:rPr>
        <w:t xml:space="preserve"> Operational requirements</w:t>
      </w:r>
    </w:p>
    <w:p w:rsidR="00CB671D" w:rsidRPr="00AF1AF7" w:rsidRDefault="00CB671D" w:rsidP="00CB671D">
      <w:r w:rsidRPr="00AF1AF7">
        <w:t>The study of this scenario is based on the following principles:</w:t>
      </w:r>
    </w:p>
    <w:p w:rsidR="00CF3450" w:rsidRPr="00AF1AF7" w:rsidRDefault="00CB671D" w:rsidP="00CF3450">
      <w:pPr>
        <w:numPr>
          <w:ilvl w:val="0"/>
          <w:numId w:val="33"/>
        </w:numPr>
      </w:pPr>
      <w:r w:rsidRPr="00AF1AF7">
        <w:t xml:space="preserve">The </w:t>
      </w:r>
      <w:proofErr w:type="spellStart"/>
      <w:r w:rsidRPr="00AF1AF7">
        <w:t>MeNBs</w:t>
      </w:r>
      <w:proofErr w:type="spellEnd"/>
      <w:r w:rsidRPr="00AF1AF7">
        <w:t xml:space="preserve"> (Macro eNB) and HeNBs may have different ch</w:t>
      </w:r>
      <w:r w:rsidR="00C63251" w:rsidRPr="00AF1AF7">
        <w:t>annel width</w:t>
      </w:r>
      <w:r w:rsidR="005A7D35" w:rsidRPr="00AF1AF7">
        <w:t>s</w:t>
      </w:r>
      <w:r w:rsidR="00C63251" w:rsidRPr="00AF1AF7">
        <w:t xml:space="preserve">, as exemplified in </w:t>
      </w:r>
      <w:r w:rsidR="00E23B25" w:rsidRPr="00AF1AF7">
        <w:fldChar w:fldCharType="begin"/>
      </w:r>
      <w:r w:rsidR="00B22B82" w:rsidRPr="00AF1AF7">
        <w:instrText xml:space="preserve"> REF _Ref307725561 \h </w:instrText>
      </w:r>
      <w:r w:rsidR="00E23B25" w:rsidRPr="00AF1AF7">
        <w:fldChar w:fldCharType="separate"/>
      </w:r>
      <w:r w:rsidR="00BE7ADD" w:rsidRPr="00AF1AF7">
        <w:t xml:space="preserve">Figure </w:t>
      </w:r>
      <w:r w:rsidR="00BE7ADD">
        <w:rPr>
          <w:noProof/>
        </w:rPr>
        <w:t>4</w:t>
      </w:r>
      <w:r w:rsidR="00E23B25" w:rsidRPr="00AF1AF7">
        <w:fldChar w:fldCharType="end"/>
      </w:r>
      <w:r w:rsidR="00B22B82" w:rsidRPr="00AF1AF7">
        <w:t xml:space="preserve"> for three frequency channels in a frequency band and in </w:t>
      </w:r>
      <w:r w:rsidR="00E23B25" w:rsidRPr="00AF1AF7">
        <w:fldChar w:fldCharType="begin"/>
      </w:r>
      <w:r w:rsidR="00C63251" w:rsidRPr="00AF1AF7">
        <w:instrText xml:space="preserve"> REF _Ref307335236 \h </w:instrText>
      </w:r>
      <w:r w:rsidR="00E23B25" w:rsidRPr="00AF1AF7">
        <w:fldChar w:fldCharType="separate"/>
      </w:r>
      <w:r w:rsidR="00BE7ADD" w:rsidRPr="00AF1AF7">
        <w:t xml:space="preserve">Figure </w:t>
      </w:r>
      <w:r w:rsidR="00BE7ADD">
        <w:rPr>
          <w:noProof/>
        </w:rPr>
        <w:t>5</w:t>
      </w:r>
      <w:r w:rsidR="00E23B25" w:rsidRPr="00AF1AF7">
        <w:fldChar w:fldCharType="end"/>
      </w:r>
      <w:r w:rsidR="002164F5" w:rsidRPr="00AF1AF7">
        <w:t xml:space="preserve"> for</w:t>
      </w:r>
      <w:r w:rsidR="00CF3450" w:rsidRPr="00AF1AF7">
        <w:t xml:space="preserve"> a four channels frequency band</w:t>
      </w:r>
      <w:r w:rsidR="00C63251" w:rsidRPr="00AF1AF7">
        <w:t>.</w:t>
      </w:r>
    </w:p>
    <w:p w:rsidR="00CF3450" w:rsidRPr="00AF1AF7" w:rsidRDefault="007171B0" w:rsidP="00AE6A31">
      <w:pPr>
        <w:jc w:val="center"/>
      </w:pPr>
      <w:r>
        <w:rPr>
          <w:noProof/>
          <w:lang w:val="en-US" w:eastAsia="en-US" w:bidi="he-IL"/>
        </w:rPr>
        <mc:AlternateContent>
          <mc:Choice Requires="wpc">
            <w:drawing>
              <wp:inline distT="0" distB="0" distL="0" distR="0" wp14:anchorId="1DFAE57E" wp14:editId="3D42E7AB">
                <wp:extent cx="4930775" cy="1748790"/>
                <wp:effectExtent l="0" t="0" r="41275" b="3810"/>
                <wp:docPr id="242" name="Canvas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55" name="AutoShape 108"/>
                        <wps:cNvSpPr>
                          <a:spLocks noChangeArrowheads="1"/>
                        </wps:cNvSpPr>
                        <wps:spPr bwMode="auto">
                          <a:xfrm>
                            <a:off x="781685" y="205105"/>
                            <a:ext cx="1228725" cy="2667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56" name="AutoShape 109"/>
                        <wps:cNvSpPr>
                          <a:spLocks noChangeArrowheads="1"/>
                        </wps:cNvSpPr>
                        <wps:spPr bwMode="auto">
                          <a:xfrm>
                            <a:off x="2152650" y="204470"/>
                            <a:ext cx="1229360" cy="2673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57" name="AutoShape 110"/>
                        <wps:cNvSpPr>
                          <a:spLocks noChangeArrowheads="1"/>
                        </wps:cNvSpPr>
                        <wps:spPr bwMode="auto">
                          <a:xfrm>
                            <a:off x="3523615" y="203835"/>
                            <a:ext cx="1229360" cy="2673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58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41300"/>
                            <a:ext cx="59309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r>
                                <w:t>CA-MeNB</w:t>
                              </w:r>
                            </w:p>
                          </w:txbxContent>
                        </wps:txbx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59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1155700" y="0"/>
                            <a:ext cx="33782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pPr>
                                <w:jc w:val="center"/>
                              </w:pPr>
                              <w:r>
                                <w:t>f1</w:t>
                              </w:r>
                            </w:p>
                          </w:txbxContent>
                        </wps:txbx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60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2527300" y="0"/>
                            <a:ext cx="33782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pPr>
                                <w:jc w:val="center"/>
                              </w:pPr>
                              <w:r>
                                <w:t>f2</w:t>
                              </w:r>
                            </w:p>
                          </w:txbxContent>
                        </wps:txbx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61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3905250" y="0"/>
                            <a:ext cx="337820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pPr>
                                <w:jc w:val="center"/>
                              </w:pPr>
                              <w:r>
                                <w:t>f3</w:t>
                              </w:r>
                            </w:p>
                          </w:txbxContent>
                        </wps:txbx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62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47700"/>
                            <a:ext cx="454025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r>
                                <w:t>HeNBs</w:t>
                              </w:r>
                            </w:p>
                          </w:txbxContent>
                        </wps:txbx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63" name="AutoShape 116"/>
                        <wps:cNvCnPr>
                          <a:cxnSpLocks noChangeShapeType="1"/>
                        </wps:cNvCnPr>
                        <wps:spPr bwMode="auto">
                          <a:xfrm flipV="1">
                            <a:off x="1395730" y="136525"/>
                            <a:ext cx="3175" cy="122364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AutoShape 11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764155" y="117475"/>
                            <a:ext cx="635" cy="125158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AutoShape 11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142105" y="117475"/>
                            <a:ext cx="635" cy="126047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AutoShape 119"/>
                        <wps:cNvSpPr>
                          <a:spLocks noChangeArrowheads="1"/>
                        </wps:cNvSpPr>
                        <wps:spPr bwMode="auto">
                          <a:xfrm>
                            <a:off x="872519" y="618485"/>
                            <a:ext cx="2450033" cy="2667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67" name="AutoShape 120"/>
                        <wps:cNvSpPr>
                          <a:spLocks noChangeArrowheads="1"/>
                        </wps:cNvSpPr>
                        <wps:spPr bwMode="auto">
                          <a:xfrm>
                            <a:off x="3529965" y="610235"/>
                            <a:ext cx="1229360" cy="2673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68" name="AutoShape 121"/>
                        <wps:cNvSpPr>
                          <a:spLocks noChangeArrowheads="1"/>
                        </wps:cNvSpPr>
                        <wps:spPr bwMode="auto">
                          <a:xfrm>
                            <a:off x="3529965" y="1029335"/>
                            <a:ext cx="1229360" cy="2673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69" name="AutoShape 122"/>
                        <wps:cNvSpPr>
                          <a:spLocks noChangeArrowheads="1"/>
                        </wps:cNvSpPr>
                        <wps:spPr bwMode="auto">
                          <a:xfrm>
                            <a:off x="2152015" y="1035685"/>
                            <a:ext cx="1229360" cy="2673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71" name="AutoShape 123"/>
                        <wps:cNvSpPr>
                          <a:spLocks noChangeArrowheads="1"/>
                        </wps:cNvSpPr>
                        <wps:spPr bwMode="auto">
                          <a:xfrm>
                            <a:off x="774065" y="1042035"/>
                            <a:ext cx="1229360" cy="26733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72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" y="1104900"/>
                            <a:ext cx="454025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CF3450">
                              <w:r>
                                <w:t>HeNBs</w:t>
                              </w:r>
                            </w:p>
                          </w:txbxContent>
                        </wps:txbx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  <wps:wsp>
                        <wps:cNvPr id="173" name="AutoShape 168"/>
                        <wps:cNvCnPr>
                          <a:cxnSpLocks noChangeShapeType="1"/>
                        </wps:cNvCnPr>
                        <wps:spPr bwMode="auto">
                          <a:xfrm>
                            <a:off x="514985" y="1541780"/>
                            <a:ext cx="4378325" cy="63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4356100" y="1543050"/>
                            <a:ext cx="574675" cy="20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CE405A" w:rsidRDefault="00CF3450" w:rsidP="00CF345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CE405A">
                                <w:rPr>
                                  <w:sz w:val="18"/>
                                  <w:szCs w:val="18"/>
                                </w:rPr>
                                <w:t>frequency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" tIns="8890" rIns="9144" bIns="889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28" o:spid="_x0000_s1342" editas="canvas" style="width:388.25pt;height:137.7pt;mso-position-horizontal-relative:char;mso-position-vertical-relative:line" coordsize="49307,17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">
                <v:shape id="_x0000_s1343" type="#_x0000_t75" style="position:absolute;width:49307;height:17487;visibility:visible;mso-wrap-style:square">
                  <v:fill o:detectmouseclick="t"/>
                  <v:path o:connecttype="none"/>
                </v:shape>
                <v:roundrect id="AutoShape 108" o:spid="_x0000_s1344" style="position:absolute;left:7816;top:2051;width:12288;height:266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C+R8EA&#10;AADcAAAADwAAAGRycy9kb3ducmV2LnhtbERPTYvCMBC9L/gfwgje1lRRkWoUUdTCnrRe9jbbjG2x&#10;mZQm2rq/frMgeJvH+5zlujOVeFDjSssKRsMIBHFmdcm5gku6/5yDcB5ZY2WZFDzJwXrV+1hirG3L&#10;J3qcfS5CCLsYFRTe17GULivIoBvamjhwV9sY9AE2udQNtiHcVHIcRTNpsOTQUGBN24Ky2/luFPxg&#10;1ubJAa/p6Dfdfn+dJnzcJUoN+t1mAcJT59/ilzvRYf50Cv/Ph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wvkfBAAAA3AAAAA8AAAAAAAAAAAAAAAAAmAIAAGRycy9kb3du&#10;cmV2LnhtbFBLBQYAAAAABAAEAPUAAACGAwAAAAA=&#10;" filled="f" strokeweight="1pt">
                  <v:textbox inset=".72pt,.7pt,.72pt,.7pt"/>
                </v:roundrect>
                <v:roundrect id="AutoShape 109" o:spid="_x0000_s1345" style="position:absolute;left:21526;top:2044;width:12294;height:267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IgMMEA&#10;AADcAAAADwAAAGRycy9kb3ducmV2LnhtbERPTYvCMBC9L/gfwgje1lRRkWoUUdTCnrRe9jbbjG2x&#10;mZQm2uqv3ywseJvH+5zlujOVeFDjSssKRsMIBHFmdcm5gku6/5yDcB5ZY2WZFDzJwXrV+1hirG3L&#10;J3qcfS5CCLsYFRTe17GULivIoBvamjhwV9sY9AE2udQNtiHcVHIcRTNpsOTQUGBN24Ky2/luFPxg&#10;1ubJAa/p6JVuv79OEz7uEqUG/W6zAOGp82/xvzvRYf50Bn/Ph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iIDDBAAAA3AAAAA8AAAAAAAAAAAAAAAAAmAIAAGRycy9kb3du&#10;cmV2LnhtbFBLBQYAAAAABAAEAPUAAACGAwAAAAA=&#10;" filled="f" strokeweight="1pt">
                  <v:textbox inset=".72pt,.7pt,.72pt,.7pt"/>
                </v:roundrect>
                <v:roundrect id="AutoShape 110" o:spid="_x0000_s1346" style="position:absolute;left:35236;top:2038;width:12293;height:267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6Fq8MA&#10;AADcAAAADwAAAGRycy9kb3ducmV2LnhtbERPS2vCQBC+F/oflil4qxtFbYlupCjVQE8mvfQ2ZicP&#10;mp0N2a2J/fXdguBtPr7nbLajacWFetdYVjCbRiCIC6sbrhR85u/PryCcR9bYWiYFV3KwTR4fNhhr&#10;O/CJLpmvRAhhF6OC2vsultIVNRl0U9sRB660vUEfYF9J3eMQwk0r51G0kgYbDg01drSrqfjOfoyC&#10;MxZDlR6wzGe/+e7r47Tg4z5VavI0vq1BeBr9XXxzpzrMX77A/zPhAp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6Fq8MAAADcAAAADwAAAAAAAAAAAAAAAACYAgAAZHJzL2Rv&#10;d25yZXYueG1sUEsFBgAAAAAEAAQA9QAAAIgDAAAAAA==&#10;" filled="f" strokeweight="1pt">
                  <v:textbox inset=".72pt,.7pt,.72pt,.7pt"/>
                </v:roundrect>
                <v:shape id="Text Box 111" o:spid="_x0000_s1347" type="#_x0000_t202" style="position:absolute;top:2413;width:5930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vb/sQA&#10;AADcAAAADwAAAGRycy9kb3ducmV2LnhtbESPQWsCMRCF74X+hzBCbzWr1BJWo1hB6cEeqoVex824&#10;u7iZLEmq23/fOQi9vWHefPPeYjX4Tl0ppjawhcm4AEVcBddybeHruH02oFJGdtgFJgu/lGC1fHxY&#10;YOnCjT/pesi1EginEi00Ofel1qlqyGMah55YducQPWYZY61dxJvAfaenRfGqPbYsHxrsadNQdTn8&#10;eKHg6dvE2ZuZ7qrOnHYvpi8+9tY+jYb1HFSmIf+b79fvTuLPJK2UEQV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L2/7EAAAA3AAAAA8AAAAAAAAAAAAAAAAAmAIAAGRycy9k&#10;b3ducmV2LnhtbFBLBQYAAAAABAAEAPUAAACJAwAAAAA=&#10;" filled="f" stroked="f">
                  <v:textbox inset=".72pt,.7pt,.72pt,.7pt">
                    <w:txbxContent>
                      <w:p w:rsidR="00CF3450" w:rsidRPr="00AE590E" w:rsidRDefault="00CF3450" w:rsidP="00CF3450">
                        <w:r>
                          <w:t>CA-MeNB</w:t>
                        </w:r>
                      </w:p>
                    </w:txbxContent>
                  </v:textbox>
                </v:shape>
                <v:shape id="Text Box 112" o:spid="_x0000_s1348" type="#_x0000_t202" style="position:absolute;left:11557;width:3378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d+ZcQA&#10;AADcAAAADwAAAGRycy9kb3ducmV2LnhtbESPQWsCMRCF74L/IYzQm2aVKnFrFBUqHvRQK/Q6bqa7&#10;SzeTJUl1/femUPA2w3vvmzeLVWcbcSUfascaxqMMBHHhTM2lhvPn+1CBCBHZYOOYNNwpwGrZ7y0w&#10;N+7GH3Q9xVIkCIccNVQxtrmUoajIYhi5ljhp385bjGn1pTQebwluGznJspm0WHO6UGFL24qKn9Ov&#10;TRS8fCk/3ajJrmjUZfeq2ux40Ppl0K3fQETq4tP8n96bVH86h79n0gR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HfmXEAAAA3AAAAA8AAAAAAAAAAAAAAAAAmAIAAGRycy9k&#10;b3ducmV2LnhtbFBLBQYAAAAABAAEAPUAAACJAwAAAAA=&#10;" filled="f" stroked="f">
                  <v:textbox inset=".72pt,.7pt,.72pt,.7pt">
                    <w:txbxContent>
                      <w:p w:rsidR="00CF3450" w:rsidRPr="00AE590E" w:rsidRDefault="00CF3450" w:rsidP="00CF3450">
                        <w:pPr>
                          <w:jc w:val="center"/>
                        </w:pPr>
                        <w:r>
                          <w:t>f1</w:t>
                        </w:r>
                      </w:p>
                    </w:txbxContent>
                  </v:textbox>
                </v:shape>
                <v:shape id="Text Box 113" o:spid="_x0000_s1349" type="#_x0000_t202" style="position:absolute;left:25273;width:3378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EdRcQA&#10;AADcAAAADwAAAGRycy9kb3ducmV2LnhtbESPQWsCMRCF74X+hzBCbzWrVAmrUWyh0oMeqoVex824&#10;u7iZLEmq23/fOQi9vWHefPPecj34Tl0ppjawhcm4AEVcBddybeHr+P5sQKWM7LALTBZ+KcF69fiw&#10;xNKFG3/S9ZBrJRBOJVpocu5LrVPVkMc0Dj2x7M4heswyxlq7iDeB+05Pi2KuPbYsHxrs6a2h6nL4&#10;8ULB07eJs1cz3VadOW1fTF/sd9Y+jYbNAlSmIf+b79cfTuLPJb6UEQV6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RHUXEAAAA3AAAAA8AAAAAAAAAAAAAAAAAmAIAAGRycy9k&#10;b3ducmV2LnhtbFBLBQYAAAAABAAEAPUAAACJAwAAAAA=&#10;" filled="f" stroked="f">
                  <v:textbox inset=".72pt,.7pt,.72pt,.7pt">
                    <w:txbxContent>
                      <w:p w:rsidR="00CF3450" w:rsidRPr="00AE590E" w:rsidRDefault="00CF3450" w:rsidP="00CF3450">
                        <w:pPr>
                          <w:jc w:val="center"/>
                        </w:pPr>
                        <w:r>
                          <w:t>f2</w:t>
                        </w:r>
                      </w:p>
                    </w:txbxContent>
                  </v:textbox>
                </v:shape>
                <v:shape id="Text Box 114" o:spid="_x0000_s1350" type="#_x0000_t202" style="position:absolute;left:39052;width:3378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243sQA&#10;AADcAAAADwAAAGRycy9kb3ducmV2LnhtbESPQWsCMRCF74X+hzAFbzWrqIStUdqC4kEPXQWv42a6&#10;u3QzWZKo6783gtDbDO+9b97Ml71txYV8aBxrGA0zEMSlMw1XGg771bsCESKywdYxabhRgOXi9WWO&#10;uXFX/qFLESuRIBxy1FDH2OVShrImi2HoOuKk/TpvMabVV9J4vCa4beU4y2bSYsPpQo0dfddU/hVn&#10;myh4Oio//VLjddmq03qiumy31Xrw1n9+gIjUx3/zM70xqf5sBI9n0gR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duN7EAAAA3AAAAA8AAAAAAAAAAAAAAAAAmAIAAGRycy9k&#10;b3ducmV2LnhtbFBLBQYAAAAABAAEAPUAAACJAwAAAAA=&#10;" filled="f" stroked="f">
                  <v:textbox inset=".72pt,.7pt,.72pt,.7pt">
                    <w:txbxContent>
                      <w:p w:rsidR="00CF3450" w:rsidRPr="00AE590E" w:rsidRDefault="00CF3450" w:rsidP="00CF3450">
                        <w:pPr>
                          <w:jc w:val="center"/>
                        </w:pPr>
                        <w:r>
                          <w:t>f3</w:t>
                        </w:r>
                      </w:p>
                    </w:txbxContent>
                  </v:textbox>
                </v:shape>
                <v:shape id="Text Box 115" o:spid="_x0000_s1351" type="#_x0000_t202" style="position:absolute;top:6477;width:4540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8mqcUA&#10;AADcAAAADwAAAGRycy9kb3ducmV2LnhtbESPQWvCQBCF74L/YRnBm24MVpbUTVCh0kN70BZ6HbPT&#10;JDQ7G3a3mv77bqHgbYb33jdvttVoe3ElHzrHGlbLDARx7UzHjYb3t6eFAhEissHeMWn4oQBVOZ1s&#10;sTDuxie6nmMjEoRDgRraGIdCylC3ZDEs3UCctE/nLca0+kYaj7cEt73Ms2wjLXacLrQ40KGl+uv8&#10;bRMFLx/KP+xVfqx7dTmu1ZC9vmg9n427RxCRxng3/6efTaq/yeHvmTSBL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zyapxQAAANwAAAAPAAAAAAAAAAAAAAAAAJgCAABkcnMv&#10;ZG93bnJldi54bWxQSwUGAAAAAAQABAD1AAAAigMAAAAA&#10;" filled="f" stroked="f">
                  <v:textbox inset=".72pt,.7pt,.72pt,.7pt">
                    <w:txbxContent>
                      <w:p w:rsidR="00CF3450" w:rsidRPr="00AE590E" w:rsidRDefault="00CF3450" w:rsidP="00CF3450">
                        <w:r>
                          <w:t>HeNBs</w:t>
                        </w:r>
                      </w:p>
                    </w:txbxContent>
                  </v:textbox>
                </v:shape>
                <v:shape id="AutoShape 116" o:spid="_x0000_s1352" type="#_x0000_t32" style="position:absolute;left:13957;top:1365;width:32;height:1223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aPVsUAAADcAAAADwAAAGRycy9kb3ducmV2LnhtbERP20rDQBB9F/yHZYS+iN1UoUrstohQ&#10;rKBQe6E+Dtkxic3Oprtjmv69Kwh9m8O5zmTWu0Z1FGLt2cBomIEiLrytuTSwWc9vHkBFQbbYeCYD&#10;J4owm15eTDC3/sgf1K2kVCmEY44GKpE21zoWFTmMQ98SJ+7LB4eSYCi1DXhM4a7Rt1k21g5rTg0V&#10;tvRcUbFf/TgD+93r9/IlhuL6Xuabbff5/nY4iTGDq/7pEZRQL2fxv3th0/zxHfw9ky7Q0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aPVsUAAADcAAAADwAAAAAAAAAA&#10;AAAAAAChAgAAZHJzL2Rvd25yZXYueG1sUEsFBgAAAAAEAAQA+QAAAJMDAAAAAA==&#10;" strokeweight=".5pt">
                  <v:stroke dashstyle="dash"/>
                </v:shape>
                <v:shape id="AutoShape 117" o:spid="_x0000_s1353" type="#_x0000_t32" style="position:absolute;left:27641;top:1174;width:6;height:1251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OUM8IAAADcAAAADwAAAGRycy9kb3ducmV2LnhtbERPS4vCMBC+C/6HMAt7kTVVRLpdoxRR&#10;qIIHH4c9Ds1sW9pMShO1+++NIHibj+85i1VvGnGjzlWWFUzGEQji3OqKCwWX8/YrBuE8ssbGMin4&#10;Jwer5XCwwETbOx/pdvKFCCHsElRQet8mUrq8JINubFviwP3ZzqAPsCuk7vAewk0jp1E0lwYrDg0l&#10;trQuKa9PV6NgE43SOs2m9e63PcS5/kbK/F6pz48+/QHhqfdv8cud6TB/PoPnM+EC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wOUM8IAAADcAAAADwAAAAAAAAAAAAAA&#10;AAChAgAAZHJzL2Rvd25yZXYueG1sUEsFBgAAAAAEAAQA+QAAAJADAAAAAA==&#10;" strokeweight=".5pt">
                  <v:stroke dashstyle="dash"/>
                </v:shape>
                <v:shape id="AutoShape 118" o:spid="_x0000_s1354" type="#_x0000_t32" style="position:absolute;left:41421;top:1174;width:6;height:1260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8xqMIAAADcAAAADwAAAGRycy9kb3ducmV2LnhtbERPS4vCMBC+C/6HMAt7kTVVULpdoxRR&#10;qIIHH4c9Ds1sW9pMShO1+++NIHibj+85i1VvGnGjzlWWFUzGEQji3OqKCwWX8/YrBuE8ssbGMin4&#10;Jwer5XCwwETbOx/pdvKFCCHsElRQet8mUrq8JINubFviwP3ZzqAPsCuk7vAewk0jp1E0lwYrDg0l&#10;trQuKa9PV6NgE43SOs2m9e63PcS5/kbK/F6pz48+/QHhqfdv8cud6TB/PoPnM+EC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E8xqMIAAADcAAAADwAAAAAAAAAAAAAA&#10;AAChAgAAZHJzL2Rvd25yZXYueG1sUEsFBgAAAAAEAAQA+QAAAJADAAAAAA==&#10;" strokeweight=".5pt">
                  <v:stroke dashstyle="dash"/>
                </v:shape>
                <v:roundrect id="AutoShape 119" o:spid="_x0000_s1355" style="position:absolute;left:8725;top:6184;width:24500;height:266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7qjcEA&#10;AADcAAAADwAAAGRycy9kb3ducmV2LnhtbERPTYvCMBC9C/sfwix401SRIl2jiMvuFjxpvXibbca2&#10;2ExKE2311xtB8DaP9zmLVW9qcaXWVZYVTMYRCOLc6ooLBYfsZzQH4TyyxtoyKbiRg9XyY7DARNuO&#10;d3Td+0KEEHYJKii9bxIpXV6SQTe2DXHgTrY16ANsC6lb7EK4qeU0imJpsOLQUGJDm5Ly8/5iFPxj&#10;3hXpL56yyT3bHLe7Gf99p0oNP/v1FwhPvX+LX+5Uh/lxDM9nw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O6o3BAAAA3AAAAA8AAAAAAAAAAAAAAAAAmAIAAGRycy9kb3du&#10;cmV2LnhtbFBLBQYAAAAABAAEAPUAAACGAwAAAAA=&#10;" filled="f" strokeweight="1pt">
                  <v:textbox inset=".72pt,.7pt,.72pt,.7pt"/>
                </v:roundrect>
                <v:roundrect id="AutoShape 120" o:spid="_x0000_s1356" style="position:absolute;left:35299;top:6102;width:12294;height:267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JPFsEA&#10;AADcAAAADwAAAGRycy9kb3ducmV2LnhtbERPTYvCMBC9L/gfwgje1lQRlWoUUdTCnrRe9jbbjG2x&#10;mZQm2rq/frMgeJvH+5zlujOVeFDjSssKRsMIBHFmdcm5gku6/5yDcB5ZY2WZFDzJwXrV+1hirG3L&#10;J3qcfS5CCLsYFRTe17GULivIoBvamjhwV9sY9AE2udQNtiHcVHIcRVNpsOTQUGBN24Ky2/luFPxg&#10;1ubJAa/p6Dfdfn+dJnzcJUoN+t1mAcJT59/ilzvRYf50Bv/Ph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CTxbBAAAA3AAAAA8AAAAAAAAAAAAAAAAAmAIAAGRycy9kb3du&#10;cmV2LnhtbFBLBQYAAAAABAAEAPUAAACGAwAAAAA=&#10;" filled="f" strokeweight="1pt">
                  <v:textbox inset=".72pt,.7pt,.72pt,.7pt"/>
                </v:roundrect>
                <v:roundrect id="AutoShape 121" o:spid="_x0000_s1357" style="position:absolute;left:35299;top:10293;width:12294;height:267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3bZMUA&#10;AADcAAAADwAAAGRycy9kb3ducmV2LnhtbESPT2vCQBDF74LfYZlCb7pRipToRopiG+hJ48XbNDv5&#10;Q7OzIbs1aT9951DobYb35r3f7PaT69SdhtB6NrBaJqCIS29brg1ci9PiGVSIyBY7z2TgmwLss/ls&#10;h6n1I5/pfom1khAOKRpoYuxTrUPZkMOw9D2xaJUfHEZZh1rbAUcJd51eJ8lGO2xZGhrs6dBQ+Xn5&#10;cgY+sBzr/BWrYvVTHG7v5yd+O+bGPD5ML1tQkab4b/67zq3gb4RWnpEJdP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3dtkxQAAANwAAAAPAAAAAAAAAAAAAAAAAJgCAABkcnMv&#10;ZG93bnJldi54bWxQSwUGAAAAAAQABAD1AAAAigMAAAAA&#10;" filled="f" strokeweight="1pt">
                  <v:textbox inset=".72pt,.7pt,.72pt,.7pt"/>
                </v:roundrect>
                <v:roundrect id="AutoShape 122" o:spid="_x0000_s1358" style="position:absolute;left:21520;top:10356;width:12293;height:267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F+/8EA&#10;AADcAAAADwAAAGRycy9kb3ducmV2LnhtbERPTYvCMBC9L/gfwgje1lQR0WoUUdTCnrRe9jbbjG2x&#10;mZQm2rq/frMgeJvH+5zlujOVeFDjSssKRsMIBHFmdcm5gku6/5yBcB5ZY2WZFDzJwXrV+1hirG3L&#10;J3qcfS5CCLsYFRTe17GULivIoBvamjhwV9sY9AE2udQNtiHcVHIcRVNpsOTQUGBN24Ky2/luFPxg&#10;1ubJAa/p6Dfdfn+dJnzcJUoN+t1mAcJT59/ilzvRYf50Dv/Ph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Rfv/BAAAA3AAAAA8AAAAAAAAAAAAAAAAAmAIAAGRycy9kb3du&#10;cmV2LnhtbFBLBQYAAAAABAAEAPUAAACGAwAAAAA=&#10;" filled="f" strokeweight="1pt">
                  <v:textbox inset=".72pt,.7pt,.72pt,.7pt"/>
                </v:roundrect>
                <v:roundrect id="AutoShape 123" o:spid="_x0000_s1359" style="position:absolute;left:7740;top:10420;width:12294;height:267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7kJMMA&#10;AADcAAAADwAAAGRycy9kb3ducmV2LnhtbERPTWvCQBC9C/0PyxS86SZFtEQ3oViqAU+aXnobs2MS&#10;mp0N2a1J++tdQehtHu9zNtloWnGl3jWWFcTzCARxaXXDlYLP4mP2CsJ5ZI2tZVLwSw6y9GmywUTb&#10;gY90PflKhBB2CSqove8SKV1Zk0E3tx1x4C62N+gD7CupexxCuGnlSxQtpcGGQ0ONHW1rKr9PP0bB&#10;Gcuhynd4KeK/Yvt1OC54/54rNX0e39YgPI3+X/xw5zrMX8VwfyZcIN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7kJMMAAADcAAAADwAAAAAAAAAAAAAAAACYAgAAZHJzL2Rv&#10;d25yZXYueG1sUEsFBgAAAAAEAAQA9QAAAIgDAAAAAA==&#10;" filled="f" strokeweight="1pt">
                  <v:textbox inset=".72pt,.7pt,.72pt,.7pt"/>
                </v:roundrect>
                <v:shape id="Text Box 124" o:spid="_x0000_s1360" type="#_x0000_t202" style="position:absolute;left:190;top:11049;width:4540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wdMUA&#10;AADcAAAADwAAAGRycy9kb3ducmV2LnhtbESPT2sCMRDF7wW/Qxiht5p1aWtYjWILSg/24B/wOm7G&#10;3cXNZEmibr99IxR6m+G995s3s0VvW3EjHxrHGsajDARx6UzDlYbDfvWiQISIbLB1TBp+KMBiPnia&#10;YWHcnbd028VKJAiHAjXUMXaFlKGsyWIYuY44aWfnLca0+koaj/cEt63Ms+xdWmw4Xaixo8+aysvu&#10;ahMFT0fl3z5Uvi5bdVq/qi773mj9POyXUxCR+vhv/kt/mVR/ksPjmTSB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rB0xQAAANwAAAAPAAAAAAAAAAAAAAAAAJgCAABkcnMv&#10;ZG93bnJldi54bWxQSwUGAAAAAAQABAD1AAAAigMAAAAA&#10;" filled="f" stroked="f">
                  <v:textbox inset=".72pt,.7pt,.72pt,.7pt">
                    <w:txbxContent>
                      <w:p w:rsidR="00CF3450" w:rsidRPr="00AE590E" w:rsidRDefault="00CF3450" w:rsidP="00CF3450">
                        <w:r>
                          <w:t>HeNBs</w:t>
                        </w:r>
                      </w:p>
                    </w:txbxContent>
                  </v:textbox>
                </v:shape>
                <v:shape id="AutoShape 168" o:spid="_x0000_s1361" type="#_x0000_t32" style="position:absolute;left:5149;top:15417;width:43784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yccMAAADcAAAADwAAAGRycy9kb3ducmV2LnhtbERPTWsCMRC9C/6HMIK3mtWCldUoKhRb&#10;iwe31fOwme4u3UzWJOrqr28KBW/zeJ8zW7SmFhdyvrKsYDhIQBDnVldcKPj6fH2agPABWWNtmRTc&#10;yMNi3u3MMNX2ynu6ZKEQMYR9igrKEJpUSp+XZNAPbEMcuW/rDIYIXSG1w2sMN7UcJclYGqw4NpTY&#10;0Lqk/Cc7GwXbj6YanTY7914HOmb6flhthgel+r12OQURqA0P8b/7Tcf5L8/w90y8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QBMnHDAAAA3AAAAA8AAAAAAAAAAAAA&#10;AAAAoQIAAGRycy9kb3ducmV2LnhtbFBLBQYAAAAABAAEAPkAAACRAwAAAAA=&#10;" strokeweight=".5pt">
                  <v:stroke endarrow="block"/>
                </v:shape>
                <v:shape id="Text Box 169" o:spid="_x0000_s1362" type="#_x0000_t202" style="position:absolute;left:43561;top:15430;width:5746;height:20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ONm8YA&#10;AADcAAAADwAAAGRycy9kb3ducmV2LnhtbESPzWrDMBCE74W8g9hAb42ckDbCiWySQkMP7SE/kOvG&#10;2tgm1spIauK+fVUo9LbLzHw7uyoH24kb+dA61jCdZCCIK2darjUcD29PCkSIyAY7x6ThmwKUxehh&#10;hblxd97RbR9rkSAcctTQxNjnUoaqIYth4nripF2ctxjT6mtpPN4T3HZylmUv0mLL6UKDPb02VF33&#10;XzZR8HxS/nmjZtuqU+ftXPXZ54fWj+NhvQQRaYj/5r/0u0n1F3P4fSZNI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ONm8YAAADcAAAADwAAAAAAAAAAAAAAAACYAgAAZHJz&#10;L2Rvd25yZXYueG1sUEsFBgAAAAAEAAQA9QAAAIsDAAAAAA==&#10;" filled="f" stroked="f">
                  <v:textbox inset=".72pt,.7pt,.72pt,.7pt">
                    <w:txbxContent>
                      <w:p w:rsidR="00CF3450" w:rsidRPr="00CE405A" w:rsidRDefault="00CF3450" w:rsidP="00CF3450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 w:rsidRPr="00CE405A">
                          <w:rPr>
                            <w:sz w:val="18"/>
                            <w:szCs w:val="18"/>
                          </w:rPr>
                          <w:t>frequency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F3450" w:rsidRPr="00AF1AF7" w:rsidRDefault="00B22B82" w:rsidP="00AE6A31">
      <w:pPr>
        <w:pStyle w:val="Caption"/>
        <w:jc w:val="center"/>
      </w:pPr>
      <w:bookmarkStart w:id="6" w:name="_Ref307725561"/>
      <w:r w:rsidRPr="00AF1AF7">
        <w:t xml:space="preserve">Figure </w:t>
      </w:r>
      <w:r w:rsidR="00E23B25" w:rsidRPr="00AF1AF7">
        <w:fldChar w:fldCharType="begin"/>
      </w:r>
      <w:r w:rsidR="009D6069" w:rsidRPr="00AF1AF7">
        <w:instrText xml:space="preserve"> SEQ Figure \* ARABIC </w:instrText>
      </w:r>
      <w:r w:rsidR="00E23B25" w:rsidRPr="00AF1AF7">
        <w:fldChar w:fldCharType="separate"/>
      </w:r>
      <w:r w:rsidR="00BE7ADD">
        <w:rPr>
          <w:noProof/>
        </w:rPr>
        <w:t>4</w:t>
      </w:r>
      <w:r w:rsidR="00E23B25" w:rsidRPr="00AF1AF7">
        <w:rPr>
          <w:noProof/>
        </w:rPr>
        <w:fldChar w:fldCharType="end"/>
      </w:r>
      <w:bookmarkEnd w:id="6"/>
      <w:r w:rsidRPr="00AF1AF7">
        <w:t xml:space="preserve"> Example of three frequency channels in a frequency band</w:t>
      </w:r>
    </w:p>
    <w:p w:rsidR="00CF3450" w:rsidRPr="00AF1AF7" w:rsidRDefault="00CF3450" w:rsidP="00CF3450"/>
    <w:p w:rsidR="00CF3450" w:rsidRPr="00AF1AF7" w:rsidRDefault="007171B0" w:rsidP="00AE6A31">
      <w:pPr>
        <w:jc w:val="center"/>
      </w:pPr>
      <w:r>
        <w:rPr>
          <w:noProof/>
          <w:lang w:val="en-US" w:eastAsia="en-US" w:bidi="he-IL"/>
        </w:rPr>
        <mc:AlternateContent>
          <mc:Choice Requires="wpc">
            <w:drawing>
              <wp:inline distT="0" distB="0" distL="0" distR="0" wp14:anchorId="4ABE5D3E" wp14:editId="040BF05D">
                <wp:extent cx="5273040" cy="1879600"/>
                <wp:effectExtent l="0" t="0" r="0" b="6350"/>
                <wp:docPr id="32" name="Canva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593725" y="172720"/>
                            <a:ext cx="1034415" cy="22415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2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1748155" y="172085"/>
                            <a:ext cx="1035050" cy="2247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3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2901950" y="171450"/>
                            <a:ext cx="1035050" cy="2254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8120"/>
                            <a:ext cx="86868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EB4B82" w:rsidRDefault="00CF3450" w:rsidP="00BE7ADD">
                              <w:r w:rsidRPr="00EB4B82">
                                <w:t>CA-</w:t>
                              </w:r>
                              <w:r>
                                <w:t>M</w:t>
                              </w:r>
                              <w:r w:rsidRPr="00EB4B82">
                                <w:t>eNB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908685" y="0"/>
                            <a:ext cx="28448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BE7ADD">
                              <w:pPr>
                                <w:jc w:val="center"/>
                              </w:pPr>
                              <w:r>
                                <w:t>f1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063115" y="0"/>
                            <a:ext cx="28448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BE7ADD">
                              <w:pPr>
                                <w:jc w:val="center"/>
                              </w:pPr>
                              <w:r>
                                <w:t>f2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7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223260" y="0"/>
                            <a:ext cx="28448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BE7ADD">
                              <w:pPr>
                                <w:jc w:val="center"/>
                              </w:pPr>
                              <w:r>
                                <w:t>f3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8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83185" y="545465"/>
                            <a:ext cx="38227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BE7ADD">
                              <w:r>
                                <w:t>HeNBs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9" name="AutoShape 2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13155" y="114935"/>
                            <a:ext cx="9525" cy="139890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2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262505" y="99060"/>
                            <a:ext cx="14605" cy="141478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3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422650" y="99060"/>
                            <a:ext cx="9525" cy="142113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31"/>
                        <wps:cNvSpPr>
                          <a:spLocks noChangeArrowheads="1"/>
                        </wps:cNvSpPr>
                        <wps:spPr bwMode="auto">
                          <a:xfrm>
                            <a:off x="609600" y="514350"/>
                            <a:ext cx="2174240" cy="2247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3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2907665" y="866775"/>
                            <a:ext cx="1035050" cy="2247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4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1747520" y="871855"/>
                            <a:ext cx="1035050" cy="2247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80010" y="917575"/>
                            <a:ext cx="38227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BE7ADD">
                              <w:r>
                                <w:t>HeNBs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7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902585" y="502920"/>
                            <a:ext cx="1050290" cy="2247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18" name="AutoShape 82"/>
                        <wps:cNvCnPr>
                          <a:cxnSpLocks noChangeShapeType="1"/>
                        </wps:cNvCnPr>
                        <wps:spPr bwMode="auto">
                          <a:xfrm flipV="1">
                            <a:off x="369570" y="1702435"/>
                            <a:ext cx="4740910" cy="317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4571365" y="1691640"/>
                            <a:ext cx="57213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CE405A" w:rsidRDefault="00CF3450" w:rsidP="00BE7AD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CE405A">
                                <w:rPr>
                                  <w:sz w:val="18"/>
                                  <w:szCs w:val="18"/>
                                </w:rPr>
                                <w:t>frequency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20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4100830" y="172085"/>
                            <a:ext cx="1035050" cy="2254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CF3450" w:rsidRPr="003C6034" w:rsidRDefault="00CF3450" w:rsidP="00BE7ADD">
                              <w:pPr>
                                <w:jc w:val="center"/>
                              </w:pPr>
                              <w:r>
                                <w:t>5MHz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21" name="AutoShape 30"/>
                        <wps:cNvCnPr/>
                        <wps:spPr bwMode="auto">
                          <a:xfrm flipH="1" flipV="1">
                            <a:off x="4621530" y="99695"/>
                            <a:ext cx="22860" cy="142684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34"/>
                        <wps:cNvSpPr>
                          <a:spLocks noChangeArrowheads="1"/>
                        </wps:cNvSpPr>
                        <wps:spPr bwMode="auto">
                          <a:xfrm>
                            <a:off x="4106545" y="867410"/>
                            <a:ext cx="1035050" cy="2247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2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4101465" y="503555"/>
                            <a:ext cx="1050925" cy="2254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24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4478655" y="15875"/>
                            <a:ext cx="28448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BE7ADD">
                              <w:pPr>
                                <w:jc w:val="center"/>
                              </w:pPr>
                              <w:r>
                                <w:t>f4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25" name="AutoShape 36"/>
                        <wps:cNvSpPr>
                          <a:spLocks noChangeArrowheads="1"/>
                        </wps:cNvSpPr>
                        <wps:spPr bwMode="auto">
                          <a:xfrm>
                            <a:off x="603885" y="1238885"/>
                            <a:ext cx="4545965" cy="2247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2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80010" y="1270000"/>
                            <a:ext cx="38227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450" w:rsidRPr="00AE590E" w:rsidRDefault="00CF3450" w:rsidP="00BE7ADD">
                              <w:r>
                                <w:t>HeNB</w:t>
                              </w:r>
                            </w:p>
                          </w:txbxContent>
                        </wps:txbx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  <wps:wsp>
                        <wps:cNvPr id="953" name="AutoShape 35"/>
                        <wps:cNvSpPr>
                          <a:spLocks noChangeArrowheads="1"/>
                        </wps:cNvSpPr>
                        <wps:spPr bwMode="auto">
                          <a:xfrm>
                            <a:off x="609929" y="866408"/>
                            <a:ext cx="1035050" cy="2247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697" tIns="7484" rIns="7697" bIns="7484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7" o:spid="_x0000_s1363" editas="canvas" style="width:415.2pt;height:148pt;mso-position-horizontal-relative:char;mso-position-vertical-relative:line" coordsize="52730,187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">
                <v:shape id="_x0000_s1364" type="#_x0000_t75" style="position:absolute;width:52730;height:18796;visibility:visible;mso-wrap-style:square">
                  <v:fill o:detectmouseclick="t"/>
                  <v:path o:connecttype="none"/>
                </v:shape>
                <v:roundrect id="AutoShape 18" o:spid="_x0000_s1365" style="position:absolute;left:5937;top:1727;width:10344;height:224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oPscAA&#10;AADaAAAADwAAAGRycy9kb3ducmV2LnhtbERPS2rDMBDdB3IHMYXuYtlZlOJGCalDSttdHB9gsKa2&#10;E2tkJNV2c/oqUOhqeLzvbHaz6cVIzneWFWRJCoK4trrjRkF1Pq6eQfiArLG3TAp+yMNuu1xsMNd2&#10;4hONZWhEDGGfo4I2hCGX0tctGfSJHYgj92WdwRCha6R2OMVw08t1mj5Jgx3HhhYHKlqqr+W3UVDv&#10;6c18DkU2Vh94ez2cLq6cbko9Psz7FxCB5vAv/nO/6zgf7q/cr9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oPscAAAADaAAAADwAAAAAAAAAAAAAAAACYAgAAZHJzL2Rvd25y&#10;ZXYueG1sUEsFBgAAAAAEAAQA9QAAAIUDAAAAAA==&#10;" filled="f" strokeweight="1pt">
                  <v:textbox inset=".21381mm,.20789mm,.21381mm,.20789mm"/>
                </v:roundrect>
                <v:roundrect id="AutoShape 19" o:spid="_x0000_s1366" style="position:absolute;left:17481;top:1720;width:10351;height:224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RxsIA&#10;AADaAAAADwAAAGRycy9kb3ducmV2LnhtbESPwWrDMBBE74X+g9hAb7XsHEpxooTEpSHpLY4/YLE2&#10;tltrZSTVdvL1VaHQ4zAzb5j1dja9GMn5zrKCLElBENdWd9woqC7vz68gfEDW2FsmBTfysN08Pqwx&#10;13biM41laESEsM9RQRvCkEvp65YM+sQOxNG7WmcwROkaqR1OEW56uUzTF2mw47jQ4kBFS/VX+W0U&#10;1Ds6mI+hyMbqhPf92/nTldNdqafFvFuBCDSH//Bf+6gVLOH3Srw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aJHGwgAAANoAAAAPAAAAAAAAAAAAAAAAAJgCAABkcnMvZG93&#10;bnJldi54bWxQSwUGAAAAAAQABAD1AAAAhwMAAAAA&#10;" filled="f" strokeweight="1pt">
                  <v:textbox inset=".21381mm,.20789mm,.21381mm,.20789mm"/>
                </v:roundrect>
                <v:roundrect id="AutoShape 20" o:spid="_x0000_s1367" style="position:absolute;left:29019;top:1714;width:10351;height:225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Q0XcEA&#10;AADaAAAADwAAAGRycy9kb3ducmV2LnhtbESP0WrCQBRE34X+w3IF33SjgkjqKmppaX0z+gGX7G0S&#10;zd4Nu2uS+vVdQfBxmJkzzGrTm1q05HxlWcF0koAgzq2uuFBwPn2OlyB8QNZYWyYFf+Rhs34brDDV&#10;tuMjtVkoRISwT1FBGUKTSunzkgz6iW2Io/drncEQpSukdthFuKnlLEkW0mDFcaHEhvYl5dfsZhTk&#10;W/oyh2Y/bc8/eN99HC8u6+5KjYb99h1EoD68ws/2t1Ywh8eVeA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kNF3BAAAA2gAAAA8AAAAAAAAAAAAAAAAAmAIAAGRycy9kb3du&#10;cmV2LnhtbFBLBQYAAAAABAAEAPUAAACGAwAAAAA=&#10;" filled="f" strokeweight="1pt">
                  <v:textbox inset=".21381mm,.20789mm,.21381mm,.20789mm"/>
                </v:roundrect>
                <v:shape id="Text Box 23" o:spid="_x0000_s1368" type="#_x0000_t202" style="position:absolute;top:1981;width:8686;height:1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gPAsEA&#10;AADaAAAADwAAAGRycy9kb3ducmV2LnhtbESPQWvCQBSE74L/YXmCN7Or2DZEV5FAwaMmpefX7DMJ&#10;Zt+G7Nak/74rFHocZuYbZn+cbCceNPjWsYZ1okAQV860XGv4KN9XKQgfkA12jknDD3k4HuazPWbG&#10;jXylRxFqESHsM9TQhNBnUvqqIYs+cT1x9G5usBiiHGppBhwj3HZyo9SrtNhyXGiwp7yh6l58Ww25&#10;f/l8u3zdVT6q0t8uxqUh32q9XEynHYhAU/gP/7XPRsMWnlfiDZCH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IDwLBAAAA2gAAAA8AAAAAAAAAAAAAAAAAmAIAAGRycy9kb3du&#10;cmV2LnhtbFBLBQYAAAAABAAEAPUAAACGAwAAAAA=&#10;" filled="f" stroked="f">
                  <v:textbox inset=".21381mm,.20789mm,.21381mm,.20789mm">
                    <w:txbxContent>
                      <w:p w:rsidR="00CF3450" w:rsidRPr="00EB4B82" w:rsidRDefault="00CF3450" w:rsidP="00BE7ADD">
                        <w:r w:rsidRPr="00EB4B82">
                          <w:t>CA-</w:t>
                        </w:r>
                        <w:r>
                          <w:t>M</w:t>
                        </w:r>
                        <w:r w:rsidRPr="00EB4B82">
                          <w:t>eNB</w:t>
                        </w:r>
                      </w:p>
                    </w:txbxContent>
                  </v:textbox>
                </v:shape>
                <v:shape id="Text Box 24" o:spid="_x0000_s1369" type="#_x0000_t202" style="position:absolute;left:9086;width:2845;height:1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SqmcAA&#10;AADaAAAADwAAAGRycy9kb3ducmV2LnhtbESPT4vCMBTE7wv7HcJb8LYmK/6jaypSEDy6Kp6fzbMt&#10;bV5KE2399kZY8DjMzG+Y1XqwjbhT5yvHGn7GCgRx7kzFhYbTcfu9BOEDssHGMWl4kId1+vmxwsS4&#10;nv/ofgiFiBD2CWooQ2gTKX1ekkU/di1x9K6usxii7AppOuwj3DZyotRcWqw4LpTYUlZSXh9uVkPm&#10;Z+fF/lKrrFdHf90btwzZVOvR17D5BRFoCO/wf3tnNMzgdSXeAJk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SqmcAAAADaAAAADwAAAAAAAAAAAAAAAACYAgAAZHJzL2Rvd25y&#10;ZXYueG1sUEsFBgAAAAAEAAQA9QAAAIUDAAAAAA==&#10;" filled="f" stroked="f">
                  <v:textbox inset=".21381mm,.20789mm,.21381mm,.20789mm">
                    <w:txbxContent>
                      <w:p w:rsidR="00CF3450" w:rsidRPr="00AE590E" w:rsidRDefault="00CF3450" w:rsidP="00BE7ADD">
                        <w:pPr>
                          <w:jc w:val="center"/>
                        </w:pPr>
                        <w:r>
                          <w:t>f1</w:t>
                        </w:r>
                      </w:p>
                    </w:txbxContent>
                  </v:textbox>
                </v:shape>
                <v:shape id="Text Box 25" o:spid="_x0000_s1370" type="#_x0000_t202" style="position:absolute;left:20631;width:2844;height:1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Y07r8A&#10;AADaAAAADwAAAGRycy9kb3ducmV2LnhtbESPS6vCMBSE94L/IRzBnSaKL6pRpHDBpS9cH5tjW2xO&#10;SpNr67+/uSC4HGbmG2az62wlXtT40rGGyViBIM6cKTnXcL38jFYgfEA2WDkmDW/ysNv2extMjGv5&#10;RK9zyEWEsE9QQxFCnUjps4Is+rGriaP3cI3FEGWTS9NgG+G2klOlFtJiyXGhwJrSgrLn+ddqSP38&#10;tjzenypt1cU/jsatQjrTejjo9msQgbrwDX/aB6NhAf9X4g2Q2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VjTuvwAAANoAAAAPAAAAAAAAAAAAAAAAAJgCAABkcnMvZG93bnJl&#10;di54bWxQSwUGAAAAAAQABAD1AAAAhAMAAAAA&#10;" filled="f" stroked="f">
                  <v:textbox inset=".21381mm,.20789mm,.21381mm,.20789mm">
                    <w:txbxContent>
                      <w:p w:rsidR="00CF3450" w:rsidRPr="00AE590E" w:rsidRDefault="00CF3450" w:rsidP="00BE7ADD">
                        <w:pPr>
                          <w:jc w:val="center"/>
                        </w:pPr>
                        <w:r>
                          <w:t>f2</w:t>
                        </w:r>
                      </w:p>
                    </w:txbxContent>
                  </v:textbox>
                </v:shape>
                <v:shape id="Text Box 26" o:spid="_x0000_s1371" type="#_x0000_t202" style="position:absolute;left:32232;width:2845;height:1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RdcEA&#10;AADaAAAADwAAAGRycy9kb3ducmV2LnhtbESPQWvCQBSE74L/YXlCb7qrtFWiq0hA8Jgmpedn9pkE&#10;s29Ddk3Sf98tFHocZuYb5nCabCsG6n3jWMN6pUAQl840XGn4LC7LHQgfkA22jknDN3k4HeezAybG&#10;jfxBQx4qESHsE9RQh9AlUvqyJot+5Tri6N1dbzFE2VfS9DhGuG3lRql3abHhuFBjR2lN5SN/Wg2p&#10;f/vaZreHSkdV+Htm3C6kr1q/LKbzHkSgKfyH/9pXo2ELv1fiDZDH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akXXBAAAA2gAAAA8AAAAAAAAAAAAAAAAAmAIAAGRycy9kb3du&#10;cmV2LnhtbFBLBQYAAAAABAAEAPUAAACGAwAAAAA=&#10;" filled="f" stroked="f">
                  <v:textbox inset=".21381mm,.20789mm,.21381mm,.20789mm">
                    <w:txbxContent>
                      <w:p w:rsidR="00CF3450" w:rsidRPr="00AE590E" w:rsidRDefault="00CF3450" w:rsidP="00BE7ADD">
                        <w:pPr>
                          <w:jc w:val="center"/>
                        </w:pPr>
                        <w:r>
                          <w:t>f3</w:t>
                        </w:r>
                      </w:p>
                    </w:txbxContent>
                  </v:textbox>
                </v:shape>
                <v:shape id="Text Box 27" o:spid="_x0000_s1372" type="#_x0000_t202" style="position:absolute;left:831;top:5454;width:3823;height:1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FB7sA&#10;AADaAAAADwAAAGRycy9kb3ducmV2LnhtbERPy6rCMBDdC/5DGMGdJoovqlGkILj0cbnrsRnbYjMp&#10;TbT1781CcHk4782us5V4UeNLxxomYwWCOHOm5FzD3/UwWoHwAdlg5Zg0vMnDbtvvbTAxruUzvS4h&#10;FzGEfYIaihDqREqfFWTRj11NHLm7ayyGCJtcmgbbGG4rOVVqIS2WHBsKrCktKHtcnlZD6uf/y9Pt&#10;odJWXf39ZNwqpDOth4NuvwYRqAs/8dd9NBri1ngl3gC5/Q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6FBQe7AAAA2gAAAA8AAAAAAAAAAAAAAAAAmAIAAGRycy9kb3ducmV2Lnht&#10;bFBLBQYAAAAABAAEAPUAAACAAwAAAAA=&#10;" filled="f" stroked="f">
                  <v:textbox inset=".21381mm,.20789mm,.21381mm,.20789mm">
                    <w:txbxContent>
                      <w:p w:rsidR="00CF3450" w:rsidRPr="00AE590E" w:rsidRDefault="00CF3450" w:rsidP="00BE7ADD">
                        <w:r>
                          <w:t>HeNBs</w:t>
                        </w:r>
                      </w:p>
                    </w:txbxContent>
                  </v:textbox>
                </v:shape>
                <v:shape id="AutoShape 28" o:spid="_x0000_s1373" type="#_x0000_t32" style="position:absolute;left:11131;top:1149;width:95;height:139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jKd8IAAADaAAAADwAAAGRycy9kb3ducmV2LnhtbESPQYvCMBSE74L/ITzBi2i6HkSraSmi&#10;0F3woLsHj4/m2ZY2L6XJavffbwTB4zAz3zC7dDCtuFPvassKPhYRCOLC6ppLBT/fx/kahPPIGlvL&#10;pOCPHKTJeLTDWNsHn+l+8aUIEHYxKqi872IpXVGRQbewHXHwbrY36IPsS6l7fAS4aeUyilbSYM1h&#10;ocKO9hUVzeXXKDhEs6zJ8mXzee1O60JvkHL/pdR0MmRbEJ4G/w6/2rlWsIHnlXADZ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zjKd8IAAADaAAAADwAAAAAAAAAAAAAA&#10;AAChAgAAZHJzL2Rvd25yZXYueG1sUEsFBgAAAAAEAAQA+QAAAJADAAAAAA==&#10;" strokeweight=".5pt">
                  <v:stroke dashstyle="dash"/>
                </v:shape>
                <v:shape id="AutoShape 29" o:spid="_x0000_s1374" type="#_x0000_t32" style="position:absolute;left:22625;top:990;width:146;height:1414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aW+8QAAADbAAAADwAAAGRycy9kb3ducmV2LnhtbESPQWvCQBCF7wX/wzIFL6Vu6qFo6iYE&#10;qRALPVQ9eByy0yQkOxuyq8Z/7xwKvc3w3rz3zSafXK+uNIbWs4G3RQKKuPK25drA6bh7XYEKEdli&#10;75kM3ClAns2eNphaf+Mfuh5irSSEQ4oGmhiHVOtQNeQwLPxALNqvHx1GWcda2xFvEu56vUySd+2w&#10;ZWlocKBtQ1V3uDgDn8lL0RXlstufh+9VZddIZfwyZv48FR+gIk3x3/x3XVrBF3r5RQbQ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5pb7xAAAANsAAAAPAAAAAAAAAAAA&#10;AAAAAKECAABkcnMvZG93bnJldi54bWxQSwUGAAAAAAQABAD5AAAAkgMAAAAA&#10;" strokeweight=".5pt">
                  <v:stroke dashstyle="dash"/>
                </v:shape>
                <v:shape id="AutoShape 30" o:spid="_x0000_s1375" type="#_x0000_t32" style="position:absolute;left:34226;top:990;width:95;height:1421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ozYMEAAADbAAAADwAAAGRycy9kb3ducmV2LnhtbERPTYvCMBC9C/6HMIIX0VQP4tamUmSF&#10;7oIHXQ8eh2ZsS5tJabLa/fcbQfA2j/c5yW4wrbhT72rLCpaLCARxYXXNpYLLz2G+AeE8ssbWMin4&#10;Iwe7dDxKMNb2wSe6n30pQgi7GBVU3nexlK6oyKBb2I44cDfbG/QB9qXUPT5CuGnlKorW0mDNoaHC&#10;jvYVFc351yj4jGZZk+Wr5uvaHTeF/kDK/bdS08mQbUF4Gvxb/HLnOsxfwvOXcIBM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qjNgwQAAANsAAAAPAAAAAAAAAAAAAAAA&#10;AKECAABkcnMvZG93bnJldi54bWxQSwUGAAAAAAQABAD5AAAAjwMAAAAA&#10;" strokeweight=".5pt">
                  <v:stroke dashstyle="dash"/>
                </v:shape>
                <v:roundrect id="AutoShape 31" o:spid="_x0000_s1376" style="position:absolute;left:6096;top:5143;width:21742;height:224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YP4MEA&#10;AADbAAAADwAAAGRycy9kb3ducmV2LnhtbERPS2rDMBDdF3oHMYHuatlZlOJECYlLQ9JdHB9gsCa2&#10;W2tkJNV2cvqqUOhuHu876+1sejGS851lBVmSgiCure64UVBd3p9fQfiArLG3TApu5GG7eXxYY67t&#10;xGcay9CIGMI+RwVtCEMupa9bMugTOxBH7mqdwRCha6R2OMVw08tlmr5Igx3HhhYHKlqqv8pvo6De&#10;0cF8DEU2Vie879/On66c7ko9LebdCkSgOfyL/9xHHecv4feXeID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D+DBAAAA2wAAAA8AAAAAAAAAAAAAAAAAmAIAAGRycy9kb3du&#10;cmV2LnhtbFBLBQYAAAAABAAEAPUAAACGAwAAAAA=&#10;" filled="f" strokeweight="1pt">
                  <v:textbox inset=".21381mm,.20789mm,.21381mm,.20789mm"/>
                </v:roundrect>
                <v:roundrect id="AutoShape 34" o:spid="_x0000_s1377" style="position:absolute;left:29076;top:8667;width:10351;height:224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qqe8EA&#10;AADbAAAADwAAAGRycy9kb3ducmV2LnhtbERPzWrCQBC+F/oOywje6sYKUlI3QS0ttTdjHmDITpNo&#10;djbsbpPUp3eFQm/z8f3OJp9MJwZyvrWsYLlIQBBXVrdcKyhP708vIHxA1thZJgW/5CHPHh82mGo7&#10;8pGGItQihrBPUUETQp9K6auGDPqF7Ykj922dwRChq6V2OMZw08nnJFlLgy3HhgZ72jdUXYofo6Da&#10;0of56vfLoTzgdfd2PLtivCo1n03bVxCBpvAv/nN/6jh/Bfdf4gEy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qqnvBAAAA2wAAAA8AAAAAAAAAAAAAAAAAmAIAAGRycy9kb3du&#10;cmV2LnhtbFBLBQYAAAAABAAEAPUAAACGAwAAAAA=&#10;" filled="f" strokeweight="1pt">
                  <v:textbox inset=".21381mm,.20789mm,.21381mm,.20789mm"/>
                </v:roundrect>
                <v:roundrect id="AutoShape 35" o:spid="_x0000_s1378" style="position:absolute;left:17475;top:8718;width:10350;height:224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MyD8EA&#10;AADbAAAADwAAAGRycy9kb3ducmV2LnhtbERPzWrCQBC+F/oOywje6sYiUlI3QS0ttTdjHmDITpNo&#10;djbsbpPUp3eFQm/z8f3OJp9MJwZyvrWsYLlIQBBXVrdcKyhP708vIHxA1thZJgW/5CHPHh82mGo7&#10;8pGGItQihrBPUUETQp9K6auGDPqF7Ykj922dwRChq6V2OMZw08nnJFlLgy3HhgZ72jdUXYofo6Da&#10;0of56vfLoTzgdfd2PLtivCo1n03bVxCBpvAv/nN/6jh/Bfdf4gEyu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DMg/BAAAA2wAAAA8AAAAAAAAAAAAAAAAAmAIAAGRycy9kb3du&#10;cmV2LnhtbFBLBQYAAAAABAAEAPUAAACGAwAAAAA=&#10;" filled="f" strokeweight="1pt">
                  <v:textbox inset=".21381mm,.20789mm,.21381mm,.20789mm"/>
                </v:roundrect>
                <v:shape id="Text Box 37" o:spid="_x0000_s1379" type="#_x0000_t202" style="position:absolute;left:800;top:9175;width:3822;height:1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1Ilr0A&#10;AADbAAAADwAAAGRycy9kb3ducmV2LnhtbERPy6rCMBDdC/5DGMGdJoovqlGkcMGlL1yPzdgWm0lp&#10;cm39+5sLgrs5nOdsdp2txIsaXzrWMBkrEMSZMyXnGq6Xn9EKhA/IBivHpOFNHnbbfm+DiXEtn+h1&#10;DrmIIewT1FCEUCdS+qwgi37sauLIPVxjMUTY5NI02MZwW8mpUgtpseTYUGBNaUHZ8/xrNaR+flse&#10;70+VturiH0fjViGdaT0cdPs1iEBd+Io/7oOJ8xfw/0s8QG7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d1Ilr0AAADbAAAADwAAAAAAAAAAAAAAAACYAgAAZHJzL2Rvd25yZXYu&#10;eG1sUEsFBgAAAAAEAAQA9QAAAIIDAAAAAA==&#10;" filled="f" stroked="f">
                  <v:textbox inset=".21381mm,.20789mm,.21381mm,.20789mm">
                    <w:txbxContent>
                      <w:p w:rsidR="00CF3450" w:rsidRPr="00AE590E" w:rsidRDefault="00CF3450" w:rsidP="00BE7ADD">
                        <w:r>
                          <w:t>HeNBs</w:t>
                        </w:r>
                      </w:p>
                    </w:txbxContent>
                  </v:textbox>
                </v:shape>
                <v:roundrect id="AutoShape 70" o:spid="_x0000_s1380" style="position:absolute;left:29025;top:5029;width:10503;height:224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GseMEA&#10;AADbAAAADwAAAGRycy9kb3ducmV2LnhtbERPS27CMBDdV+odrEFiVxy6gCrFiYCqVemOkAOM4mkS&#10;iMeR7SYpp8dIlbqbp/edTT6ZTgzkfGtZwXKRgCCurG65VlCe3p9eQPiArLGzTAp+yUOePT5sMNV2&#10;5CMNRahFDGGfooImhD6V0lcNGfQL2xNH7ts6gyFCV0vtcIzhppPPSbKSBluODQ32tG+ouhQ/RkG1&#10;pQ/z1e+XQ3nA6+7teHbFeFVqPpu2ryACTeFf/Of+1HH+Gu6/x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rHjBAAAA2wAAAA8AAAAAAAAAAAAAAAAAmAIAAGRycy9kb3du&#10;cmV2LnhtbFBLBQYAAAAABAAEAPUAAACGAwAAAAA=&#10;" filled="f" strokeweight="1pt">
                  <v:textbox inset=".21381mm,.20789mm,.21381mm,.20789mm"/>
                </v:roundrect>
                <v:shape id="AutoShape 82" o:spid="_x0000_s1381" type="#_x0000_t32" style="position:absolute;left:3695;top:17024;width:47409;height:3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vKjcIAAADbAAAADwAAAGRycy9kb3ducmV2LnhtbESPQWvCQBCF74X+h2UK3urGtIhEV5GC&#10;UHoz9QcM2TEbzc6G7NZs/71zELzN8N68981ml32vbjTGLrCBxbwARdwE23Fr4PR7eF+BignZYh+Y&#10;DPxThN329WWDlQ0TH+lWp1ZJCMcKDbiUhkrr2DjyGOdhIBbtHEaPSdax1XbEScJ9r8uiWGqPHUuD&#10;w4G+HDXX+s8bKN0ifx4uOHz81Planut2GZrJmNlb3q9BJcrpaX5cf1vBF1j5RQbQ2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evKjcIAAADbAAAADwAAAAAAAAAAAAAA&#10;AAChAgAAZHJzL2Rvd25yZXYueG1sUEsFBgAAAAAEAAQA+QAAAJADAAAAAA==&#10;" strokeweight=".5pt">
                  <v:stroke endarrow="block"/>
                </v:shape>
                <v:shape id="Text Box 83" o:spid="_x0000_s1382" type="#_x0000_t202" style="position:absolute;left:45713;top:16916;width:5722;height:1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Lc5L4A&#10;AADbAAAADwAAAGRycy9kb3ducmV2LnhtbERPTYvCMBC9C/6HMII3TVxcdbtGkYLgUa3sebYZ22Iz&#10;KU3W1n9vFgRv83ifs972thZ3an3lWMNsqkAQ585UXGi4ZPvJCoQPyAZrx6ThQR62m+FgjYlxHZ/o&#10;fg6FiCHsE9RQhtAkUvq8JIt+6hriyF1dazFE2BbStNjFcFvLD6UW0mLFsaHEhtKS8tv5z2pI/efP&#10;8vh7U2mnMn89GrcK6Vzr8ajffYMI1Ie3+OU+mDj/C/5/iQf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hC3OS+AAAA2wAAAA8AAAAAAAAAAAAAAAAAmAIAAGRycy9kb3ducmV2&#10;LnhtbFBLBQYAAAAABAAEAPUAAACDAwAAAAA=&#10;" filled="f" stroked="f">
                  <v:textbox inset=".21381mm,.20789mm,.21381mm,.20789mm">
                    <w:txbxContent>
                      <w:p w:rsidR="00CF3450" w:rsidRPr="00CE405A" w:rsidRDefault="00CF3450" w:rsidP="00BE7ADD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 w:rsidRPr="00CE405A">
                          <w:rPr>
                            <w:sz w:val="18"/>
                            <w:szCs w:val="18"/>
                          </w:rPr>
                          <w:t>frequency</w:t>
                        </w:r>
                        <w:proofErr w:type="gramEnd"/>
                      </w:p>
                    </w:txbxContent>
                  </v:textbox>
                </v:shape>
                <v:roundrect id="AutoShape 20" o:spid="_x0000_s1383" style="position:absolute;left:41008;top:1720;width:10350;height:225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T+scAA&#10;AADbAAAADwAAAGRycy9kb3ducmV2LnhtbERPS26DMBDdV+odrKmUXTFhUVUEJ0qoGrXdhXCAEZ4C&#10;DR4j2wGS09eLSl0+vX+xW8wgJnK+t6xgnaQgiBure24V1Of351cQPiBrHCyTght52G0fHwrMtZ35&#10;RFMVWhFD2OeooAthzKX0TUcGfWJH4sh9W2cwROhaqR3OMdwMMkvTF2mw59jQ4UhlR82luhoFzZ6O&#10;5mss11P9iffD2+nHVfNdqdXTst+ACLSEf/Gf+0MryOL6+CX+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T+scAAAADbAAAADwAAAAAAAAAAAAAAAACYAgAAZHJzL2Rvd25y&#10;ZXYueG1sUEsFBgAAAAAEAAQA9QAAAIUDAAAAAA==&#10;" filled="f" strokeweight="1pt">
                  <v:textbox inset=".21381mm,.20789mm,.21381mm,.20789mm">
                    <w:txbxContent>
                      <w:p w:rsidR="00CF3450" w:rsidRPr="003C6034" w:rsidRDefault="00CF3450" w:rsidP="00BE7ADD">
                        <w:pPr>
                          <w:jc w:val="center"/>
                        </w:pPr>
                        <w:r>
                          <w:t>5MHz</w:t>
                        </w:r>
                      </w:p>
                    </w:txbxContent>
                  </v:textbox>
                </v:roundrect>
                <v:shape id="AutoShape 30" o:spid="_x0000_s1384" type="#_x0000_t32" style="position:absolute;left:46215;top:996;width:228;height:1426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b53cMAAADbAAAADwAAAGRycy9kb3ducmV2LnhtbESPQYvCMBSE7wv+h/AEL4um9rC41ShF&#10;FKqwB7sePD6aZ1vavJQmav33ZmHB4zAz3zCrzWBacafe1ZYVzGcRCOLC6ppLBeff/XQBwnlkja1l&#10;UvAkB5v16GOFibYPPtE996UIEHYJKqi87xIpXVGRQTezHXHwrrY36IPsS6l7fAS4aWUcRV/SYM1h&#10;ocKOthUVTX4zCnbRZ9qkWdwcLt3PotDfSJk/KjUZD+kShKfBv8P/7UwriOfw9yX8ALl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G+d3DAAAA2wAAAA8AAAAAAAAAAAAA&#10;AAAAoQIAAGRycy9kb3ducmV2LnhtbFBLBQYAAAAABAAEAPkAAACRAwAAAAA=&#10;" strokeweight=".5pt">
                  <v:stroke dashstyle="dash"/>
                </v:shape>
                <v:roundrect id="AutoShape 34" o:spid="_x0000_s1385" style="position:absolute;left:41065;top:8674;width:10350;height:224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FXcMA&#10;AADbAAAADwAAAGRycy9kb3ducmV2LnhtbESPzW7CMBCE75V4B2uReisOOVQoYBA/KqK9EXiAVbwk&#10;gXgd2W6S8vQ1EhLH0cx8o1msBtOIjpyvLSuYThIQxIXVNZcKzqevjxkIH5A1NpZJwR95WC1HbwvM&#10;tO35SF0eShEh7DNUUIXQZlL6oiKDfmJb4uhdrDMYonSl1A77CDeNTJPkUxqsOS5U2NK2ouKW/xoF&#10;xZr25qfdTrvzN943u+PV5f1dqffxsJ6DCDSEV/jZPmgFaQqPL/E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rFXcMAAADbAAAADwAAAAAAAAAAAAAAAACYAgAAZHJzL2Rv&#10;d25yZXYueG1sUEsFBgAAAAAEAAQA9QAAAIgDAAAAAA==&#10;" filled="f" strokeweight="1pt">
                  <v:textbox inset=".21381mm,.20789mm,.21381mm,.20789mm"/>
                </v:roundrect>
                <v:roundrect id="AutoShape 70" o:spid="_x0000_s1386" style="position:absolute;left:41014;top:5035;width:10509;height:225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ZgxsIA&#10;AADbAAAADwAAAGRycy9kb3ducmV2LnhtbESP0WrCQBRE34X+w3ILvulGBZHUVdTSUn0z9QMu2WsS&#10;zd4Nu9sk9etdQfBxmJkzzHLdm1q05HxlWcFknIAgzq2uuFBw+v0aLUD4gKyxtkwK/snDevU2WGKq&#10;bcdHarNQiAhhn6KCMoQmldLnJRn0Y9sQR+9sncEQpSukdthFuKnlNEnm0mDFcaHEhnYl5dfszyjI&#10;N/RtDs1u0p72eNt+Hi8u625KDd/7zQeIQH14hZ/tH61gOoPHl/g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xmDGwgAAANsAAAAPAAAAAAAAAAAAAAAAAJgCAABkcnMvZG93&#10;bnJldi54bWxQSwUGAAAAAAQABAD1AAAAhwMAAAAA&#10;" filled="f" strokeweight="1pt">
                  <v:textbox inset=".21381mm,.20789mm,.21381mm,.20789mm"/>
                </v:roundrect>
                <v:shape id="Text Box 26" o:spid="_x0000_s1387" type="#_x0000_t202" style="position:absolute;left:44786;top:158;width:2845;height:17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+5x8EA&#10;AADbAAAADwAAAGRycy9kb3ducmV2LnhtbESPW4vCMBSE34X9D+EI+6aJoq50G2UpCPvojX0+25xe&#10;sDkpTbT13xtB8HGYmW+YdDvYRtyo87VjDbOpAkGcO1NzqeF82k3WIHxANtg4Jg138rDdfIxSTIzr&#10;+UC3YyhFhLBPUEMVQptI6fOKLPqpa4mjV7jOYoiyK6XpsI9w28i5Uitpsea4UGFLWUX55Xi1GjK/&#10;/Pva/19U1quTL/bGrUO20PpzPPx8gwg0hHf41f41GuYLeH6JP0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vucfBAAAA2wAAAA8AAAAAAAAAAAAAAAAAmAIAAGRycy9kb3du&#10;cmV2LnhtbFBLBQYAAAAABAAEAPUAAACGAwAAAAA=&#10;" filled="f" stroked="f">
                  <v:textbox inset=".21381mm,.20789mm,.21381mm,.20789mm">
                    <w:txbxContent>
                      <w:p w:rsidR="00CF3450" w:rsidRPr="00AE590E" w:rsidRDefault="00CF3450" w:rsidP="00BE7ADD">
                        <w:pPr>
                          <w:jc w:val="center"/>
                        </w:pPr>
                        <w:r>
                          <w:t>f4</w:t>
                        </w:r>
                      </w:p>
                    </w:txbxContent>
                  </v:textbox>
                </v:shape>
                <v:roundrect id="AutoShape 36" o:spid="_x0000_s1388" style="position:absolute;left:6038;top:12388;width:45460;height:224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NdKcIA&#10;AADbAAAADwAAAGRycy9kb3ducmV2LnhtbESP0WrCQBRE34X+w3ILvulGQZHUVdTSUn0z9QMu2WsS&#10;zd4Nu9sk9etdQfBxmJkzzHLdm1q05HxlWcFknIAgzq2uuFBw+v0aLUD4gKyxtkwK/snDevU2WGKq&#10;bcdHarNQiAhhn6KCMoQmldLnJRn0Y9sQR+9sncEQpSukdthFuKnlNEnm0mDFcaHEhnYl5dfszyjI&#10;N/RtDs1u0p72eNt+Hi8u625KDd/7zQeIQH14hZ/tH61gOoPHl/g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Y10pwgAAANsAAAAPAAAAAAAAAAAAAAAAAJgCAABkcnMvZG93&#10;bnJldi54bWxQSwUGAAAAAAQABAD1AAAAhwMAAAAA&#10;" filled="f" strokeweight="1pt">
                  <v:textbox inset=".21381mm,.20789mm,.21381mm,.20789mm"/>
                </v:roundrect>
                <v:shape id="Text Box 37" o:spid="_x0000_s1389" type="#_x0000_t202" style="position:absolute;left:800;top:12700;width:3822;height:17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GCK8IA&#10;AADbAAAADwAAAGRycy9kb3ducmV2LnhtbESPzWrDMBCE74W+g9hAb42U0LrBtRKKodCj64Set9b6&#10;h1grY6m2+/ZRIJDjMDPfMNlhsb2YaPSdYw2btQJBXDnTcaPhdPx83oHwAdlg75g0/JOHw/7xIcPU&#10;uJm/aSpDIyKEfYoa2hCGVEpftWTRr91AHL3ajRZDlGMjzYhzhNtebpVKpMWO40KLA+UtVefyz2rI&#10;/evPW/F7Vvmsjr4ujNuF/EXrp9Xy8Q4i0BLu4Vv7y2jYJnD9En+A3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YIrwgAAANsAAAAPAAAAAAAAAAAAAAAAAJgCAABkcnMvZG93&#10;bnJldi54bWxQSwUGAAAAAAQABAD1AAAAhwMAAAAA&#10;" filled="f" stroked="f">
                  <v:textbox inset=".21381mm,.20789mm,.21381mm,.20789mm">
                    <w:txbxContent>
                      <w:p w:rsidR="00CF3450" w:rsidRPr="00AE590E" w:rsidRDefault="00CF3450" w:rsidP="00BE7ADD">
                        <w:r>
                          <w:t>HeNB</w:t>
                        </w:r>
                      </w:p>
                    </w:txbxContent>
                  </v:textbox>
                </v:shape>
                <v:roundrect id="AutoShape 35" o:spid="_x0000_s1390" style="position:absolute;left:6099;top:8664;width:10350;height:224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iZsUA&#10;AADcAAAADwAAAGRycy9kb3ducmV2LnhtbESPzW7CMBCE75V4B2uRuBWHolYQMIgfUbXcCDzAKl6S&#10;QLyObDdJefq6UqUeRzPzjWa57k0tWnK+sqxgMk5AEOdWV1wouJwPzzMQPiBrrC2Tgm/ysF4NnpaY&#10;atvxidosFCJC2KeooAyhSaX0eUkG/dg2xNG7WmcwROkKqR12EW5q+ZIkb9JgxXGhxIZ2JeX37Mso&#10;yDf0bo7NbtJePvGx3Z9uLuseSo2G/WYBIlAf/sN/7Q+tYP46hd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IWJmxQAAANwAAAAPAAAAAAAAAAAAAAAAAJgCAABkcnMv&#10;ZG93bnJldi54bWxQSwUGAAAAAAQABAD1AAAAigMAAAAA&#10;" filled="f" strokeweight="1pt">
                  <v:textbox inset=".21381mm,.20789mm,.21381mm,.20789mm"/>
                </v:roundrect>
                <w10:anchorlock/>
              </v:group>
            </w:pict>
          </mc:Fallback>
        </mc:AlternateContent>
      </w:r>
    </w:p>
    <w:p w:rsidR="009673BC" w:rsidRPr="00AF1AF7" w:rsidRDefault="00C63251" w:rsidP="00D63089">
      <w:pPr>
        <w:pStyle w:val="Caption"/>
        <w:jc w:val="center"/>
      </w:pPr>
      <w:bookmarkStart w:id="7" w:name="_Ref307335236"/>
      <w:r w:rsidRPr="00AF1AF7">
        <w:t xml:space="preserve">Figure </w:t>
      </w:r>
      <w:r w:rsidR="00E23B25" w:rsidRPr="00AF1AF7">
        <w:fldChar w:fldCharType="begin"/>
      </w:r>
      <w:r w:rsidR="009D6069" w:rsidRPr="00AF1AF7">
        <w:instrText xml:space="preserve"> SEQ Figure \* ARABIC </w:instrText>
      </w:r>
      <w:r w:rsidR="00E23B25" w:rsidRPr="00AF1AF7">
        <w:fldChar w:fldCharType="separate"/>
      </w:r>
      <w:r w:rsidR="00BE7ADD">
        <w:rPr>
          <w:noProof/>
        </w:rPr>
        <w:t>5</w:t>
      </w:r>
      <w:r w:rsidR="00E23B25" w:rsidRPr="00AF1AF7">
        <w:rPr>
          <w:noProof/>
        </w:rPr>
        <w:fldChar w:fldCharType="end"/>
      </w:r>
      <w:bookmarkEnd w:id="7"/>
      <w:r w:rsidRPr="00AF1AF7">
        <w:t xml:space="preserve">  </w:t>
      </w:r>
      <w:r w:rsidR="00CF3450" w:rsidRPr="00AF1AF7">
        <w:t>Example of four f</w:t>
      </w:r>
      <w:r w:rsidRPr="00AF1AF7">
        <w:t>requency channels in a frequency band</w:t>
      </w:r>
    </w:p>
    <w:p w:rsidR="005A7D35" w:rsidRPr="00AF1AF7" w:rsidRDefault="005A7D35" w:rsidP="00E251E6"/>
    <w:p w:rsidR="00E251E6" w:rsidRPr="00AF1AF7" w:rsidRDefault="005A7D35" w:rsidP="00E251E6">
      <w:pPr>
        <w:rPr>
          <w:b/>
          <w:bCs/>
          <w:i/>
          <w:iCs/>
          <w:u w:val="single"/>
        </w:rPr>
      </w:pPr>
      <w:r w:rsidRPr="00AF1AF7">
        <w:rPr>
          <w:b/>
          <w:bCs/>
          <w:i/>
          <w:iCs/>
          <w:u w:val="single"/>
        </w:rPr>
        <w:t>End of proposed text</w:t>
      </w:r>
    </w:p>
    <w:p w:rsidR="007B197E" w:rsidRPr="00AF1AF7" w:rsidRDefault="007B197E" w:rsidP="00E251E6">
      <w:pPr>
        <w:rPr>
          <w:b/>
          <w:bCs/>
          <w:i/>
          <w:iCs/>
          <w:u w:val="single"/>
        </w:rPr>
      </w:pPr>
    </w:p>
    <w:p w:rsidR="007B197E" w:rsidRPr="00AF1AF7" w:rsidRDefault="007B197E" w:rsidP="007B197E">
      <w:pPr>
        <w:pStyle w:val="Heading1"/>
        <w:rPr>
          <w:lang w:val="en-US"/>
        </w:rPr>
      </w:pPr>
      <w:r w:rsidRPr="00AF1AF7">
        <w:rPr>
          <w:lang w:val="en-US"/>
        </w:rPr>
        <w:t>References</w:t>
      </w:r>
    </w:p>
    <w:p w:rsidR="00FD229E" w:rsidRDefault="007013A3" w:rsidP="007013A3">
      <w:pPr>
        <w:pStyle w:val="ListParagraph"/>
        <w:numPr>
          <w:ilvl w:val="0"/>
          <w:numId w:val="36"/>
        </w:numPr>
      </w:pPr>
      <w:bookmarkStart w:id="8" w:name="_Ref307852376"/>
      <w:bookmarkStart w:id="9" w:name="_Ref308187212"/>
      <w:r>
        <w:rPr>
          <w:lang w:eastAsia="ja-JP"/>
        </w:rPr>
        <w:t xml:space="preserve">3GPP </w:t>
      </w:r>
      <w:r>
        <w:rPr>
          <w:lang w:eastAsia="ja-JP"/>
        </w:rPr>
        <w:t>R3-112617</w:t>
      </w:r>
      <w:r>
        <w:rPr>
          <w:lang w:eastAsia="ja-JP"/>
        </w:rPr>
        <w:t>, “</w:t>
      </w:r>
      <w:bookmarkStart w:id="10" w:name="OLE_LINK2"/>
      <w:bookmarkStart w:id="11" w:name="OLE_LINK1"/>
      <w:r>
        <w:t>An update of the TR R3.024</w:t>
      </w:r>
      <w:bookmarkEnd w:id="10"/>
      <w:bookmarkEnd w:id="11"/>
      <w:r>
        <w:t>”, NSN</w:t>
      </w:r>
      <w:bookmarkEnd w:id="9"/>
    </w:p>
    <w:p w:rsidR="007B197E" w:rsidRPr="00AF1AF7" w:rsidRDefault="007B197E" w:rsidP="007013A3">
      <w:pPr>
        <w:numPr>
          <w:ilvl w:val="0"/>
          <w:numId w:val="36"/>
        </w:numPr>
      </w:pPr>
      <w:bookmarkStart w:id="12" w:name="_Ref308187281"/>
      <w:r w:rsidRPr="00AF1AF7">
        <w:t>3GPP TR 36.8</w:t>
      </w:r>
      <w:bookmarkStart w:id="13" w:name="_GoBack"/>
      <w:bookmarkEnd w:id="13"/>
      <w:r w:rsidRPr="00AF1AF7">
        <w:t>14, “</w:t>
      </w:r>
      <w:r w:rsidRPr="00AF1AF7">
        <w:rPr>
          <w:rFonts w:eastAsia="MS Mincho"/>
        </w:rPr>
        <w:t>Further advancements for E-UTRA physical layer aspects”</w:t>
      </w:r>
      <w:bookmarkEnd w:id="8"/>
      <w:bookmarkEnd w:id="12"/>
    </w:p>
    <w:sectPr w:rsidR="007B197E" w:rsidRPr="00AF1AF7" w:rsidSect="00A61F55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844" w:rsidRDefault="00DD7844">
      <w:r>
        <w:separator/>
      </w:r>
    </w:p>
  </w:endnote>
  <w:endnote w:type="continuationSeparator" w:id="0">
    <w:p w:rsidR="00DD7844" w:rsidRDefault="00DD7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F5" w:rsidRPr="00CC32B4" w:rsidRDefault="002164F5">
    <w:pPr>
      <w:pStyle w:val="Footer"/>
      <w:rPr>
        <w:lang w:val="en-US"/>
      </w:rPr>
    </w:pPr>
    <w:r>
      <w:rPr>
        <w:lang w:val="en-US"/>
      </w:rPr>
      <w:t xml:space="preserve">Page </w:t>
    </w:r>
    <w:r w:rsidR="00E23B25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23B25">
      <w:rPr>
        <w:rStyle w:val="PageNumber"/>
      </w:rPr>
      <w:fldChar w:fldCharType="separate"/>
    </w:r>
    <w:r w:rsidR="00D63089">
      <w:rPr>
        <w:rStyle w:val="PageNumber"/>
      </w:rPr>
      <w:t>3</w:t>
    </w:r>
    <w:r w:rsidR="00E23B25">
      <w:rPr>
        <w:rStyle w:val="PageNumber"/>
      </w:rPr>
      <w:fldChar w:fldCharType="end"/>
    </w:r>
    <w:r>
      <w:rPr>
        <w:rStyle w:val="PageNumber"/>
      </w:rPr>
      <w:t xml:space="preserve"> / </w:t>
    </w:r>
    <w:r w:rsidR="00E23B25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E23B25">
      <w:rPr>
        <w:rStyle w:val="PageNumber"/>
      </w:rPr>
      <w:fldChar w:fldCharType="separate"/>
    </w:r>
    <w:r w:rsidR="00D63089">
      <w:rPr>
        <w:rStyle w:val="PageNumber"/>
      </w:rPr>
      <w:t>3</w:t>
    </w:r>
    <w:r w:rsidR="00E23B25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844" w:rsidRDefault="00DD7844">
      <w:r>
        <w:separator/>
      </w:r>
    </w:p>
  </w:footnote>
  <w:footnote w:type="continuationSeparator" w:id="0">
    <w:p w:rsidR="00DD7844" w:rsidRDefault="00DD7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4F5" w:rsidRDefault="002164F5">
    <w:r>
      <w:t xml:space="preserve">Page </w:t>
    </w:r>
    <w:r w:rsidR="00E23B25">
      <w:fldChar w:fldCharType="begin"/>
    </w:r>
    <w:r w:rsidR="009D6069">
      <w:instrText>PAGE</w:instrText>
    </w:r>
    <w:r w:rsidR="00E23B25">
      <w:fldChar w:fldCharType="separate"/>
    </w:r>
    <w:r>
      <w:t>4</w:t>
    </w:r>
    <w:r w:rsidR="00E23B25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B51B32"/>
    <w:multiLevelType w:val="multilevel"/>
    <w:tmpl w:val="34449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auto"/>
        <w:sz w:val="28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olor w:val="auto"/>
        <w:sz w:val="22"/>
        <w:u w:val="no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440" w:hanging="720"/>
      </w:pPr>
      <w:rPr>
        <w:rFonts w:ascii="Arial" w:hAnsi="Arial" w:hint="default"/>
        <w:b w:val="0"/>
        <w:i/>
        <w:color w:val="auto"/>
        <w:sz w:val="20"/>
        <w:u w:val="none"/>
        <w:em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7377A92"/>
    <w:multiLevelType w:val="hybridMultilevel"/>
    <w:tmpl w:val="9F4C9E6A"/>
    <w:lvl w:ilvl="0" w:tplc="04090001">
      <w:start w:val="1"/>
      <w:numFmt w:val="bullet"/>
      <w:lvlText w:val=""/>
      <w:lvlJc w:val="left"/>
      <w:pPr>
        <w:tabs>
          <w:tab w:val="num" w:pos="620"/>
        </w:tabs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3">
    <w:nsid w:val="09B9219D"/>
    <w:multiLevelType w:val="hybridMultilevel"/>
    <w:tmpl w:val="3878B51C"/>
    <w:lvl w:ilvl="0" w:tplc="441068A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BB24F1"/>
    <w:multiLevelType w:val="multilevel"/>
    <w:tmpl w:val="71C02E1E"/>
    <w:lvl w:ilvl="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417241"/>
    <w:multiLevelType w:val="hybridMultilevel"/>
    <w:tmpl w:val="F4841824"/>
    <w:lvl w:ilvl="0" w:tplc="44106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D02541"/>
    <w:multiLevelType w:val="multilevel"/>
    <w:tmpl w:val="1DF45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F365F1"/>
    <w:multiLevelType w:val="hybridMultilevel"/>
    <w:tmpl w:val="36A84FAA"/>
    <w:lvl w:ilvl="0" w:tplc="E9A4C89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128A1"/>
    <w:multiLevelType w:val="hybridMultilevel"/>
    <w:tmpl w:val="6D969854"/>
    <w:lvl w:ilvl="0" w:tplc="44106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7D1FC5"/>
    <w:multiLevelType w:val="hybridMultilevel"/>
    <w:tmpl w:val="2DE62E6E"/>
    <w:lvl w:ilvl="0" w:tplc="73ACFA2C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13919"/>
    <w:multiLevelType w:val="hybridMultilevel"/>
    <w:tmpl w:val="4BC2A67E"/>
    <w:lvl w:ilvl="0" w:tplc="B6D0F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692F36"/>
    <w:multiLevelType w:val="hybridMultilevel"/>
    <w:tmpl w:val="D79AD5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9C73636"/>
    <w:multiLevelType w:val="hybridMultilevel"/>
    <w:tmpl w:val="0F020CF8"/>
    <w:lvl w:ilvl="0" w:tplc="040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C1070C7"/>
    <w:multiLevelType w:val="multilevel"/>
    <w:tmpl w:val="D778C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606176"/>
    <w:multiLevelType w:val="hybridMultilevel"/>
    <w:tmpl w:val="71C02E1E"/>
    <w:lvl w:ilvl="0" w:tplc="61DE0BA0">
      <w:start w:val="7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>
    <w:nsid w:val="42C12160"/>
    <w:multiLevelType w:val="hybridMultilevel"/>
    <w:tmpl w:val="55E6C9B6"/>
    <w:lvl w:ilvl="0" w:tplc="E9A4C89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817228"/>
    <w:multiLevelType w:val="hybridMultilevel"/>
    <w:tmpl w:val="517A18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D1082A"/>
    <w:multiLevelType w:val="multilevel"/>
    <w:tmpl w:val="DFA2D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5268389A"/>
    <w:multiLevelType w:val="multilevel"/>
    <w:tmpl w:val="E6BA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E46935"/>
    <w:multiLevelType w:val="hybridMultilevel"/>
    <w:tmpl w:val="C90C5A02"/>
    <w:lvl w:ilvl="0" w:tplc="AA5AD9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9B7040"/>
    <w:multiLevelType w:val="hybridMultilevel"/>
    <w:tmpl w:val="605E6BEE"/>
    <w:lvl w:ilvl="0" w:tplc="17C8AD62">
      <w:start w:val="2691"/>
      <w:numFmt w:val="bullet"/>
      <w:lvlText w:val="-"/>
      <w:lvlJc w:val="left"/>
      <w:pPr>
        <w:ind w:left="800" w:hanging="40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6565C54"/>
    <w:multiLevelType w:val="hybridMultilevel"/>
    <w:tmpl w:val="3EAA5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9973EC"/>
    <w:multiLevelType w:val="hybridMultilevel"/>
    <w:tmpl w:val="E4EA7C6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7440905"/>
    <w:multiLevelType w:val="hybridMultilevel"/>
    <w:tmpl w:val="7AF44EBC"/>
    <w:lvl w:ilvl="0" w:tplc="9D2663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>
    <w:nsid w:val="5BBD3C03"/>
    <w:multiLevelType w:val="hybridMultilevel"/>
    <w:tmpl w:val="DEB2D7BE"/>
    <w:lvl w:ilvl="0" w:tplc="B6D0F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3DA6EDE"/>
    <w:multiLevelType w:val="hybridMultilevel"/>
    <w:tmpl w:val="48600C7C"/>
    <w:lvl w:ilvl="0" w:tplc="6974EA1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7">
    <w:nsid w:val="64F54B0A"/>
    <w:multiLevelType w:val="hybridMultilevel"/>
    <w:tmpl w:val="E6BA1F18"/>
    <w:lvl w:ilvl="0" w:tplc="B6D0F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3D5AB0"/>
    <w:multiLevelType w:val="multilevel"/>
    <w:tmpl w:val="6568C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724AEC"/>
    <w:multiLevelType w:val="hybridMultilevel"/>
    <w:tmpl w:val="D24C6E86"/>
    <w:lvl w:ilvl="0" w:tplc="E22430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F57D0A"/>
    <w:multiLevelType w:val="hybridMultilevel"/>
    <w:tmpl w:val="636A79D0"/>
    <w:lvl w:ilvl="0" w:tplc="E9A4C89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A8280F"/>
    <w:multiLevelType w:val="hybridMultilevel"/>
    <w:tmpl w:val="41A85136"/>
    <w:lvl w:ilvl="0" w:tplc="7C66CD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6370B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C9F3778"/>
    <w:multiLevelType w:val="hybridMultilevel"/>
    <w:tmpl w:val="5652F0D6"/>
    <w:lvl w:ilvl="0" w:tplc="441068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2844F1"/>
    <w:multiLevelType w:val="hybridMultilevel"/>
    <w:tmpl w:val="1DF45CD8"/>
    <w:lvl w:ilvl="0" w:tplc="B6D0F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FAC4A56"/>
    <w:multiLevelType w:val="hybridMultilevel"/>
    <w:tmpl w:val="F89622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FE12F9F"/>
    <w:multiLevelType w:val="hybridMultilevel"/>
    <w:tmpl w:val="D8F00D3E"/>
    <w:lvl w:ilvl="0" w:tplc="71A2C7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1"/>
  </w:num>
  <w:num w:numId="5">
    <w:abstractNumId w:val="12"/>
  </w:num>
  <w:num w:numId="6">
    <w:abstractNumId w:val="20"/>
  </w:num>
  <w:num w:numId="7">
    <w:abstractNumId w:val="4"/>
  </w:num>
  <w:num w:numId="8">
    <w:abstractNumId w:val="34"/>
  </w:num>
  <w:num w:numId="9">
    <w:abstractNumId w:val="6"/>
  </w:num>
  <w:num w:numId="10">
    <w:abstractNumId w:val="27"/>
  </w:num>
  <w:num w:numId="11">
    <w:abstractNumId w:val="19"/>
  </w:num>
  <w:num w:numId="12">
    <w:abstractNumId w:val="14"/>
  </w:num>
  <w:num w:numId="13">
    <w:abstractNumId w:val="28"/>
  </w:num>
  <w:num w:numId="14">
    <w:abstractNumId w:val="25"/>
  </w:num>
  <w:num w:numId="15">
    <w:abstractNumId w:val="10"/>
  </w:num>
  <w:num w:numId="16">
    <w:abstractNumId w:val="29"/>
  </w:num>
  <w:num w:numId="17">
    <w:abstractNumId w:val="21"/>
  </w:num>
  <w:num w:numId="18">
    <w:abstractNumId w:val="17"/>
  </w:num>
  <w:num w:numId="19">
    <w:abstractNumId w:val="33"/>
  </w:num>
  <w:num w:numId="20">
    <w:abstractNumId w:val="5"/>
  </w:num>
  <w:num w:numId="21">
    <w:abstractNumId w:val="31"/>
  </w:num>
  <w:num w:numId="22">
    <w:abstractNumId w:val="36"/>
  </w:num>
  <w:num w:numId="23">
    <w:abstractNumId w:val="8"/>
  </w:num>
  <w:num w:numId="24">
    <w:abstractNumId w:val="3"/>
  </w:num>
  <w:num w:numId="25">
    <w:abstractNumId w:val="13"/>
  </w:num>
  <w:num w:numId="26">
    <w:abstractNumId w:val="23"/>
  </w:num>
  <w:num w:numId="27">
    <w:abstractNumId w:val="24"/>
  </w:num>
  <w:num w:numId="28">
    <w:abstractNumId w:val="32"/>
  </w:num>
  <w:num w:numId="29">
    <w:abstractNumId w:val="9"/>
  </w:num>
  <w:num w:numId="30">
    <w:abstractNumId w:val="26"/>
  </w:num>
  <w:num w:numId="31">
    <w:abstractNumId w:val="18"/>
  </w:num>
  <w:num w:numId="32">
    <w:abstractNumId w:val="22"/>
  </w:num>
  <w:num w:numId="33">
    <w:abstractNumId w:val="35"/>
  </w:num>
  <w:num w:numId="34">
    <w:abstractNumId w:val="16"/>
  </w:num>
  <w:num w:numId="35">
    <w:abstractNumId w:val="30"/>
  </w:num>
  <w:num w:numId="3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"/>
  <w:drawingGridVerticalSpacing w:val="14"/>
  <w:displayHorizontalDrawingGridEvery w:val="2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2049" fill="f" fillcolor="white" stroke="f">
      <v:fill color="white" on="f"/>
      <v:stroke on="f"/>
      <v:textbox inset=".72pt,.7pt,.72pt,.7pt"/>
      <o:colormru v:ext="edit" colors="#e1e1ff,#e5ffff,#ffffd1,#ffebfb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727"/>
    <w:rsid w:val="0001018B"/>
    <w:rsid w:val="000105B0"/>
    <w:rsid w:val="0001406D"/>
    <w:rsid w:val="00014B05"/>
    <w:rsid w:val="00017506"/>
    <w:rsid w:val="00017A08"/>
    <w:rsid w:val="00020D54"/>
    <w:rsid w:val="00024516"/>
    <w:rsid w:val="0003195B"/>
    <w:rsid w:val="00032F46"/>
    <w:rsid w:val="000367DC"/>
    <w:rsid w:val="00044B34"/>
    <w:rsid w:val="00044EB0"/>
    <w:rsid w:val="00044F0E"/>
    <w:rsid w:val="000503BF"/>
    <w:rsid w:val="00050878"/>
    <w:rsid w:val="000547BA"/>
    <w:rsid w:val="00056BE0"/>
    <w:rsid w:val="00056C21"/>
    <w:rsid w:val="000606DA"/>
    <w:rsid w:val="00060853"/>
    <w:rsid w:val="00060BC6"/>
    <w:rsid w:val="000634D1"/>
    <w:rsid w:val="00063A24"/>
    <w:rsid w:val="00076B74"/>
    <w:rsid w:val="000812FE"/>
    <w:rsid w:val="00081BFC"/>
    <w:rsid w:val="00081F54"/>
    <w:rsid w:val="000853E4"/>
    <w:rsid w:val="000879BC"/>
    <w:rsid w:val="00090190"/>
    <w:rsid w:val="000902C4"/>
    <w:rsid w:val="00090366"/>
    <w:rsid w:val="000905B5"/>
    <w:rsid w:val="00091286"/>
    <w:rsid w:val="00091413"/>
    <w:rsid w:val="000957D1"/>
    <w:rsid w:val="000978FE"/>
    <w:rsid w:val="000A38D2"/>
    <w:rsid w:val="000A69FB"/>
    <w:rsid w:val="000B067F"/>
    <w:rsid w:val="000B3C16"/>
    <w:rsid w:val="000B4748"/>
    <w:rsid w:val="000B5065"/>
    <w:rsid w:val="000B5D6E"/>
    <w:rsid w:val="000B6257"/>
    <w:rsid w:val="000B72C5"/>
    <w:rsid w:val="000C0DB7"/>
    <w:rsid w:val="000C27F2"/>
    <w:rsid w:val="000C31C1"/>
    <w:rsid w:val="000C66A9"/>
    <w:rsid w:val="000D1CE7"/>
    <w:rsid w:val="000D1E3B"/>
    <w:rsid w:val="000D67A5"/>
    <w:rsid w:val="000D6D90"/>
    <w:rsid w:val="000D6EA1"/>
    <w:rsid w:val="000E14C8"/>
    <w:rsid w:val="000E4E10"/>
    <w:rsid w:val="000E5650"/>
    <w:rsid w:val="000E6664"/>
    <w:rsid w:val="000E6819"/>
    <w:rsid w:val="000E6AA3"/>
    <w:rsid w:val="000F23B3"/>
    <w:rsid w:val="000F5761"/>
    <w:rsid w:val="000F6D96"/>
    <w:rsid w:val="00102737"/>
    <w:rsid w:val="001037F4"/>
    <w:rsid w:val="0011368A"/>
    <w:rsid w:val="00114E6B"/>
    <w:rsid w:val="001163E6"/>
    <w:rsid w:val="00125B1F"/>
    <w:rsid w:val="00131159"/>
    <w:rsid w:val="00131B31"/>
    <w:rsid w:val="00132184"/>
    <w:rsid w:val="0013296E"/>
    <w:rsid w:val="00135AA7"/>
    <w:rsid w:val="0013650E"/>
    <w:rsid w:val="0014010B"/>
    <w:rsid w:val="00144E43"/>
    <w:rsid w:val="00147A62"/>
    <w:rsid w:val="00147AED"/>
    <w:rsid w:val="0015057B"/>
    <w:rsid w:val="0015110F"/>
    <w:rsid w:val="00157273"/>
    <w:rsid w:val="00161753"/>
    <w:rsid w:val="00163578"/>
    <w:rsid w:val="00165620"/>
    <w:rsid w:val="001666FC"/>
    <w:rsid w:val="0017008E"/>
    <w:rsid w:val="00172CAE"/>
    <w:rsid w:val="001813D8"/>
    <w:rsid w:val="0018328E"/>
    <w:rsid w:val="00184748"/>
    <w:rsid w:val="00195A89"/>
    <w:rsid w:val="001971BC"/>
    <w:rsid w:val="001A235E"/>
    <w:rsid w:val="001A2AF1"/>
    <w:rsid w:val="001A4E38"/>
    <w:rsid w:val="001A54DE"/>
    <w:rsid w:val="001A6D72"/>
    <w:rsid w:val="001A72B4"/>
    <w:rsid w:val="001B1BEE"/>
    <w:rsid w:val="001B28A4"/>
    <w:rsid w:val="001B2DD0"/>
    <w:rsid w:val="001B3306"/>
    <w:rsid w:val="001B35E8"/>
    <w:rsid w:val="001B7E31"/>
    <w:rsid w:val="001C01D8"/>
    <w:rsid w:val="001C19BD"/>
    <w:rsid w:val="001C1DC9"/>
    <w:rsid w:val="001D16F2"/>
    <w:rsid w:val="001D19D7"/>
    <w:rsid w:val="001D547C"/>
    <w:rsid w:val="001D6BF4"/>
    <w:rsid w:val="001D76FE"/>
    <w:rsid w:val="001D77C8"/>
    <w:rsid w:val="001E1089"/>
    <w:rsid w:val="001E269B"/>
    <w:rsid w:val="001E3176"/>
    <w:rsid w:val="001E3BBB"/>
    <w:rsid w:val="001E7828"/>
    <w:rsid w:val="001E785F"/>
    <w:rsid w:val="001F0A72"/>
    <w:rsid w:val="001F0BB8"/>
    <w:rsid w:val="001F24EA"/>
    <w:rsid w:val="001F33A1"/>
    <w:rsid w:val="001F6100"/>
    <w:rsid w:val="001F69AB"/>
    <w:rsid w:val="001F75AE"/>
    <w:rsid w:val="001F7797"/>
    <w:rsid w:val="002022DF"/>
    <w:rsid w:val="002038CE"/>
    <w:rsid w:val="00204642"/>
    <w:rsid w:val="002047F2"/>
    <w:rsid w:val="00204BB0"/>
    <w:rsid w:val="0020612F"/>
    <w:rsid w:val="002067F0"/>
    <w:rsid w:val="00207F85"/>
    <w:rsid w:val="002115DE"/>
    <w:rsid w:val="00211853"/>
    <w:rsid w:val="00212D25"/>
    <w:rsid w:val="002164F5"/>
    <w:rsid w:val="00216F12"/>
    <w:rsid w:val="0022054F"/>
    <w:rsid w:val="002225D8"/>
    <w:rsid w:val="0022270F"/>
    <w:rsid w:val="00222AEA"/>
    <w:rsid w:val="00227516"/>
    <w:rsid w:val="0023032A"/>
    <w:rsid w:val="0023092E"/>
    <w:rsid w:val="002309E6"/>
    <w:rsid w:val="00231100"/>
    <w:rsid w:val="00231C11"/>
    <w:rsid w:val="002323A3"/>
    <w:rsid w:val="00233861"/>
    <w:rsid w:val="002341C9"/>
    <w:rsid w:val="002341FF"/>
    <w:rsid w:val="00234651"/>
    <w:rsid w:val="00236C8C"/>
    <w:rsid w:val="00237775"/>
    <w:rsid w:val="00237B35"/>
    <w:rsid w:val="002407C3"/>
    <w:rsid w:val="00240830"/>
    <w:rsid w:val="0024204D"/>
    <w:rsid w:val="00244D3E"/>
    <w:rsid w:val="00254C7F"/>
    <w:rsid w:val="00255B61"/>
    <w:rsid w:val="00257099"/>
    <w:rsid w:val="002570A9"/>
    <w:rsid w:val="002620A1"/>
    <w:rsid w:val="0026336F"/>
    <w:rsid w:val="0026746E"/>
    <w:rsid w:val="0027034C"/>
    <w:rsid w:val="002740E7"/>
    <w:rsid w:val="00274D94"/>
    <w:rsid w:val="00275A23"/>
    <w:rsid w:val="0027646C"/>
    <w:rsid w:val="00277202"/>
    <w:rsid w:val="00280732"/>
    <w:rsid w:val="00281FD1"/>
    <w:rsid w:val="0028242D"/>
    <w:rsid w:val="002873A6"/>
    <w:rsid w:val="0029098C"/>
    <w:rsid w:val="00292555"/>
    <w:rsid w:val="00294956"/>
    <w:rsid w:val="002A1AF4"/>
    <w:rsid w:val="002A3E6B"/>
    <w:rsid w:val="002A604D"/>
    <w:rsid w:val="002A68C4"/>
    <w:rsid w:val="002A72A9"/>
    <w:rsid w:val="002B0588"/>
    <w:rsid w:val="002B0A8B"/>
    <w:rsid w:val="002B46C0"/>
    <w:rsid w:val="002B6680"/>
    <w:rsid w:val="002B69D3"/>
    <w:rsid w:val="002C1A01"/>
    <w:rsid w:val="002C2165"/>
    <w:rsid w:val="002C42CA"/>
    <w:rsid w:val="002C4A73"/>
    <w:rsid w:val="002C5F02"/>
    <w:rsid w:val="002C660B"/>
    <w:rsid w:val="002C773B"/>
    <w:rsid w:val="002D2098"/>
    <w:rsid w:val="002E1525"/>
    <w:rsid w:val="002E1CE3"/>
    <w:rsid w:val="002E3B56"/>
    <w:rsid w:val="002E5395"/>
    <w:rsid w:val="002E713A"/>
    <w:rsid w:val="002F45D9"/>
    <w:rsid w:val="002F5A9B"/>
    <w:rsid w:val="002F64E2"/>
    <w:rsid w:val="00304B4D"/>
    <w:rsid w:val="0031057A"/>
    <w:rsid w:val="00311B6C"/>
    <w:rsid w:val="00312BB0"/>
    <w:rsid w:val="00313968"/>
    <w:rsid w:val="003148D8"/>
    <w:rsid w:val="003179BD"/>
    <w:rsid w:val="00321AB7"/>
    <w:rsid w:val="00322BC6"/>
    <w:rsid w:val="003279AC"/>
    <w:rsid w:val="0033098D"/>
    <w:rsid w:val="00331385"/>
    <w:rsid w:val="00331B0F"/>
    <w:rsid w:val="00333938"/>
    <w:rsid w:val="00334C71"/>
    <w:rsid w:val="00335236"/>
    <w:rsid w:val="00335320"/>
    <w:rsid w:val="00336925"/>
    <w:rsid w:val="00340F79"/>
    <w:rsid w:val="00343BC0"/>
    <w:rsid w:val="00344F7A"/>
    <w:rsid w:val="00351122"/>
    <w:rsid w:val="003518DB"/>
    <w:rsid w:val="00351F8F"/>
    <w:rsid w:val="0035280A"/>
    <w:rsid w:val="003570D9"/>
    <w:rsid w:val="00360578"/>
    <w:rsid w:val="00361064"/>
    <w:rsid w:val="00361F6B"/>
    <w:rsid w:val="00364CBC"/>
    <w:rsid w:val="00366B17"/>
    <w:rsid w:val="00372A85"/>
    <w:rsid w:val="003748EE"/>
    <w:rsid w:val="00374E5A"/>
    <w:rsid w:val="00377416"/>
    <w:rsid w:val="003803F8"/>
    <w:rsid w:val="00381DB5"/>
    <w:rsid w:val="003845E1"/>
    <w:rsid w:val="00386C1A"/>
    <w:rsid w:val="00386E36"/>
    <w:rsid w:val="003877EE"/>
    <w:rsid w:val="003879A4"/>
    <w:rsid w:val="00391402"/>
    <w:rsid w:val="00393DA6"/>
    <w:rsid w:val="003948C0"/>
    <w:rsid w:val="003949EB"/>
    <w:rsid w:val="00395DAD"/>
    <w:rsid w:val="00395E72"/>
    <w:rsid w:val="00396AD1"/>
    <w:rsid w:val="003A1B97"/>
    <w:rsid w:val="003A2A26"/>
    <w:rsid w:val="003A3F42"/>
    <w:rsid w:val="003A404F"/>
    <w:rsid w:val="003A5583"/>
    <w:rsid w:val="003A67A9"/>
    <w:rsid w:val="003A6F64"/>
    <w:rsid w:val="003A752D"/>
    <w:rsid w:val="003B3FC8"/>
    <w:rsid w:val="003B5132"/>
    <w:rsid w:val="003B7762"/>
    <w:rsid w:val="003B7A2B"/>
    <w:rsid w:val="003C7268"/>
    <w:rsid w:val="003D04A1"/>
    <w:rsid w:val="003D13EF"/>
    <w:rsid w:val="003D1AC9"/>
    <w:rsid w:val="003D49FB"/>
    <w:rsid w:val="003D4E8E"/>
    <w:rsid w:val="003E6952"/>
    <w:rsid w:val="003E734A"/>
    <w:rsid w:val="003F31F3"/>
    <w:rsid w:val="003F4418"/>
    <w:rsid w:val="003F5961"/>
    <w:rsid w:val="003F643A"/>
    <w:rsid w:val="00401741"/>
    <w:rsid w:val="00403560"/>
    <w:rsid w:val="00403A02"/>
    <w:rsid w:val="00403B37"/>
    <w:rsid w:val="00404E26"/>
    <w:rsid w:val="004053BC"/>
    <w:rsid w:val="004055B5"/>
    <w:rsid w:val="004100DE"/>
    <w:rsid w:val="004116C8"/>
    <w:rsid w:val="0041434B"/>
    <w:rsid w:val="00415668"/>
    <w:rsid w:val="00416427"/>
    <w:rsid w:val="004168A2"/>
    <w:rsid w:val="0041721C"/>
    <w:rsid w:val="00420809"/>
    <w:rsid w:val="00422C1E"/>
    <w:rsid w:val="004231A4"/>
    <w:rsid w:val="0042572A"/>
    <w:rsid w:val="00426FED"/>
    <w:rsid w:val="00435B1B"/>
    <w:rsid w:val="004409D5"/>
    <w:rsid w:val="0044239E"/>
    <w:rsid w:val="0044280A"/>
    <w:rsid w:val="00446F8F"/>
    <w:rsid w:val="004470D1"/>
    <w:rsid w:val="00447710"/>
    <w:rsid w:val="00447FEB"/>
    <w:rsid w:val="004506DF"/>
    <w:rsid w:val="00455918"/>
    <w:rsid w:val="00457ADB"/>
    <w:rsid w:val="00457CB8"/>
    <w:rsid w:val="00460742"/>
    <w:rsid w:val="00465584"/>
    <w:rsid w:val="0047266B"/>
    <w:rsid w:val="00474FE5"/>
    <w:rsid w:val="00483F21"/>
    <w:rsid w:val="00484AC1"/>
    <w:rsid w:val="00485387"/>
    <w:rsid w:val="004873FF"/>
    <w:rsid w:val="004903AD"/>
    <w:rsid w:val="0049089D"/>
    <w:rsid w:val="00492EAD"/>
    <w:rsid w:val="00493C7C"/>
    <w:rsid w:val="00495FE4"/>
    <w:rsid w:val="0049625D"/>
    <w:rsid w:val="0049683E"/>
    <w:rsid w:val="00497852"/>
    <w:rsid w:val="00497C43"/>
    <w:rsid w:val="004A42F5"/>
    <w:rsid w:val="004A4D3A"/>
    <w:rsid w:val="004A50C4"/>
    <w:rsid w:val="004B0127"/>
    <w:rsid w:val="004B4029"/>
    <w:rsid w:val="004B4947"/>
    <w:rsid w:val="004C0666"/>
    <w:rsid w:val="004C2B64"/>
    <w:rsid w:val="004C60DE"/>
    <w:rsid w:val="004C63D7"/>
    <w:rsid w:val="004C65D5"/>
    <w:rsid w:val="004C7C71"/>
    <w:rsid w:val="004D16FB"/>
    <w:rsid w:val="004D38C1"/>
    <w:rsid w:val="004D5364"/>
    <w:rsid w:val="004D6B4A"/>
    <w:rsid w:val="004D7E91"/>
    <w:rsid w:val="004E2377"/>
    <w:rsid w:val="004F03FF"/>
    <w:rsid w:val="004F05DE"/>
    <w:rsid w:val="004F496E"/>
    <w:rsid w:val="004F5DD9"/>
    <w:rsid w:val="00501733"/>
    <w:rsid w:val="00503D82"/>
    <w:rsid w:val="00515020"/>
    <w:rsid w:val="00515808"/>
    <w:rsid w:val="00516C7A"/>
    <w:rsid w:val="0051785C"/>
    <w:rsid w:val="00523703"/>
    <w:rsid w:val="005240FE"/>
    <w:rsid w:val="00524D7C"/>
    <w:rsid w:val="00524D88"/>
    <w:rsid w:val="0052536A"/>
    <w:rsid w:val="00525649"/>
    <w:rsid w:val="005277AC"/>
    <w:rsid w:val="00535568"/>
    <w:rsid w:val="00540E95"/>
    <w:rsid w:val="00545F34"/>
    <w:rsid w:val="00546D1C"/>
    <w:rsid w:val="0054726A"/>
    <w:rsid w:val="00547805"/>
    <w:rsid w:val="005500DB"/>
    <w:rsid w:val="00550DBD"/>
    <w:rsid w:val="0055261B"/>
    <w:rsid w:val="005563EB"/>
    <w:rsid w:val="00562D03"/>
    <w:rsid w:val="0056663F"/>
    <w:rsid w:val="005676CC"/>
    <w:rsid w:val="005700D3"/>
    <w:rsid w:val="00571AF6"/>
    <w:rsid w:val="00572934"/>
    <w:rsid w:val="00572A41"/>
    <w:rsid w:val="00573727"/>
    <w:rsid w:val="005737DD"/>
    <w:rsid w:val="0057400E"/>
    <w:rsid w:val="005802BF"/>
    <w:rsid w:val="00581241"/>
    <w:rsid w:val="00581669"/>
    <w:rsid w:val="00583EAB"/>
    <w:rsid w:val="00585C9F"/>
    <w:rsid w:val="00586B24"/>
    <w:rsid w:val="00586F6E"/>
    <w:rsid w:val="00596D9F"/>
    <w:rsid w:val="0059743F"/>
    <w:rsid w:val="005A0625"/>
    <w:rsid w:val="005A2731"/>
    <w:rsid w:val="005A5896"/>
    <w:rsid w:val="005A6BFB"/>
    <w:rsid w:val="005A73FA"/>
    <w:rsid w:val="005A7525"/>
    <w:rsid w:val="005A7D35"/>
    <w:rsid w:val="005B0293"/>
    <w:rsid w:val="005B067E"/>
    <w:rsid w:val="005B16AC"/>
    <w:rsid w:val="005B3729"/>
    <w:rsid w:val="005B39FA"/>
    <w:rsid w:val="005C0424"/>
    <w:rsid w:val="005C1677"/>
    <w:rsid w:val="005C1AAA"/>
    <w:rsid w:val="005C618D"/>
    <w:rsid w:val="005C6960"/>
    <w:rsid w:val="005C705D"/>
    <w:rsid w:val="005C71D9"/>
    <w:rsid w:val="005D0661"/>
    <w:rsid w:val="005D1119"/>
    <w:rsid w:val="005D25E7"/>
    <w:rsid w:val="005D2732"/>
    <w:rsid w:val="005D32E2"/>
    <w:rsid w:val="005D3AD1"/>
    <w:rsid w:val="005D5A8F"/>
    <w:rsid w:val="005D6A9C"/>
    <w:rsid w:val="005D7049"/>
    <w:rsid w:val="005E0604"/>
    <w:rsid w:val="005E3EA9"/>
    <w:rsid w:val="005E5BFB"/>
    <w:rsid w:val="005E669F"/>
    <w:rsid w:val="005E759E"/>
    <w:rsid w:val="005E78FD"/>
    <w:rsid w:val="005F2AD3"/>
    <w:rsid w:val="005F2AFA"/>
    <w:rsid w:val="005F4463"/>
    <w:rsid w:val="005F4EFD"/>
    <w:rsid w:val="005F5C20"/>
    <w:rsid w:val="005F66B1"/>
    <w:rsid w:val="005F767F"/>
    <w:rsid w:val="005F7B16"/>
    <w:rsid w:val="006003A2"/>
    <w:rsid w:val="00601A37"/>
    <w:rsid w:val="00603CDF"/>
    <w:rsid w:val="00610512"/>
    <w:rsid w:val="006113D4"/>
    <w:rsid w:val="00612187"/>
    <w:rsid w:val="006137F4"/>
    <w:rsid w:val="00613E55"/>
    <w:rsid w:val="006146E5"/>
    <w:rsid w:val="00614A43"/>
    <w:rsid w:val="00615CFE"/>
    <w:rsid w:val="00616434"/>
    <w:rsid w:val="00620C50"/>
    <w:rsid w:val="00624C67"/>
    <w:rsid w:val="00626747"/>
    <w:rsid w:val="00630DD2"/>
    <w:rsid w:val="006341FA"/>
    <w:rsid w:val="006346BF"/>
    <w:rsid w:val="00636954"/>
    <w:rsid w:val="00636A35"/>
    <w:rsid w:val="00641640"/>
    <w:rsid w:val="0064278A"/>
    <w:rsid w:val="0064375A"/>
    <w:rsid w:val="00644633"/>
    <w:rsid w:val="00645994"/>
    <w:rsid w:val="006517B4"/>
    <w:rsid w:val="00651B0E"/>
    <w:rsid w:val="00651D0C"/>
    <w:rsid w:val="00652CC2"/>
    <w:rsid w:val="006556B1"/>
    <w:rsid w:val="00663D82"/>
    <w:rsid w:val="006664F1"/>
    <w:rsid w:val="006666BD"/>
    <w:rsid w:val="006677C0"/>
    <w:rsid w:val="00667A0D"/>
    <w:rsid w:val="00667D6B"/>
    <w:rsid w:val="00670386"/>
    <w:rsid w:val="0067084C"/>
    <w:rsid w:val="006708BA"/>
    <w:rsid w:val="0067270C"/>
    <w:rsid w:val="00672B37"/>
    <w:rsid w:val="006751C3"/>
    <w:rsid w:val="006756FF"/>
    <w:rsid w:val="00676F90"/>
    <w:rsid w:val="006770A1"/>
    <w:rsid w:val="00677808"/>
    <w:rsid w:val="0068358C"/>
    <w:rsid w:val="006841FA"/>
    <w:rsid w:val="006855E0"/>
    <w:rsid w:val="00685D6C"/>
    <w:rsid w:val="006869D6"/>
    <w:rsid w:val="00686AC5"/>
    <w:rsid w:val="006904A5"/>
    <w:rsid w:val="00690DB1"/>
    <w:rsid w:val="00693F29"/>
    <w:rsid w:val="00695C13"/>
    <w:rsid w:val="00697693"/>
    <w:rsid w:val="006976AA"/>
    <w:rsid w:val="006A07A0"/>
    <w:rsid w:val="006A2035"/>
    <w:rsid w:val="006A2239"/>
    <w:rsid w:val="006A24B7"/>
    <w:rsid w:val="006A3613"/>
    <w:rsid w:val="006A61E1"/>
    <w:rsid w:val="006A7108"/>
    <w:rsid w:val="006B401F"/>
    <w:rsid w:val="006B5634"/>
    <w:rsid w:val="006B635E"/>
    <w:rsid w:val="006B7220"/>
    <w:rsid w:val="006B7B02"/>
    <w:rsid w:val="006C03DB"/>
    <w:rsid w:val="006D0004"/>
    <w:rsid w:val="006D24A9"/>
    <w:rsid w:val="006D24DE"/>
    <w:rsid w:val="006D47CB"/>
    <w:rsid w:val="006D4856"/>
    <w:rsid w:val="006D5F23"/>
    <w:rsid w:val="006E25A5"/>
    <w:rsid w:val="006E3728"/>
    <w:rsid w:val="006E38A9"/>
    <w:rsid w:val="006E3D4D"/>
    <w:rsid w:val="006E3FEF"/>
    <w:rsid w:val="006E5886"/>
    <w:rsid w:val="006E6F76"/>
    <w:rsid w:val="006F0E6B"/>
    <w:rsid w:val="006F2D5A"/>
    <w:rsid w:val="006F36A9"/>
    <w:rsid w:val="006F4596"/>
    <w:rsid w:val="007013A3"/>
    <w:rsid w:val="00702655"/>
    <w:rsid w:val="0070654A"/>
    <w:rsid w:val="007133BA"/>
    <w:rsid w:val="00715048"/>
    <w:rsid w:val="00715395"/>
    <w:rsid w:val="007171B0"/>
    <w:rsid w:val="007216FD"/>
    <w:rsid w:val="00721DB9"/>
    <w:rsid w:val="00722F04"/>
    <w:rsid w:val="00723497"/>
    <w:rsid w:val="00723E2A"/>
    <w:rsid w:val="007255EE"/>
    <w:rsid w:val="00725C97"/>
    <w:rsid w:val="00726595"/>
    <w:rsid w:val="00735369"/>
    <w:rsid w:val="007364EC"/>
    <w:rsid w:val="00740341"/>
    <w:rsid w:val="00740427"/>
    <w:rsid w:val="00743AEE"/>
    <w:rsid w:val="00744360"/>
    <w:rsid w:val="007462AC"/>
    <w:rsid w:val="007464B2"/>
    <w:rsid w:val="00746CB2"/>
    <w:rsid w:val="007471CD"/>
    <w:rsid w:val="00747CAC"/>
    <w:rsid w:val="00747D0E"/>
    <w:rsid w:val="00753FF4"/>
    <w:rsid w:val="007556FD"/>
    <w:rsid w:val="00755AF4"/>
    <w:rsid w:val="00762F30"/>
    <w:rsid w:val="00764868"/>
    <w:rsid w:val="00765E21"/>
    <w:rsid w:val="00766F28"/>
    <w:rsid w:val="00766FDB"/>
    <w:rsid w:val="007716E1"/>
    <w:rsid w:val="00774B54"/>
    <w:rsid w:val="00774F61"/>
    <w:rsid w:val="00775DA4"/>
    <w:rsid w:val="007768E8"/>
    <w:rsid w:val="00783024"/>
    <w:rsid w:val="007830A4"/>
    <w:rsid w:val="00783430"/>
    <w:rsid w:val="00784CDD"/>
    <w:rsid w:val="00784F0A"/>
    <w:rsid w:val="00785F7A"/>
    <w:rsid w:val="00787532"/>
    <w:rsid w:val="00792355"/>
    <w:rsid w:val="00792A6D"/>
    <w:rsid w:val="007950C1"/>
    <w:rsid w:val="00797362"/>
    <w:rsid w:val="007A06FB"/>
    <w:rsid w:val="007A4630"/>
    <w:rsid w:val="007A53D5"/>
    <w:rsid w:val="007A6A8E"/>
    <w:rsid w:val="007B0153"/>
    <w:rsid w:val="007B1086"/>
    <w:rsid w:val="007B12F1"/>
    <w:rsid w:val="007B197E"/>
    <w:rsid w:val="007B244C"/>
    <w:rsid w:val="007B40DA"/>
    <w:rsid w:val="007B573F"/>
    <w:rsid w:val="007C4CE0"/>
    <w:rsid w:val="007C5125"/>
    <w:rsid w:val="007C52BC"/>
    <w:rsid w:val="007D41E5"/>
    <w:rsid w:val="007D6C55"/>
    <w:rsid w:val="007E0D1E"/>
    <w:rsid w:val="007E14F8"/>
    <w:rsid w:val="007E2A7E"/>
    <w:rsid w:val="007E58AD"/>
    <w:rsid w:val="007E5A38"/>
    <w:rsid w:val="007E60C9"/>
    <w:rsid w:val="007E78ED"/>
    <w:rsid w:val="007E7DF7"/>
    <w:rsid w:val="007F23AE"/>
    <w:rsid w:val="00801F87"/>
    <w:rsid w:val="00806C05"/>
    <w:rsid w:val="00810975"/>
    <w:rsid w:val="00810DD9"/>
    <w:rsid w:val="0081361F"/>
    <w:rsid w:val="008164B9"/>
    <w:rsid w:val="008177DF"/>
    <w:rsid w:val="00817BB4"/>
    <w:rsid w:val="00821011"/>
    <w:rsid w:val="00821A97"/>
    <w:rsid w:val="00824003"/>
    <w:rsid w:val="008248FF"/>
    <w:rsid w:val="00824E39"/>
    <w:rsid w:val="00825A69"/>
    <w:rsid w:val="00826822"/>
    <w:rsid w:val="00832728"/>
    <w:rsid w:val="00834572"/>
    <w:rsid w:val="00834F70"/>
    <w:rsid w:val="00836BF2"/>
    <w:rsid w:val="00841E93"/>
    <w:rsid w:val="00843FDB"/>
    <w:rsid w:val="0084553A"/>
    <w:rsid w:val="00847350"/>
    <w:rsid w:val="00847C36"/>
    <w:rsid w:val="0085083B"/>
    <w:rsid w:val="00851E79"/>
    <w:rsid w:val="00852BD6"/>
    <w:rsid w:val="008532C7"/>
    <w:rsid w:val="00853684"/>
    <w:rsid w:val="008538F5"/>
    <w:rsid w:val="008572BD"/>
    <w:rsid w:val="00863989"/>
    <w:rsid w:val="0086570E"/>
    <w:rsid w:val="008665AA"/>
    <w:rsid w:val="008679CA"/>
    <w:rsid w:val="0087005A"/>
    <w:rsid w:val="008707E9"/>
    <w:rsid w:val="0087102B"/>
    <w:rsid w:val="00874BA9"/>
    <w:rsid w:val="00874DC6"/>
    <w:rsid w:val="00876BA8"/>
    <w:rsid w:val="008770C8"/>
    <w:rsid w:val="00877ED2"/>
    <w:rsid w:val="008800F1"/>
    <w:rsid w:val="0088017D"/>
    <w:rsid w:val="00880872"/>
    <w:rsid w:val="008840B4"/>
    <w:rsid w:val="00885FD7"/>
    <w:rsid w:val="00886757"/>
    <w:rsid w:val="00886F54"/>
    <w:rsid w:val="00887011"/>
    <w:rsid w:val="008908F3"/>
    <w:rsid w:val="00894988"/>
    <w:rsid w:val="0089749D"/>
    <w:rsid w:val="00897D2C"/>
    <w:rsid w:val="008A3959"/>
    <w:rsid w:val="008A42FD"/>
    <w:rsid w:val="008B1784"/>
    <w:rsid w:val="008B17C2"/>
    <w:rsid w:val="008B1FDF"/>
    <w:rsid w:val="008B2938"/>
    <w:rsid w:val="008B4F04"/>
    <w:rsid w:val="008C1D6C"/>
    <w:rsid w:val="008C204E"/>
    <w:rsid w:val="008C4DA0"/>
    <w:rsid w:val="008C55C3"/>
    <w:rsid w:val="008C7B9A"/>
    <w:rsid w:val="008D02B8"/>
    <w:rsid w:val="008D1463"/>
    <w:rsid w:val="008D15D0"/>
    <w:rsid w:val="008D1639"/>
    <w:rsid w:val="008D1B5B"/>
    <w:rsid w:val="008E1C34"/>
    <w:rsid w:val="008E37FE"/>
    <w:rsid w:val="008E57CA"/>
    <w:rsid w:val="008F1884"/>
    <w:rsid w:val="008F2FA8"/>
    <w:rsid w:val="008F3C33"/>
    <w:rsid w:val="008F58F5"/>
    <w:rsid w:val="008F61B9"/>
    <w:rsid w:val="008F62FF"/>
    <w:rsid w:val="008F6859"/>
    <w:rsid w:val="008F69FE"/>
    <w:rsid w:val="008F6BFF"/>
    <w:rsid w:val="00900A11"/>
    <w:rsid w:val="0090596D"/>
    <w:rsid w:val="00907962"/>
    <w:rsid w:val="00912C91"/>
    <w:rsid w:val="00914B97"/>
    <w:rsid w:val="0091598B"/>
    <w:rsid w:val="00917028"/>
    <w:rsid w:val="0091781F"/>
    <w:rsid w:val="00921ACE"/>
    <w:rsid w:val="00922015"/>
    <w:rsid w:val="009233A6"/>
    <w:rsid w:val="0092439A"/>
    <w:rsid w:val="009329E1"/>
    <w:rsid w:val="009343A3"/>
    <w:rsid w:val="00935644"/>
    <w:rsid w:val="0093634B"/>
    <w:rsid w:val="00937A5A"/>
    <w:rsid w:val="00942C95"/>
    <w:rsid w:val="00944024"/>
    <w:rsid w:val="00944538"/>
    <w:rsid w:val="0094486A"/>
    <w:rsid w:val="00944DBB"/>
    <w:rsid w:val="00947F62"/>
    <w:rsid w:val="00951167"/>
    <w:rsid w:val="009514B0"/>
    <w:rsid w:val="00951795"/>
    <w:rsid w:val="00953E62"/>
    <w:rsid w:val="00955A1E"/>
    <w:rsid w:val="00957382"/>
    <w:rsid w:val="0096657D"/>
    <w:rsid w:val="009673BC"/>
    <w:rsid w:val="00971529"/>
    <w:rsid w:val="00972ED6"/>
    <w:rsid w:val="0097441E"/>
    <w:rsid w:val="009755F7"/>
    <w:rsid w:val="00975F78"/>
    <w:rsid w:val="0097683E"/>
    <w:rsid w:val="00976FE3"/>
    <w:rsid w:val="009774F0"/>
    <w:rsid w:val="009809BB"/>
    <w:rsid w:val="0098666B"/>
    <w:rsid w:val="00986A5A"/>
    <w:rsid w:val="00986BD6"/>
    <w:rsid w:val="00987F89"/>
    <w:rsid w:val="00992058"/>
    <w:rsid w:val="0099364B"/>
    <w:rsid w:val="00995BC9"/>
    <w:rsid w:val="00996A63"/>
    <w:rsid w:val="009A0064"/>
    <w:rsid w:val="009A0119"/>
    <w:rsid w:val="009A076F"/>
    <w:rsid w:val="009A2B0D"/>
    <w:rsid w:val="009A5FD1"/>
    <w:rsid w:val="009A6024"/>
    <w:rsid w:val="009B049A"/>
    <w:rsid w:val="009B20D1"/>
    <w:rsid w:val="009B475C"/>
    <w:rsid w:val="009B48D5"/>
    <w:rsid w:val="009B594F"/>
    <w:rsid w:val="009B6A81"/>
    <w:rsid w:val="009B7220"/>
    <w:rsid w:val="009C0955"/>
    <w:rsid w:val="009C3BEE"/>
    <w:rsid w:val="009D15D0"/>
    <w:rsid w:val="009D1D39"/>
    <w:rsid w:val="009D35CD"/>
    <w:rsid w:val="009D546E"/>
    <w:rsid w:val="009D6069"/>
    <w:rsid w:val="009E0B0E"/>
    <w:rsid w:val="009E13D4"/>
    <w:rsid w:val="009E20A0"/>
    <w:rsid w:val="009E2627"/>
    <w:rsid w:val="009E30E1"/>
    <w:rsid w:val="009E3293"/>
    <w:rsid w:val="009F089D"/>
    <w:rsid w:val="009F12A8"/>
    <w:rsid w:val="009F24AB"/>
    <w:rsid w:val="009F289F"/>
    <w:rsid w:val="00A01861"/>
    <w:rsid w:val="00A03AAE"/>
    <w:rsid w:val="00A04DE5"/>
    <w:rsid w:val="00A059F3"/>
    <w:rsid w:val="00A06D85"/>
    <w:rsid w:val="00A06E8F"/>
    <w:rsid w:val="00A14B8D"/>
    <w:rsid w:val="00A21491"/>
    <w:rsid w:val="00A25DDD"/>
    <w:rsid w:val="00A308C0"/>
    <w:rsid w:val="00A31CA4"/>
    <w:rsid w:val="00A3219E"/>
    <w:rsid w:val="00A322C4"/>
    <w:rsid w:val="00A33AA1"/>
    <w:rsid w:val="00A40FC9"/>
    <w:rsid w:val="00A429ED"/>
    <w:rsid w:val="00A42C05"/>
    <w:rsid w:val="00A42F78"/>
    <w:rsid w:val="00A43252"/>
    <w:rsid w:val="00A45718"/>
    <w:rsid w:val="00A46447"/>
    <w:rsid w:val="00A46741"/>
    <w:rsid w:val="00A47D1E"/>
    <w:rsid w:val="00A553CF"/>
    <w:rsid w:val="00A572EE"/>
    <w:rsid w:val="00A57BD8"/>
    <w:rsid w:val="00A57F7B"/>
    <w:rsid w:val="00A61F55"/>
    <w:rsid w:val="00A621BE"/>
    <w:rsid w:val="00A62814"/>
    <w:rsid w:val="00A63668"/>
    <w:rsid w:val="00A64D0E"/>
    <w:rsid w:val="00A67B09"/>
    <w:rsid w:val="00A72DC3"/>
    <w:rsid w:val="00A813B2"/>
    <w:rsid w:val="00A847BD"/>
    <w:rsid w:val="00A87B78"/>
    <w:rsid w:val="00A87DD8"/>
    <w:rsid w:val="00A9053F"/>
    <w:rsid w:val="00A91A28"/>
    <w:rsid w:val="00A96675"/>
    <w:rsid w:val="00A9752F"/>
    <w:rsid w:val="00AA0917"/>
    <w:rsid w:val="00AA1665"/>
    <w:rsid w:val="00AA19BD"/>
    <w:rsid w:val="00AA3CB4"/>
    <w:rsid w:val="00AA71FF"/>
    <w:rsid w:val="00AA72A6"/>
    <w:rsid w:val="00AA7ED7"/>
    <w:rsid w:val="00AB02A0"/>
    <w:rsid w:val="00AB1251"/>
    <w:rsid w:val="00AB4EDD"/>
    <w:rsid w:val="00AB5835"/>
    <w:rsid w:val="00AB704D"/>
    <w:rsid w:val="00AB7A62"/>
    <w:rsid w:val="00AB7B75"/>
    <w:rsid w:val="00AC0205"/>
    <w:rsid w:val="00AC3D7F"/>
    <w:rsid w:val="00AC5C5B"/>
    <w:rsid w:val="00AC5EBA"/>
    <w:rsid w:val="00AD0B46"/>
    <w:rsid w:val="00AD61EA"/>
    <w:rsid w:val="00AD67B7"/>
    <w:rsid w:val="00AE044B"/>
    <w:rsid w:val="00AE12B3"/>
    <w:rsid w:val="00AE36A3"/>
    <w:rsid w:val="00AE37B6"/>
    <w:rsid w:val="00AE590E"/>
    <w:rsid w:val="00AE600D"/>
    <w:rsid w:val="00AE659C"/>
    <w:rsid w:val="00AE6A31"/>
    <w:rsid w:val="00AF02E3"/>
    <w:rsid w:val="00AF17CC"/>
    <w:rsid w:val="00AF1AF7"/>
    <w:rsid w:val="00AF54E9"/>
    <w:rsid w:val="00B00A25"/>
    <w:rsid w:val="00B03BC1"/>
    <w:rsid w:val="00B044E0"/>
    <w:rsid w:val="00B05452"/>
    <w:rsid w:val="00B05D3F"/>
    <w:rsid w:val="00B06994"/>
    <w:rsid w:val="00B06DD4"/>
    <w:rsid w:val="00B07C43"/>
    <w:rsid w:val="00B12966"/>
    <w:rsid w:val="00B12F19"/>
    <w:rsid w:val="00B151D7"/>
    <w:rsid w:val="00B211A7"/>
    <w:rsid w:val="00B212A2"/>
    <w:rsid w:val="00B22B82"/>
    <w:rsid w:val="00B22BA8"/>
    <w:rsid w:val="00B2343C"/>
    <w:rsid w:val="00B24927"/>
    <w:rsid w:val="00B24BE6"/>
    <w:rsid w:val="00B25ACF"/>
    <w:rsid w:val="00B30490"/>
    <w:rsid w:val="00B311A8"/>
    <w:rsid w:val="00B34AD0"/>
    <w:rsid w:val="00B36CA3"/>
    <w:rsid w:val="00B41467"/>
    <w:rsid w:val="00B42508"/>
    <w:rsid w:val="00B428A9"/>
    <w:rsid w:val="00B4365D"/>
    <w:rsid w:val="00B475F7"/>
    <w:rsid w:val="00B510AD"/>
    <w:rsid w:val="00B51A61"/>
    <w:rsid w:val="00B54DF1"/>
    <w:rsid w:val="00B66645"/>
    <w:rsid w:val="00B7086F"/>
    <w:rsid w:val="00B70F66"/>
    <w:rsid w:val="00B75483"/>
    <w:rsid w:val="00B76511"/>
    <w:rsid w:val="00B76BB8"/>
    <w:rsid w:val="00B77134"/>
    <w:rsid w:val="00B77857"/>
    <w:rsid w:val="00B826FF"/>
    <w:rsid w:val="00B873F9"/>
    <w:rsid w:val="00B915F8"/>
    <w:rsid w:val="00B92531"/>
    <w:rsid w:val="00B93218"/>
    <w:rsid w:val="00B95416"/>
    <w:rsid w:val="00BA0570"/>
    <w:rsid w:val="00BA282A"/>
    <w:rsid w:val="00BA291C"/>
    <w:rsid w:val="00BA4F02"/>
    <w:rsid w:val="00BA61AA"/>
    <w:rsid w:val="00BA62DB"/>
    <w:rsid w:val="00BB4D1D"/>
    <w:rsid w:val="00BB57C4"/>
    <w:rsid w:val="00BC04FA"/>
    <w:rsid w:val="00BC1802"/>
    <w:rsid w:val="00BC27F7"/>
    <w:rsid w:val="00BC4F48"/>
    <w:rsid w:val="00BC5A82"/>
    <w:rsid w:val="00BD3046"/>
    <w:rsid w:val="00BD3766"/>
    <w:rsid w:val="00BD3EDF"/>
    <w:rsid w:val="00BD4466"/>
    <w:rsid w:val="00BD4688"/>
    <w:rsid w:val="00BD4D53"/>
    <w:rsid w:val="00BD6E43"/>
    <w:rsid w:val="00BE2220"/>
    <w:rsid w:val="00BE656C"/>
    <w:rsid w:val="00BE7ADD"/>
    <w:rsid w:val="00BF003C"/>
    <w:rsid w:val="00BF14C3"/>
    <w:rsid w:val="00BF20E7"/>
    <w:rsid w:val="00BF37D8"/>
    <w:rsid w:val="00BF3DAC"/>
    <w:rsid w:val="00BF40FA"/>
    <w:rsid w:val="00BF54CC"/>
    <w:rsid w:val="00BF601D"/>
    <w:rsid w:val="00BF798A"/>
    <w:rsid w:val="00C012E8"/>
    <w:rsid w:val="00C0261C"/>
    <w:rsid w:val="00C02681"/>
    <w:rsid w:val="00C029D8"/>
    <w:rsid w:val="00C03B06"/>
    <w:rsid w:val="00C04C53"/>
    <w:rsid w:val="00C05340"/>
    <w:rsid w:val="00C07351"/>
    <w:rsid w:val="00C07EF0"/>
    <w:rsid w:val="00C108C5"/>
    <w:rsid w:val="00C134AC"/>
    <w:rsid w:val="00C150A4"/>
    <w:rsid w:val="00C16903"/>
    <w:rsid w:val="00C17337"/>
    <w:rsid w:val="00C20981"/>
    <w:rsid w:val="00C22506"/>
    <w:rsid w:val="00C22AD7"/>
    <w:rsid w:val="00C23A3E"/>
    <w:rsid w:val="00C26065"/>
    <w:rsid w:val="00C2608E"/>
    <w:rsid w:val="00C36630"/>
    <w:rsid w:val="00C3767B"/>
    <w:rsid w:val="00C37807"/>
    <w:rsid w:val="00C4219B"/>
    <w:rsid w:val="00C44E64"/>
    <w:rsid w:val="00C45202"/>
    <w:rsid w:val="00C455AB"/>
    <w:rsid w:val="00C46E13"/>
    <w:rsid w:val="00C50A42"/>
    <w:rsid w:val="00C5285E"/>
    <w:rsid w:val="00C52C09"/>
    <w:rsid w:val="00C52C8E"/>
    <w:rsid w:val="00C53FF8"/>
    <w:rsid w:val="00C54733"/>
    <w:rsid w:val="00C549A0"/>
    <w:rsid w:val="00C55F2C"/>
    <w:rsid w:val="00C56005"/>
    <w:rsid w:val="00C5738B"/>
    <w:rsid w:val="00C575AE"/>
    <w:rsid w:val="00C60655"/>
    <w:rsid w:val="00C62A3D"/>
    <w:rsid w:val="00C63251"/>
    <w:rsid w:val="00C633A6"/>
    <w:rsid w:val="00C63465"/>
    <w:rsid w:val="00C656D8"/>
    <w:rsid w:val="00C65C24"/>
    <w:rsid w:val="00C66535"/>
    <w:rsid w:val="00C70002"/>
    <w:rsid w:val="00C70515"/>
    <w:rsid w:val="00C7056A"/>
    <w:rsid w:val="00C71C8C"/>
    <w:rsid w:val="00C745CC"/>
    <w:rsid w:val="00C7673D"/>
    <w:rsid w:val="00C77789"/>
    <w:rsid w:val="00C8115E"/>
    <w:rsid w:val="00C81C6F"/>
    <w:rsid w:val="00C823ED"/>
    <w:rsid w:val="00C85A74"/>
    <w:rsid w:val="00C87419"/>
    <w:rsid w:val="00C87975"/>
    <w:rsid w:val="00C90A54"/>
    <w:rsid w:val="00C93174"/>
    <w:rsid w:val="00C93185"/>
    <w:rsid w:val="00C93D06"/>
    <w:rsid w:val="00C9496A"/>
    <w:rsid w:val="00C96EBE"/>
    <w:rsid w:val="00CA04D9"/>
    <w:rsid w:val="00CA0FFE"/>
    <w:rsid w:val="00CA25F0"/>
    <w:rsid w:val="00CA2E97"/>
    <w:rsid w:val="00CB016E"/>
    <w:rsid w:val="00CB121B"/>
    <w:rsid w:val="00CB4978"/>
    <w:rsid w:val="00CB4AD8"/>
    <w:rsid w:val="00CB552C"/>
    <w:rsid w:val="00CB671D"/>
    <w:rsid w:val="00CB7600"/>
    <w:rsid w:val="00CC03F5"/>
    <w:rsid w:val="00CC1685"/>
    <w:rsid w:val="00CC32B4"/>
    <w:rsid w:val="00CC48A5"/>
    <w:rsid w:val="00CC5317"/>
    <w:rsid w:val="00CC5623"/>
    <w:rsid w:val="00CC57C7"/>
    <w:rsid w:val="00CD258B"/>
    <w:rsid w:val="00CD53AD"/>
    <w:rsid w:val="00CD6433"/>
    <w:rsid w:val="00CD6B41"/>
    <w:rsid w:val="00CE0E3C"/>
    <w:rsid w:val="00CE0F84"/>
    <w:rsid w:val="00CE1E98"/>
    <w:rsid w:val="00CE249C"/>
    <w:rsid w:val="00CE2FCC"/>
    <w:rsid w:val="00CE405A"/>
    <w:rsid w:val="00CE442F"/>
    <w:rsid w:val="00CE5324"/>
    <w:rsid w:val="00CE5AFB"/>
    <w:rsid w:val="00CE6785"/>
    <w:rsid w:val="00CE6D83"/>
    <w:rsid w:val="00CE7143"/>
    <w:rsid w:val="00CF2051"/>
    <w:rsid w:val="00CF3450"/>
    <w:rsid w:val="00CF39F4"/>
    <w:rsid w:val="00CF51B3"/>
    <w:rsid w:val="00D0024A"/>
    <w:rsid w:val="00D02123"/>
    <w:rsid w:val="00D05701"/>
    <w:rsid w:val="00D111D0"/>
    <w:rsid w:val="00D114C2"/>
    <w:rsid w:val="00D11DD6"/>
    <w:rsid w:val="00D13F09"/>
    <w:rsid w:val="00D15997"/>
    <w:rsid w:val="00D21307"/>
    <w:rsid w:val="00D24AD5"/>
    <w:rsid w:val="00D32D4E"/>
    <w:rsid w:val="00D330BF"/>
    <w:rsid w:val="00D33692"/>
    <w:rsid w:val="00D33E1C"/>
    <w:rsid w:val="00D34709"/>
    <w:rsid w:val="00D34C89"/>
    <w:rsid w:val="00D35438"/>
    <w:rsid w:val="00D35453"/>
    <w:rsid w:val="00D37AE8"/>
    <w:rsid w:val="00D37C79"/>
    <w:rsid w:val="00D421F2"/>
    <w:rsid w:val="00D46938"/>
    <w:rsid w:val="00D4734B"/>
    <w:rsid w:val="00D5369A"/>
    <w:rsid w:val="00D541B7"/>
    <w:rsid w:val="00D54985"/>
    <w:rsid w:val="00D56706"/>
    <w:rsid w:val="00D60735"/>
    <w:rsid w:val="00D63089"/>
    <w:rsid w:val="00D63120"/>
    <w:rsid w:val="00D632CE"/>
    <w:rsid w:val="00D639D8"/>
    <w:rsid w:val="00D65C6B"/>
    <w:rsid w:val="00D67142"/>
    <w:rsid w:val="00D71064"/>
    <w:rsid w:val="00D72370"/>
    <w:rsid w:val="00D730CB"/>
    <w:rsid w:val="00D81850"/>
    <w:rsid w:val="00D8225D"/>
    <w:rsid w:val="00D84418"/>
    <w:rsid w:val="00D8673B"/>
    <w:rsid w:val="00D90035"/>
    <w:rsid w:val="00D93862"/>
    <w:rsid w:val="00D95993"/>
    <w:rsid w:val="00DA23B8"/>
    <w:rsid w:val="00DA3B34"/>
    <w:rsid w:val="00DB0775"/>
    <w:rsid w:val="00DB0A13"/>
    <w:rsid w:val="00DB496F"/>
    <w:rsid w:val="00DB5663"/>
    <w:rsid w:val="00DB6097"/>
    <w:rsid w:val="00DB6211"/>
    <w:rsid w:val="00DC18D4"/>
    <w:rsid w:val="00DC269C"/>
    <w:rsid w:val="00DC4B0B"/>
    <w:rsid w:val="00DC5410"/>
    <w:rsid w:val="00DD1965"/>
    <w:rsid w:val="00DD267B"/>
    <w:rsid w:val="00DD2BBE"/>
    <w:rsid w:val="00DD5324"/>
    <w:rsid w:val="00DD5C17"/>
    <w:rsid w:val="00DD749F"/>
    <w:rsid w:val="00DD7844"/>
    <w:rsid w:val="00DE1D8B"/>
    <w:rsid w:val="00DE1E5A"/>
    <w:rsid w:val="00DE3405"/>
    <w:rsid w:val="00DE3F27"/>
    <w:rsid w:val="00DE6071"/>
    <w:rsid w:val="00DF0D7A"/>
    <w:rsid w:val="00DF345C"/>
    <w:rsid w:val="00DF5C61"/>
    <w:rsid w:val="00E00BA4"/>
    <w:rsid w:val="00E028C0"/>
    <w:rsid w:val="00E07C15"/>
    <w:rsid w:val="00E12FAD"/>
    <w:rsid w:val="00E133A5"/>
    <w:rsid w:val="00E161BB"/>
    <w:rsid w:val="00E2150A"/>
    <w:rsid w:val="00E23B25"/>
    <w:rsid w:val="00E24368"/>
    <w:rsid w:val="00E251E6"/>
    <w:rsid w:val="00E2665C"/>
    <w:rsid w:val="00E26C3B"/>
    <w:rsid w:val="00E27821"/>
    <w:rsid w:val="00E30715"/>
    <w:rsid w:val="00E31F0A"/>
    <w:rsid w:val="00E33103"/>
    <w:rsid w:val="00E34D53"/>
    <w:rsid w:val="00E3686C"/>
    <w:rsid w:val="00E37CE0"/>
    <w:rsid w:val="00E43B01"/>
    <w:rsid w:val="00E449F7"/>
    <w:rsid w:val="00E44CB9"/>
    <w:rsid w:val="00E44F92"/>
    <w:rsid w:val="00E4552E"/>
    <w:rsid w:val="00E458FE"/>
    <w:rsid w:val="00E46149"/>
    <w:rsid w:val="00E5346F"/>
    <w:rsid w:val="00E56D77"/>
    <w:rsid w:val="00E5722A"/>
    <w:rsid w:val="00E57819"/>
    <w:rsid w:val="00E57F2F"/>
    <w:rsid w:val="00E60F5A"/>
    <w:rsid w:val="00E613BB"/>
    <w:rsid w:val="00E63430"/>
    <w:rsid w:val="00E63C7F"/>
    <w:rsid w:val="00E655AC"/>
    <w:rsid w:val="00E65C8E"/>
    <w:rsid w:val="00E65D6F"/>
    <w:rsid w:val="00E702EA"/>
    <w:rsid w:val="00E7344F"/>
    <w:rsid w:val="00E73DF2"/>
    <w:rsid w:val="00E75C37"/>
    <w:rsid w:val="00E76926"/>
    <w:rsid w:val="00E77DC6"/>
    <w:rsid w:val="00E81F8F"/>
    <w:rsid w:val="00E82496"/>
    <w:rsid w:val="00E84BEB"/>
    <w:rsid w:val="00E90AA9"/>
    <w:rsid w:val="00E91566"/>
    <w:rsid w:val="00E915AF"/>
    <w:rsid w:val="00E92AEB"/>
    <w:rsid w:val="00E942CF"/>
    <w:rsid w:val="00E94DCB"/>
    <w:rsid w:val="00E95658"/>
    <w:rsid w:val="00E95BAA"/>
    <w:rsid w:val="00E95CA1"/>
    <w:rsid w:val="00EA0B1F"/>
    <w:rsid w:val="00EA12F8"/>
    <w:rsid w:val="00EA1D04"/>
    <w:rsid w:val="00EA447C"/>
    <w:rsid w:val="00EA457C"/>
    <w:rsid w:val="00EA55E0"/>
    <w:rsid w:val="00EA5817"/>
    <w:rsid w:val="00EA6CBF"/>
    <w:rsid w:val="00EB16AC"/>
    <w:rsid w:val="00EB1B07"/>
    <w:rsid w:val="00EB22A6"/>
    <w:rsid w:val="00EB2AB2"/>
    <w:rsid w:val="00EB39B2"/>
    <w:rsid w:val="00EB46A0"/>
    <w:rsid w:val="00EB562E"/>
    <w:rsid w:val="00EC0B04"/>
    <w:rsid w:val="00EC32EF"/>
    <w:rsid w:val="00EC6678"/>
    <w:rsid w:val="00EC77E5"/>
    <w:rsid w:val="00EC7F81"/>
    <w:rsid w:val="00ED0C4B"/>
    <w:rsid w:val="00ED1B9F"/>
    <w:rsid w:val="00ED230F"/>
    <w:rsid w:val="00ED2874"/>
    <w:rsid w:val="00ED2894"/>
    <w:rsid w:val="00ED2AA4"/>
    <w:rsid w:val="00ED4CB3"/>
    <w:rsid w:val="00ED666E"/>
    <w:rsid w:val="00ED683A"/>
    <w:rsid w:val="00ED698B"/>
    <w:rsid w:val="00EE0084"/>
    <w:rsid w:val="00EE057B"/>
    <w:rsid w:val="00EE08BE"/>
    <w:rsid w:val="00EE154E"/>
    <w:rsid w:val="00EE29B7"/>
    <w:rsid w:val="00EE32B2"/>
    <w:rsid w:val="00EE336A"/>
    <w:rsid w:val="00EE3514"/>
    <w:rsid w:val="00EE5D42"/>
    <w:rsid w:val="00EE7B8F"/>
    <w:rsid w:val="00EF12EE"/>
    <w:rsid w:val="00EF6414"/>
    <w:rsid w:val="00F028F1"/>
    <w:rsid w:val="00F02EBA"/>
    <w:rsid w:val="00F0396F"/>
    <w:rsid w:val="00F0565D"/>
    <w:rsid w:val="00F05C37"/>
    <w:rsid w:val="00F100C6"/>
    <w:rsid w:val="00F1058A"/>
    <w:rsid w:val="00F124BC"/>
    <w:rsid w:val="00F13341"/>
    <w:rsid w:val="00F173F2"/>
    <w:rsid w:val="00F17AF1"/>
    <w:rsid w:val="00F20C6C"/>
    <w:rsid w:val="00F21046"/>
    <w:rsid w:val="00F23EE5"/>
    <w:rsid w:val="00F24734"/>
    <w:rsid w:val="00F26623"/>
    <w:rsid w:val="00F31EA5"/>
    <w:rsid w:val="00F33984"/>
    <w:rsid w:val="00F34459"/>
    <w:rsid w:val="00F4013F"/>
    <w:rsid w:val="00F406AC"/>
    <w:rsid w:val="00F4126C"/>
    <w:rsid w:val="00F4178C"/>
    <w:rsid w:val="00F428A8"/>
    <w:rsid w:val="00F45DA7"/>
    <w:rsid w:val="00F47B7A"/>
    <w:rsid w:val="00F51D25"/>
    <w:rsid w:val="00F52C27"/>
    <w:rsid w:val="00F52D66"/>
    <w:rsid w:val="00F603DA"/>
    <w:rsid w:val="00F60BFE"/>
    <w:rsid w:val="00F6320E"/>
    <w:rsid w:val="00F6360F"/>
    <w:rsid w:val="00F63876"/>
    <w:rsid w:val="00F64DAF"/>
    <w:rsid w:val="00F67A22"/>
    <w:rsid w:val="00F7029E"/>
    <w:rsid w:val="00F70E06"/>
    <w:rsid w:val="00F70F96"/>
    <w:rsid w:val="00F70FB9"/>
    <w:rsid w:val="00F710BE"/>
    <w:rsid w:val="00F71E9F"/>
    <w:rsid w:val="00F74D60"/>
    <w:rsid w:val="00F7614C"/>
    <w:rsid w:val="00F775D2"/>
    <w:rsid w:val="00F8350D"/>
    <w:rsid w:val="00F844F0"/>
    <w:rsid w:val="00F86DB3"/>
    <w:rsid w:val="00F87810"/>
    <w:rsid w:val="00F90E91"/>
    <w:rsid w:val="00F91314"/>
    <w:rsid w:val="00F91419"/>
    <w:rsid w:val="00F91451"/>
    <w:rsid w:val="00F92D68"/>
    <w:rsid w:val="00F93302"/>
    <w:rsid w:val="00F94550"/>
    <w:rsid w:val="00F9658B"/>
    <w:rsid w:val="00F96CA5"/>
    <w:rsid w:val="00F97480"/>
    <w:rsid w:val="00FA3540"/>
    <w:rsid w:val="00FA5094"/>
    <w:rsid w:val="00FA52D0"/>
    <w:rsid w:val="00FA59CC"/>
    <w:rsid w:val="00FA5F82"/>
    <w:rsid w:val="00FA7835"/>
    <w:rsid w:val="00FB0FF0"/>
    <w:rsid w:val="00FB2122"/>
    <w:rsid w:val="00FB3465"/>
    <w:rsid w:val="00FB3F30"/>
    <w:rsid w:val="00FB447A"/>
    <w:rsid w:val="00FC0503"/>
    <w:rsid w:val="00FC1994"/>
    <w:rsid w:val="00FC58FA"/>
    <w:rsid w:val="00FC6547"/>
    <w:rsid w:val="00FC7CCB"/>
    <w:rsid w:val="00FD229E"/>
    <w:rsid w:val="00FD3DC2"/>
    <w:rsid w:val="00FD5EBD"/>
    <w:rsid w:val="00FD6631"/>
    <w:rsid w:val="00FE1350"/>
    <w:rsid w:val="00FE1D2E"/>
    <w:rsid w:val="00FE214C"/>
    <w:rsid w:val="00FE2541"/>
    <w:rsid w:val="00FE2B9D"/>
    <w:rsid w:val="00FE47B5"/>
    <w:rsid w:val="00FE4CA9"/>
    <w:rsid w:val="00FE60F2"/>
    <w:rsid w:val="00FE643E"/>
    <w:rsid w:val="00FE6E51"/>
    <w:rsid w:val="00FE749D"/>
    <w:rsid w:val="00FE7A6F"/>
    <w:rsid w:val="00FF1E90"/>
    <w:rsid w:val="00FF21BD"/>
    <w:rsid w:val="00FF3A0E"/>
    <w:rsid w:val="00FF45D6"/>
    <w:rsid w:val="00FF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inset=".72pt,.7pt,.72pt,.7pt"/>
      <o:colormru v:ext="edit" colors="#e1e1ff,#e5ffff,#ffffd1,#ffebfb"/>
    </o:shapedefaults>
    <o:shapelayout v:ext="edit">
      <o:idmap v:ext="edit" data="1"/>
      <o:rules v:ext="edit">
        <o:r id="V:Rule1" type="connector" idref="#_x0000_s1112"/>
        <o:r id="V:Rule2" type="connector" idref="#_x0000_s1114">
          <o:proxy start="" idref="#_x0000_s1032" connectloc="1"/>
          <o:proxy end="" idref="#_x0000_s1032" connectloc="3"/>
        </o:r>
        <o:r id="V:Rule3" type="connector" idref="#_x0000_s111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71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qFormat/>
    <w:rsid w:val="007171B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71B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71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71B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ing5,T5,5,heading 5"/>
    <w:basedOn w:val="Heading4"/>
    <w:next w:val="Normal"/>
    <w:link w:val="Heading5Char"/>
    <w:qFormat/>
    <w:rsid w:val="007171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71B0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171B0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171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171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71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71B0"/>
  </w:style>
  <w:style w:type="paragraph" w:styleId="TOC8">
    <w:name w:val="toc 8"/>
    <w:basedOn w:val="TOC1"/>
    <w:semiHidden/>
    <w:rsid w:val="007171B0"/>
    <w:pPr>
      <w:spacing w:before="180"/>
      <w:ind w:left="2693" w:hanging="2693"/>
    </w:pPr>
    <w:rPr>
      <w:b/>
    </w:rPr>
  </w:style>
  <w:style w:type="paragraph" w:styleId="TOC1">
    <w:name w:val="toc 1"/>
    <w:semiHidden/>
    <w:rsid w:val="007171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171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71B0"/>
    <w:pPr>
      <w:ind w:left="1701" w:hanging="1701"/>
    </w:pPr>
  </w:style>
  <w:style w:type="paragraph" w:styleId="TOC4">
    <w:name w:val="toc 4"/>
    <w:basedOn w:val="TOC3"/>
    <w:semiHidden/>
    <w:rsid w:val="007171B0"/>
    <w:pPr>
      <w:ind w:left="1418" w:hanging="1418"/>
    </w:pPr>
  </w:style>
  <w:style w:type="paragraph" w:styleId="TOC3">
    <w:name w:val="toc 3"/>
    <w:basedOn w:val="TOC2"/>
    <w:semiHidden/>
    <w:rsid w:val="007171B0"/>
    <w:pPr>
      <w:ind w:left="1134" w:hanging="1134"/>
    </w:pPr>
  </w:style>
  <w:style w:type="paragraph" w:styleId="TOC2">
    <w:name w:val="toc 2"/>
    <w:basedOn w:val="TOC1"/>
    <w:semiHidden/>
    <w:rsid w:val="007171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71B0"/>
    <w:pPr>
      <w:ind w:left="284"/>
    </w:pPr>
  </w:style>
  <w:style w:type="paragraph" w:styleId="Index1">
    <w:name w:val="index 1"/>
    <w:basedOn w:val="Normal"/>
    <w:semiHidden/>
    <w:rsid w:val="007171B0"/>
    <w:pPr>
      <w:keepLines/>
      <w:spacing w:after="0"/>
    </w:pPr>
  </w:style>
  <w:style w:type="paragraph" w:customStyle="1" w:styleId="ZH">
    <w:name w:val="ZH"/>
    <w:rsid w:val="007171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71B0"/>
    <w:pPr>
      <w:outlineLvl w:val="9"/>
    </w:pPr>
  </w:style>
  <w:style w:type="paragraph" w:styleId="ListNumber2">
    <w:name w:val="List Number 2"/>
    <w:basedOn w:val="ListNumber"/>
    <w:rsid w:val="007171B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7171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7171B0"/>
    <w:rPr>
      <w:b/>
      <w:position w:val="6"/>
      <w:sz w:val="16"/>
    </w:rPr>
  </w:style>
  <w:style w:type="paragraph" w:styleId="FootnoteText">
    <w:name w:val="footnote text"/>
    <w:basedOn w:val="Normal"/>
    <w:semiHidden/>
    <w:rsid w:val="007171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171B0"/>
    <w:rPr>
      <w:b/>
    </w:rPr>
  </w:style>
  <w:style w:type="paragraph" w:customStyle="1" w:styleId="TAC">
    <w:name w:val="TAC"/>
    <w:basedOn w:val="TAL"/>
    <w:rsid w:val="007171B0"/>
    <w:pPr>
      <w:jc w:val="center"/>
    </w:pPr>
  </w:style>
  <w:style w:type="paragraph" w:customStyle="1" w:styleId="TF">
    <w:name w:val="TF"/>
    <w:basedOn w:val="TH"/>
    <w:rsid w:val="007171B0"/>
    <w:pPr>
      <w:keepNext w:val="0"/>
      <w:spacing w:before="0" w:after="240"/>
    </w:pPr>
  </w:style>
  <w:style w:type="paragraph" w:customStyle="1" w:styleId="NO">
    <w:name w:val="NO"/>
    <w:basedOn w:val="Normal"/>
    <w:rsid w:val="007171B0"/>
    <w:pPr>
      <w:keepLines/>
      <w:ind w:left="1135" w:hanging="851"/>
    </w:pPr>
  </w:style>
  <w:style w:type="paragraph" w:styleId="TOC9">
    <w:name w:val="toc 9"/>
    <w:basedOn w:val="TOC8"/>
    <w:semiHidden/>
    <w:rsid w:val="007171B0"/>
    <w:pPr>
      <w:ind w:left="1418" w:hanging="1418"/>
    </w:pPr>
  </w:style>
  <w:style w:type="paragraph" w:customStyle="1" w:styleId="EX">
    <w:name w:val="EX"/>
    <w:basedOn w:val="Normal"/>
    <w:rsid w:val="007171B0"/>
    <w:pPr>
      <w:keepLines/>
      <w:ind w:left="1702" w:hanging="1418"/>
    </w:pPr>
  </w:style>
  <w:style w:type="paragraph" w:customStyle="1" w:styleId="FP">
    <w:name w:val="FP"/>
    <w:basedOn w:val="Normal"/>
    <w:rsid w:val="007171B0"/>
    <w:pPr>
      <w:spacing w:after="0"/>
    </w:pPr>
  </w:style>
  <w:style w:type="paragraph" w:customStyle="1" w:styleId="LD">
    <w:name w:val="LD"/>
    <w:rsid w:val="007171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171B0"/>
    <w:pPr>
      <w:spacing w:after="0"/>
    </w:pPr>
  </w:style>
  <w:style w:type="paragraph" w:customStyle="1" w:styleId="EW">
    <w:name w:val="EW"/>
    <w:basedOn w:val="EX"/>
    <w:rsid w:val="007171B0"/>
    <w:pPr>
      <w:spacing w:after="0"/>
    </w:pPr>
  </w:style>
  <w:style w:type="paragraph" w:styleId="TOC6">
    <w:name w:val="toc 6"/>
    <w:basedOn w:val="TOC5"/>
    <w:next w:val="Normal"/>
    <w:semiHidden/>
    <w:rsid w:val="007171B0"/>
    <w:pPr>
      <w:ind w:left="1985" w:hanging="1985"/>
    </w:pPr>
  </w:style>
  <w:style w:type="paragraph" w:styleId="TOC7">
    <w:name w:val="toc 7"/>
    <w:basedOn w:val="TOC6"/>
    <w:next w:val="Normal"/>
    <w:semiHidden/>
    <w:rsid w:val="007171B0"/>
    <w:pPr>
      <w:ind w:left="2268" w:hanging="2268"/>
    </w:pPr>
  </w:style>
  <w:style w:type="paragraph" w:styleId="ListBullet2">
    <w:name w:val="List Bullet 2"/>
    <w:basedOn w:val="ListBullet"/>
    <w:rsid w:val="007171B0"/>
    <w:pPr>
      <w:ind w:left="851"/>
    </w:pPr>
  </w:style>
  <w:style w:type="paragraph" w:styleId="ListBullet3">
    <w:name w:val="List Bullet 3"/>
    <w:basedOn w:val="ListBullet2"/>
    <w:rsid w:val="007171B0"/>
    <w:pPr>
      <w:ind w:left="1135"/>
    </w:pPr>
  </w:style>
  <w:style w:type="paragraph" w:styleId="ListNumber">
    <w:name w:val="List Number"/>
    <w:basedOn w:val="List"/>
    <w:rsid w:val="007171B0"/>
  </w:style>
  <w:style w:type="paragraph" w:customStyle="1" w:styleId="EQ">
    <w:name w:val="EQ"/>
    <w:basedOn w:val="Normal"/>
    <w:next w:val="Normal"/>
    <w:rsid w:val="007171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171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71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7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71B0"/>
    <w:pPr>
      <w:jc w:val="right"/>
    </w:pPr>
  </w:style>
  <w:style w:type="paragraph" w:customStyle="1" w:styleId="H6">
    <w:name w:val="H6"/>
    <w:basedOn w:val="Heading5"/>
    <w:next w:val="Normal"/>
    <w:rsid w:val="007171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71B0"/>
    <w:pPr>
      <w:ind w:left="851" w:hanging="851"/>
    </w:pPr>
  </w:style>
  <w:style w:type="paragraph" w:customStyle="1" w:styleId="TAL">
    <w:name w:val="TAL"/>
    <w:basedOn w:val="Normal"/>
    <w:rsid w:val="007171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71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171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171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171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171B0"/>
    <w:pPr>
      <w:framePr w:wrap="notBeside" w:y="16161"/>
    </w:pPr>
  </w:style>
  <w:style w:type="character" w:customStyle="1" w:styleId="ZGSM">
    <w:name w:val="ZGSM"/>
    <w:rsid w:val="007171B0"/>
  </w:style>
  <w:style w:type="paragraph" w:styleId="List2">
    <w:name w:val="List 2"/>
    <w:basedOn w:val="List"/>
    <w:rsid w:val="007171B0"/>
    <w:pPr>
      <w:ind w:left="851"/>
    </w:pPr>
  </w:style>
  <w:style w:type="paragraph" w:customStyle="1" w:styleId="ZG">
    <w:name w:val="ZG"/>
    <w:rsid w:val="007171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171B0"/>
    <w:pPr>
      <w:ind w:left="1135"/>
    </w:pPr>
  </w:style>
  <w:style w:type="paragraph" w:styleId="List4">
    <w:name w:val="List 4"/>
    <w:basedOn w:val="List3"/>
    <w:rsid w:val="007171B0"/>
    <w:pPr>
      <w:ind w:left="1418"/>
    </w:pPr>
  </w:style>
  <w:style w:type="paragraph" w:styleId="List5">
    <w:name w:val="List 5"/>
    <w:basedOn w:val="List4"/>
    <w:rsid w:val="007171B0"/>
    <w:pPr>
      <w:ind w:left="1702"/>
    </w:pPr>
  </w:style>
  <w:style w:type="paragraph" w:customStyle="1" w:styleId="EditorsNote">
    <w:name w:val="Editor's Note"/>
    <w:basedOn w:val="NO"/>
    <w:rsid w:val="007171B0"/>
    <w:rPr>
      <w:color w:val="FF0000"/>
    </w:rPr>
  </w:style>
  <w:style w:type="paragraph" w:styleId="List">
    <w:name w:val="List"/>
    <w:basedOn w:val="Normal"/>
    <w:rsid w:val="007171B0"/>
    <w:pPr>
      <w:ind w:left="568" w:hanging="284"/>
    </w:pPr>
  </w:style>
  <w:style w:type="paragraph" w:styleId="ListBullet">
    <w:name w:val="List Bullet"/>
    <w:basedOn w:val="List"/>
    <w:rsid w:val="007171B0"/>
  </w:style>
  <w:style w:type="paragraph" w:styleId="ListBullet4">
    <w:name w:val="List Bullet 4"/>
    <w:basedOn w:val="ListBullet3"/>
    <w:rsid w:val="007171B0"/>
    <w:pPr>
      <w:ind w:left="1418"/>
    </w:pPr>
  </w:style>
  <w:style w:type="paragraph" w:styleId="ListBullet5">
    <w:name w:val="List Bullet 5"/>
    <w:basedOn w:val="ListBullet4"/>
    <w:rsid w:val="007171B0"/>
    <w:pPr>
      <w:ind w:left="1702"/>
    </w:pPr>
  </w:style>
  <w:style w:type="paragraph" w:customStyle="1" w:styleId="B1">
    <w:name w:val="B1"/>
    <w:basedOn w:val="List"/>
    <w:link w:val="B10"/>
    <w:rsid w:val="007171B0"/>
  </w:style>
  <w:style w:type="paragraph" w:customStyle="1" w:styleId="B2">
    <w:name w:val="B2"/>
    <w:basedOn w:val="List2"/>
    <w:rsid w:val="007171B0"/>
  </w:style>
  <w:style w:type="paragraph" w:customStyle="1" w:styleId="B3">
    <w:name w:val="B3"/>
    <w:basedOn w:val="List3"/>
    <w:rsid w:val="007171B0"/>
  </w:style>
  <w:style w:type="paragraph" w:customStyle="1" w:styleId="B4">
    <w:name w:val="B4"/>
    <w:basedOn w:val="List4"/>
    <w:rsid w:val="007171B0"/>
  </w:style>
  <w:style w:type="paragraph" w:customStyle="1" w:styleId="B5">
    <w:name w:val="B5"/>
    <w:basedOn w:val="List5"/>
    <w:rsid w:val="007171B0"/>
  </w:style>
  <w:style w:type="paragraph" w:styleId="Footer">
    <w:name w:val="footer"/>
    <w:basedOn w:val="Header"/>
    <w:rsid w:val="007171B0"/>
    <w:pPr>
      <w:jc w:val="center"/>
    </w:pPr>
    <w:rPr>
      <w:i/>
    </w:rPr>
  </w:style>
  <w:style w:type="paragraph" w:customStyle="1" w:styleId="ZTD">
    <w:name w:val="ZTD"/>
    <w:basedOn w:val="ZB"/>
    <w:rsid w:val="007171B0"/>
    <w:pPr>
      <w:framePr w:hRule="auto" w:wrap="notBeside" w:y="852"/>
    </w:pPr>
    <w:rPr>
      <w:i w:val="0"/>
      <w:sz w:val="40"/>
    </w:rPr>
  </w:style>
  <w:style w:type="paragraph" w:styleId="BodyText">
    <w:name w:val="Body Text"/>
    <w:basedOn w:val="Normal"/>
    <w:rsid w:val="007171B0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en-US" w:eastAsia="en-US"/>
    </w:rPr>
  </w:style>
  <w:style w:type="character" w:styleId="CommentReference">
    <w:name w:val="annotation reference"/>
    <w:semiHidden/>
    <w:rsid w:val="007171B0"/>
    <w:rPr>
      <w:sz w:val="16"/>
      <w:szCs w:val="16"/>
    </w:rPr>
  </w:style>
  <w:style w:type="paragraph" w:styleId="CommentText">
    <w:name w:val="annotation text"/>
    <w:basedOn w:val="Normal"/>
    <w:semiHidden/>
    <w:rsid w:val="007171B0"/>
  </w:style>
  <w:style w:type="paragraph" w:styleId="CommentSubject">
    <w:name w:val="annotation subject"/>
    <w:basedOn w:val="CommentText"/>
    <w:next w:val="CommentText"/>
    <w:semiHidden/>
    <w:rsid w:val="007171B0"/>
    <w:rPr>
      <w:b/>
      <w:bCs/>
    </w:rPr>
  </w:style>
  <w:style w:type="paragraph" w:styleId="BalloonText">
    <w:name w:val="Balloon Text"/>
    <w:basedOn w:val="Normal"/>
    <w:semiHidden/>
    <w:rsid w:val="007171B0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7171B0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Normal"/>
    <w:next w:val="Normal"/>
    <w:link w:val="CaptionChar1"/>
    <w:qFormat/>
    <w:rsid w:val="007171B0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7171B0"/>
    <w:rPr>
      <w:rFonts w:ascii="Times New Roman" w:eastAsia="Times New Roman" w:hAnsi="Times New Roman"/>
      <w:b/>
      <w:lang w:val="en-GB" w:eastAsia="en-GB"/>
    </w:rPr>
  </w:style>
  <w:style w:type="character" w:customStyle="1" w:styleId="B10">
    <w:name w:val="B1 (文字)"/>
    <w:link w:val="B1"/>
    <w:rsid w:val="007171B0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rsid w:val="007171B0"/>
    <w:rPr>
      <w:rFonts w:ascii="Arial" w:eastAsia="Times New Roman" w:hAnsi="Arial"/>
      <w:b/>
      <w:lang w:val="en-GB" w:eastAsia="en-GB"/>
    </w:rPr>
  </w:style>
  <w:style w:type="character" w:customStyle="1" w:styleId="Heading5Char">
    <w:name w:val="Heading 5 Char"/>
    <w:aliases w:val="H5 Char,h5 Char,Heading5 Char,T5 Char,5 Char,heading 5 Char"/>
    <w:link w:val="Heading5"/>
    <w:rsid w:val="007171B0"/>
    <w:rPr>
      <w:rFonts w:ascii="Arial" w:eastAsia="Times New Roman" w:hAnsi="Arial"/>
      <w:sz w:val="22"/>
      <w:lang w:val="en-GB" w:eastAsia="en-GB"/>
    </w:rPr>
  </w:style>
  <w:style w:type="character" w:styleId="Hyperlink">
    <w:name w:val="Hyperlink"/>
    <w:rsid w:val="007171B0"/>
    <w:rPr>
      <w:color w:val="0000FF"/>
      <w:u w:val="single"/>
    </w:rPr>
  </w:style>
  <w:style w:type="character" w:styleId="Emphasis">
    <w:name w:val="Emphasis"/>
    <w:qFormat/>
    <w:rsid w:val="007171B0"/>
    <w:rPr>
      <w:i/>
      <w:iCs/>
    </w:rPr>
  </w:style>
  <w:style w:type="paragraph" w:styleId="DocumentMap">
    <w:name w:val="Document Map"/>
    <w:basedOn w:val="Normal"/>
    <w:semiHidden/>
    <w:rsid w:val="007171B0"/>
    <w:pPr>
      <w:shd w:val="clear" w:color="auto" w:fill="000080"/>
    </w:pPr>
    <w:rPr>
      <w:rFonts w:ascii="Arial" w:eastAsia="MS Gothic" w:hAnsi="Arial"/>
    </w:rPr>
  </w:style>
  <w:style w:type="paragraph" w:customStyle="1" w:styleId="CharCharChar">
    <w:name w:val="Char Char Char"/>
    <w:autoRedefine/>
    <w:rsid w:val="007171B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val="en-US" w:eastAsia="zh-CN"/>
    </w:rPr>
  </w:style>
  <w:style w:type="paragraph" w:customStyle="1" w:styleId="Char1CharCharChar">
    <w:name w:val="Char1 Char Char Char"/>
    <w:autoRedefine/>
    <w:rsid w:val="007171B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val="en-US" w:eastAsia="zh-CN"/>
    </w:rPr>
  </w:style>
  <w:style w:type="table" w:styleId="TableGrid">
    <w:name w:val="Table Grid"/>
    <w:basedOn w:val="TableNormal"/>
    <w:rsid w:val="007171B0"/>
    <w:rPr>
      <w:rFonts w:ascii="Times New Roman" w:eastAsia="Times New Roman" w:hAnsi="Times New Roman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5">
    <w:name w:val="Table Grid 5"/>
    <w:basedOn w:val="TableNormal"/>
    <w:rsid w:val="007171B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 w:bidi="he-IL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7171B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 w:bidi="he-IL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Asuntodelcomentario1">
    <w:name w:val="Asunto del comentario1"/>
    <w:basedOn w:val="Normal"/>
    <w:next w:val="Normal"/>
    <w:rsid w:val="007171B0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val="en-US" w:eastAsia="he-IL" w:bidi="he-IL"/>
    </w:rPr>
  </w:style>
  <w:style w:type="character" w:styleId="PageNumber">
    <w:name w:val="page number"/>
    <w:basedOn w:val="DefaultParagraphFont"/>
    <w:rsid w:val="007171B0"/>
  </w:style>
  <w:style w:type="paragraph" w:customStyle="1" w:styleId="Asuntodelcomentario2">
    <w:name w:val="Asunto del comentario2"/>
    <w:basedOn w:val="Normal"/>
    <w:next w:val="Normal"/>
    <w:rsid w:val="002164F5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eastAsia="he-IL" w:bidi="he-IL"/>
    </w:rPr>
  </w:style>
  <w:style w:type="paragraph" w:styleId="NormalWeb">
    <w:name w:val="Normal (Web)"/>
    <w:basedOn w:val="Normal"/>
    <w:uiPriority w:val="99"/>
    <w:unhideWhenUsed/>
    <w:rsid w:val="002F45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 w:bidi="he-IL"/>
    </w:rPr>
  </w:style>
  <w:style w:type="paragraph" w:styleId="ListParagraph">
    <w:name w:val="List Paragraph"/>
    <w:basedOn w:val="Normal"/>
    <w:uiPriority w:val="34"/>
    <w:qFormat/>
    <w:rsid w:val="00AE6A31"/>
    <w:pPr>
      <w:ind w:left="720"/>
      <w:contextualSpacing/>
    </w:pPr>
  </w:style>
  <w:style w:type="paragraph" w:customStyle="1" w:styleId="Asuntodelcomentario3">
    <w:name w:val="Asunto del comentario3"/>
    <w:basedOn w:val="Normal"/>
    <w:next w:val="Normal"/>
    <w:rsid w:val="00DB6211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eastAsia="he-IL" w:bidi="he-IL"/>
    </w:rPr>
  </w:style>
  <w:style w:type="paragraph" w:customStyle="1" w:styleId="Asuntodelcomentario4">
    <w:name w:val="Asunto del comentario4"/>
    <w:basedOn w:val="Normal"/>
    <w:next w:val="Normal"/>
    <w:rsid w:val="003D13EF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eastAsia="he-IL" w:bidi="he-IL"/>
    </w:rPr>
  </w:style>
  <w:style w:type="paragraph" w:styleId="Revision">
    <w:name w:val="Revision"/>
    <w:hidden/>
    <w:uiPriority w:val="99"/>
    <w:semiHidden/>
    <w:rsid w:val="003D13EF"/>
    <w:rPr>
      <w:rFonts w:ascii="Times New Roman" w:eastAsia="Times New Roman" w:hAnsi="Times New Roman"/>
      <w:lang w:val="en-US" w:eastAsia="en-GB"/>
    </w:rPr>
  </w:style>
  <w:style w:type="paragraph" w:customStyle="1" w:styleId="Asuntodelcomentario">
    <w:name w:val="Asunto del comentario"/>
    <w:basedOn w:val="Normal"/>
    <w:next w:val="Normal"/>
    <w:rsid w:val="007171B0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val="en-US" w:eastAsia="he-IL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71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qFormat/>
    <w:rsid w:val="007171B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171B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71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71B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ing5,T5,5,heading 5"/>
    <w:basedOn w:val="Heading4"/>
    <w:next w:val="Normal"/>
    <w:link w:val="Heading5Char"/>
    <w:qFormat/>
    <w:rsid w:val="007171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71B0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171B0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171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171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71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71B0"/>
  </w:style>
  <w:style w:type="paragraph" w:styleId="TOC8">
    <w:name w:val="toc 8"/>
    <w:basedOn w:val="TOC1"/>
    <w:semiHidden/>
    <w:rsid w:val="007171B0"/>
    <w:pPr>
      <w:spacing w:before="180"/>
      <w:ind w:left="2693" w:hanging="2693"/>
    </w:pPr>
    <w:rPr>
      <w:b/>
    </w:rPr>
  </w:style>
  <w:style w:type="paragraph" w:styleId="TOC1">
    <w:name w:val="toc 1"/>
    <w:semiHidden/>
    <w:rsid w:val="007171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171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171B0"/>
    <w:pPr>
      <w:ind w:left="1701" w:hanging="1701"/>
    </w:pPr>
  </w:style>
  <w:style w:type="paragraph" w:styleId="TOC4">
    <w:name w:val="toc 4"/>
    <w:basedOn w:val="TOC3"/>
    <w:semiHidden/>
    <w:rsid w:val="007171B0"/>
    <w:pPr>
      <w:ind w:left="1418" w:hanging="1418"/>
    </w:pPr>
  </w:style>
  <w:style w:type="paragraph" w:styleId="TOC3">
    <w:name w:val="toc 3"/>
    <w:basedOn w:val="TOC2"/>
    <w:semiHidden/>
    <w:rsid w:val="007171B0"/>
    <w:pPr>
      <w:ind w:left="1134" w:hanging="1134"/>
    </w:pPr>
  </w:style>
  <w:style w:type="paragraph" w:styleId="TOC2">
    <w:name w:val="toc 2"/>
    <w:basedOn w:val="TOC1"/>
    <w:semiHidden/>
    <w:rsid w:val="007171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71B0"/>
    <w:pPr>
      <w:ind w:left="284"/>
    </w:pPr>
  </w:style>
  <w:style w:type="paragraph" w:styleId="Index1">
    <w:name w:val="index 1"/>
    <w:basedOn w:val="Normal"/>
    <w:semiHidden/>
    <w:rsid w:val="007171B0"/>
    <w:pPr>
      <w:keepLines/>
      <w:spacing w:after="0"/>
    </w:pPr>
  </w:style>
  <w:style w:type="paragraph" w:customStyle="1" w:styleId="ZH">
    <w:name w:val="ZH"/>
    <w:rsid w:val="007171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171B0"/>
    <w:pPr>
      <w:outlineLvl w:val="9"/>
    </w:pPr>
  </w:style>
  <w:style w:type="paragraph" w:styleId="ListNumber2">
    <w:name w:val="List Number 2"/>
    <w:basedOn w:val="ListNumber"/>
    <w:rsid w:val="007171B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7171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7171B0"/>
    <w:rPr>
      <w:b/>
      <w:position w:val="6"/>
      <w:sz w:val="16"/>
    </w:rPr>
  </w:style>
  <w:style w:type="paragraph" w:styleId="FootnoteText">
    <w:name w:val="footnote text"/>
    <w:basedOn w:val="Normal"/>
    <w:semiHidden/>
    <w:rsid w:val="007171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171B0"/>
    <w:rPr>
      <w:b/>
    </w:rPr>
  </w:style>
  <w:style w:type="paragraph" w:customStyle="1" w:styleId="TAC">
    <w:name w:val="TAC"/>
    <w:basedOn w:val="TAL"/>
    <w:rsid w:val="007171B0"/>
    <w:pPr>
      <w:jc w:val="center"/>
    </w:pPr>
  </w:style>
  <w:style w:type="paragraph" w:customStyle="1" w:styleId="TF">
    <w:name w:val="TF"/>
    <w:basedOn w:val="TH"/>
    <w:rsid w:val="007171B0"/>
    <w:pPr>
      <w:keepNext w:val="0"/>
      <w:spacing w:before="0" w:after="240"/>
    </w:pPr>
  </w:style>
  <w:style w:type="paragraph" w:customStyle="1" w:styleId="NO">
    <w:name w:val="NO"/>
    <w:basedOn w:val="Normal"/>
    <w:rsid w:val="007171B0"/>
    <w:pPr>
      <w:keepLines/>
      <w:ind w:left="1135" w:hanging="851"/>
    </w:pPr>
  </w:style>
  <w:style w:type="paragraph" w:styleId="TOC9">
    <w:name w:val="toc 9"/>
    <w:basedOn w:val="TOC8"/>
    <w:semiHidden/>
    <w:rsid w:val="007171B0"/>
    <w:pPr>
      <w:ind w:left="1418" w:hanging="1418"/>
    </w:pPr>
  </w:style>
  <w:style w:type="paragraph" w:customStyle="1" w:styleId="EX">
    <w:name w:val="EX"/>
    <w:basedOn w:val="Normal"/>
    <w:rsid w:val="007171B0"/>
    <w:pPr>
      <w:keepLines/>
      <w:ind w:left="1702" w:hanging="1418"/>
    </w:pPr>
  </w:style>
  <w:style w:type="paragraph" w:customStyle="1" w:styleId="FP">
    <w:name w:val="FP"/>
    <w:basedOn w:val="Normal"/>
    <w:rsid w:val="007171B0"/>
    <w:pPr>
      <w:spacing w:after="0"/>
    </w:pPr>
  </w:style>
  <w:style w:type="paragraph" w:customStyle="1" w:styleId="LD">
    <w:name w:val="LD"/>
    <w:rsid w:val="007171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171B0"/>
    <w:pPr>
      <w:spacing w:after="0"/>
    </w:pPr>
  </w:style>
  <w:style w:type="paragraph" w:customStyle="1" w:styleId="EW">
    <w:name w:val="EW"/>
    <w:basedOn w:val="EX"/>
    <w:rsid w:val="007171B0"/>
    <w:pPr>
      <w:spacing w:after="0"/>
    </w:pPr>
  </w:style>
  <w:style w:type="paragraph" w:styleId="TOC6">
    <w:name w:val="toc 6"/>
    <w:basedOn w:val="TOC5"/>
    <w:next w:val="Normal"/>
    <w:semiHidden/>
    <w:rsid w:val="007171B0"/>
    <w:pPr>
      <w:ind w:left="1985" w:hanging="1985"/>
    </w:pPr>
  </w:style>
  <w:style w:type="paragraph" w:styleId="TOC7">
    <w:name w:val="toc 7"/>
    <w:basedOn w:val="TOC6"/>
    <w:next w:val="Normal"/>
    <w:semiHidden/>
    <w:rsid w:val="007171B0"/>
    <w:pPr>
      <w:ind w:left="2268" w:hanging="2268"/>
    </w:pPr>
  </w:style>
  <w:style w:type="paragraph" w:styleId="ListBullet2">
    <w:name w:val="List Bullet 2"/>
    <w:basedOn w:val="ListBullet"/>
    <w:rsid w:val="007171B0"/>
    <w:pPr>
      <w:ind w:left="851"/>
    </w:pPr>
  </w:style>
  <w:style w:type="paragraph" w:styleId="ListBullet3">
    <w:name w:val="List Bullet 3"/>
    <w:basedOn w:val="ListBullet2"/>
    <w:rsid w:val="007171B0"/>
    <w:pPr>
      <w:ind w:left="1135"/>
    </w:pPr>
  </w:style>
  <w:style w:type="paragraph" w:styleId="ListNumber">
    <w:name w:val="List Number"/>
    <w:basedOn w:val="List"/>
    <w:rsid w:val="007171B0"/>
  </w:style>
  <w:style w:type="paragraph" w:customStyle="1" w:styleId="EQ">
    <w:name w:val="EQ"/>
    <w:basedOn w:val="Normal"/>
    <w:next w:val="Normal"/>
    <w:rsid w:val="007171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171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71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7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171B0"/>
    <w:pPr>
      <w:jc w:val="right"/>
    </w:pPr>
  </w:style>
  <w:style w:type="paragraph" w:customStyle="1" w:styleId="H6">
    <w:name w:val="H6"/>
    <w:basedOn w:val="Heading5"/>
    <w:next w:val="Normal"/>
    <w:rsid w:val="007171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71B0"/>
    <w:pPr>
      <w:ind w:left="851" w:hanging="851"/>
    </w:pPr>
  </w:style>
  <w:style w:type="paragraph" w:customStyle="1" w:styleId="TAL">
    <w:name w:val="TAL"/>
    <w:basedOn w:val="Normal"/>
    <w:rsid w:val="007171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71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171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171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171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171B0"/>
    <w:pPr>
      <w:framePr w:wrap="notBeside" w:y="16161"/>
    </w:pPr>
  </w:style>
  <w:style w:type="character" w:customStyle="1" w:styleId="ZGSM">
    <w:name w:val="ZGSM"/>
    <w:rsid w:val="007171B0"/>
  </w:style>
  <w:style w:type="paragraph" w:styleId="List2">
    <w:name w:val="List 2"/>
    <w:basedOn w:val="List"/>
    <w:rsid w:val="007171B0"/>
    <w:pPr>
      <w:ind w:left="851"/>
    </w:pPr>
  </w:style>
  <w:style w:type="paragraph" w:customStyle="1" w:styleId="ZG">
    <w:name w:val="ZG"/>
    <w:rsid w:val="007171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171B0"/>
    <w:pPr>
      <w:ind w:left="1135"/>
    </w:pPr>
  </w:style>
  <w:style w:type="paragraph" w:styleId="List4">
    <w:name w:val="List 4"/>
    <w:basedOn w:val="List3"/>
    <w:rsid w:val="007171B0"/>
    <w:pPr>
      <w:ind w:left="1418"/>
    </w:pPr>
  </w:style>
  <w:style w:type="paragraph" w:styleId="List5">
    <w:name w:val="List 5"/>
    <w:basedOn w:val="List4"/>
    <w:rsid w:val="007171B0"/>
    <w:pPr>
      <w:ind w:left="1702"/>
    </w:pPr>
  </w:style>
  <w:style w:type="paragraph" w:customStyle="1" w:styleId="EditorsNote">
    <w:name w:val="Editor's Note"/>
    <w:basedOn w:val="NO"/>
    <w:rsid w:val="007171B0"/>
    <w:rPr>
      <w:color w:val="FF0000"/>
    </w:rPr>
  </w:style>
  <w:style w:type="paragraph" w:styleId="List">
    <w:name w:val="List"/>
    <w:basedOn w:val="Normal"/>
    <w:rsid w:val="007171B0"/>
    <w:pPr>
      <w:ind w:left="568" w:hanging="284"/>
    </w:pPr>
  </w:style>
  <w:style w:type="paragraph" w:styleId="ListBullet">
    <w:name w:val="List Bullet"/>
    <w:basedOn w:val="List"/>
    <w:rsid w:val="007171B0"/>
  </w:style>
  <w:style w:type="paragraph" w:styleId="ListBullet4">
    <w:name w:val="List Bullet 4"/>
    <w:basedOn w:val="ListBullet3"/>
    <w:rsid w:val="007171B0"/>
    <w:pPr>
      <w:ind w:left="1418"/>
    </w:pPr>
  </w:style>
  <w:style w:type="paragraph" w:styleId="ListBullet5">
    <w:name w:val="List Bullet 5"/>
    <w:basedOn w:val="ListBullet4"/>
    <w:rsid w:val="007171B0"/>
    <w:pPr>
      <w:ind w:left="1702"/>
    </w:pPr>
  </w:style>
  <w:style w:type="paragraph" w:customStyle="1" w:styleId="B1">
    <w:name w:val="B1"/>
    <w:basedOn w:val="List"/>
    <w:link w:val="B10"/>
    <w:rsid w:val="007171B0"/>
  </w:style>
  <w:style w:type="paragraph" w:customStyle="1" w:styleId="B2">
    <w:name w:val="B2"/>
    <w:basedOn w:val="List2"/>
    <w:rsid w:val="007171B0"/>
  </w:style>
  <w:style w:type="paragraph" w:customStyle="1" w:styleId="B3">
    <w:name w:val="B3"/>
    <w:basedOn w:val="List3"/>
    <w:rsid w:val="007171B0"/>
  </w:style>
  <w:style w:type="paragraph" w:customStyle="1" w:styleId="B4">
    <w:name w:val="B4"/>
    <w:basedOn w:val="List4"/>
    <w:rsid w:val="007171B0"/>
  </w:style>
  <w:style w:type="paragraph" w:customStyle="1" w:styleId="B5">
    <w:name w:val="B5"/>
    <w:basedOn w:val="List5"/>
    <w:rsid w:val="007171B0"/>
  </w:style>
  <w:style w:type="paragraph" w:styleId="Footer">
    <w:name w:val="footer"/>
    <w:basedOn w:val="Header"/>
    <w:rsid w:val="007171B0"/>
    <w:pPr>
      <w:jc w:val="center"/>
    </w:pPr>
    <w:rPr>
      <w:i/>
    </w:rPr>
  </w:style>
  <w:style w:type="paragraph" w:customStyle="1" w:styleId="ZTD">
    <w:name w:val="ZTD"/>
    <w:basedOn w:val="ZB"/>
    <w:rsid w:val="007171B0"/>
    <w:pPr>
      <w:framePr w:hRule="auto" w:wrap="notBeside" w:y="852"/>
    </w:pPr>
    <w:rPr>
      <w:i w:val="0"/>
      <w:sz w:val="40"/>
    </w:rPr>
  </w:style>
  <w:style w:type="paragraph" w:styleId="BodyText">
    <w:name w:val="Body Text"/>
    <w:basedOn w:val="Normal"/>
    <w:rsid w:val="007171B0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en-US" w:eastAsia="en-US"/>
    </w:rPr>
  </w:style>
  <w:style w:type="character" w:styleId="CommentReference">
    <w:name w:val="annotation reference"/>
    <w:semiHidden/>
    <w:rsid w:val="007171B0"/>
    <w:rPr>
      <w:sz w:val="16"/>
      <w:szCs w:val="16"/>
    </w:rPr>
  </w:style>
  <w:style w:type="paragraph" w:styleId="CommentText">
    <w:name w:val="annotation text"/>
    <w:basedOn w:val="Normal"/>
    <w:semiHidden/>
    <w:rsid w:val="007171B0"/>
  </w:style>
  <w:style w:type="paragraph" w:styleId="CommentSubject">
    <w:name w:val="annotation subject"/>
    <w:basedOn w:val="CommentText"/>
    <w:next w:val="CommentText"/>
    <w:semiHidden/>
    <w:rsid w:val="007171B0"/>
    <w:rPr>
      <w:b/>
      <w:bCs/>
    </w:rPr>
  </w:style>
  <w:style w:type="paragraph" w:styleId="BalloonText">
    <w:name w:val="Balloon Text"/>
    <w:basedOn w:val="Normal"/>
    <w:semiHidden/>
    <w:rsid w:val="007171B0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7171B0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Normal"/>
    <w:next w:val="Normal"/>
    <w:link w:val="CaptionChar1"/>
    <w:qFormat/>
    <w:rsid w:val="007171B0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7171B0"/>
    <w:rPr>
      <w:rFonts w:ascii="Times New Roman" w:eastAsia="Times New Roman" w:hAnsi="Times New Roman"/>
      <w:b/>
      <w:lang w:val="en-GB" w:eastAsia="en-GB"/>
    </w:rPr>
  </w:style>
  <w:style w:type="character" w:customStyle="1" w:styleId="B10">
    <w:name w:val="B1 (文字)"/>
    <w:link w:val="B1"/>
    <w:rsid w:val="007171B0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rsid w:val="007171B0"/>
    <w:rPr>
      <w:rFonts w:ascii="Arial" w:eastAsia="Times New Roman" w:hAnsi="Arial"/>
      <w:b/>
      <w:lang w:val="en-GB" w:eastAsia="en-GB"/>
    </w:rPr>
  </w:style>
  <w:style w:type="character" w:customStyle="1" w:styleId="Heading5Char">
    <w:name w:val="Heading 5 Char"/>
    <w:aliases w:val="H5 Char,h5 Char,Heading5 Char,T5 Char,5 Char,heading 5 Char"/>
    <w:link w:val="Heading5"/>
    <w:rsid w:val="007171B0"/>
    <w:rPr>
      <w:rFonts w:ascii="Arial" w:eastAsia="Times New Roman" w:hAnsi="Arial"/>
      <w:sz w:val="22"/>
      <w:lang w:val="en-GB" w:eastAsia="en-GB"/>
    </w:rPr>
  </w:style>
  <w:style w:type="character" w:styleId="Hyperlink">
    <w:name w:val="Hyperlink"/>
    <w:rsid w:val="007171B0"/>
    <w:rPr>
      <w:color w:val="0000FF"/>
      <w:u w:val="single"/>
    </w:rPr>
  </w:style>
  <w:style w:type="character" w:styleId="Emphasis">
    <w:name w:val="Emphasis"/>
    <w:qFormat/>
    <w:rsid w:val="007171B0"/>
    <w:rPr>
      <w:i/>
      <w:iCs/>
    </w:rPr>
  </w:style>
  <w:style w:type="paragraph" w:styleId="DocumentMap">
    <w:name w:val="Document Map"/>
    <w:basedOn w:val="Normal"/>
    <w:semiHidden/>
    <w:rsid w:val="007171B0"/>
    <w:pPr>
      <w:shd w:val="clear" w:color="auto" w:fill="000080"/>
    </w:pPr>
    <w:rPr>
      <w:rFonts w:ascii="Arial" w:eastAsia="MS Gothic" w:hAnsi="Arial"/>
    </w:rPr>
  </w:style>
  <w:style w:type="paragraph" w:customStyle="1" w:styleId="CharCharChar">
    <w:name w:val="Char Char Char"/>
    <w:autoRedefine/>
    <w:rsid w:val="007171B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val="en-US" w:eastAsia="zh-CN"/>
    </w:rPr>
  </w:style>
  <w:style w:type="paragraph" w:customStyle="1" w:styleId="Char1CharCharChar">
    <w:name w:val="Char1 Char Char Char"/>
    <w:autoRedefine/>
    <w:rsid w:val="007171B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val="en-US" w:eastAsia="zh-CN"/>
    </w:rPr>
  </w:style>
  <w:style w:type="table" w:styleId="TableGrid">
    <w:name w:val="Table Grid"/>
    <w:basedOn w:val="TableNormal"/>
    <w:rsid w:val="007171B0"/>
    <w:rPr>
      <w:rFonts w:ascii="Times New Roman" w:eastAsia="Times New Roman" w:hAnsi="Times New Roman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5">
    <w:name w:val="Table Grid 5"/>
    <w:basedOn w:val="TableNormal"/>
    <w:rsid w:val="007171B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 w:bidi="he-IL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7171B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 w:bidi="he-IL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Asuntodelcomentario1">
    <w:name w:val="Asunto del comentario1"/>
    <w:basedOn w:val="Normal"/>
    <w:next w:val="Normal"/>
    <w:rsid w:val="007171B0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val="en-US" w:eastAsia="he-IL" w:bidi="he-IL"/>
    </w:rPr>
  </w:style>
  <w:style w:type="character" w:styleId="PageNumber">
    <w:name w:val="page number"/>
    <w:basedOn w:val="DefaultParagraphFont"/>
    <w:rsid w:val="007171B0"/>
  </w:style>
  <w:style w:type="paragraph" w:customStyle="1" w:styleId="Asuntodelcomentario2">
    <w:name w:val="Asunto del comentario2"/>
    <w:basedOn w:val="Normal"/>
    <w:next w:val="Normal"/>
    <w:rsid w:val="002164F5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eastAsia="he-IL" w:bidi="he-IL"/>
    </w:rPr>
  </w:style>
  <w:style w:type="paragraph" w:styleId="NormalWeb">
    <w:name w:val="Normal (Web)"/>
    <w:basedOn w:val="Normal"/>
    <w:uiPriority w:val="99"/>
    <w:unhideWhenUsed/>
    <w:rsid w:val="002F45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 w:bidi="he-IL"/>
    </w:rPr>
  </w:style>
  <w:style w:type="paragraph" w:styleId="ListParagraph">
    <w:name w:val="List Paragraph"/>
    <w:basedOn w:val="Normal"/>
    <w:uiPriority w:val="34"/>
    <w:qFormat/>
    <w:rsid w:val="00AE6A31"/>
    <w:pPr>
      <w:ind w:left="720"/>
      <w:contextualSpacing/>
    </w:pPr>
  </w:style>
  <w:style w:type="paragraph" w:customStyle="1" w:styleId="Asuntodelcomentario3">
    <w:name w:val="Asunto del comentario3"/>
    <w:basedOn w:val="Normal"/>
    <w:next w:val="Normal"/>
    <w:rsid w:val="00DB6211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eastAsia="he-IL" w:bidi="he-IL"/>
    </w:rPr>
  </w:style>
  <w:style w:type="paragraph" w:customStyle="1" w:styleId="Asuntodelcomentario4">
    <w:name w:val="Asunto del comentario4"/>
    <w:basedOn w:val="Normal"/>
    <w:next w:val="Normal"/>
    <w:rsid w:val="003D13EF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eastAsia="he-IL" w:bidi="he-IL"/>
    </w:rPr>
  </w:style>
  <w:style w:type="paragraph" w:styleId="Revision">
    <w:name w:val="Revision"/>
    <w:hidden/>
    <w:uiPriority w:val="99"/>
    <w:semiHidden/>
    <w:rsid w:val="003D13EF"/>
    <w:rPr>
      <w:rFonts w:ascii="Times New Roman" w:eastAsia="Times New Roman" w:hAnsi="Times New Roman"/>
      <w:lang w:val="en-US" w:eastAsia="en-GB"/>
    </w:rPr>
  </w:style>
  <w:style w:type="paragraph" w:customStyle="1" w:styleId="Asuntodelcomentario">
    <w:name w:val="Asunto del comentario"/>
    <w:basedOn w:val="Normal"/>
    <w:next w:val="Normal"/>
    <w:rsid w:val="007171B0"/>
    <w:pPr>
      <w:suppressAutoHyphens/>
      <w:overflowPunct/>
      <w:autoSpaceDE/>
      <w:autoSpaceDN/>
      <w:adjustRightInd/>
      <w:spacing w:after="0"/>
      <w:textAlignment w:val="auto"/>
    </w:pPr>
    <w:rPr>
      <w:b/>
      <w:bCs/>
      <w:lang w:val="en-US" w:eastAsia="he-IL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8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6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riana\Mariana-standards\3GPP-new\3GPP_templa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7A962-3BF6-4A0F-BBA8-1205EC6A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3GPP_template</Template>
  <TotalTime>149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3GPP_template</vt:lpstr>
      <vt:lpstr>3GPP_template</vt:lpstr>
    </vt:vector>
  </TitlesOfParts>
  <Company>DAC-UPC</Company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3GPP_template</dc:title>
  <dc:creator>mariana</dc:creator>
  <cp:lastModifiedBy>mariana</cp:lastModifiedBy>
  <cp:revision>11</cp:revision>
  <cp:lastPrinted>2011-08-15T10:26:00Z</cp:lastPrinted>
  <dcterms:created xsi:type="dcterms:W3CDTF">2011-11-04T13:51:00Z</dcterms:created>
  <dcterms:modified xsi:type="dcterms:W3CDTF">2011-11-04T17:07:00Z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