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0FB6B" w14:textId="031A2476" w:rsidR="001D4BA8" w:rsidRPr="009B4824" w:rsidRDefault="001D4BA8" w:rsidP="002F270B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F070C1">
        <w:rPr>
          <w:b/>
          <w:sz w:val="24"/>
        </w:rPr>
        <w:t>2065</w:t>
      </w:r>
    </w:p>
    <w:p w14:paraId="653A1FA5" w14:textId="77777777" w:rsidR="001D4BA8" w:rsidRPr="00577CBE" w:rsidRDefault="001D4BA8" w:rsidP="001D4BA8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1AE9C95" w:rsidR="00801B59" w:rsidRPr="00410371" w:rsidRDefault="00CC2D5C" w:rsidP="00AE74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0453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580B394D" w:rsidR="00801B59" w:rsidRPr="00410371" w:rsidRDefault="008E7B04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E731EF6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2687A">
              <w:rPr>
                <w:rFonts w:eastAsia="Yu Mincho"/>
                <w:b/>
                <w:sz w:val="28"/>
              </w:rPr>
              <w:t>7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2B9B626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2B39D46C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E2687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78BC2FC8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B134A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9B134A">
              <w:rPr>
                <w:rFonts w:eastAsia="Yu Mincho"/>
              </w:rPr>
              <w:t>0</w:t>
            </w:r>
            <w:r w:rsidR="001B6097">
              <w:rPr>
                <w:rFonts w:eastAsia="Yu Mincho"/>
              </w:rPr>
              <w:t>3</w:t>
            </w:r>
            <w:r w:rsidRPr="00B71A8F">
              <w:rPr>
                <w:rFonts w:eastAsia="Yu Mincho"/>
              </w:rPr>
              <w:t>-</w:t>
            </w:r>
            <w:r w:rsidR="001B6097">
              <w:rPr>
                <w:rFonts w:eastAsia="Yu Mincho"/>
              </w:rPr>
              <w:t>2</w:t>
            </w:r>
            <w:r w:rsidR="009B134A">
              <w:rPr>
                <w:rFonts w:eastAsia="Yu Mincho"/>
              </w:rPr>
              <w:t>7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4C58CB4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2687A">
              <w:rPr>
                <w:rFonts w:eastAsia="Yu Mincho"/>
              </w:rPr>
              <w:t>7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378CCAB3" w:rsidR="004C0644" w:rsidRDefault="00DE73A4" w:rsidP="004C0644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911D49">
              <w:rPr>
                <w:noProof/>
              </w:rPr>
              <w:t>-</w:t>
            </w:r>
            <w:r w:rsidR="001B6097">
              <w:rPr>
                <w:noProof/>
              </w:rPr>
              <w:t>bis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2" w:name="_Toc162964597"/>
      <w:bookmarkStart w:id="3" w:name="_Toc171672427"/>
      <w:bookmarkStart w:id="4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5" w:name="_Toc43234893"/>
      <w:bookmarkStart w:id="6" w:name="_Toc43242685"/>
      <w:bookmarkStart w:id="7" w:name="_Toc46328550"/>
      <w:bookmarkStart w:id="8" w:name="_Toc52580188"/>
      <w:bookmarkStart w:id="9" w:name="_Toc162975159"/>
    </w:p>
    <w:bookmarkEnd w:id="5"/>
    <w:bookmarkEnd w:id="6"/>
    <w:bookmarkEnd w:id="7"/>
    <w:bookmarkEnd w:id="8"/>
    <w:bookmarkEnd w:id="9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0" w:name="_Toc13919126"/>
      <w:bookmarkStart w:id="11" w:name="_Toc29391491"/>
      <w:bookmarkStart w:id="12" w:name="_Toc36560522"/>
      <w:bookmarkStart w:id="13" w:name="_Toc45104759"/>
      <w:bookmarkStart w:id="14" w:name="_Toc45883242"/>
      <w:bookmarkStart w:id="15" w:name="_Toc51763523"/>
      <w:bookmarkStart w:id="16" w:name="_Toc52266337"/>
      <w:bookmarkStart w:id="17" w:name="_Toc64445115"/>
      <w:bookmarkStart w:id="18" w:name="_Toc73980474"/>
      <w:bookmarkStart w:id="19" w:name="_Toc88651170"/>
      <w:bookmarkStart w:id="20" w:name="_Toc98351710"/>
      <w:bookmarkStart w:id="21" w:name="_Toc98748008"/>
      <w:bookmarkStart w:id="22" w:name="_Toc105704395"/>
      <w:bookmarkStart w:id="23" w:name="_Toc106108513"/>
      <w:bookmarkStart w:id="24" w:name="_Toc107829485"/>
      <w:bookmarkStart w:id="25" w:name="_Toc112703244"/>
      <w:bookmarkStart w:id="26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1D4BA8" w:rsidP="00A33AC6">
      <w:pPr>
        <w:pStyle w:val="TH"/>
        <w:rPr>
          <w:lang w:eastAsia="zh-CN"/>
        </w:rPr>
      </w:pPr>
      <w:r>
        <w:rPr>
          <w:noProof/>
        </w:rPr>
      </w:r>
      <w:r w:rsidR="001D4BA8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8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04611442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7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7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gNB-DU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r w:rsidRPr="004A6A99">
        <w:rPr>
          <w:lang w:eastAsia="zh-CN"/>
        </w:rPr>
        <w:t xml:space="preserve">RedCap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ins w:id="28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9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2"/>
    <w:bookmarkEnd w:id="3"/>
    <w:bookmarkEnd w:id="4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CCF70" w14:textId="77777777" w:rsidR="00E42CF4" w:rsidRDefault="00E42CF4">
      <w:r>
        <w:separator/>
      </w:r>
    </w:p>
  </w:endnote>
  <w:endnote w:type="continuationSeparator" w:id="0">
    <w:p w14:paraId="7CF0613D" w14:textId="77777777" w:rsidR="00E42CF4" w:rsidRDefault="00E4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2FB38" w14:textId="77777777" w:rsidR="00E42CF4" w:rsidRDefault="00E42CF4">
      <w:r>
        <w:separator/>
      </w:r>
    </w:p>
  </w:footnote>
  <w:footnote w:type="continuationSeparator" w:id="0">
    <w:p w14:paraId="7DC87AF9" w14:textId="77777777" w:rsidR="00E42CF4" w:rsidRDefault="00E4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6097"/>
    <w:rsid w:val="001B7A65"/>
    <w:rsid w:val="001C38B1"/>
    <w:rsid w:val="001D4BA8"/>
    <w:rsid w:val="001E41F3"/>
    <w:rsid w:val="001E52CD"/>
    <w:rsid w:val="001F25E2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13C3D"/>
    <w:rsid w:val="004231F6"/>
    <w:rsid w:val="004242F1"/>
    <w:rsid w:val="004254EE"/>
    <w:rsid w:val="00460E93"/>
    <w:rsid w:val="0046161A"/>
    <w:rsid w:val="004704C9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0961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CE3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E7B04"/>
    <w:rsid w:val="008F3789"/>
    <w:rsid w:val="008F686C"/>
    <w:rsid w:val="009105F3"/>
    <w:rsid w:val="00911D49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B134A"/>
    <w:rsid w:val="009E3297"/>
    <w:rsid w:val="009F734F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AE743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B0E4D"/>
    <w:rsid w:val="00CC2D5C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854"/>
    <w:rsid w:val="00D64A39"/>
    <w:rsid w:val="00D66520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3A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2CF4"/>
    <w:rsid w:val="00E450BC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070C1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36D5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2024-11-07T17:44:00Z</dcterms:created>
  <dcterms:modified xsi:type="dcterms:W3CDTF">2025-03-27T19:04:00Z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