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#127-bis</w:t>
        <w:tab/>
        <w:t>R3-251510</w:t>
      </w:r>
    </w:p>
    <w:p>
      <w:pPr>
        <w:pStyle w:val="LSHeader"/>
        <w:pBdr>
          <w:bottom w:val="single" w:sz="6" w:space="1" w:color="auto"/>
        </w:pBdr>
      </w:pPr>
      <w:r>
        <w:t>Wuhan, China, 07-11 April, 2025</w:t>
      </w:r>
    </w:p>
    <w:p>
      <w:pPr>
        <w:spacing w:after="0"/>
      </w:pPr>
    </w:p>
    <w:p w14:paraId="6CA45577" w14:textId="6FDDA04A" w:rsidR="009127BE" w:rsidRDefault="005046B5" w:rsidP="002A38D5">
      <w:pPr>
        <w:tabs>
          <w:tab w:val="center" w:pos="4536"/>
          <w:tab w:val="right" w:pos="9865"/>
        </w:tabs>
        <w:rPr>
          <w:rFonts w:ascii="Arial" w:eastAsia="DengXian" w:hAnsi="Arial" w:cs="Arial"/>
          <w:b/>
          <w:bCs/>
          <w:sz w:val="28"/>
          <w:szCs w:val="28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20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652C64" w:rsidRPr="00652C64">
        <w:rPr>
          <w:rFonts w:ascii="Arial" w:eastAsia="DengXian" w:hAnsi="Arial" w:cs="Arial"/>
          <w:b/>
          <w:bCs/>
          <w:sz w:val="28"/>
          <w:szCs w:val="28"/>
        </w:rPr>
        <w:t>250</w:t>
      </w:r>
      <w:r w:rsidR="002A38D5" w:rsidRPr="002A38D5">
        <w:rPr>
          <w:rFonts w:ascii="Arial" w:eastAsia="DengXian" w:hAnsi="Arial" w:cs="Arial"/>
          <w:b/>
          <w:bCs/>
          <w:sz w:val="28"/>
          <w:szCs w:val="28"/>
        </w:rPr>
        <w:t>16</w:t>
      </w:r>
      <w:r w:rsidR="008928A9">
        <w:rPr>
          <w:rFonts w:ascii="Arial" w:eastAsia="DengXian" w:hAnsi="Arial" w:cs="Arial"/>
          <w:b/>
          <w:bCs/>
          <w:sz w:val="28"/>
          <w:szCs w:val="28"/>
        </w:rPr>
        <w:t>28</w:t>
      </w:r>
    </w:p>
    <w:p w14:paraId="5D830990" w14:textId="564D4030" w:rsidR="006177CE" w:rsidRDefault="00247555" w:rsidP="002A38D5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</w:rPr>
      </w:pPr>
      <w:r w:rsidRPr="00247555">
        <w:rPr>
          <w:rFonts w:ascii="Arial" w:hAnsi="Arial" w:cs="Arial"/>
          <w:b/>
          <w:bCs/>
          <w:sz w:val="28"/>
          <w:szCs w:val="28"/>
        </w:rPr>
        <w:t>Athens, Greece, February 17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7555">
        <w:rPr>
          <w:rFonts w:ascii="Arial" w:hAnsi="Arial" w:cs="Arial"/>
          <w:b/>
          <w:bCs/>
          <w:sz w:val="28"/>
          <w:szCs w:val="28"/>
        </w:rPr>
        <w:t xml:space="preserve"> – 21</w:t>
      </w:r>
      <w:r w:rsidRPr="00247555">
        <w:rPr>
          <w:rFonts w:ascii="Arial" w:hAnsi="Arial" w:cs="Arial"/>
          <w:b/>
          <w:bCs/>
          <w:sz w:val="28"/>
          <w:szCs w:val="28"/>
          <w:vertAlign w:val="superscript"/>
        </w:rPr>
        <w:t>st</w:t>
      </w:r>
      <w:r w:rsidRPr="00247555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245B1C1D" w:rsidR="00701C41" w:rsidRPr="00CF415A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8978DB" w:rsidRPr="00CF415A">
        <w:rPr>
          <w:rFonts w:ascii="Arial" w:hAnsi="Arial" w:cs="Arial"/>
          <w:b/>
          <w:sz w:val="22"/>
          <w:szCs w:val="22"/>
        </w:rPr>
        <w:t xml:space="preserve">LS on AI/ML Positioning Case </w:t>
      </w:r>
      <w:r w:rsidR="00AC4156" w:rsidRPr="00CF415A">
        <w:rPr>
          <w:rFonts w:ascii="Arial" w:hAnsi="Arial" w:cs="Arial"/>
          <w:b/>
          <w:sz w:val="22"/>
          <w:szCs w:val="22"/>
        </w:rPr>
        <w:t>3</w:t>
      </w:r>
      <w:r w:rsidR="008978DB" w:rsidRPr="00CF415A">
        <w:rPr>
          <w:rFonts w:ascii="Arial" w:hAnsi="Arial" w:cs="Arial"/>
          <w:b/>
          <w:sz w:val="22"/>
          <w:szCs w:val="22"/>
        </w:rPr>
        <w:t>b</w:t>
      </w:r>
    </w:p>
    <w:p w14:paraId="2AAE4818" w14:textId="405135A8" w:rsidR="00B97703" w:rsidRPr="00CF415A" w:rsidRDefault="00545A16" w:rsidP="00B57757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0" w:name="OLE_LINK57"/>
      <w:bookmarkStart w:id="1" w:name="OLE_LINK58"/>
      <w:r w:rsidRPr="00CF415A">
        <w:rPr>
          <w:rFonts w:ascii="Arial" w:hAnsi="Arial" w:cs="Arial"/>
          <w:b/>
          <w:sz w:val="22"/>
          <w:szCs w:val="22"/>
          <w:lang w:val="en-GB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  <w:lang w:val="en-GB"/>
        </w:rPr>
        <w:tab/>
      </w:r>
    </w:p>
    <w:p w14:paraId="7B107C0F" w14:textId="0D699D04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42744642" w14:textId="411B6DD3" w:rsidR="00B46A32" w:rsidRPr="00CF415A" w:rsidRDefault="00B97703" w:rsidP="00B46A32">
      <w:pPr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B46A32" w:rsidRPr="00CF415A">
        <w:rPr>
          <w:rFonts w:ascii="Arial" w:hAnsi="Arial" w:cs="Arial"/>
          <w:b/>
          <w:sz w:val="22"/>
          <w:szCs w:val="22"/>
        </w:rPr>
        <w:t xml:space="preserve">        </w:t>
      </w:r>
      <w:r w:rsidR="00692BF3" w:rsidRPr="00CF41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247555" w:rsidRPr="00CF415A">
        <w:rPr>
          <w:rFonts w:ascii="Arial" w:hAnsi="Arial" w:cs="Arial"/>
          <w:b/>
          <w:sz w:val="22"/>
          <w:szCs w:val="22"/>
        </w:rPr>
        <w:t>NR_AIML_Air</w:t>
      </w:r>
      <w:proofErr w:type="spellEnd"/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2D860261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496FA7" w:rsidRPr="00CF415A">
        <w:rPr>
          <w:rFonts w:ascii="Arial" w:hAnsi="Arial" w:cs="Arial"/>
          <w:b/>
          <w:sz w:val="22"/>
          <w:szCs w:val="22"/>
        </w:rPr>
        <w:t>RAN1</w:t>
      </w:r>
    </w:p>
    <w:p w14:paraId="422617AD" w14:textId="32965F8A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247555" w:rsidRPr="00CF415A">
        <w:rPr>
          <w:rFonts w:ascii="Arial" w:hAnsi="Arial" w:cs="Arial"/>
          <w:b/>
          <w:sz w:val="22"/>
          <w:szCs w:val="22"/>
        </w:rPr>
        <w:t>RAN3, RAN2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570D362B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247555">
        <w:rPr>
          <w:rFonts w:ascii="Arial" w:hAnsi="Arial" w:cs="Arial"/>
          <w:sz w:val="22"/>
          <w:szCs w:val="22"/>
        </w:rPr>
        <w:t>Yufei Blankenship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1FBE17AA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r w:rsidR="00247555">
        <w:rPr>
          <w:rFonts w:ascii="Arial" w:hAnsi="Arial" w:cs="Arial"/>
          <w:bCs/>
          <w:sz w:val="22"/>
          <w:szCs w:val="22"/>
        </w:rPr>
        <w:t>yufei.blankenship</w:t>
      </w:r>
      <w:r w:rsidR="00E65A56" w:rsidRPr="00501150">
        <w:rPr>
          <w:rFonts w:ascii="Arial" w:hAnsi="Arial" w:cs="Arial"/>
          <w:bCs/>
          <w:sz w:val="22"/>
          <w:szCs w:val="22"/>
        </w:rPr>
        <w:t>@ericsson.com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EBE4172" w14:textId="2376ABF4" w:rsidR="00CF415A" w:rsidRDefault="000E2749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RAN1 would like to provide the following agreements</w:t>
      </w:r>
      <w:r w:rsidR="00D72314" w:rsidRPr="00D72314">
        <w:rPr>
          <w:rFonts w:eastAsiaTheme="minorEastAsia"/>
          <w:szCs w:val="20"/>
        </w:rPr>
        <w:t>, working assumption</w:t>
      </w:r>
      <w:r>
        <w:rPr>
          <w:rFonts w:eastAsiaTheme="minorEastAsia"/>
          <w:szCs w:val="20"/>
        </w:rPr>
        <w:t xml:space="preserve"> </w:t>
      </w:r>
      <w:r w:rsidR="00EB165F">
        <w:rPr>
          <w:rFonts w:eastAsiaTheme="minorEastAsia"/>
          <w:szCs w:val="20"/>
        </w:rPr>
        <w:t xml:space="preserve">and conclusion </w:t>
      </w:r>
      <w:r>
        <w:rPr>
          <w:rFonts w:eastAsiaTheme="minorEastAsia"/>
          <w:szCs w:val="20"/>
        </w:rPr>
        <w:t>related to Case 3b</w:t>
      </w:r>
      <w:r w:rsidR="00845862">
        <w:rPr>
          <w:rFonts w:eastAsiaTheme="minorEastAsia"/>
          <w:szCs w:val="20"/>
        </w:rPr>
        <w:t>.</w:t>
      </w:r>
      <w:r w:rsidR="00083595">
        <w:rPr>
          <w:rFonts w:eastAsiaTheme="minorEastAsia"/>
          <w:szCs w:val="20"/>
        </w:rPr>
        <w:t xml:space="preserve"> </w:t>
      </w:r>
      <w:r w:rsidR="00083595">
        <w:rPr>
          <w:rFonts w:eastAsia="MS Mincho"/>
          <w:szCs w:val="20"/>
          <w:lang w:bidi="ar"/>
        </w:rPr>
        <w:t>RAN1 respectfully asks RAN3 and RAN2 to take the</w:t>
      </w:r>
      <w:r w:rsidR="00EB165F">
        <w:rPr>
          <w:rFonts w:eastAsia="MS Mincho"/>
          <w:szCs w:val="20"/>
          <w:lang w:bidi="ar"/>
        </w:rPr>
        <w:t>m</w:t>
      </w:r>
      <w:r w:rsidR="00083595">
        <w:rPr>
          <w:rFonts w:eastAsia="MS Mincho"/>
          <w:szCs w:val="20"/>
          <w:lang w:bidi="ar"/>
        </w:rPr>
        <w:t xml:space="preserve"> into account in their future work.</w:t>
      </w:r>
    </w:p>
    <w:p w14:paraId="2E59B60D" w14:textId="77777777" w:rsidR="006B37C2" w:rsidRDefault="006B37C2" w:rsidP="000E2749">
      <w:pPr>
        <w:spacing w:before="120"/>
        <w:jc w:val="both"/>
        <w:rPr>
          <w:rFonts w:eastAsiaTheme="minorEastAsia"/>
          <w:szCs w:val="20"/>
        </w:rPr>
      </w:pPr>
    </w:p>
    <w:p w14:paraId="4D565441" w14:textId="05157B53" w:rsidR="00B049CA" w:rsidRDefault="00B049CA" w:rsidP="000E2749">
      <w:pPr>
        <w:spacing w:before="120"/>
        <w:jc w:val="both"/>
        <w:rPr>
          <w:rFonts w:eastAsiaTheme="minorEastAsia"/>
          <w:szCs w:val="20"/>
        </w:rPr>
      </w:pPr>
      <w:r w:rsidRPr="00B049CA">
        <w:rPr>
          <w:rFonts w:eastAsiaTheme="minorEastAsia"/>
          <w:szCs w:val="20"/>
        </w:rPr>
        <w:t>Related to measurement report</w:t>
      </w:r>
      <w:r w:rsidR="009B246D">
        <w:rPr>
          <w:rFonts w:eastAsiaTheme="minorEastAsia"/>
          <w:szCs w:val="20"/>
        </w:rPr>
        <w:t>, where the measurement report may be applicable to model inference and training data collection</w:t>
      </w:r>
      <w:r w:rsidRPr="00B049CA">
        <w:rPr>
          <w:rFonts w:eastAsiaTheme="minorEastAsia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555" w14:paraId="0607E465" w14:textId="77777777" w:rsidTr="00247555">
        <w:tc>
          <w:tcPr>
            <w:tcW w:w="9855" w:type="dxa"/>
          </w:tcPr>
          <w:p w14:paraId="19731721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(RAN1#116)</w:t>
            </w:r>
          </w:p>
          <w:p w14:paraId="6F4B1D9C" w14:textId="77777777" w:rsidR="00B049CA" w:rsidRPr="00B049CA" w:rsidRDefault="00B049CA" w:rsidP="00B049CA">
            <w:pPr>
              <w:numPr>
                <w:ilvl w:val="0"/>
                <w:numId w:val="25"/>
              </w:num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AI/ML based positioning case 3b, at least the following types of time domain channel measurements are supported for reporting: </w:t>
            </w:r>
          </w:p>
          <w:p w14:paraId="2FBBD499" w14:textId="77777777" w:rsidR="00B049CA" w:rsidRPr="00B049CA" w:rsidRDefault="00B049CA" w:rsidP="00B049CA">
            <w:pPr>
              <w:numPr>
                <w:ilvl w:val="0"/>
                <w:numId w:val="26"/>
              </w:numPr>
              <w:ind w:left="851" w:hanging="425"/>
              <w:jc w:val="both"/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 xml:space="preserve">timing </w:t>
            </w:r>
            <w:proofErr w:type="gramStart"/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>information;</w:t>
            </w:r>
            <w:proofErr w:type="gramEnd"/>
          </w:p>
          <w:p w14:paraId="53D7ACD9" w14:textId="77777777" w:rsidR="00B049CA" w:rsidRPr="00B049CA" w:rsidRDefault="00B049CA" w:rsidP="00B049CA">
            <w:pPr>
              <w:numPr>
                <w:ilvl w:val="0"/>
                <w:numId w:val="26"/>
              </w:numPr>
              <w:ind w:left="851" w:hanging="425"/>
              <w:jc w:val="both"/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x-none"/>
                <w14:ligatures w14:val="standardContextual"/>
              </w:rPr>
              <w:t>paired timing information and power information.</w:t>
            </w:r>
          </w:p>
          <w:p w14:paraId="140EF4AD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</w:p>
          <w:p w14:paraId="1CCD3D48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(RAN1#116bis)</w:t>
            </w:r>
          </w:p>
          <w:p w14:paraId="08B4C1FC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AI/ML based positioning Case 3b, for </w:t>
            </w:r>
            <w:proofErr w:type="spellStart"/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>gNB</w:t>
            </w:r>
            <w:proofErr w:type="spellEnd"/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channel measurements reported to LMF, the timing information is represented relative to the existing UL RTOA reference time 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GB"/>
                <w14:ligatures w14:val="standardContextual"/>
              </w:rPr>
              <w:t>T</w:t>
            </w:r>
            <w:r w:rsidRPr="00B049CA">
              <w:rPr>
                <w:rFonts w:ascii="Times" w:eastAsia="Aptos" w:hAnsi="Times" w:cs="Times"/>
                <w:sz w:val="20"/>
                <w:szCs w:val="20"/>
                <w:vertAlign w:val="subscript"/>
                <w:lang w:val="en-GB" w:eastAsia="en-GB"/>
                <w14:ligatures w14:val="standardContextual"/>
              </w:rPr>
              <w:t>0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GB"/>
                <w14:ligatures w14:val="standardContextual"/>
              </w:rPr>
              <w:t>+t</w:t>
            </w:r>
            <w:r w:rsidRPr="00B049CA">
              <w:rPr>
                <w:rFonts w:ascii="Times" w:eastAsia="Aptos" w:hAnsi="Times" w:cs="Times"/>
                <w:sz w:val="20"/>
                <w:szCs w:val="20"/>
                <w:vertAlign w:val="subscript"/>
                <w:lang w:val="en-GB" w:eastAsia="en-GB"/>
                <w14:ligatures w14:val="standardContextual"/>
              </w:rPr>
              <w:t>SRS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as defined in TS 38.215. </w:t>
            </w:r>
          </w:p>
          <w:p w14:paraId="19829752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 xml:space="preserve">FFS: whether it is applicable when Case 3b is used to support multi-RTT </w:t>
            </w:r>
          </w:p>
          <w:p w14:paraId="41F3F629" w14:textId="77777777" w:rsidR="00B049CA" w:rsidRPr="00B049CA" w:rsidRDefault="00B049CA" w:rsidP="00B049CA">
            <w:pPr>
              <w:rPr>
                <w:rFonts w:ascii="Times" w:eastAsia="Aptos" w:hAnsi="Times" w:cs="Times"/>
                <w:lang w:eastAsia="en-US"/>
                <w14:ligatures w14:val="standardContextual"/>
              </w:rPr>
            </w:pPr>
          </w:p>
          <w:p w14:paraId="473766C6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(RAN1#118)</w:t>
            </w:r>
          </w:p>
          <w:p w14:paraId="336E98A4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>For AI/ML positioning Case 2b and 3b, regarding the power information for determining the model input,</w:t>
            </w:r>
          </w:p>
          <w:p w14:paraId="34E295D5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downlink power measurement, use DL PRS-RSRPP defined in TS 38.215 as a starting point.</w:t>
            </w:r>
            <w:r w:rsidRPr="00B049CA">
              <w:rPr>
                <w:rFonts w:ascii="Aptos" w:eastAsia="Times New Roman" w:hAnsi="Aptos" w:cs="Aptos"/>
                <w:lang w:eastAsia="en-US"/>
                <w14:ligatures w14:val="standardContextual"/>
              </w:rPr>
              <w:t xml:space="preserve"> </w:t>
            </w:r>
          </w:p>
          <w:p w14:paraId="739AE671" w14:textId="77777777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measurement report of DL PRS-RSRPP, use the existing measurement report mapping table for PRS-RSRPP in 38.133 as a starting point.</w:t>
            </w:r>
          </w:p>
          <w:p w14:paraId="188763A1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uplink power measurement, use UL SRS-RSRPP defined in TS 38.215 as a starting point.</w:t>
            </w:r>
            <w:r w:rsidRPr="00B049CA">
              <w:rPr>
                <w:rFonts w:ascii="Aptos" w:eastAsia="Times New Roman" w:hAnsi="Aptos" w:cs="Aptos"/>
                <w:lang w:eastAsia="en-US"/>
                <w14:ligatures w14:val="standardContextual"/>
              </w:rPr>
              <w:t xml:space="preserve"> </w:t>
            </w:r>
          </w:p>
          <w:p w14:paraId="1D05E498" w14:textId="77777777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eastAsia="x-none"/>
                <w14:ligatures w14:val="standardContextual"/>
              </w:rPr>
              <w:t>For measurement report of UL SRS-RSRPP, use the existing measurement report mapping table for SRS-RSRPP in 38.133 as a starting point.</w:t>
            </w:r>
          </w:p>
          <w:p w14:paraId="786B851A" w14:textId="77777777" w:rsidR="00B049CA" w:rsidRDefault="00B049CA" w:rsidP="00DC417C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78FA5D0A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(RAN1#118bis)</w:t>
            </w:r>
          </w:p>
          <w:p w14:paraId="37D03D5F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 xml:space="preserve">From RAN1 perspective, for model inference of AI/ML positioning Case 3b, at least the following are mandatorily or optionally supported in a measurement report from </w:t>
            </w:r>
            <w:proofErr w:type="spellStart"/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>gNB</w:t>
            </w:r>
            <w:proofErr w:type="spellEnd"/>
            <w:r w:rsidRPr="00B049CA">
              <w:rPr>
                <w:rFonts w:ascii="Times" w:eastAsia="Aptos" w:hAnsi="Times" w:cs="Times"/>
                <w:sz w:val="20"/>
                <w:szCs w:val="20"/>
                <w:lang w:eastAsia="en-US"/>
                <w14:ligatures w14:val="standardContextual"/>
              </w:rPr>
              <w:t xml:space="preserve"> to LMF:</w:t>
            </w:r>
          </w:p>
          <w:p w14:paraId="4ACF3F5A" w14:textId="77777777" w:rsidR="00B049CA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(Mandatory) Channel </w:t>
            </w:r>
            <w:proofErr w:type="gramStart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measurement;</w:t>
            </w:r>
            <w:proofErr w:type="gramEnd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 </w:t>
            </w:r>
          </w:p>
          <w:p w14:paraId="0BBE315F" w14:textId="77777777" w:rsidR="00B049CA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(Optional) Quality of the channel </w:t>
            </w:r>
            <w:proofErr w:type="gramStart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measurement;</w:t>
            </w:r>
            <w:proofErr w:type="gramEnd"/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 xml:space="preserve"> </w:t>
            </w:r>
          </w:p>
          <w:p w14:paraId="4005F40D" w14:textId="77777777" w:rsidR="00B049CA" w:rsidRPr="00B049CA" w:rsidRDefault="00B049CA" w:rsidP="000D03C7">
            <w:pPr>
              <w:numPr>
                <w:ilvl w:val="1"/>
                <w:numId w:val="28"/>
              </w:numPr>
              <w:jc w:val="both"/>
              <w:rPr>
                <w:rFonts w:ascii="Times" w:eastAsia="DengXian" w:hAnsi="Times"/>
                <w:sz w:val="20"/>
                <w:lang w:val="en-GB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FFS: details of the quality</w:t>
            </w:r>
          </w:p>
          <w:p w14:paraId="1A8BDD8A" w14:textId="4F45B38C" w:rsidR="00DC417C" w:rsidRPr="00B049CA" w:rsidRDefault="00B049CA" w:rsidP="00B049CA">
            <w:pPr>
              <w:numPr>
                <w:ilvl w:val="0"/>
                <w:numId w:val="28"/>
              </w:numPr>
              <w:jc w:val="both"/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</w:pPr>
            <w:r w:rsidRPr="00B049CA">
              <w:rPr>
                <w:rFonts w:ascii="Times" w:eastAsia="DengXian" w:hAnsi="Times" w:cs="Times"/>
                <w:sz w:val="20"/>
                <w:szCs w:val="20"/>
                <w:lang w:val="en-GB" w:eastAsia="en-US"/>
              </w:rPr>
              <w:t>(Mandatory) Time stamp of the channel measurement.</w:t>
            </w:r>
          </w:p>
          <w:p w14:paraId="752579EA" w14:textId="77777777" w:rsidR="00DC417C" w:rsidRDefault="00DC417C" w:rsidP="00FD1461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5FEC50C9" w14:textId="645D94E1" w:rsidR="00FD1461" w:rsidRPr="00A06A43" w:rsidRDefault="00FD1461" w:rsidP="00FD1461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FD1461">
              <w:rPr>
                <w:rFonts w:ascii="Times" w:eastAsia="DengXian" w:hAnsi="Times" w:hint="eastAsia"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(RAN1#119)</w:t>
            </w:r>
          </w:p>
          <w:p w14:paraId="07E4202A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lastRenderedPageBreak/>
              <w:t xml:space="preserve">For Rel-19 AI/ML based positioning,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for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C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ase 3b, in addition to path-based measurement that is 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>refer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ring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 to the measurement in the existing specifications (up to Rel-18)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, additionally support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following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enhancement to the measurement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</w:t>
            </w:r>
          </w:p>
          <w:p w14:paraId="55B2A95F" w14:textId="0E40780A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measurement is composed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of the estimated channel response in time domain. 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’ values are selected from a list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consecutive channel response values, which have timing granularity T. </w:t>
            </w:r>
          </w:p>
          <w:p w14:paraId="4218919B" w14:textId="5C57FEF6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timing information for 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 are reported with a timing granularity T, where T=2</w:t>
            </w:r>
            <w:r w:rsidRPr="00FD1461">
              <w:rPr>
                <w:rFonts w:ascii="Times" w:eastAsia="Batang" w:hAnsi="Times"/>
                <w:sz w:val="20"/>
                <w:vertAlign w:val="superscript"/>
                <w:lang w:val="en-GB" w:eastAsia="en-US"/>
              </w:rPr>
              <w:t>k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xT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c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. k represents the timing reporting granularity factor. T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c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is the basic time unit for NR. </w:t>
            </w:r>
          </w:p>
          <w:p w14:paraId="4396B6F5" w14:textId="5B51793B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associated measurement (e.g., power if reported) corresponds to the measurement for the reported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values.</w:t>
            </w:r>
          </w:p>
          <w:p w14:paraId="07F5B212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The </w:t>
            </w:r>
            <w:r w:rsidRPr="00FD1461">
              <w:rPr>
                <w:rFonts w:ascii="Times" w:eastAsia="Batang" w:hAnsi="Times" w:hint="eastAsia"/>
                <w:sz w:val="20"/>
                <w:lang w:val="en-GB" w:eastAsia="x-none"/>
              </w:rPr>
              <w:t>timing information is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 defined relative to a reference time</w:t>
            </w:r>
            <w:r w:rsidRPr="00FD1461">
              <w:rPr>
                <w:rFonts w:ascii="Times" w:eastAsia="DengXian" w:hAnsi="Times" w:hint="eastAsia"/>
                <w:sz w:val="20"/>
                <w:lang w:val="en-GB" w:eastAsia="x-none"/>
              </w:rPr>
              <w:t>, same as the path-based measurement</w:t>
            </w:r>
            <w:r w:rsidRPr="00FD1461">
              <w:rPr>
                <w:rFonts w:ascii="Times" w:eastAsia="Batang" w:hAnsi="Times"/>
                <w:sz w:val="20"/>
                <w:lang w:val="en-GB" w:eastAsia="x-none"/>
              </w:rPr>
              <w:t xml:space="preserve">. </w:t>
            </w:r>
          </w:p>
          <w:p w14:paraId="77BD0094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’ selected time domain channel measurement values are expected to be those with the highest power.</w:t>
            </w:r>
          </w:p>
          <w:p w14:paraId="28CC15C5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starting time of the list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consecutive values is determined as: starting time = first detected path rounded down with timing granularity T</w:t>
            </w:r>
            <w:r w:rsidRPr="00FD1461">
              <w:rPr>
                <w:rFonts w:ascii="Times" w:eastAsia="Calibri" w:hAnsi="Times"/>
                <w:sz w:val="20"/>
                <w:lang w:val="en-GB" w:eastAsia="en-US"/>
              </w:rPr>
              <w:t>.</w:t>
            </w:r>
          </w:p>
          <w:p w14:paraId="386BDE8A" w14:textId="49D9651F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LMF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can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signal parameter values of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, k to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via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NRPPa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. Candi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d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ate set values:</w:t>
            </w:r>
          </w:p>
          <w:p w14:paraId="1D4521E9" w14:textId="13B5179D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&lt;=24. 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FFS: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values.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</w:p>
          <w:p w14:paraId="0032AFF4" w14:textId="77777777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= {32, 64, 128}</w:t>
            </w:r>
          </w:p>
          <w:p w14:paraId="3394E1FB" w14:textId="77777777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FFS: </w:t>
            </w: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k </w:t>
            </w:r>
          </w:p>
          <w:p w14:paraId="71AE38D1" w14:textId="2CF589EB" w:rsidR="00FD1461" w:rsidRPr="00FD1461" w:rsidRDefault="00FD1461" w:rsidP="00FD1461">
            <w:pPr>
              <w:widowControl w:val="0"/>
              <w:numPr>
                <w:ilvl w:val="1"/>
                <w:numId w:val="7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The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/TRP may use different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, </w:t>
            </w:r>
            <w:proofErr w:type="spellStart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FD1461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 and/or k values other than the signalled parameter for measurement reporting. In this case, it’s up to LMF implementation to process the reported measurement</w:t>
            </w:r>
          </w:p>
          <w:p w14:paraId="43C6A1F6" w14:textId="77777777" w:rsidR="00FD1461" w:rsidRPr="00FD1461" w:rsidRDefault="00FD1461" w:rsidP="00FD1461">
            <w:pPr>
              <w:widowControl w:val="0"/>
              <w:numPr>
                <w:ilvl w:val="0"/>
                <w:numId w:val="7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FFS: whether transmit offset from </w:t>
            </w:r>
            <w:proofErr w:type="spellStart"/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>gNB</w:t>
            </w:r>
            <w:proofErr w:type="spellEnd"/>
            <w:r w:rsidRPr="00FD1461">
              <w:rPr>
                <w:rFonts w:ascii="Times" w:eastAsia="Batang" w:hAnsi="Times" w:hint="eastAsia"/>
                <w:sz w:val="20"/>
                <w:lang w:val="en-GB" w:eastAsia="en-US"/>
              </w:rPr>
              <w:t xml:space="preserve"> to LMF</w:t>
            </w:r>
          </w:p>
          <w:p w14:paraId="364033E8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>Note: measurement by UE is a separate discussion.</w:t>
            </w:r>
          </w:p>
          <w:p w14:paraId="58142771" w14:textId="77777777" w:rsidR="00FD1461" w:rsidRPr="00FD1461" w:rsidRDefault="00FD1461" w:rsidP="00FD1461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FD1461">
              <w:rPr>
                <w:rFonts w:ascii="Times" w:eastAsia="Batang" w:hAnsi="Times"/>
                <w:sz w:val="20"/>
                <w:lang w:val="en-GB" w:eastAsia="en-US"/>
              </w:rPr>
              <w:t xml:space="preserve">Note: the purpose of the time domain channel measurements, such as for Rel-19 AI/ML based positioning, is not specified </w:t>
            </w:r>
          </w:p>
          <w:p w14:paraId="183A03ED" w14:textId="77777777" w:rsidR="00FD1461" w:rsidRPr="00FD1461" w:rsidRDefault="00FD1461" w:rsidP="00FD1461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18B96DA6" w14:textId="3B0C28C5" w:rsidR="00A06A43" w:rsidRPr="00A06A43" w:rsidRDefault="00A06A43" w:rsidP="00A06A43">
            <w:pPr>
              <w:rPr>
                <w:rFonts w:ascii="Times" w:eastAsia="DengXian" w:hAnsi="Times"/>
                <w:sz w:val="20"/>
                <w:highlight w:val="green"/>
              </w:rPr>
            </w:pPr>
            <w:r w:rsidRPr="00A06A43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 w:rsidRPr="00A06A43">
              <w:rPr>
                <w:rFonts w:ascii="Times" w:eastAsia="DengXian" w:hAnsi="Times"/>
                <w:sz w:val="20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1CB03F37" w14:textId="77777777" w:rsidR="00A06A43" w:rsidRPr="00A06A43" w:rsidRDefault="00A06A43" w:rsidP="00A06A43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A06A43">
              <w:rPr>
                <w:rFonts w:ascii="Times" w:eastAsia="Batang" w:hAnsi="Times"/>
                <w:sz w:val="20"/>
                <w:lang w:eastAsia="en-US"/>
              </w:rPr>
              <w:t>For Rel-19 AI/ML based positioning, for Case 3b, “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>FFS: k” in RAN1#119 agreement is resolved by supporting:</w:t>
            </w:r>
          </w:p>
          <w:p w14:paraId="3075E684" w14:textId="64838F61" w:rsidR="00A06A43" w:rsidRPr="00A06A43" w:rsidRDefault="00A06A43" w:rsidP="00A06A43">
            <w:pPr>
              <w:numPr>
                <w:ilvl w:val="0"/>
                <w:numId w:val="21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k = {0</w:t>
            </w:r>
            <w:r w:rsidR="00B049CA">
              <w:rPr>
                <w:rFonts w:ascii="Times" w:eastAsia="Batang" w:hAnsi="Times"/>
                <w:sz w:val="20"/>
                <w:lang w:val="en-GB" w:eastAsia="x-none"/>
              </w:rPr>
              <w:t>…</w:t>
            </w: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5}</w:t>
            </w:r>
          </w:p>
          <w:p w14:paraId="36191F02" w14:textId="2615A8EF" w:rsidR="00A06A43" w:rsidRPr="00A06A43" w:rsidRDefault="00A06A43" w:rsidP="00A06A43">
            <w:pPr>
              <w:rPr>
                <w:rFonts w:ascii="Times" w:eastAsia="DengXian" w:hAnsi="Times"/>
                <w:sz w:val="20"/>
                <w:highlight w:val="green"/>
              </w:rPr>
            </w:pPr>
            <w:r w:rsidRPr="00A06A43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 w:rsidRPr="00A06A43">
              <w:rPr>
                <w:rFonts w:ascii="Times" w:eastAsia="DengXian" w:hAnsi="Times"/>
                <w:sz w:val="20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7CC76D62" w14:textId="433C7BCC" w:rsidR="00A06A43" w:rsidRPr="00A06A43" w:rsidRDefault="00A06A43" w:rsidP="00A06A43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A06A43">
              <w:rPr>
                <w:rFonts w:ascii="Times" w:eastAsia="Batang" w:hAnsi="Times"/>
                <w:sz w:val="20"/>
                <w:lang w:eastAsia="en-US"/>
              </w:rPr>
              <w:t>For Rel-19 AI/ML based positioning, for Case 3b, “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 xml:space="preserve">FFS: </w:t>
            </w:r>
            <w:proofErr w:type="spellStart"/>
            <w:r w:rsidRPr="00A06A43">
              <w:rPr>
                <w:rFonts w:ascii="Times" w:eastAsia="Batang" w:hAnsi="Times"/>
                <w:sz w:val="20"/>
                <w:lang w:val="en-GB" w:eastAsia="en-US"/>
              </w:rPr>
              <w:t>N</w:t>
            </w:r>
            <w:r w:rsidRPr="00A06A43">
              <w:rPr>
                <w:rFonts w:ascii="Times" w:eastAsia="Batang" w:hAnsi="Times"/>
                <w:sz w:val="20"/>
                <w:vertAlign w:val="subscript"/>
                <w:lang w:val="en-GB" w:eastAsia="en-US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en-US"/>
              </w:rPr>
              <w:t>’</w:t>
            </w:r>
            <w:r w:rsidRPr="00A06A43">
              <w:rPr>
                <w:rFonts w:ascii="Times" w:eastAsia="Batang" w:hAnsi="Times"/>
                <w:sz w:val="20"/>
                <w:lang w:val="en-GB" w:eastAsia="en-US"/>
              </w:rPr>
              <w:t xml:space="preserve"> values” in RAN1#119 agreement is resolved by supporting:</w:t>
            </w:r>
          </w:p>
          <w:p w14:paraId="09BC4AC1" w14:textId="22A8E801" w:rsidR="00A06A43" w:rsidRPr="00A06A43" w:rsidRDefault="00A06A43" w:rsidP="00A06A43">
            <w:pPr>
              <w:numPr>
                <w:ilvl w:val="0"/>
                <w:numId w:val="21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proofErr w:type="spellStart"/>
            <w:r w:rsidRPr="00A06A43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A06A43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  <w:r w:rsidR="00B049CA">
              <w:rPr>
                <w:rFonts w:ascii="Times" w:eastAsia="Batang" w:hAnsi="Times"/>
                <w:sz w:val="20"/>
                <w:lang w:val="en-GB" w:eastAsia="x-none"/>
              </w:rPr>
              <w:t>’</w:t>
            </w:r>
            <w:r w:rsidRPr="00A06A43">
              <w:rPr>
                <w:rFonts w:ascii="Times" w:eastAsia="Batang" w:hAnsi="Times"/>
                <w:sz w:val="20"/>
                <w:lang w:val="en-GB" w:eastAsia="x-none"/>
              </w:rPr>
              <w:t xml:space="preserve"> 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= {</w:t>
            </w:r>
            <w:r w:rsidRPr="00A06A43">
              <w:rPr>
                <w:rFonts w:ascii="Times" w:eastAsia="DengXian" w:hAnsi="Times" w:cs="Calibri" w:hint="eastAsia"/>
                <w:sz w:val="20"/>
                <w:szCs w:val="22"/>
                <w:lang w:val="en-GB"/>
              </w:rPr>
              <w:t>8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, 16, 2</w:t>
            </w:r>
            <w:r w:rsidRPr="00A06A43">
              <w:rPr>
                <w:rFonts w:ascii="Times" w:eastAsia="DengXian" w:hAnsi="Times" w:cs="Calibri" w:hint="eastAsia"/>
                <w:sz w:val="20"/>
                <w:szCs w:val="22"/>
                <w:lang w:val="en-GB"/>
              </w:rPr>
              <w:t>4</w:t>
            </w:r>
            <w:r w:rsidRPr="00A06A43">
              <w:rPr>
                <w:rFonts w:ascii="Times" w:eastAsia="Batang" w:hAnsi="Times" w:cs="Calibri"/>
                <w:sz w:val="20"/>
                <w:szCs w:val="22"/>
                <w:lang w:val="en-GB" w:eastAsia="x-none"/>
              </w:rPr>
              <w:t>}</w:t>
            </w:r>
          </w:p>
          <w:p w14:paraId="050D07AE" w14:textId="77777777" w:rsidR="00FD1461" w:rsidRDefault="00FD1461" w:rsidP="00883917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</w:p>
          <w:p w14:paraId="36E86907" w14:textId="3F90091C" w:rsidR="00883917" w:rsidRPr="00D25AF8" w:rsidRDefault="00883917" w:rsidP="00883917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  <w:r w:rsidRPr="00D25AF8"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  <w:t>Agreement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(RAN</w:t>
            </w:r>
            <w:r w:rsidR="00FD1461"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 w:rsidR="00083595"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="00083595"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0D12089D" w14:textId="77777777" w:rsidR="00883917" w:rsidRPr="00883917" w:rsidRDefault="00883917" w:rsidP="00883917">
            <w:pPr>
              <w:rPr>
                <w:rFonts w:ascii="Times" w:eastAsia="Batang" w:hAnsi="Times"/>
                <w:sz w:val="20"/>
                <w:lang w:eastAsia="en-US"/>
              </w:rPr>
            </w:pPr>
            <w:r w:rsidRPr="00883917">
              <w:rPr>
                <w:rFonts w:ascii="Times" w:eastAsia="Batang" w:hAnsi="Times"/>
                <w:sz w:val="20"/>
                <w:lang w:eastAsia="en-US"/>
              </w:rPr>
              <w:t xml:space="preserve">For AI/ML based positioning Case 3b, 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with the existing </w:t>
            </w:r>
            <w:r w:rsidRPr="00883917">
              <w:rPr>
                <w:rFonts w:ascii="Times" w:eastAsia="DengXian" w:hAnsi="Times"/>
                <w:sz w:val="20"/>
              </w:rPr>
              <w:t>definition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of t</w:t>
            </w:r>
            <w:r w:rsidRPr="00883917">
              <w:rPr>
                <w:rFonts w:ascii="Times" w:eastAsia="Batang" w:hAnsi="Times"/>
                <w:sz w:val="20"/>
                <w:lang w:eastAsia="en-US"/>
              </w:rPr>
              <w:t>wo channel measurement types (A) or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type </w:t>
            </w:r>
            <w:r w:rsidRPr="00883917">
              <w:rPr>
                <w:rFonts w:ascii="Times" w:eastAsia="DengXian" w:hAnsi="Times"/>
                <w:sz w:val="20"/>
              </w:rPr>
              <w:t>(B</w:t>
            </w:r>
            <w:r w:rsidRPr="00883917">
              <w:rPr>
                <w:rFonts w:ascii="Times" w:eastAsia="Batang" w:hAnsi="Times"/>
                <w:sz w:val="20"/>
                <w:lang w:eastAsia="en-US"/>
              </w:rPr>
              <w:t>):</w:t>
            </w:r>
          </w:p>
          <w:p w14:paraId="07E13087" w14:textId="77777777" w:rsidR="00883917" w:rsidRPr="00883917" w:rsidRDefault="00883917" w:rsidP="00883917">
            <w:pPr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(A) path-based measurement, i.e., measurement in the existing specifications (up to Rel-18)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,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>(B) Rel-19 enhanced measurement (see definition in RAN1#119 agreement for Case 3b).</w:t>
            </w:r>
          </w:p>
          <w:p w14:paraId="650F5513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Descriptive info of the channel measurement is included together with the channel measurement values, either explicitly or implicitly</w:t>
            </w:r>
            <w:r w:rsidRPr="00883917">
              <w:rPr>
                <w:rFonts w:ascii="Times" w:eastAsia="DengXian" w:hAnsi="Times" w:hint="eastAsia"/>
                <w:sz w:val="20"/>
              </w:rPr>
              <w:t>.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 </w:t>
            </w:r>
          </w:p>
          <w:p w14:paraId="183FB649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The descriptive info of the channel measurement includes at least: </w:t>
            </w:r>
          </w:p>
          <w:p w14:paraId="5F40D613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measurement type (A) or </w:t>
            </w:r>
            <w:r w:rsidRPr="00883917">
              <w:rPr>
                <w:rFonts w:ascii="Times" w:eastAsia="Batang" w:hAnsi="Times" w:hint="eastAsia"/>
                <w:sz w:val="20"/>
                <w:lang w:eastAsia="x-none"/>
              </w:rPr>
              <w:t xml:space="preserve">type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(B) and </w:t>
            </w:r>
          </w:p>
          <w:p w14:paraId="556182A6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measurement parameters.</w:t>
            </w:r>
          </w:p>
          <w:p w14:paraId="18DDFBC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>Regarding measurement parameters,</w:t>
            </w:r>
          </w:p>
          <w:p w14:paraId="171133ED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For (A) path-based measurement, the measurement parameters </w:t>
            </w:r>
            <w:proofErr w:type="gramStart"/>
            <w:r w:rsidRPr="00883917">
              <w:rPr>
                <w:rFonts w:ascii="Times" w:eastAsia="Batang" w:hAnsi="Times"/>
                <w:sz w:val="20"/>
                <w:lang w:eastAsia="x-none"/>
              </w:rPr>
              <w:t>include</w:t>
            </w:r>
            <w:r w:rsidRPr="00883917">
              <w:rPr>
                <w:rFonts w:ascii="Times" w:eastAsia="DengXian" w:hAnsi="Times" w:hint="eastAsia"/>
                <w:sz w:val="20"/>
              </w:rPr>
              <w:t>:</w:t>
            </w:r>
            <w:proofErr w:type="gramEnd"/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 </w:t>
            </w:r>
            <w:r w:rsidRPr="00883917">
              <w:rPr>
                <w:rFonts w:ascii="Times" w:eastAsia="DengXian" w:hAnsi="Times" w:hint="eastAsia"/>
                <w:sz w:val="20"/>
                <w:lang w:val="en-GB"/>
              </w:rPr>
              <w:t>number of additional paths</w:t>
            </w:r>
            <w:r w:rsidRPr="00883917">
              <w:rPr>
                <w:rFonts w:ascii="Times" w:eastAsia="Batang" w:hAnsi="Times"/>
                <w:sz w:val="20"/>
                <w:lang w:val="en-GB" w:eastAsia="x-none"/>
              </w:rPr>
              <w:t xml:space="preserve">, </w:t>
            </w:r>
            <w:r w:rsidRPr="00883917">
              <w:rPr>
                <w:rFonts w:ascii="Times" w:eastAsia="Batang" w:hAnsi="Times"/>
                <w:sz w:val="20"/>
                <w:lang w:eastAsia="x-none"/>
              </w:rPr>
              <w:t>k.</w:t>
            </w:r>
          </w:p>
          <w:p w14:paraId="0A01BFC7" w14:textId="77777777" w:rsidR="00883917" w:rsidRPr="00883917" w:rsidRDefault="00883917" w:rsidP="00883917">
            <w:pPr>
              <w:numPr>
                <w:ilvl w:val="1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/>
                <w:sz w:val="20"/>
                <w:lang w:eastAsia="x-none"/>
              </w:rPr>
              <w:t xml:space="preserve">For (B) Rel-19 enhanced measurement, the measurement parameters include at least: </w:t>
            </w:r>
            <w:proofErr w:type="spellStart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883917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', k.</w:t>
            </w:r>
          </w:p>
          <w:p w14:paraId="0026DD02" w14:textId="77777777" w:rsidR="00883917" w:rsidRPr="00883917" w:rsidRDefault="00883917" w:rsidP="00883917">
            <w:pPr>
              <w:numPr>
                <w:ilvl w:val="2"/>
                <w:numId w:val="18"/>
              </w:numPr>
              <w:tabs>
                <w:tab w:val="left" w:pos="720"/>
                <w:tab w:val="left" w:pos="1440"/>
              </w:tabs>
              <w:suppressAutoHyphens/>
              <w:spacing w:before="120" w:after="80"/>
              <w:jc w:val="both"/>
              <w:rPr>
                <w:rFonts w:ascii="Times" w:eastAsia="DengXian" w:hAnsi="Times"/>
                <w:sz w:val="20"/>
                <w:szCs w:val="20"/>
              </w:rPr>
            </w:pPr>
            <w:r w:rsidRPr="00883917">
              <w:rPr>
                <w:rFonts w:ascii="Times" w:eastAsia="DengXian" w:hAnsi="Times" w:hint="eastAsia"/>
                <w:sz w:val="20"/>
                <w:lang w:val="en-GB"/>
              </w:rPr>
              <w:t xml:space="preserve">FFS: </w:t>
            </w:r>
            <w:proofErr w:type="spellStart"/>
            <w:r w:rsidRPr="00883917">
              <w:rPr>
                <w:rFonts w:ascii="Times" w:eastAsia="Batang" w:hAnsi="Times"/>
                <w:sz w:val="20"/>
                <w:lang w:val="en-GB" w:eastAsia="x-none"/>
              </w:rPr>
              <w:t>N</w:t>
            </w:r>
            <w:r w:rsidRPr="00883917">
              <w:rPr>
                <w:rFonts w:ascii="Times" w:eastAsia="Batang" w:hAnsi="Times"/>
                <w:sz w:val="20"/>
                <w:vertAlign w:val="subscript"/>
                <w:lang w:val="en-GB" w:eastAsia="x-none"/>
              </w:rPr>
              <w:t>t</w:t>
            </w:r>
            <w:proofErr w:type="spellEnd"/>
          </w:p>
          <w:p w14:paraId="6DF9538A" w14:textId="77777777" w:rsidR="00883917" w:rsidRPr="00883917" w:rsidRDefault="00883917" w:rsidP="00883917">
            <w:pPr>
              <w:numPr>
                <w:ilvl w:val="0"/>
                <w:numId w:val="18"/>
              </w:numPr>
              <w:tabs>
                <w:tab w:val="left" w:pos="720"/>
              </w:tabs>
              <w:suppressAutoHyphens/>
              <w:spacing w:after="80"/>
              <w:rPr>
                <w:rFonts w:ascii="Times" w:eastAsia="Batang" w:hAnsi="Times"/>
                <w:sz w:val="20"/>
                <w:lang w:eastAsia="x-none"/>
              </w:rPr>
            </w:pPr>
            <w:r w:rsidRPr="00883917">
              <w:rPr>
                <w:rFonts w:ascii="Times" w:eastAsia="Batang" w:hAnsi="Times" w:hint="eastAsia"/>
                <w:sz w:val="20"/>
                <w:lang w:eastAsia="x-none"/>
              </w:rPr>
              <w:t>Note: Type (A) and Type (B)</w:t>
            </w:r>
            <w:r w:rsidRPr="00883917">
              <w:rPr>
                <w:rFonts w:ascii="Times" w:eastAsia="DengXian" w:hAnsi="Times" w:hint="eastAsia"/>
                <w:sz w:val="20"/>
              </w:rPr>
              <w:t xml:space="preserve"> are used for </w:t>
            </w:r>
            <w:proofErr w:type="gramStart"/>
            <w:r w:rsidRPr="00883917">
              <w:rPr>
                <w:rFonts w:ascii="Times" w:eastAsia="DengXian" w:hAnsi="Times" w:hint="eastAsia"/>
                <w:sz w:val="20"/>
              </w:rPr>
              <w:t>discuss</w:t>
            </w:r>
            <w:proofErr w:type="gramEnd"/>
            <w:r w:rsidRPr="00883917">
              <w:rPr>
                <w:rFonts w:ascii="Times" w:eastAsia="DengXian" w:hAnsi="Times" w:hint="eastAsia"/>
                <w:sz w:val="20"/>
              </w:rPr>
              <w:t xml:space="preserve"> purpose only.</w:t>
            </w:r>
          </w:p>
          <w:p w14:paraId="415ECC81" w14:textId="77777777" w:rsidR="00247555" w:rsidRDefault="00247555" w:rsidP="000E2749">
            <w:pPr>
              <w:spacing w:before="120"/>
              <w:jc w:val="both"/>
              <w:rPr>
                <w:rFonts w:eastAsiaTheme="minorEastAsia"/>
                <w:szCs w:val="20"/>
              </w:rPr>
            </w:pPr>
          </w:p>
          <w:p w14:paraId="05ED55F4" w14:textId="5B0892F7" w:rsidR="00083595" w:rsidRPr="00083595" w:rsidRDefault="00083595" w:rsidP="00083595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lang w:val="en-GB"/>
              </w:rPr>
            </w:pPr>
            <w:proofErr w:type="gramStart"/>
            <w:r w:rsidRPr="00083595">
              <w:rPr>
                <w:rFonts w:ascii="Times" w:eastAsia="DengXian" w:hAnsi="Times" w:hint="eastAsia"/>
                <w:sz w:val="20"/>
                <w:szCs w:val="20"/>
                <w:lang w:val="en-GB"/>
              </w:rPr>
              <w:t>Conclusion</w:t>
            </w:r>
            <w:r>
              <w:rPr>
                <w:rFonts w:ascii="Times" w:eastAsia="DengXian" w:hAnsi="Times"/>
                <w:sz w:val="20"/>
                <w:szCs w:val="20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 w:rsidR="00FD1461"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7D072197" w14:textId="77777777" w:rsidR="00083595" w:rsidRPr="00083595" w:rsidRDefault="00083595" w:rsidP="00083595">
            <w:p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For Rel-19 AI/ML based positioning Case 3b, </w:t>
            </w:r>
          </w:p>
          <w:p w14:paraId="15A0A7A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lastRenderedPageBreak/>
              <w:t xml:space="preserve">If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cannot report measurements according to measurement type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 (A) or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measurement type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 (B)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requested by LMF,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responds to LMF that: 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cannot provide measurement with the requested measurement type. </w:t>
            </w:r>
          </w:p>
          <w:p w14:paraId="4F4C66A4" w14:textId="77777777" w:rsidR="00083595" w:rsidRPr="00083595" w:rsidRDefault="00083595" w:rsidP="00083595">
            <w:pPr>
              <w:numPr>
                <w:ilvl w:val="1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The </w:t>
            </w:r>
            <w:proofErr w:type="spellStart"/>
            <w:r w:rsidRPr="00083595">
              <w:rPr>
                <w:rFonts w:ascii="Times" w:eastAsia="Batang" w:hAnsi="Times"/>
                <w:sz w:val="20"/>
                <w:lang w:eastAsia="en-US"/>
              </w:rPr>
              <w:t>gNB</w:t>
            </w:r>
            <w:proofErr w:type="spellEnd"/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 does not respond to LMF with a measurement report where the measurement type is different from requested.</w:t>
            </w:r>
          </w:p>
          <w:p w14:paraId="410A8B87" w14:textId="77777777" w:rsidR="00083595" w:rsidRPr="00083595" w:rsidRDefault="00083595" w:rsidP="00083595">
            <w:pPr>
              <w:numPr>
                <w:ilvl w:val="0"/>
                <w:numId w:val="18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>It is up to RAN3 to decide the signaling details.</w:t>
            </w:r>
          </w:p>
          <w:p w14:paraId="26A794E5" w14:textId="5D3F5B7D" w:rsidR="00083595" w:rsidRPr="005B5786" w:rsidRDefault="00083595" w:rsidP="0024778E">
            <w:pPr>
              <w:numPr>
                <w:ilvl w:val="1"/>
                <w:numId w:val="18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rPr>
                <w:rFonts w:ascii="Times" w:eastAsia="Batang" w:hAnsi="Times" w:cs="Calibri"/>
                <w:bCs/>
                <w:sz w:val="20"/>
                <w:lang w:val="en-GB" w:eastAsia="x-none"/>
              </w:rPr>
            </w:pPr>
            <w:r w:rsidRPr="00083595">
              <w:rPr>
                <w:rFonts w:ascii="Times" w:eastAsia="Batang" w:hAnsi="Times"/>
                <w:sz w:val="20"/>
                <w:lang w:eastAsia="x-none"/>
              </w:rPr>
              <w:t>Note: It is RAN1 understanding that this is the same behavior as in legacy when the NG-RAN node cannot support the requested measurement.</w:t>
            </w:r>
          </w:p>
        </w:tc>
      </w:tr>
    </w:tbl>
    <w:p w14:paraId="42A60339" w14:textId="77777777" w:rsidR="00B049CA" w:rsidRDefault="00B049CA"/>
    <w:p w14:paraId="297510BC" w14:textId="604A2FC2" w:rsidR="00B049CA" w:rsidRDefault="00B049CA">
      <w:r>
        <w:t>Related to training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4778E" w14:paraId="326C43AE" w14:textId="77777777" w:rsidTr="00247555">
        <w:tc>
          <w:tcPr>
            <w:tcW w:w="9855" w:type="dxa"/>
          </w:tcPr>
          <w:p w14:paraId="20C74DF0" w14:textId="2FEA17F6" w:rsidR="004A0EF0" w:rsidRDefault="004A0EF0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12A0DC01" w14:textId="77777777" w:rsidR="004A0EF0" w:rsidRPr="009332A5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4A0EF0">
              <w:rPr>
                <w:rFonts w:ascii="Times" w:eastAsia="DengXian" w:hAnsi="Times" w:hint="eastAsia"/>
                <w:b/>
                <w:bCs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6bis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4024CFE1" w14:textId="77777777" w:rsidR="004A0EF0" w:rsidRPr="009332A5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For training data generation of AI/ML based positioning Case 3a and 3b, the measurement and its related data (e.g., timestamp) are generated by TRP/</w:t>
            </w:r>
            <w:proofErr w:type="spellStart"/>
            <w:r w:rsidRPr="009332A5">
              <w:rPr>
                <w:rFonts w:ascii="Times" w:eastAsia="Batang" w:hAnsi="Times"/>
                <w:sz w:val="20"/>
                <w:lang w:val="en-GB"/>
              </w:rPr>
              <w:t>gNB</w:t>
            </w:r>
            <w:proofErr w:type="spellEnd"/>
            <w:r w:rsidRPr="009332A5">
              <w:rPr>
                <w:rFonts w:ascii="Times" w:eastAsia="Batang" w:hAnsi="Times"/>
                <w:sz w:val="20"/>
                <w:lang w:val="en-GB"/>
              </w:rPr>
              <w:t>.</w:t>
            </w:r>
          </w:p>
          <w:p w14:paraId="5F47C972" w14:textId="77777777" w:rsidR="004A0EF0" w:rsidRDefault="004A0EF0" w:rsidP="004A0EF0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06144B2E" w14:textId="77777777" w:rsidR="00B049CA" w:rsidRDefault="00B049CA" w:rsidP="00B049CA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5394D683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6bis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0FF63F47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For training data collection of AI/ML based positioning, the collected data sample </w:t>
            </w: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can include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the following components:</w:t>
            </w:r>
          </w:p>
          <w:p w14:paraId="74E6388B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Part A:</w:t>
            </w:r>
          </w:p>
          <w:p w14:paraId="3F141DB7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 xml:space="preserve">channel measurement </w:t>
            </w:r>
          </w:p>
          <w:p w14:paraId="01C4BAA5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quality indicator of channel measurement</w:t>
            </w:r>
          </w:p>
          <w:p w14:paraId="7338F227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time stamp of channel measurement</w:t>
            </w:r>
          </w:p>
          <w:p w14:paraId="6AAEB46F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Part B:</w:t>
            </w:r>
          </w:p>
          <w:p w14:paraId="4B4CF73E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ground truth label (or its approximation)</w:t>
            </w:r>
          </w:p>
          <w:p w14:paraId="62B5D518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quality indicator of label</w:t>
            </w:r>
          </w:p>
          <w:p w14:paraId="74BCF62C" w14:textId="77777777" w:rsidR="00B049CA" w:rsidRPr="009332A5" w:rsidRDefault="00B049CA" w:rsidP="00B049CA">
            <w:pPr>
              <w:widowControl w:val="0"/>
              <w:numPr>
                <w:ilvl w:val="0"/>
                <w:numId w:val="7"/>
              </w:numPr>
              <w:jc w:val="both"/>
              <w:rPr>
                <w:rFonts w:ascii="Times" w:eastAsia="Batang" w:hAnsi="Times"/>
                <w:sz w:val="20"/>
                <w:lang w:val="en-GB" w:eastAsia="x-none"/>
              </w:rPr>
            </w:pPr>
            <w:r w:rsidRPr="009332A5">
              <w:rPr>
                <w:rFonts w:ascii="Times" w:hAnsi="Times" w:cs="Calibri"/>
                <w:sz w:val="20"/>
                <w:lang w:eastAsia="x-none"/>
              </w:rPr>
              <w:t>time stamp of label</w:t>
            </w:r>
          </w:p>
          <w:p w14:paraId="103CEAE0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Note: “Part A” and “Part B” terminologies are only for RAN1 discussion </w:t>
            </w:r>
            <w:proofErr w:type="gramStart"/>
            <w:r w:rsidRPr="009332A5">
              <w:rPr>
                <w:rFonts w:ascii="Times" w:eastAsia="Batang" w:hAnsi="Times"/>
                <w:sz w:val="20"/>
                <w:lang w:val="en-GB"/>
              </w:rPr>
              <w:t>purpose, and</w:t>
            </w:r>
            <w:proofErr w:type="gramEnd"/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may not be used in specification. </w:t>
            </w:r>
          </w:p>
          <w:p w14:paraId="0C0B54A4" w14:textId="77777777" w:rsidR="00B049CA" w:rsidRPr="009332A5" w:rsidRDefault="00B049CA" w:rsidP="00B049CA">
            <w:pPr>
              <w:rPr>
                <w:rFonts w:ascii="Times" w:eastAsia="Batang" w:hAnsi="Times"/>
                <w:sz w:val="20"/>
                <w:lang w:val="en-GB"/>
              </w:rPr>
            </w:pPr>
            <w:r w:rsidRPr="009332A5">
              <w:rPr>
                <w:rFonts w:ascii="Times" w:eastAsia="Batang" w:hAnsi="Times"/>
                <w:sz w:val="20"/>
                <w:lang w:val="en-GB"/>
              </w:rPr>
              <w:t>Note: contents in Part A and Part B may</w:t>
            </w: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 xml:space="preserve"> or may not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 xml:space="preserve"> be generated by different entities.</w:t>
            </w:r>
          </w:p>
          <w:p w14:paraId="29BAD313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Note</w:t>
            </w:r>
            <w:r w:rsidRPr="009332A5">
              <w:rPr>
                <w:rFonts w:ascii="Times" w:eastAsia="Batang" w:hAnsi="Times"/>
                <w:sz w:val="20"/>
                <w:lang w:val="en-GB"/>
              </w:rPr>
              <w:t>: Part A and/or Part B, and their contents may or may not apply for each case</w:t>
            </w:r>
          </w:p>
          <w:p w14:paraId="7F403BEB" w14:textId="77777777" w:rsidR="00B049CA" w:rsidRPr="009332A5" w:rsidRDefault="00B049CA" w:rsidP="00B049CA">
            <w:pPr>
              <w:rPr>
                <w:rFonts w:ascii="Times" w:eastAsia="DengXian" w:hAnsi="Times"/>
                <w:sz w:val="20"/>
                <w:lang w:val="en-GB"/>
              </w:rPr>
            </w:pPr>
            <w:r w:rsidRPr="009332A5">
              <w:rPr>
                <w:rFonts w:ascii="Times" w:eastAsia="DengXian" w:hAnsi="Times" w:hint="eastAsia"/>
                <w:sz w:val="20"/>
                <w:lang w:val="en-GB"/>
              </w:rPr>
              <w:t>FFS: detailed definition of channel measurement</w:t>
            </w:r>
          </w:p>
          <w:p w14:paraId="6968363B" w14:textId="77777777" w:rsidR="00B049CA" w:rsidRDefault="00B049CA" w:rsidP="004A0EF0">
            <w:pPr>
              <w:rPr>
                <w:rFonts w:ascii="Times" w:eastAsia="DengXian" w:hAnsi="Times"/>
                <w:sz w:val="20"/>
                <w:lang w:val="en-GB"/>
              </w:rPr>
            </w:pPr>
          </w:p>
          <w:p w14:paraId="5B149E5C" w14:textId="77777777" w:rsidR="004A0EF0" w:rsidRPr="004A0EF0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5C6F92">
              <w:rPr>
                <w:rFonts w:ascii="Times" w:eastAsia="DengXian" w:hAnsi="Times" w:hint="eastAsia"/>
                <w:sz w:val="20"/>
                <w:highlight w:val="darkYellow"/>
                <w:lang w:val="en-GB"/>
              </w:rPr>
              <w:t>Working Assumption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(RAN1#11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7</w:t>
            </w:r>
            <w:r w:rsidRPr="00A06A43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410C1BD8" w14:textId="77777777" w:rsidR="004A0EF0" w:rsidRPr="005C6F92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For training data generation of AI/ML based positioning Case 3b, the label and its related data (e.g., time stamp) can be generated by:</w:t>
            </w:r>
          </w:p>
          <w:p w14:paraId="089500F1" w14:textId="77777777" w:rsidR="004A0EF0" w:rsidRPr="005C6F92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PRU</w:t>
            </w:r>
          </w:p>
          <w:p w14:paraId="5751DE5D" w14:textId="77777777" w:rsidR="004A0EF0" w:rsidRPr="006A7C3B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6A7C3B">
              <w:rPr>
                <w:rFonts w:ascii="Times" w:eastAsia="Batang" w:hAnsi="Times"/>
                <w:sz w:val="20"/>
                <w:lang w:val="en-GB"/>
              </w:rPr>
              <w:t>Non-PRU UE with estimated location</w:t>
            </w:r>
          </w:p>
          <w:p w14:paraId="7ACC7431" w14:textId="77777777" w:rsidR="004A0EF0" w:rsidRPr="005C6F92" w:rsidRDefault="004A0EF0" w:rsidP="004A0EF0">
            <w:pPr>
              <w:widowControl w:val="0"/>
              <w:numPr>
                <w:ilvl w:val="0"/>
                <w:numId w:val="7"/>
              </w:numPr>
              <w:ind w:leftChars="180" w:left="792"/>
              <w:jc w:val="both"/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LMF</w:t>
            </w:r>
          </w:p>
          <w:p w14:paraId="109276E9" w14:textId="77777777" w:rsidR="004A0EF0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>Note: transfer of label and its related data is out of RAN1 scope.</w:t>
            </w:r>
          </w:p>
          <w:p w14:paraId="75348D80" w14:textId="75F75D8F" w:rsidR="00AA59BA" w:rsidRPr="005C6F92" w:rsidRDefault="00AA59BA" w:rsidP="004A0EF0">
            <w:pPr>
              <w:rPr>
                <w:rFonts w:ascii="Times" w:eastAsia="DengXian" w:hAnsi="Times"/>
                <w:sz w:val="20"/>
                <w:lang w:val="en-GB"/>
              </w:rPr>
            </w:pPr>
            <w:r w:rsidRPr="00AA59BA">
              <w:rPr>
                <w:rFonts w:ascii="Times" w:eastAsia="DengXian" w:hAnsi="Times"/>
                <w:sz w:val="20"/>
                <w:lang w:val="en-GB"/>
              </w:rPr>
              <w:t>Note: It is assumed that user data privacy of non-PRU UE is preserved.</w:t>
            </w:r>
          </w:p>
          <w:p w14:paraId="68BE8BB8" w14:textId="77777777" w:rsidR="004A0EF0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</w:p>
          <w:p w14:paraId="2E7CAFFD" w14:textId="77777777" w:rsidR="004A0EF0" w:rsidRPr="005C6F92" w:rsidRDefault="004A0EF0" w:rsidP="004A0EF0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  <w:r w:rsidRPr="005C6F92">
              <w:rPr>
                <w:rFonts w:ascii="Times" w:eastAsia="DengXian" w:hAnsi="Times" w:hint="eastAsia"/>
                <w:b/>
                <w:sz w:val="20"/>
                <w:highlight w:val="green"/>
                <w:lang w:val="en-GB"/>
              </w:rPr>
              <w:t>Agreement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#117)</w:t>
            </w:r>
          </w:p>
          <w:p w14:paraId="0078442C" w14:textId="77777777" w:rsidR="004A0EF0" w:rsidRPr="005C6F92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C6F92">
              <w:rPr>
                <w:rFonts w:ascii="Times" w:eastAsia="Batang" w:hAnsi="Times"/>
                <w:sz w:val="20"/>
                <w:lang w:val="en-GB"/>
              </w:rPr>
              <w:t xml:space="preserve">For training data collection of AI/ML based positioning, if a training data sample contains both Part A and Part B, RAN1 assumes that Part A and Part B in one training data sample are: </w:t>
            </w:r>
          </w:p>
          <w:p w14:paraId="20DBF57F" w14:textId="77777777" w:rsidR="004A0EF0" w:rsidRPr="005C6F92" w:rsidRDefault="004A0EF0" w:rsidP="004A0EF0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Batang" w:hAnsi="Times"/>
                <w:sz w:val="20"/>
                <w:lang w:eastAsia="x-none"/>
              </w:rPr>
              <w:t xml:space="preserve">for a same UE (PRU or Non-PRU UE), and </w:t>
            </w:r>
          </w:p>
          <w:p w14:paraId="3165D4BE" w14:textId="77777777" w:rsidR="004A0EF0" w:rsidRPr="005C6F92" w:rsidRDefault="004A0EF0" w:rsidP="004A0EF0">
            <w:pPr>
              <w:widowControl w:val="0"/>
              <w:numPr>
                <w:ilvl w:val="0"/>
                <w:numId w:val="9"/>
              </w:numPr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  <w:r w:rsidRPr="005C6F92">
              <w:rPr>
                <w:rFonts w:ascii="Times" w:eastAsia="Batang" w:hAnsi="Times"/>
                <w:sz w:val="20"/>
                <w:lang w:eastAsia="x-none"/>
              </w:rPr>
              <w:t>for a same location associated with Part B.</w:t>
            </w:r>
          </w:p>
          <w:p w14:paraId="2A9F4691" w14:textId="77777777" w:rsidR="004A0EF0" w:rsidRDefault="004A0EF0" w:rsidP="004A0EF0">
            <w:pPr>
              <w:widowControl w:val="0"/>
              <w:spacing w:after="80"/>
              <w:jc w:val="both"/>
              <w:rPr>
                <w:rFonts w:ascii="Times" w:eastAsia="DengXian" w:hAnsi="Times"/>
                <w:sz w:val="20"/>
              </w:rPr>
            </w:pPr>
            <w:r w:rsidRPr="005C6F92">
              <w:rPr>
                <w:rFonts w:ascii="Times" w:eastAsia="DengXian" w:hAnsi="Times" w:hint="eastAsia"/>
                <w:sz w:val="20"/>
              </w:rPr>
              <w:t>Note: the association can be discussed</w:t>
            </w:r>
          </w:p>
          <w:p w14:paraId="3B62FA16" w14:textId="77777777" w:rsidR="004A0EF0" w:rsidRPr="00631A75" w:rsidRDefault="004A0EF0" w:rsidP="004A0EF0">
            <w:pPr>
              <w:widowControl w:val="0"/>
              <w:spacing w:after="80"/>
              <w:jc w:val="both"/>
              <w:rPr>
                <w:rFonts w:ascii="Times" w:eastAsia="Batang" w:hAnsi="Times"/>
                <w:sz w:val="20"/>
                <w:lang w:eastAsia="x-none"/>
              </w:rPr>
            </w:pPr>
          </w:p>
          <w:p w14:paraId="0D9D12E9" w14:textId="66202BB9" w:rsidR="004A0EF0" w:rsidRPr="00587BF1" w:rsidRDefault="004A0EF0" w:rsidP="004A0EF0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4A0EF0">
              <w:rPr>
                <w:rFonts w:ascii="Times" w:eastAsia="DengXian" w:hAnsi="Times" w:hint="eastAsia"/>
                <w:b/>
                <w:bCs/>
                <w:sz w:val="20"/>
                <w:highlight w:val="green"/>
                <w:lang w:val="en-GB"/>
              </w:rPr>
              <w:t>Agreement</w:t>
            </w:r>
            <w:r w:rsidRPr="004A0EF0">
              <w:rPr>
                <w:rFonts w:ascii="Times" w:eastAsia="DengXian" w:hAnsi="Times"/>
                <w:b/>
                <w:bCs/>
                <w:sz w:val="20"/>
                <w:lang w:val="en-GB"/>
              </w:rPr>
              <w:t xml:space="preserve"> (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8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5DEB3C0D" w14:textId="77777777" w:rsidR="004A0EF0" w:rsidRPr="00587BF1" w:rsidRDefault="004A0EF0" w:rsidP="004A0EF0">
            <w:pPr>
              <w:rPr>
                <w:rFonts w:ascii="Times" w:eastAsia="Batang" w:hAnsi="Times"/>
                <w:sz w:val="20"/>
                <w:lang w:val="en-GB"/>
              </w:rPr>
            </w:pPr>
            <w:r w:rsidRPr="00587BF1">
              <w:rPr>
                <w:rFonts w:ascii="Times" w:eastAsia="Batang" w:hAnsi="Times"/>
                <w:sz w:val="20"/>
                <w:lang w:val="en-GB"/>
              </w:rPr>
              <w:t>For training data collection of AI/ML based positioning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 xml:space="preserve"> case 3b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, for time stamp of channel measurement, </w:t>
            </w:r>
          </w:p>
          <w:p w14:paraId="246B9C89" w14:textId="77777777" w:rsidR="004A0EF0" w:rsidRPr="00587BF1" w:rsidRDefault="004A0EF0" w:rsidP="004A0EF0">
            <w:pPr>
              <w:numPr>
                <w:ilvl w:val="0"/>
                <w:numId w:val="8"/>
              </w:numPr>
              <w:tabs>
                <w:tab w:val="num" w:pos="0"/>
              </w:tabs>
              <w:suppressAutoHyphens/>
              <w:spacing w:line="276" w:lineRule="auto"/>
              <w:rPr>
                <w:rFonts w:ascii="Times" w:eastAsia="Batang" w:hAnsi="Times"/>
                <w:sz w:val="20"/>
                <w:lang w:eastAsia="x-none"/>
              </w:rPr>
            </w:pPr>
            <w:r w:rsidRPr="00587BF1">
              <w:rPr>
                <w:rFonts w:ascii="Times" w:eastAsia="Batang" w:hAnsi="Times"/>
                <w:sz w:val="20"/>
                <w:lang w:eastAsia="x-none"/>
              </w:rPr>
              <w:t>For channel measurement generated by TRP/</w:t>
            </w:r>
            <w:proofErr w:type="spellStart"/>
            <w:r w:rsidRPr="00587BF1">
              <w:rPr>
                <w:rFonts w:ascii="Times" w:eastAsia="Batang" w:hAnsi="Times"/>
                <w:sz w:val="20"/>
                <w:lang w:eastAsia="x-none"/>
              </w:rPr>
              <w:t>gNB</w:t>
            </w:r>
            <w:proofErr w:type="spellEnd"/>
            <w:r w:rsidRPr="00587BF1">
              <w:rPr>
                <w:rFonts w:ascii="Times" w:eastAsia="Batang" w:hAnsi="Times"/>
                <w:sz w:val="20"/>
                <w:lang w:eastAsia="x-none"/>
              </w:rPr>
              <w:t>, existing IE “Time Stamp” in TS 38.455</w:t>
            </w:r>
            <w:r w:rsidRPr="00587BF1">
              <w:rPr>
                <w:rFonts w:ascii="Times" w:eastAsia="DengXian" w:hAnsi="Times" w:hint="eastAsia"/>
                <w:sz w:val="20"/>
              </w:rPr>
              <w:t xml:space="preserve"> can be reused from RAN1 perspective</w:t>
            </w:r>
          </w:p>
          <w:p w14:paraId="4F60F721" w14:textId="77777777" w:rsidR="004A0EF0" w:rsidRPr="00587BF1" w:rsidRDefault="004A0EF0" w:rsidP="004A0EF0">
            <w:pPr>
              <w:numPr>
                <w:ilvl w:val="0"/>
                <w:numId w:val="24"/>
              </w:numPr>
              <w:spacing w:after="180"/>
              <w:ind w:left="360"/>
              <w:rPr>
                <w:rFonts w:ascii="Times" w:eastAsia="Batang" w:hAnsi="Times"/>
                <w:sz w:val="20"/>
                <w:lang w:val="en-GB"/>
              </w:rPr>
            </w:pP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Note: Purpose, such as above </w:t>
            </w:r>
            <w:r w:rsidRPr="00587BF1">
              <w:rPr>
                <w:rFonts w:ascii="Times" w:eastAsia="DengXian" w:hAnsi="Times"/>
                <w:sz w:val="20"/>
              </w:rPr>
              <w:t>“</w:t>
            </w:r>
            <w:r w:rsidRPr="00587BF1">
              <w:rPr>
                <w:rFonts w:ascii="Times" w:eastAsia="Batang" w:hAnsi="Times"/>
                <w:sz w:val="20"/>
                <w:lang w:val="en-GB" w:eastAsia="x-none"/>
              </w:rPr>
              <w:t>training data collection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>"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 xml:space="preserve">, will not </w:t>
            </w:r>
            <w:r w:rsidRPr="00587BF1">
              <w:rPr>
                <w:rFonts w:ascii="Times" w:eastAsia="DengXian" w:hAnsi="Times" w:hint="eastAsia"/>
                <w:sz w:val="20"/>
                <w:lang w:val="en-GB"/>
              </w:rPr>
              <w:t xml:space="preserve">necessarily </w:t>
            </w:r>
            <w:r w:rsidRPr="00587BF1">
              <w:rPr>
                <w:rFonts w:ascii="Times" w:eastAsia="Batang" w:hAnsi="Times"/>
                <w:sz w:val="20"/>
                <w:lang w:val="en-GB"/>
              </w:rPr>
              <w:t>be specified in RAN 1 specifications</w:t>
            </w:r>
          </w:p>
          <w:p w14:paraId="4F28DA37" w14:textId="77777777" w:rsidR="00AC0617" w:rsidRDefault="00AC0617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</w:p>
          <w:p w14:paraId="525183BD" w14:textId="40386935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highlight w:val="green"/>
                <w:lang w:val="en-GB"/>
                <w14:ligatures w14:val="standardContextual"/>
              </w:rPr>
              <w:t>Agreement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/>
                <w14:ligatures w14:val="standardContextual"/>
              </w:rPr>
              <w:t xml:space="preserve"> </w:t>
            </w:r>
            <w:r w:rsidRPr="00B049CA">
              <w:rPr>
                <w:rFonts w:ascii="Times" w:eastAsia="Aptos" w:hAnsi="Times" w:cs="Times"/>
                <w:b/>
                <w:bCs/>
                <w:sz w:val="20"/>
                <w:szCs w:val="20"/>
                <w:lang w:val="en-GB" w:eastAsia="en-US"/>
                <w14:ligatures w14:val="standardContextual"/>
              </w:rPr>
              <w:t>(RAN1#118bis)</w:t>
            </w:r>
          </w:p>
          <w:p w14:paraId="1C37BF28" w14:textId="77777777" w:rsidR="00B049CA" w:rsidRPr="00B049CA" w:rsidRDefault="00B049CA" w:rsidP="00B049CA">
            <w:pPr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</w:pP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For training data collection of AI/ML based positioning, the quality indicator of timing 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>information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in Part A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/>
                <w14:ligatures w14:val="standardContextual"/>
              </w:rPr>
              <w:t xml:space="preserve"> when reported</w:t>
            </w:r>
            <w:r w:rsidRPr="00B049CA">
              <w:rPr>
                <w:rFonts w:ascii="Times" w:eastAsia="Aptos" w:hAnsi="Times" w:cs="Times"/>
                <w:sz w:val="20"/>
                <w:szCs w:val="20"/>
                <w:lang w:val="en-GB" w:eastAsia="en-US"/>
                <w14:ligatures w14:val="standardContextual"/>
              </w:rPr>
              <w:t xml:space="preserve"> is:</w:t>
            </w:r>
          </w:p>
          <w:p w14:paraId="21AD1EAD" w14:textId="77777777" w:rsidR="00B049CA" w:rsidRPr="00B049CA" w:rsidRDefault="00B049CA" w:rsidP="00B049CA">
            <w:pPr>
              <w:numPr>
                <w:ilvl w:val="0"/>
                <w:numId w:val="27"/>
              </w:numPr>
              <w:tabs>
                <w:tab w:val="num" w:pos="0"/>
              </w:tabs>
              <w:spacing w:line="276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val="en-GB"/>
                <w14:ligatures w14:val="standardContextual"/>
              </w:rPr>
              <w:lastRenderedPageBreak/>
              <w:t xml:space="preserve">When applicable, </w:t>
            </w:r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the existing IE for timing quality, i.e., NR-</w:t>
            </w:r>
            <w:proofErr w:type="spellStart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TimingQuality</w:t>
            </w:r>
            <w:proofErr w:type="spellEnd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 xml:space="preserve"> in 37.355 and IE “Timing Measurement Quality” in </w:t>
            </w:r>
            <w:proofErr w:type="gramStart"/>
            <w:r w:rsidRPr="00B049CA"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  <w:t>38.455;</w:t>
            </w:r>
            <w:proofErr w:type="gramEnd"/>
            <w:r w:rsidRPr="00B049CA">
              <w:rPr>
                <w:rFonts w:ascii="Aptos" w:eastAsia="Times New Roman" w:hAnsi="Aptos" w:cs="Aptos"/>
                <w:lang w:val="en-GB" w:eastAsia="en-US"/>
                <w14:ligatures w14:val="standardContextual"/>
              </w:rPr>
              <w:t xml:space="preserve"> </w:t>
            </w:r>
          </w:p>
          <w:p w14:paraId="5735E157" w14:textId="19E221F4" w:rsidR="00B049CA" w:rsidRPr="00B049CA" w:rsidRDefault="00B049CA" w:rsidP="00B049CA">
            <w:pPr>
              <w:numPr>
                <w:ilvl w:val="1"/>
                <w:numId w:val="27"/>
              </w:numPr>
              <w:tabs>
                <w:tab w:val="num" w:pos="0"/>
              </w:tabs>
              <w:spacing w:line="276" w:lineRule="auto"/>
              <w:jc w:val="both"/>
              <w:rPr>
                <w:rFonts w:ascii="Times" w:eastAsia="Times New Roman" w:hAnsi="Times" w:cs="Times"/>
                <w:sz w:val="20"/>
                <w:szCs w:val="20"/>
                <w:lang w:val="en-GB" w:eastAsia="x-none"/>
                <w14:ligatures w14:val="standardContextual"/>
              </w:rPr>
            </w:pPr>
            <w:r w:rsidRPr="00B049CA">
              <w:rPr>
                <w:rFonts w:ascii="Times" w:eastAsia="Times New Roman" w:hAnsi="Times" w:cs="Times"/>
                <w:sz w:val="20"/>
                <w:szCs w:val="20"/>
                <w:lang w:val="en-GB"/>
                <w14:ligatures w14:val="standardContextual"/>
              </w:rPr>
              <w:t>FFS: details on how to associate quality indicator to timing information</w:t>
            </w:r>
          </w:p>
          <w:p w14:paraId="52AB3856" w14:textId="77777777" w:rsidR="004A0EF0" w:rsidRDefault="004A0EF0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61ECF085" w14:textId="5C0BCA75" w:rsidR="00D72314" w:rsidRPr="00D72314" w:rsidRDefault="00D72314" w:rsidP="00D72314">
            <w:pPr>
              <w:rPr>
                <w:rFonts w:ascii="Times" w:eastAsia="DengXian" w:hAnsi="Times"/>
                <w:sz w:val="20"/>
                <w:highlight w:val="green"/>
              </w:rPr>
            </w:pPr>
            <w:proofErr w:type="gramStart"/>
            <w:r w:rsidRPr="00D72314">
              <w:rPr>
                <w:rFonts w:ascii="Times" w:eastAsia="DengXian" w:hAnsi="Times" w:hint="eastAsia"/>
                <w:sz w:val="20"/>
                <w:highlight w:val="green"/>
              </w:rPr>
              <w:t>Agreement</w:t>
            </w:r>
            <w:r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59D4141A" w14:textId="77777777" w:rsidR="00D72314" w:rsidRPr="00D72314" w:rsidRDefault="00D72314" w:rsidP="00D72314">
            <w:pPr>
              <w:rPr>
                <w:rFonts w:ascii="Times" w:eastAsia="Batang" w:hAnsi="Times"/>
                <w:sz w:val="20"/>
                <w:lang w:val="en-GB" w:eastAsia="en-US"/>
              </w:rPr>
            </w:pPr>
            <w:r w:rsidRPr="00D72314">
              <w:rPr>
                <w:rFonts w:ascii="Times" w:eastAsia="Batang" w:hAnsi="Times"/>
                <w:sz w:val="20"/>
                <w:lang w:val="en-GB" w:eastAsia="en-US"/>
              </w:rPr>
              <w:t>For AI/ML based positioning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,</w:t>
            </w:r>
            <w:r w:rsidRPr="00D72314">
              <w:rPr>
                <w:rFonts w:ascii="Times" w:eastAsia="Batang" w:hAnsi="Times"/>
                <w:sz w:val="20"/>
                <w:lang w:val="en-GB" w:eastAsia="en-US"/>
              </w:rPr>
              <w:t xml:space="preserve"> </w:t>
            </w:r>
          </w:p>
          <w:p w14:paraId="381417F7" w14:textId="77777777" w:rsidR="00D72314" w:rsidRPr="00D72314" w:rsidRDefault="00D72314" w:rsidP="00D72314">
            <w:pPr>
              <w:numPr>
                <w:ilvl w:val="0"/>
                <w:numId w:val="29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When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channel measurement is to be reported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/sent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, </w:t>
            </w:r>
            <w:r w:rsidRPr="00D72314">
              <w:rPr>
                <w:rFonts w:ascii="Times" w:eastAsia="Batang" w:hAnsi="Times" w:cs="Calibri"/>
                <w:sz w:val="20"/>
              </w:rPr>
              <w:t>time stamp of channel measurement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 refers to the time instance when the channel measurement is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performed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.</w:t>
            </w:r>
          </w:p>
          <w:p w14:paraId="75E8357F" w14:textId="77777777" w:rsidR="00D72314" w:rsidRPr="00D72314" w:rsidRDefault="00D72314" w:rsidP="00D72314">
            <w:pPr>
              <w:numPr>
                <w:ilvl w:val="0"/>
                <w:numId w:val="29"/>
              </w:numPr>
              <w:suppressAutoHyphens/>
              <w:spacing w:after="80"/>
              <w:rPr>
                <w:rFonts w:ascii="Times" w:eastAsia="Batang" w:hAnsi="Times"/>
                <w:sz w:val="20"/>
                <w:lang w:val="en-GB" w:eastAsia="x-none"/>
              </w:rPr>
            </w:pP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When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label is to be reported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/sent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, time stamp of label is the time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 xml:space="preserve">instance for which the 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 xml:space="preserve">label </w:t>
            </w:r>
            <w:r w:rsidRPr="00D72314">
              <w:rPr>
                <w:rFonts w:ascii="Times" w:eastAsia="DengXian" w:hAnsi="Times" w:hint="eastAsia"/>
                <w:sz w:val="20"/>
                <w:lang w:val="en-GB"/>
              </w:rPr>
              <w:t>is valid</w:t>
            </w:r>
            <w:r w:rsidRPr="00D72314">
              <w:rPr>
                <w:rFonts w:ascii="Times" w:eastAsia="Batang" w:hAnsi="Times"/>
                <w:sz w:val="20"/>
                <w:lang w:val="en-GB" w:eastAsia="x-none"/>
              </w:rPr>
              <w:t>.</w:t>
            </w:r>
          </w:p>
          <w:p w14:paraId="4108032A" w14:textId="77777777" w:rsidR="00D72314" w:rsidRDefault="00D72314" w:rsidP="0024778E">
            <w:pPr>
              <w:rPr>
                <w:rFonts w:ascii="Times" w:eastAsia="DengXian" w:hAnsi="Times"/>
                <w:b/>
                <w:sz w:val="20"/>
                <w:highlight w:val="green"/>
                <w:lang w:val="en-GB"/>
              </w:rPr>
            </w:pPr>
          </w:p>
          <w:p w14:paraId="2E6024D8" w14:textId="77777777" w:rsidR="0024778E" w:rsidRPr="00083595" w:rsidRDefault="0024778E" w:rsidP="0024778E">
            <w:pPr>
              <w:spacing w:before="120"/>
              <w:jc w:val="both"/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</w:pPr>
            <w:proofErr w:type="gramStart"/>
            <w:r w:rsidRPr="00083595">
              <w:rPr>
                <w:rFonts w:ascii="Times" w:eastAsia="DengXian" w:hAnsi="Times" w:hint="eastAsia"/>
                <w:sz w:val="20"/>
                <w:szCs w:val="20"/>
                <w:highlight w:val="green"/>
                <w:lang w:val="en-GB"/>
              </w:rPr>
              <w:t>Agreement</w:t>
            </w:r>
            <w:r>
              <w:rPr>
                <w:rFonts w:ascii="Times" w:eastAsia="DengXian" w:hAnsi="Times"/>
                <w:sz w:val="20"/>
                <w:szCs w:val="20"/>
                <w:highlight w:val="green"/>
                <w:lang w:val="en-GB"/>
              </w:rPr>
              <w:t xml:space="preserve"> 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 xml:space="preserve"> (</w:t>
            </w:r>
            <w:proofErr w:type="gramEnd"/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RAN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1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#1</w:t>
            </w:r>
            <w:r>
              <w:rPr>
                <w:rFonts w:ascii="Times" w:eastAsia="DengXian" w:hAnsi="Times"/>
                <w:b/>
                <w:sz w:val="20"/>
                <w:lang w:val="en-GB"/>
              </w:rPr>
              <w:t>20</w:t>
            </w:r>
            <w:r w:rsidRPr="00083595">
              <w:rPr>
                <w:rFonts w:ascii="Times" w:eastAsia="DengXian" w:hAnsi="Times"/>
                <w:b/>
                <w:sz w:val="20"/>
                <w:lang w:val="en-GB"/>
              </w:rPr>
              <w:t>)</w:t>
            </w:r>
          </w:p>
          <w:p w14:paraId="39722BF1" w14:textId="77777777" w:rsidR="0024778E" w:rsidRPr="00083595" w:rsidRDefault="0024778E" w:rsidP="0024778E">
            <w:pPr>
              <w:numPr>
                <w:ilvl w:val="0"/>
                <w:numId w:val="20"/>
              </w:num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 xml:space="preserve">For training data collection of AI/ML based positioning </w:t>
            </w:r>
            <w:r w:rsidRPr="00083595">
              <w:rPr>
                <w:rFonts w:ascii="Times" w:eastAsia="DengXian" w:hAnsi="Times" w:hint="eastAsia"/>
                <w:sz w:val="20"/>
              </w:rPr>
              <w:t>3a/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3b, if Part A and Part B are generated by different entities, for pairing between a Part A entry and a Part B entry, the following is needed:</w:t>
            </w:r>
          </w:p>
          <w:p w14:paraId="6C0C7C3D" w14:textId="77777777" w:rsidR="0024778E" w:rsidRPr="00083595" w:rsidRDefault="0024778E" w:rsidP="0024778E">
            <w:pPr>
              <w:numPr>
                <w:ilvl w:val="0"/>
                <w:numId w:val="19"/>
              </w:numPr>
              <w:tabs>
                <w:tab w:val="left" w:pos="0"/>
                <w:tab w:val="left" w:pos="720"/>
              </w:tabs>
              <w:suppressAutoHyphens/>
              <w:spacing w:after="80"/>
              <w:ind w:hanging="294"/>
              <w:rPr>
                <w:rFonts w:ascii="Times" w:eastAsia="Batang" w:hAnsi="Times"/>
                <w:sz w:val="20"/>
                <w:lang w:eastAsia="x-none"/>
              </w:rPr>
            </w:pPr>
            <w:r w:rsidRPr="00083595">
              <w:rPr>
                <w:rFonts w:ascii="Times" w:eastAsia="Batang" w:hAnsi="Times"/>
                <w:sz w:val="20"/>
                <w:lang w:eastAsia="x-none"/>
              </w:rPr>
              <w:t xml:space="preserve">The time stamp of Part A (if Part A is transmitted) and the time stamp of Part B (if Part B is transmitted). </w:t>
            </w:r>
          </w:p>
          <w:p w14:paraId="36071923" w14:textId="77777777" w:rsidR="0024778E" w:rsidRPr="00083595" w:rsidRDefault="0024778E" w:rsidP="0024778E">
            <w:pPr>
              <w:numPr>
                <w:ilvl w:val="0"/>
                <w:numId w:val="20"/>
              </w:numPr>
              <w:rPr>
                <w:rFonts w:ascii="Times" w:eastAsia="Batang" w:hAnsi="Times"/>
                <w:sz w:val="20"/>
                <w:lang w:eastAsia="en-US"/>
              </w:rPr>
            </w:pPr>
            <w:r w:rsidRPr="00083595">
              <w:rPr>
                <w:rFonts w:ascii="Times" w:eastAsia="Batang" w:hAnsi="Times" w:hint="eastAsia"/>
                <w:sz w:val="20"/>
                <w:lang w:eastAsia="en-US"/>
              </w:rPr>
              <w:t xml:space="preserve">FFS: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other information is not precluded (</w:t>
            </w:r>
            <w:r w:rsidRPr="00083595">
              <w:rPr>
                <w:rFonts w:ascii="Times" w:eastAsia="DengXian" w:hAnsi="Times" w:hint="eastAsia"/>
                <w:sz w:val="20"/>
              </w:rPr>
              <w:t xml:space="preserve">e.g., </w:t>
            </w:r>
            <w:r w:rsidRPr="00083595">
              <w:rPr>
                <w:rFonts w:ascii="Times" w:eastAsia="Batang" w:hAnsi="Times"/>
                <w:sz w:val="20"/>
                <w:lang w:eastAsia="en-US"/>
              </w:rPr>
              <w:t>if Part B is valid for a duration)</w:t>
            </w:r>
          </w:p>
          <w:p w14:paraId="6B44332D" w14:textId="495C199F" w:rsidR="0024778E" w:rsidRPr="00FD1461" w:rsidRDefault="0024778E" w:rsidP="0024778E">
            <w:pPr>
              <w:rPr>
                <w:rFonts w:ascii="Times" w:eastAsia="DengXian" w:hAnsi="Times"/>
                <w:sz w:val="20"/>
                <w:highlight w:val="green"/>
                <w:lang w:val="en-GB"/>
              </w:rPr>
            </w:pPr>
            <w:r w:rsidRPr="00083595">
              <w:rPr>
                <w:rFonts w:ascii="Times" w:eastAsia="Batang" w:hAnsi="Times"/>
                <w:sz w:val="20"/>
                <w:lang w:eastAsia="en-US"/>
              </w:rPr>
              <w:t>Note: Purpose such as “training data collection” will not necessarily be specified in RAN1 specifications.</w:t>
            </w:r>
          </w:p>
        </w:tc>
      </w:tr>
    </w:tbl>
    <w:p w14:paraId="071E4A60" w14:textId="77777777" w:rsidR="00A712CE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6C70B40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RAN3, 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7358863E" w:rsidR="00435548" w:rsidRDefault="00B97703" w:rsidP="00463364">
      <w:pPr>
        <w:snapToGrid w:val="0"/>
        <w:spacing w:beforeLines="50" w:before="120" w:afterLines="50" w:after="120"/>
        <w:ind w:left="1440" w:hanging="1440"/>
        <w:jc w:val="both"/>
        <w:rPr>
          <w:szCs w:val="2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szCs w:val="20"/>
          <w:lang w:bidi="ar"/>
        </w:rPr>
        <w:t xml:space="preserve">RAN1 respectfully asks </w:t>
      </w:r>
      <w:r w:rsidR="00247555">
        <w:rPr>
          <w:rFonts w:eastAsia="MS Mincho"/>
          <w:szCs w:val="20"/>
          <w:lang w:bidi="ar"/>
        </w:rPr>
        <w:t>RAN3 and RAN</w:t>
      </w:r>
      <w:r w:rsidR="00435548">
        <w:rPr>
          <w:rFonts w:eastAsia="MS Mincho"/>
          <w:szCs w:val="20"/>
          <w:lang w:bidi="ar"/>
        </w:rPr>
        <w:t xml:space="preserve">2 to take the above into account </w:t>
      </w:r>
      <w:r w:rsidR="00247555">
        <w:rPr>
          <w:rFonts w:eastAsia="MS Mincho"/>
          <w:szCs w:val="20"/>
          <w:lang w:bidi="ar"/>
        </w:rPr>
        <w:t>in</w:t>
      </w:r>
      <w:r w:rsidR="00435548">
        <w:rPr>
          <w:rFonts w:eastAsia="MS Mincho"/>
          <w:szCs w:val="20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77777777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20-bis </w:t>
      </w:r>
      <w:r>
        <w:rPr>
          <w:rFonts w:ascii="Arial" w:hAnsi="Arial" w:cs="Arial" w:hint="eastAsia"/>
          <w:color w:val="000000"/>
        </w:rPr>
        <w:t xml:space="preserve">    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7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April– 11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>April,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 China</w:t>
      </w:r>
    </w:p>
    <w:p w14:paraId="00878F3C" w14:textId="293C7EB9" w:rsidR="000D104E" w:rsidRDefault="000D104E" w:rsidP="000D104E">
      <w:r>
        <w:rPr>
          <w:rFonts w:ascii="Arial" w:eastAsia="Arial" w:hAnsi="Arial" w:cs="Arial"/>
          <w:color w:val="000000"/>
        </w:rPr>
        <w:t>TSG RAN WG</w:t>
      </w:r>
      <w:r>
        <w:rPr>
          <w:rFonts w:ascii="Arial" w:hAnsi="Arial" w:cs="Arial" w:hint="eastAsia"/>
          <w:color w:val="000000"/>
        </w:rPr>
        <w:t>1</w:t>
      </w:r>
      <w:r>
        <w:rPr>
          <w:rFonts w:ascii="Arial" w:eastAsia="Arial" w:hAnsi="Arial" w:cs="Arial"/>
          <w:color w:val="000000"/>
        </w:rPr>
        <w:t xml:space="preserve"> Meeting #1</w:t>
      </w:r>
      <w:r>
        <w:rPr>
          <w:rFonts w:ascii="Arial" w:hAnsi="Arial" w:cs="Arial"/>
          <w:color w:val="000000"/>
        </w:rPr>
        <w:t xml:space="preserve">21 </w:t>
      </w:r>
      <w:r>
        <w:rPr>
          <w:rFonts w:ascii="Arial" w:hAnsi="Arial" w:cs="Arial" w:hint="eastAsia"/>
          <w:color w:val="000000"/>
        </w:rPr>
        <w:t xml:space="preserve">    </w:t>
      </w:r>
      <w:r w:rsidR="000960E1">
        <w:rPr>
          <w:rFonts w:ascii="Arial" w:eastAsia="Arial" w:hAnsi="Arial" w:cs="Arial"/>
          <w:color w:val="000000"/>
        </w:rPr>
        <w:tab/>
      </w:r>
      <w:r w:rsidR="000960E1">
        <w:rPr>
          <w:rFonts w:ascii="Arial" w:eastAsia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  <w:vertAlign w:val="superscript"/>
        </w:rPr>
        <w:t>th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May– 23</w:t>
      </w:r>
      <w:r>
        <w:rPr>
          <w:rFonts w:ascii="Arial" w:hAnsi="Arial" w:cs="Arial"/>
          <w:color w:val="000000"/>
          <w:vertAlign w:val="superscript"/>
        </w:rPr>
        <w:t xml:space="preserve">rd </w:t>
      </w:r>
      <w:proofErr w:type="gramStart"/>
      <w:r>
        <w:rPr>
          <w:rFonts w:ascii="Arial" w:hAnsi="Arial" w:cs="Arial"/>
          <w:color w:val="000000"/>
        </w:rPr>
        <w:t>May,</w:t>
      </w:r>
      <w:proofErr w:type="gramEnd"/>
      <w:r>
        <w:rPr>
          <w:rFonts w:ascii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2025</w:t>
      </w:r>
      <w:r>
        <w:rPr>
          <w:rFonts w:ascii="Arial" w:hAnsi="Arial" w:cs="Arial"/>
        </w:rPr>
        <w:t xml:space="preserve">                    Malta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4365C" w14:textId="77777777" w:rsidR="000644C2" w:rsidRDefault="000644C2">
      <w:r>
        <w:separator/>
      </w:r>
    </w:p>
  </w:endnote>
  <w:endnote w:type="continuationSeparator" w:id="0">
    <w:p w14:paraId="3902DA6F" w14:textId="77777777" w:rsidR="000644C2" w:rsidRDefault="000644C2">
      <w:r>
        <w:continuationSeparator/>
      </w:r>
    </w:p>
  </w:endnote>
  <w:endnote w:type="continuationNotice" w:id="1">
    <w:p w14:paraId="5A5A67AD" w14:textId="77777777" w:rsidR="000644C2" w:rsidRDefault="000644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C4F1C" w14:textId="77777777" w:rsidR="000644C2" w:rsidRDefault="000644C2">
      <w:r>
        <w:separator/>
      </w:r>
    </w:p>
  </w:footnote>
  <w:footnote w:type="continuationSeparator" w:id="0">
    <w:p w14:paraId="425CD00E" w14:textId="77777777" w:rsidR="000644C2" w:rsidRDefault="000644C2">
      <w:r>
        <w:continuationSeparator/>
      </w:r>
    </w:p>
  </w:footnote>
  <w:footnote w:type="continuationNotice" w:id="1">
    <w:p w14:paraId="78330D2E" w14:textId="77777777" w:rsidR="000644C2" w:rsidRDefault="000644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8D3039"/>
    <w:multiLevelType w:val="multilevel"/>
    <w:tmpl w:val="608C2F4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50690A6F"/>
    <w:multiLevelType w:val="multilevel"/>
    <w:tmpl w:val="D23005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690707">
    <w:abstractNumId w:val="20"/>
  </w:num>
  <w:num w:numId="2" w16cid:durableId="1008025849">
    <w:abstractNumId w:val="17"/>
  </w:num>
  <w:num w:numId="3" w16cid:durableId="1912083128">
    <w:abstractNumId w:val="14"/>
  </w:num>
  <w:num w:numId="4" w16cid:durableId="1569341119">
    <w:abstractNumId w:val="7"/>
  </w:num>
  <w:num w:numId="5" w16cid:durableId="1716812621">
    <w:abstractNumId w:val="0"/>
  </w:num>
  <w:num w:numId="6" w16cid:durableId="503908768">
    <w:abstractNumId w:val="13"/>
  </w:num>
  <w:num w:numId="7" w16cid:durableId="564292554">
    <w:abstractNumId w:val="5"/>
  </w:num>
  <w:num w:numId="8" w16cid:durableId="945964571">
    <w:abstractNumId w:val="1"/>
  </w:num>
  <w:num w:numId="9" w16cid:durableId="1557397932">
    <w:abstractNumId w:val="8"/>
  </w:num>
  <w:num w:numId="10" w16cid:durableId="256332873">
    <w:abstractNumId w:val="11"/>
  </w:num>
  <w:num w:numId="11" w16cid:durableId="1051155218">
    <w:abstractNumId w:val="24"/>
  </w:num>
  <w:num w:numId="12" w16cid:durableId="1113597013">
    <w:abstractNumId w:val="4"/>
  </w:num>
  <w:num w:numId="13" w16cid:durableId="36248573">
    <w:abstractNumId w:val="9"/>
  </w:num>
  <w:num w:numId="14" w16cid:durableId="89200771">
    <w:abstractNumId w:val="21"/>
  </w:num>
  <w:num w:numId="15" w16cid:durableId="1088767225">
    <w:abstractNumId w:val="3"/>
  </w:num>
  <w:num w:numId="16" w16cid:durableId="1469125449">
    <w:abstractNumId w:val="2"/>
  </w:num>
  <w:num w:numId="17" w16cid:durableId="706105040">
    <w:abstractNumId w:val="22"/>
  </w:num>
  <w:num w:numId="18" w16cid:durableId="1298343811">
    <w:abstractNumId w:val="19"/>
  </w:num>
  <w:num w:numId="19" w16cid:durableId="712002630">
    <w:abstractNumId w:val="23"/>
  </w:num>
  <w:num w:numId="20" w16cid:durableId="1353147899">
    <w:abstractNumId w:val="15"/>
  </w:num>
  <w:num w:numId="21" w16cid:durableId="1205295065">
    <w:abstractNumId w:val="16"/>
  </w:num>
  <w:num w:numId="22" w16cid:durableId="2105757023">
    <w:abstractNumId w:val="10"/>
  </w:num>
  <w:num w:numId="23" w16cid:durableId="1955017848">
    <w:abstractNumId w:val="18"/>
  </w:num>
  <w:num w:numId="24" w16cid:durableId="1859537659">
    <w:abstractNumId w:val="6"/>
  </w:num>
  <w:num w:numId="25" w16cid:durableId="1480726785">
    <w:abstractNumId w:val="18"/>
  </w:num>
  <w:num w:numId="26" w16cid:durableId="19093368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69657347">
    <w:abstractNumId w:val="1"/>
  </w:num>
  <w:num w:numId="28" w16cid:durableId="1110322680">
    <w:abstractNumId w:val="13"/>
  </w:num>
  <w:num w:numId="29" w16cid:durableId="191686247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3468"/>
    <w:rsid w:val="000D434D"/>
    <w:rsid w:val="000E2749"/>
    <w:rsid w:val="000E2F6B"/>
    <w:rsid w:val="000E68D0"/>
    <w:rsid w:val="000F3984"/>
    <w:rsid w:val="000F55C1"/>
    <w:rsid w:val="000F5E74"/>
    <w:rsid w:val="000F6242"/>
    <w:rsid w:val="000F69B5"/>
    <w:rsid w:val="00110E88"/>
    <w:rsid w:val="00111D3E"/>
    <w:rsid w:val="001216F1"/>
    <w:rsid w:val="00122A0E"/>
    <w:rsid w:val="00146E55"/>
    <w:rsid w:val="00147297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47555"/>
    <w:rsid w:val="0024778E"/>
    <w:rsid w:val="00250AD6"/>
    <w:rsid w:val="00252EFA"/>
    <w:rsid w:val="002575B3"/>
    <w:rsid w:val="00265502"/>
    <w:rsid w:val="00271827"/>
    <w:rsid w:val="002722FD"/>
    <w:rsid w:val="002775C9"/>
    <w:rsid w:val="002953FE"/>
    <w:rsid w:val="002A0039"/>
    <w:rsid w:val="002A38D5"/>
    <w:rsid w:val="002A4858"/>
    <w:rsid w:val="002B1B25"/>
    <w:rsid w:val="002B62D8"/>
    <w:rsid w:val="002B7768"/>
    <w:rsid w:val="002C0392"/>
    <w:rsid w:val="002C11D4"/>
    <w:rsid w:val="002D0BEA"/>
    <w:rsid w:val="002D45A7"/>
    <w:rsid w:val="002E2D36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0368B"/>
    <w:rsid w:val="004115BA"/>
    <w:rsid w:val="004122A7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619BB"/>
    <w:rsid w:val="00463364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A0EF0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A16"/>
    <w:rsid w:val="0055772A"/>
    <w:rsid w:val="005611A4"/>
    <w:rsid w:val="0056474B"/>
    <w:rsid w:val="005650A6"/>
    <w:rsid w:val="00567CC0"/>
    <w:rsid w:val="0057375B"/>
    <w:rsid w:val="00576E55"/>
    <w:rsid w:val="0058356C"/>
    <w:rsid w:val="00591A25"/>
    <w:rsid w:val="00595236"/>
    <w:rsid w:val="00596A43"/>
    <w:rsid w:val="005A0AE4"/>
    <w:rsid w:val="005A6756"/>
    <w:rsid w:val="005B578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1A75"/>
    <w:rsid w:val="00632846"/>
    <w:rsid w:val="00645452"/>
    <w:rsid w:val="00651453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91AD8"/>
    <w:rsid w:val="00692BF3"/>
    <w:rsid w:val="006966BB"/>
    <w:rsid w:val="006A139A"/>
    <w:rsid w:val="006A3733"/>
    <w:rsid w:val="006A3842"/>
    <w:rsid w:val="006A6D82"/>
    <w:rsid w:val="006A7C3B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30EA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106"/>
    <w:rsid w:val="008727EC"/>
    <w:rsid w:val="00872B73"/>
    <w:rsid w:val="00880B50"/>
    <w:rsid w:val="00883917"/>
    <w:rsid w:val="00887A83"/>
    <w:rsid w:val="008928A9"/>
    <w:rsid w:val="00894485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27BE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246D"/>
    <w:rsid w:val="009B39C8"/>
    <w:rsid w:val="009B4326"/>
    <w:rsid w:val="009B6591"/>
    <w:rsid w:val="009C1E43"/>
    <w:rsid w:val="009C288C"/>
    <w:rsid w:val="009C2C75"/>
    <w:rsid w:val="009C5697"/>
    <w:rsid w:val="009D17D2"/>
    <w:rsid w:val="009D4EEC"/>
    <w:rsid w:val="009E00CA"/>
    <w:rsid w:val="009E5A41"/>
    <w:rsid w:val="009F03F1"/>
    <w:rsid w:val="009F2214"/>
    <w:rsid w:val="00A06A43"/>
    <w:rsid w:val="00A13A57"/>
    <w:rsid w:val="00A15FF8"/>
    <w:rsid w:val="00A162C8"/>
    <w:rsid w:val="00A24F32"/>
    <w:rsid w:val="00A27A78"/>
    <w:rsid w:val="00A524A9"/>
    <w:rsid w:val="00A52C43"/>
    <w:rsid w:val="00A55697"/>
    <w:rsid w:val="00A567F0"/>
    <w:rsid w:val="00A62658"/>
    <w:rsid w:val="00A66E74"/>
    <w:rsid w:val="00A70D64"/>
    <w:rsid w:val="00A712CE"/>
    <w:rsid w:val="00A7780D"/>
    <w:rsid w:val="00A826F0"/>
    <w:rsid w:val="00A82A46"/>
    <w:rsid w:val="00A83C7E"/>
    <w:rsid w:val="00A91EC0"/>
    <w:rsid w:val="00AA4546"/>
    <w:rsid w:val="00AA59BA"/>
    <w:rsid w:val="00AB0394"/>
    <w:rsid w:val="00AB1EE2"/>
    <w:rsid w:val="00AB752E"/>
    <w:rsid w:val="00AB7E2E"/>
    <w:rsid w:val="00AC0617"/>
    <w:rsid w:val="00AC4156"/>
    <w:rsid w:val="00AC42C5"/>
    <w:rsid w:val="00AC566F"/>
    <w:rsid w:val="00AD0699"/>
    <w:rsid w:val="00AE036D"/>
    <w:rsid w:val="00AE6F3D"/>
    <w:rsid w:val="00AF0813"/>
    <w:rsid w:val="00AF1DEA"/>
    <w:rsid w:val="00AF47CC"/>
    <w:rsid w:val="00AF7F6A"/>
    <w:rsid w:val="00B049C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64B1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0D17"/>
    <w:rsid w:val="00C92951"/>
    <w:rsid w:val="00C94071"/>
    <w:rsid w:val="00CA0163"/>
    <w:rsid w:val="00CA35A4"/>
    <w:rsid w:val="00CA5613"/>
    <w:rsid w:val="00CB03AF"/>
    <w:rsid w:val="00CB156C"/>
    <w:rsid w:val="00CB20C5"/>
    <w:rsid w:val="00CB23C4"/>
    <w:rsid w:val="00CB6EDC"/>
    <w:rsid w:val="00CC2C56"/>
    <w:rsid w:val="00CC6AFD"/>
    <w:rsid w:val="00CD3B45"/>
    <w:rsid w:val="00CD634E"/>
    <w:rsid w:val="00CE2E5A"/>
    <w:rsid w:val="00CF0B0A"/>
    <w:rsid w:val="00CF415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2314"/>
    <w:rsid w:val="00D74AEC"/>
    <w:rsid w:val="00D7587A"/>
    <w:rsid w:val="00D840A0"/>
    <w:rsid w:val="00D8605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C417C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AC8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269"/>
    <w:rsid w:val="00E90446"/>
    <w:rsid w:val="00E92518"/>
    <w:rsid w:val="00E95D48"/>
    <w:rsid w:val="00EA094F"/>
    <w:rsid w:val="00EA2C37"/>
    <w:rsid w:val="00EA5F4A"/>
    <w:rsid w:val="00EB165F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1650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13AE"/>
    <w:rsid w:val="00FD1461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aliases w:val="Table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5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107</TotalTime>
  <Pages>4</Pages>
  <Words>1421</Words>
  <Characters>7636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Yufei Blankenship</cp:lastModifiedBy>
  <cp:revision>113</cp:revision>
  <cp:lastPrinted>2002-04-23T07:10:00Z</cp:lastPrinted>
  <dcterms:created xsi:type="dcterms:W3CDTF">2024-08-21T10:04:00Z</dcterms:created>
  <dcterms:modified xsi:type="dcterms:W3CDTF">2025-02-26T19:50:00Z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