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D3960A4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4B5AC4">
        <w:rPr>
          <w:b/>
          <w:i/>
          <w:noProof/>
          <w:sz w:val="28"/>
        </w:rPr>
        <w:t>1054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A95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774A5" w:rsidR="001E41F3" w:rsidRPr="00410371" w:rsidRDefault="004B5A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67C5">
              <w:rPr>
                <w:b/>
                <w:noProof/>
                <w:sz w:val="28"/>
              </w:rPr>
              <w:t>1923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FD0BB" w:rsidR="001E41F3" w:rsidRPr="00410371" w:rsidRDefault="006F2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4F8C0" w:rsidR="001E41F3" w:rsidRPr="00410371" w:rsidRDefault="00A95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17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4D1AB1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B5AC4">
                <w:fldChar w:fldCharType="begin"/>
              </w:r>
              <w:r w:rsidR="004B5AC4">
                <w:instrText xml:space="preserve"> DOCPROPERTY  CrTitle  \* MERGEFORMAT </w:instrText>
              </w:r>
              <w:r w:rsidR="004B5AC4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  <w:r w:rsidR="004B5AC4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AFF31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D1493C">
              <w:rPr>
                <w:noProof/>
              </w:rPr>
              <w:t>, Vodafone</w:t>
            </w:r>
            <w:r w:rsidR="00427778">
              <w:rPr>
                <w:noProof/>
              </w:rPr>
              <w:t xml:space="preserve">, </w:t>
            </w:r>
            <w:r w:rsidR="00A40FB7">
              <w:rPr>
                <w:noProof/>
              </w:rPr>
              <w:t>Thales Alenia Space</w:t>
            </w:r>
            <w:r w:rsidR="00777259">
              <w:rPr>
                <w:noProof/>
              </w:rPr>
              <w:t>, Qualcomm Incorporated</w:t>
            </w:r>
            <w:r w:rsidR="00E26461">
              <w:rPr>
                <w:noProof/>
              </w:rPr>
              <w:t>, Nokia, Nokia Shanghai Bell</w:t>
            </w:r>
            <w:r w:rsidR="006F258D">
              <w:rPr>
                <w:noProof/>
              </w:rPr>
              <w:t>, ZTE</w:t>
            </w:r>
            <w:r w:rsidR="00CE7BC6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A958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8A31B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F7BD4">
                <w:rPr>
                  <w:noProof/>
                </w:rPr>
                <w:t>LTE_NBIOT_eMTC_NTN</w:t>
              </w:r>
            </w:fldSimple>
            <w:r w:rsidR="004B5AC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DCDE3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2024-02-</w:t>
              </w:r>
              <w:r w:rsidR="006F258D">
                <w:rPr>
                  <w:noProof/>
                </w:rPr>
                <w:t>2</w:t>
              </w:r>
              <w:r w:rsidR="00CE7BC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A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4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16643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9E6789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8ED4F" w14:textId="11AE592F" w:rsidR="009A4449" w:rsidRDefault="007C1256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A4449"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 w:rsidR="009A4449">
              <w:rPr>
                <w:noProof/>
              </w:rPr>
              <w:t xml:space="preserve">-LEO/MEO/GEO/OTHERSAT to the </w:t>
            </w:r>
            <w:r w:rsidR="009A4449">
              <w:rPr>
                <w:i/>
                <w:iCs/>
                <w:noProof/>
              </w:rPr>
              <w:t>RAT Restriction Information</w:t>
            </w:r>
            <w:r w:rsidR="009A4449">
              <w:rPr>
                <w:noProof/>
              </w:rPr>
              <w:t xml:space="preserve"> IE.</w:t>
            </w:r>
          </w:p>
          <w:p w14:paraId="0562065C" w14:textId="77777777" w:rsidR="00FA147F" w:rsidRDefault="00FA147F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816284" w14:textId="77777777" w:rsidR="00FA147F" w:rsidRPr="00FA147F" w:rsidRDefault="00FA147F" w:rsidP="00FA14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2AD2B02" w:rsidR="00FA147F" w:rsidRDefault="00FA147F" w:rsidP="00FA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3B23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936104"/>
            <w:r>
              <w:rPr>
                <w:noProof/>
              </w:rPr>
              <w:t xml:space="preserve">It is not possible for an operator to restrict </w:t>
            </w:r>
            <w:r w:rsidR="007C1256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F27AEC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  <w:bookmarkEnd w:id="1"/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276C5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1C6ACE51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36.423 CR </w:t>
            </w:r>
            <w:r w:rsidR="008267C5">
              <w:rPr>
                <w:noProof/>
              </w:rPr>
              <w:t>1765</w:t>
            </w:r>
            <w:r w:rsidRPr="008267C5">
              <w:rPr>
                <w:noProof/>
              </w:rPr>
              <w:t xml:space="preserve"> </w:t>
            </w:r>
          </w:p>
          <w:p w14:paraId="4440B180" w14:textId="32BE3802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38.413 CR </w:t>
            </w:r>
            <w:r w:rsidR="006F258D">
              <w:rPr>
                <w:noProof/>
              </w:rPr>
              <w:t>1108</w:t>
            </w:r>
            <w:r w:rsidRPr="008267C5">
              <w:rPr>
                <w:noProof/>
              </w:rPr>
              <w:t xml:space="preserve"> </w:t>
            </w:r>
          </w:p>
          <w:p w14:paraId="42398B96" w14:textId="3E6A44B4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38.423 CR </w:t>
            </w:r>
            <w:r w:rsidR="00D74627">
              <w:rPr>
                <w:noProof/>
              </w:rPr>
              <w:t>1201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D3C565" w:rsidR="009A4449" w:rsidRDefault="00CE7BC6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R3-240157: submitted to RAN3 #123</w:t>
            </w:r>
            <w:r w:rsidR="00510D92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7864881" w14:textId="77777777" w:rsidR="004D1AB1" w:rsidRPr="008711EA" w:rsidRDefault="004D1AB1" w:rsidP="004D1AB1">
      <w:pPr>
        <w:pStyle w:val="Heading4"/>
        <w:keepNext w:val="0"/>
        <w:keepLines w:val="0"/>
        <w:widowControl w:val="0"/>
      </w:pPr>
      <w:bookmarkStart w:id="2" w:name="_Toc20953727"/>
      <w:bookmarkStart w:id="3" w:name="_Toc29390904"/>
      <w:bookmarkStart w:id="4" w:name="_Toc36551641"/>
      <w:bookmarkStart w:id="5" w:name="_Toc45831863"/>
      <w:bookmarkStart w:id="6" w:name="_Toc51762816"/>
      <w:bookmarkStart w:id="7" w:name="_Toc64381868"/>
      <w:bookmarkStart w:id="8" w:name="_Toc73964386"/>
      <w:bookmarkStart w:id="9" w:name="_Toc88646995"/>
      <w:bookmarkStart w:id="10" w:name="_Toc97882944"/>
      <w:bookmarkStart w:id="11" w:name="_Toc98531519"/>
      <w:bookmarkStart w:id="12" w:name="_Toc105517591"/>
      <w:bookmarkStart w:id="13" w:name="_Toc106108482"/>
      <w:bookmarkStart w:id="14" w:name="_Toc113657067"/>
      <w:bookmarkStart w:id="15" w:name="_Toc114052286"/>
      <w:bookmarkStart w:id="16" w:name="_Toc1388461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98775F" w14:textId="77777777" w:rsidR="004D1AB1" w:rsidRPr="008711EA" w:rsidRDefault="004D1AB1" w:rsidP="004D1AB1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D1AB1" w:rsidRPr="008711EA" w14:paraId="675C3F21" w14:textId="77777777" w:rsidTr="00A2030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0AD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C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86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0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CDA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351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75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4D1AB1" w:rsidRPr="008711EA" w14:paraId="4615AE59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44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C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B2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A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7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82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E418E72" w14:textId="77777777" w:rsidTr="00A20301">
        <w:tc>
          <w:tcPr>
            <w:tcW w:w="2160" w:type="dxa"/>
          </w:tcPr>
          <w:p w14:paraId="48CE6AA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31DEEFE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612D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E2E66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523E6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6D588A1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78B7CB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3E12AA7A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22E1E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60B78A0" w14:textId="77777777" w:rsidTr="00A20301">
        <w:tc>
          <w:tcPr>
            <w:tcW w:w="2160" w:type="dxa"/>
          </w:tcPr>
          <w:p w14:paraId="64028D5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50F552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66B5F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5FDD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79C76B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2FF6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8C79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1655384" w14:textId="77777777" w:rsidTr="00A20301">
        <w:tc>
          <w:tcPr>
            <w:tcW w:w="2160" w:type="dxa"/>
          </w:tcPr>
          <w:p w14:paraId="311F7AB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1FB3FAE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AE294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272075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1B9190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3A4FC93E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821C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1111311" w14:textId="77777777" w:rsidTr="00A20301">
        <w:tc>
          <w:tcPr>
            <w:tcW w:w="2160" w:type="dxa"/>
          </w:tcPr>
          <w:p w14:paraId="0741E8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6920D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D865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88268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73BD2B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3D100BC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A1965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57404C97" w14:textId="77777777" w:rsidTr="00A20301">
        <w:tc>
          <w:tcPr>
            <w:tcW w:w="2160" w:type="dxa"/>
          </w:tcPr>
          <w:p w14:paraId="37156B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4BC48FB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B7EB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C9BEC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A9836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230AD0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62CC3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3ED6766" w14:textId="77777777" w:rsidTr="00A20301">
        <w:tc>
          <w:tcPr>
            <w:tcW w:w="2160" w:type="dxa"/>
          </w:tcPr>
          <w:p w14:paraId="58C7200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6A25CC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67C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C4E66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50C89D2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B415B1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50B2E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058EDCC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F1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10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5B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5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37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42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6B1EC84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8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4E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73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70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A1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C9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D38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D52E81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5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3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A6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D7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B5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58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A0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4578C0D7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6C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6E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4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D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74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44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F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7D54A4D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83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36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8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A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79B4B5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BA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11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D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2E02E0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9B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BE8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0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DC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53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0C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BB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4C43D62A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2E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707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D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E2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46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2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7C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4D1AB1" w:rsidRPr="008711EA" w14:paraId="13AB8EA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4E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03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23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C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4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9F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84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2B9CD193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1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8F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21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B3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E2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B4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B0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41E296C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04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A4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1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ENUMERATED(</w:t>
            </w:r>
            <w:bookmarkStart w:id="17" w:name="_Hlk515268935"/>
            <w:r w:rsidRPr="008711EA">
              <w:t>5GCForbidden</w:t>
            </w:r>
            <w:bookmarkEnd w:id="17"/>
            <w:r w:rsidRPr="008711EA">
              <w:t>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26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FC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F9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6AA3A8D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3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88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12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7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A4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59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1B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693EEC5C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01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ED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9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BD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4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F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2B2435D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2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6F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D5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7C0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51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3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4D1AB1" w:rsidRPr="008711EA" w14:paraId="08315A4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6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2F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2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86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8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7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449FFA3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FBE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D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B4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2D2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102F6CB1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6697315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1670A9A0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7B280D0E" w14:textId="2B04AD3C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18" w:author="Ericsson User" w:date="2024-02-08T16:09:00Z">
              <w:r w:rsidR="00015B11">
                <w:t>, NR-LEO (4), NR-MEO (5), NR-GEO (6), NR-OTHERSAT (7)</w:t>
              </w:r>
            </w:ins>
            <w:r>
              <w:t>}</w:t>
            </w:r>
          </w:p>
          <w:p w14:paraId="4A89B9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DE2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255CB99B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149331E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203AEE80" w14:textId="0A942630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9" w:author="Ericsson User" w:date="2024-02-08T16:10:00Z">
              <w:r w:rsidDel="00015B11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015B11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6DD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D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84FBEB1" w14:textId="77777777" w:rsidR="004D1AB1" w:rsidRPr="008711EA" w:rsidRDefault="004D1AB1" w:rsidP="004D1AB1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4D1AB1" w:rsidRPr="008711EA" w14:paraId="105FECC4" w14:textId="77777777" w:rsidTr="00A20301">
        <w:trPr>
          <w:tblHeader/>
        </w:trPr>
        <w:tc>
          <w:tcPr>
            <w:tcW w:w="1970" w:type="pct"/>
          </w:tcPr>
          <w:p w14:paraId="36535F8C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37855022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D1AB1" w:rsidRPr="008711EA" w14:paraId="14E4F492" w14:textId="77777777" w:rsidTr="00A20301">
        <w:tc>
          <w:tcPr>
            <w:tcW w:w="1970" w:type="pct"/>
          </w:tcPr>
          <w:p w14:paraId="4B0AC87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77B92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4D1AB1" w:rsidRPr="008711EA" w14:paraId="51CE36A3" w14:textId="77777777" w:rsidTr="00A20301">
        <w:tc>
          <w:tcPr>
            <w:tcW w:w="1970" w:type="pct"/>
          </w:tcPr>
          <w:p w14:paraId="2E87345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3EEF8D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4D1AB1" w:rsidRPr="008711EA" w14:paraId="55659485" w14:textId="77777777" w:rsidTr="00A20301">
        <w:tc>
          <w:tcPr>
            <w:tcW w:w="1970" w:type="pct"/>
          </w:tcPr>
          <w:p w14:paraId="6F12EAD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43C771C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4D1AB1" w:rsidRPr="008711EA" w14:paraId="19A2BAF8" w14:textId="77777777" w:rsidTr="00A20301">
        <w:tc>
          <w:tcPr>
            <w:tcW w:w="1970" w:type="pct"/>
          </w:tcPr>
          <w:p w14:paraId="34FFA45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4E5122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55AF220F" w14:textId="305F74C1" w:rsidR="00C34B25" w:rsidRDefault="00C34B25" w:rsidP="00AE5E17">
      <w:pPr>
        <w:rPr>
          <w:bCs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C34B25" w:rsidSect="00C34B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77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80B2F"/>
    <w:rsid w:val="000A6394"/>
    <w:rsid w:val="000B7FED"/>
    <w:rsid w:val="000C038A"/>
    <w:rsid w:val="000C3853"/>
    <w:rsid w:val="000C6598"/>
    <w:rsid w:val="000D44B3"/>
    <w:rsid w:val="0012052D"/>
    <w:rsid w:val="00145D43"/>
    <w:rsid w:val="001716A7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778"/>
    <w:rsid w:val="00496F05"/>
    <w:rsid w:val="004B5AC4"/>
    <w:rsid w:val="004B75B7"/>
    <w:rsid w:val="004D1AB1"/>
    <w:rsid w:val="004E0B8C"/>
    <w:rsid w:val="00510D92"/>
    <w:rsid w:val="0051580D"/>
    <w:rsid w:val="00517D20"/>
    <w:rsid w:val="005241FD"/>
    <w:rsid w:val="00547111"/>
    <w:rsid w:val="00592D74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258D"/>
    <w:rsid w:val="006F51C4"/>
    <w:rsid w:val="006F7BD4"/>
    <w:rsid w:val="007176FF"/>
    <w:rsid w:val="007561C8"/>
    <w:rsid w:val="00777259"/>
    <w:rsid w:val="00792342"/>
    <w:rsid w:val="007977A8"/>
    <w:rsid w:val="007B512A"/>
    <w:rsid w:val="007C1256"/>
    <w:rsid w:val="007C2097"/>
    <w:rsid w:val="007D6A07"/>
    <w:rsid w:val="007E2FAB"/>
    <w:rsid w:val="007F7259"/>
    <w:rsid w:val="008040A8"/>
    <w:rsid w:val="008267C5"/>
    <w:rsid w:val="008279FA"/>
    <w:rsid w:val="008626E7"/>
    <w:rsid w:val="00870EE7"/>
    <w:rsid w:val="008863B9"/>
    <w:rsid w:val="008A45A6"/>
    <w:rsid w:val="008C66CB"/>
    <w:rsid w:val="008F3789"/>
    <w:rsid w:val="008F686C"/>
    <w:rsid w:val="0090325F"/>
    <w:rsid w:val="009148DE"/>
    <w:rsid w:val="00941E30"/>
    <w:rsid w:val="009777D9"/>
    <w:rsid w:val="00991B88"/>
    <w:rsid w:val="009A4449"/>
    <w:rsid w:val="009A5753"/>
    <w:rsid w:val="009A579D"/>
    <w:rsid w:val="009E3297"/>
    <w:rsid w:val="009E6789"/>
    <w:rsid w:val="009F734F"/>
    <w:rsid w:val="00A246B6"/>
    <w:rsid w:val="00A40FB7"/>
    <w:rsid w:val="00A47E70"/>
    <w:rsid w:val="00A50CF0"/>
    <w:rsid w:val="00A7671C"/>
    <w:rsid w:val="00A95881"/>
    <w:rsid w:val="00AA2CBC"/>
    <w:rsid w:val="00AC5820"/>
    <w:rsid w:val="00AD1CD8"/>
    <w:rsid w:val="00AE5E17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34B25"/>
    <w:rsid w:val="00C46728"/>
    <w:rsid w:val="00C51C73"/>
    <w:rsid w:val="00C52707"/>
    <w:rsid w:val="00C66BA2"/>
    <w:rsid w:val="00C752C3"/>
    <w:rsid w:val="00C95985"/>
    <w:rsid w:val="00CB6AEC"/>
    <w:rsid w:val="00CC5026"/>
    <w:rsid w:val="00CC68D0"/>
    <w:rsid w:val="00CE7BC6"/>
    <w:rsid w:val="00D03F9A"/>
    <w:rsid w:val="00D06D51"/>
    <w:rsid w:val="00D1493C"/>
    <w:rsid w:val="00D24991"/>
    <w:rsid w:val="00D32B18"/>
    <w:rsid w:val="00D50255"/>
    <w:rsid w:val="00D66520"/>
    <w:rsid w:val="00D74627"/>
    <w:rsid w:val="00DC6921"/>
    <w:rsid w:val="00DE34CF"/>
    <w:rsid w:val="00E13F3D"/>
    <w:rsid w:val="00E14EBB"/>
    <w:rsid w:val="00E26461"/>
    <w:rsid w:val="00E34898"/>
    <w:rsid w:val="00E470FF"/>
    <w:rsid w:val="00E7099C"/>
    <w:rsid w:val="00E742C5"/>
    <w:rsid w:val="00E821E9"/>
    <w:rsid w:val="00EB09B7"/>
    <w:rsid w:val="00EE7D7C"/>
    <w:rsid w:val="00F2217C"/>
    <w:rsid w:val="00F23B83"/>
    <w:rsid w:val="00F25D98"/>
    <w:rsid w:val="00F27AEC"/>
    <w:rsid w:val="00F300FB"/>
    <w:rsid w:val="00F642CE"/>
    <w:rsid w:val="00F710C0"/>
    <w:rsid w:val="00FA147F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221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836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2024-02-29T12:07:00Z</dcterms:created>
  <dcterms:modified xsi:type="dcterms:W3CDTF">2024-02-29T13:43:00Z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