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50C52A63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95695B">
        <w:rPr>
          <w:b/>
          <w:i/>
          <w:noProof/>
          <w:sz w:val="28"/>
        </w:rPr>
        <w:t>0861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DC76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2F2"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022B4" w:rsidR="001E41F3" w:rsidRPr="003F1BC8" w:rsidRDefault="001D37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1BC8">
              <w:rPr>
                <w:b/>
                <w:noProof/>
                <w:sz w:val="28"/>
              </w:rPr>
              <w:t>1924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1F9A9" w:rsidR="001E41F3" w:rsidRPr="00410371" w:rsidRDefault="00247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87189" w:rsidR="001E41F3" w:rsidRPr="00410371" w:rsidRDefault="00DC7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449">
                <w:rPr>
                  <w:b/>
                  <w:noProof/>
                  <w:sz w:val="28"/>
                </w:rPr>
                <w:t>1</w:t>
              </w:r>
              <w:r w:rsidR="004E23B2">
                <w:rPr>
                  <w:b/>
                  <w:noProof/>
                  <w:sz w:val="28"/>
                </w:rPr>
                <w:t>8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4E23B2">
                <w:rPr>
                  <w:b/>
                  <w:noProof/>
                  <w:sz w:val="28"/>
                </w:rPr>
                <w:t>0</w:t>
              </w:r>
              <w:r w:rsidR="004D1A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DC7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37AC">
                <w:fldChar w:fldCharType="begin"/>
              </w:r>
              <w:r w:rsidR="001D37AC">
                <w:instrText xml:space="preserve"> DOCPROPERTY  CrTitle  \* MERGEFORMAT </w:instrText>
              </w:r>
              <w:r w:rsidR="001D37AC">
                <w:fldChar w:fldCharType="separate"/>
              </w:r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  <w:r w:rsidR="001D37AC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373A8" w:rsidR="001E41F3" w:rsidRDefault="00DC7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E410B8">
              <w:rPr>
                <w:noProof/>
              </w:rPr>
              <w:t>, Vodafone</w:t>
            </w:r>
            <w:r w:rsidR="00464025">
              <w:rPr>
                <w:noProof/>
              </w:rPr>
              <w:t>, Thales Alenia Space</w:t>
            </w:r>
            <w:r w:rsidR="00131895">
              <w:rPr>
                <w:noProof/>
              </w:rPr>
              <w:t>, Qualcomm Incorporated</w:t>
            </w:r>
            <w:r w:rsidR="00597F08">
              <w:rPr>
                <w:noProof/>
              </w:rPr>
              <w:t>, Nokia, Nokia Shanghai Bell</w:t>
            </w:r>
            <w:r w:rsidR="00247E3F">
              <w:rPr>
                <w:noProof/>
              </w:rPr>
              <w:t>, ZTE</w:t>
            </w:r>
            <w:r w:rsidR="00463D2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DC760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2AEB2" w:rsidR="001E41F3" w:rsidRDefault="00DC7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353F">
                <w:rPr>
                  <w:noProof/>
                </w:rPr>
                <w:t>LTE_NBIOT_eMTC_NTN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9D70A" w:rsidR="001E41F3" w:rsidRDefault="00DC7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449">
                <w:rPr>
                  <w:noProof/>
                </w:rPr>
                <w:t>2024-02-</w:t>
              </w:r>
              <w:r w:rsidR="00247E3F">
                <w:rPr>
                  <w:noProof/>
                </w:rPr>
                <w:t>2</w:t>
              </w:r>
              <w:r w:rsidR="00463D2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A4BE4" w:rsidR="001E41F3" w:rsidRDefault="004E2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66257" w:rsidR="001E41F3" w:rsidRDefault="00DC7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449">
                <w:rPr>
                  <w:noProof/>
                </w:rPr>
                <w:t>Rel-1</w:t>
              </w:r>
              <w:r w:rsidR="004E23B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26FC4C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664BB0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7268C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43A14DF6" w14:textId="77777777" w:rsidR="00463D23" w:rsidRDefault="00463D23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38A352" w14:textId="77777777" w:rsidR="00463D23" w:rsidRPr="00FA147F" w:rsidRDefault="00463D23" w:rsidP="00463D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7DDE492B" w:rsidR="00463D23" w:rsidRDefault="00463D23" w:rsidP="00463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F9B51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25616F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E468C6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8F686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1C8BF347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36.423 CR </w:t>
            </w:r>
            <w:r w:rsidR="003F1BC8">
              <w:rPr>
                <w:noProof/>
              </w:rPr>
              <w:t>1766</w:t>
            </w:r>
            <w:r w:rsidRPr="003F1BC8">
              <w:rPr>
                <w:noProof/>
              </w:rPr>
              <w:t xml:space="preserve"> </w:t>
            </w:r>
          </w:p>
          <w:p w14:paraId="4440B180" w14:textId="14F7571D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38.413 CR </w:t>
            </w:r>
            <w:r w:rsidR="00247E3F">
              <w:rPr>
                <w:noProof/>
              </w:rPr>
              <w:t>1109</w:t>
            </w:r>
          </w:p>
          <w:p w14:paraId="42398B96" w14:textId="11749A67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38.423 CR </w:t>
            </w:r>
            <w:r w:rsidR="00546952">
              <w:rPr>
                <w:noProof/>
              </w:rPr>
              <w:t>1202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0AFD3" w:rsidR="009A4449" w:rsidRDefault="00463D23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R3-240163: submitted to RAN3 #123</w:t>
            </w:r>
            <w:r w:rsidR="00DC7603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7693AAB" w14:textId="77777777" w:rsidR="00CF4BB0" w:rsidRPr="008711EA" w:rsidRDefault="00CF4BB0" w:rsidP="00CF4BB0">
      <w:pPr>
        <w:pStyle w:val="Heading4"/>
        <w:keepNext w:val="0"/>
        <w:keepLines w:val="0"/>
        <w:widowControl w:val="0"/>
      </w:pPr>
      <w:bookmarkStart w:id="1" w:name="_Toc1558915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1"/>
    </w:p>
    <w:p w14:paraId="1AFC9E65" w14:textId="77777777" w:rsidR="00CF4BB0" w:rsidRPr="008711EA" w:rsidRDefault="00CF4BB0" w:rsidP="00CF4BB0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F4BB0" w:rsidRPr="008711EA" w14:paraId="23D0E6F7" w14:textId="77777777" w:rsidTr="005949C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E4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FFF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32E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D183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21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C2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7DD2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CF4BB0" w:rsidRPr="008711EA" w14:paraId="4BF66BE8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70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0D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1D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28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2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38D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E2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76E07F75" w14:textId="77777777" w:rsidTr="005949C1">
        <w:tc>
          <w:tcPr>
            <w:tcW w:w="2160" w:type="dxa"/>
          </w:tcPr>
          <w:p w14:paraId="47968DE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75CEC2F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1A54B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3112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A7408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596383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59BDE3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64BD281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B7F28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2B4EE24" w14:textId="77777777" w:rsidTr="005949C1">
        <w:tc>
          <w:tcPr>
            <w:tcW w:w="2160" w:type="dxa"/>
          </w:tcPr>
          <w:p w14:paraId="1D8697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F7C52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8321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B0CC3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5D9600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9123F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1DE3B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BC85DF1" w14:textId="77777777" w:rsidTr="005949C1">
        <w:tc>
          <w:tcPr>
            <w:tcW w:w="2160" w:type="dxa"/>
          </w:tcPr>
          <w:p w14:paraId="2220CA0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5EF4142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B7498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BD26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0D145D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6142205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E0D1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34B68D4B" w14:textId="77777777" w:rsidTr="005949C1">
        <w:tc>
          <w:tcPr>
            <w:tcW w:w="2160" w:type="dxa"/>
          </w:tcPr>
          <w:p w14:paraId="20C8AA4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D39942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F56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E2B1B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4C96E7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5EA0682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C9A47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4CB7136" w14:textId="77777777" w:rsidTr="005949C1">
        <w:tc>
          <w:tcPr>
            <w:tcW w:w="2160" w:type="dxa"/>
          </w:tcPr>
          <w:p w14:paraId="5A5754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636305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D8F0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0F559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F6C3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EC3E4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1E84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24E5002" w14:textId="77777777" w:rsidTr="005949C1">
        <w:tc>
          <w:tcPr>
            <w:tcW w:w="2160" w:type="dxa"/>
          </w:tcPr>
          <w:p w14:paraId="1BC30B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248E6A5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919F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978E2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20354C9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7C79E8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18CBC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3A7AAC5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7D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C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25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FF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C1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C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BDD673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67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1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065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B6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7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F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0B5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09B607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AC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01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B9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4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C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D9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2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4B2CE9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1E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21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43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2F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2C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E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28A92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1ED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5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9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E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64D5AA0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AC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6B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96F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07AE15FD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5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ED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2A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5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AC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3A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BCA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6C80312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5F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3C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B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4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93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52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E9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CF4BB0" w:rsidRPr="008711EA" w14:paraId="741ED1B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FF5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D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C9A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70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0A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B3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4AC333E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3D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1E9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89F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7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C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CEC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A5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538F549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AE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A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EF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58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ENUMERATED(5GCForbidden,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C3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8E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B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C9BCCE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6D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A7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0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A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3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47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E8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00A5EFC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A2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9E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F86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1AF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A6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F2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284539D5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A0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FB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FF3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0A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36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80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E6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CF4BB0" w:rsidRPr="008711EA" w14:paraId="32E5E7CF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56A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57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0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5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A7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2B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C9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4DC1C96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B9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D4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7A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47F1D7D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7B9B35E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C70A60F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589F42B9" w14:textId="0CD12EA2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15:00Z">
              <w:r>
                <w:t>, NR-LEO (4), NR-MEO (5), NR-GEO (6), NR-OTHERSAT (7)</w:t>
              </w:r>
            </w:ins>
            <w:r>
              <w:t>}</w:t>
            </w:r>
          </w:p>
          <w:p w14:paraId="70CF92A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D54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A812D2B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8AEBBE9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626BCC0F" w14:textId="3F63AC66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3" w:author="Ericsson User" w:date="2024-02-08T16:15:00Z">
              <w:r w:rsidDel="00CF4BB0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CF4BB0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36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13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E58FC2B" w14:textId="77777777" w:rsidR="00CF4BB0" w:rsidRPr="008711EA" w:rsidRDefault="00CF4BB0" w:rsidP="00CF4BB0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CF4BB0" w:rsidRPr="008711EA" w14:paraId="6A537982" w14:textId="77777777" w:rsidTr="005949C1">
        <w:trPr>
          <w:tblHeader/>
        </w:trPr>
        <w:tc>
          <w:tcPr>
            <w:tcW w:w="1970" w:type="pct"/>
          </w:tcPr>
          <w:p w14:paraId="56CEBF7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5494C4E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CF4BB0" w:rsidRPr="008711EA" w14:paraId="09747330" w14:textId="77777777" w:rsidTr="005949C1">
        <w:tc>
          <w:tcPr>
            <w:tcW w:w="1970" w:type="pct"/>
          </w:tcPr>
          <w:p w14:paraId="1F69600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289579F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CF4BB0" w:rsidRPr="008711EA" w14:paraId="49D29654" w14:textId="77777777" w:rsidTr="005949C1">
        <w:tc>
          <w:tcPr>
            <w:tcW w:w="1970" w:type="pct"/>
          </w:tcPr>
          <w:p w14:paraId="5373C15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ACD1CB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CF4BB0" w:rsidRPr="008711EA" w14:paraId="36FCB3E1" w14:textId="77777777" w:rsidTr="005949C1">
        <w:tc>
          <w:tcPr>
            <w:tcW w:w="1970" w:type="pct"/>
          </w:tcPr>
          <w:p w14:paraId="2EDE01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15DF6A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CF4BB0" w:rsidRPr="008711EA" w14:paraId="54FA0CC4" w14:textId="77777777" w:rsidTr="005949C1">
        <w:tc>
          <w:tcPr>
            <w:tcW w:w="1970" w:type="pct"/>
          </w:tcPr>
          <w:p w14:paraId="178D9E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2EFDAD9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68C9CD36" w14:textId="27744C7B" w:rsidR="001E41F3" w:rsidRPr="00E742C5" w:rsidRDefault="00015B1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15469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13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A6394"/>
    <w:rsid w:val="000B7FED"/>
    <w:rsid w:val="000C038A"/>
    <w:rsid w:val="000C3853"/>
    <w:rsid w:val="000C6598"/>
    <w:rsid w:val="000D44B3"/>
    <w:rsid w:val="00131895"/>
    <w:rsid w:val="00145D43"/>
    <w:rsid w:val="0015469C"/>
    <w:rsid w:val="00160775"/>
    <w:rsid w:val="00192C46"/>
    <w:rsid w:val="001A08B3"/>
    <w:rsid w:val="001A2CA0"/>
    <w:rsid w:val="001A7B60"/>
    <w:rsid w:val="001B52F0"/>
    <w:rsid w:val="001B7A65"/>
    <w:rsid w:val="001D37AC"/>
    <w:rsid w:val="001E41F3"/>
    <w:rsid w:val="001E5369"/>
    <w:rsid w:val="00247E3F"/>
    <w:rsid w:val="0025616F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3F1BC8"/>
    <w:rsid w:val="00410371"/>
    <w:rsid w:val="004242F1"/>
    <w:rsid w:val="00463D23"/>
    <w:rsid w:val="00464025"/>
    <w:rsid w:val="00480CC4"/>
    <w:rsid w:val="00496F05"/>
    <w:rsid w:val="004B75B7"/>
    <w:rsid w:val="004D1AB1"/>
    <w:rsid w:val="004E23B2"/>
    <w:rsid w:val="0051580D"/>
    <w:rsid w:val="00546952"/>
    <w:rsid w:val="00547111"/>
    <w:rsid w:val="00592D74"/>
    <w:rsid w:val="00597F08"/>
    <w:rsid w:val="005E2C44"/>
    <w:rsid w:val="005F054C"/>
    <w:rsid w:val="00621188"/>
    <w:rsid w:val="006257ED"/>
    <w:rsid w:val="00664BB0"/>
    <w:rsid w:val="00665C47"/>
    <w:rsid w:val="006944C4"/>
    <w:rsid w:val="00695808"/>
    <w:rsid w:val="006B46FB"/>
    <w:rsid w:val="006B66EB"/>
    <w:rsid w:val="006E21FB"/>
    <w:rsid w:val="006F51C4"/>
    <w:rsid w:val="007176FF"/>
    <w:rsid w:val="007561C8"/>
    <w:rsid w:val="00792342"/>
    <w:rsid w:val="007977A8"/>
    <w:rsid w:val="007B512A"/>
    <w:rsid w:val="007C2097"/>
    <w:rsid w:val="007D6A07"/>
    <w:rsid w:val="007E2FAB"/>
    <w:rsid w:val="007F7259"/>
    <w:rsid w:val="008040A8"/>
    <w:rsid w:val="008279FA"/>
    <w:rsid w:val="008626E7"/>
    <w:rsid w:val="00870EE7"/>
    <w:rsid w:val="008863B9"/>
    <w:rsid w:val="008A353F"/>
    <w:rsid w:val="008A45A6"/>
    <w:rsid w:val="008F3789"/>
    <w:rsid w:val="008F686C"/>
    <w:rsid w:val="009148DE"/>
    <w:rsid w:val="00941E30"/>
    <w:rsid w:val="0095695B"/>
    <w:rsid w:val="009777D9"/>
    <w:rsid w:val="00991B88"/>
    <w:rsid w:val="009A4449"/>
    <w:rsid w:val="009A5753"/>
    <w:rsid w:val="009A579D"/>
    <w:rsid w:val="009E3297"/>
    <w:rsid w:val="009F734F"/>
    <w:rsid w:val="00A021C5"/>
    <w:rsid w:val="00A246B6"/>
    <w:rsid w:val="00A47E70"/>
    <w:rsid w:val="00A50CF0"/>
    <w:rsid w:val="00A7671C"/>
    <w:rsid w:val="00AA2CBC"/>
    <w:rsid w:val="00AC5820"/>
    <w:rsid w:val="00AD1CD8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51C73"/>
    <w:rsid w:val="00C52707"/>
    <w:rsid w:val="00C66BA2"/>
    <w:rsid w:val="00C752C3"/>
    <w:rsid w:val="00C95985"/>
    <w:rsid w:val="00CB6AEC"/>
    <w:rsid w:val="00CC5026"/>
    <w:rsid w:val="00CC68D0"/>
    <w:rsid w:val="00CF4BB0"/>
    <w:rsid w:val="00D03F9A"/>
    <w:rsid w:val="00D06D51"/>
    <w:rsid w:val="00D24991"/>
    <w:rsid w:val="00D50255"/>
    <w:rsid w:val="00D66520"/>
    <w:rsid w:val="00DC7603"/>
    <w:rsid w:val="00DE34CF"/>
    <w:rsid w:val="00E13F3D"/>
    <w:rsid w:val="00E34898"/>
    <w:rsid w:val="00E410B8"/>
    <w:rsid w:val="00E468C6"/>
    <w:rsid w:val="00E742C5"/>
    <w:rsid w:val="00EB09B7"/>
    <w:rsid w:val="00EE7D7C"/>
    <w:rsid w:val="00F23B83"/>
    <w:rsid w:val="00F25D98"/>
    <w:rsid w:val="00F300FB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2024-02-29T12:08:00Z</dcterms:created>
  <dcterms:modified xsi:type="dcterms:W3CDTF">2024-02-29T12:08:00Z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