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01951A" w14:textId="567E4A41" w:rsidR="00A53E41" w:rsidRDefault="00A53E41" w:rsidP="00A53E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#123</w:t>
      </w:r>
      <w:r>
        <w:rPr>
          <w:b/>
          <w:i/>
          <w:noProof/>
          <w:sz w:val="28"/>
        </w:rPr>
        <w:tab/>
        <w:t>R3-24</w:t>
      </w:r>
      <w:r w:rsidR="00AD63B5">
        <w:rPr>
          <w:b/>
          <w:i/>
          <w:noProof/>
          <w:sz w:val="28"/>
        </w:rPr>
        <w:t>0552</w:t>
      </w:r>
    </w:p>
    <w:p w14:paraId="03C1BC79" w14:textId="77777777" w:rsidR="00A53E41" w:rsidRDefault="00A53E41" w:rsidP="00A53E4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 w:rsidRPr="002F621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– 1</w:t>
      </w:r>
      <w:r w:rsidRPr="002F621E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53E41" w14:paraId="47A0D374" w14:textId="77777777" w:rsidTr="005A490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682003" w14:textId="77777777" w:rsidR="00A53E41" w:rsidRDefault="00A53E41" w:rsidP="005A490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53E41" w14:paraId="5827A6EA" w14:textId="77777777" w:rsidTr="005A49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DCE41A" w14:textId="77777777" w:rsidR="00A53E41" w:rsidRDefault="00A53E41" w:rsidP="005A49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53E41" w14:paraId="712E5569" w14:textId="77777777" w:rsidTr="005A49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3B4763" w14:textId="77777777" w:rsidR="00A53E41" w:rsidRDefault="00A53E41" w:rsidP="005A49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E41" w14:paraId="4627EB57" w14:textId="77777777" w:rsidTr="005A4901">
        <w:tc>
          <w:tcPr>
            <w:tcW w:w="142" w:type="dxa"/>
            <w:tcBorders>
              <w:left w:val="single" w:sz="4" w:space="0" w:color="auto"/>
            </w:tcBorders>
          </w:tcPr>
          <w:p w14:paraId="198FA30B" w14:textId="77777777" w:rsidR="00A53E41" w:rsidRDefault="00A53E41" w:rsidP="005A490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6EA740" w14:textId="77777777" w:rsidR="00A53E41" w:rsidRPr="00410371" w:rsidRDefault="00A53E41" w:rsidP="005A490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38.401</w:t>
            </w:r>
          </w:p>
        </w:tc>
        <w:tc>
          <w:tcPr>
            <w:tcW w:w="709" w:type="dxa"/>
          </w:tcPr>
          <w:p w14:paraId="4E131C50" w14:textId="77777777" w:rsidR="00A53E41" w:rsidRDefault="00A53E41" w:rsidP="005A49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320FA4" w14:textId="77777777" w:rsidR="00A53E41" w:rsidRPr="00410371" w:rsidRDefault="00A53E41" w:rsidP="005A4901">
            <w:pPr>
              <w:pStyle w:val="CRCoverPage"/>
              <w:spacing w:after="0"/>
              <w:jc w:val="center"/>
              <w:rPr>
                <w:noProof/>
              </w:rPr>
            </w:pPr>
          </w:p>
        </w:tc>
        <w:tc>
          <w:tcPr>
            <w:tcW w:w="709" w:type="dxa"/>
          </w:tcPr>
          <w:p w14:paraId="718ED39A" w14:textId="77777777" w:rsidR="00A53E41" w:rsidRDefault="00A53E41" w:rsidP="005A490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F58B0A9" w14:textId="278DFD40" w:rsidR="00A53E41" w:rsidRPr="00410371" w:rsidRDefault="00625673" w:rsidP="005A490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87E04A8" w14:textId="77777777" w:rsidR="00A53E41" w:rsidRDefault="00A53E41" w:rsidP="005A490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8582E2" w14:textId="77777777" w:rsidR="00A53E41" w:rsidRPr="006E1266" w:rsidRDefault="00A53E41" w:rsidP="005A4901">
            <w:pPr>
              <w:pStyle w:val="CRCoverPage"/>
              <w:spacing w:after="0"/>
              <w:jc w:val="center"/>
              <w:rPr>
                <w:noProof/>
                <w:sz w:val="28"/>
                <w:szCs w:val="18"/>
              </w:rPr>
            </w:pPr>
            <w:r w:rsidRPr="006E1266">
              <w:rPr>
                <w:b/>
                <w:noProof/>
                <w:sz w:val="28"/>
                <w:szCs w:val="1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FB20D9" w14:textId="77777777" w:rsidR="00A53E41" w:rsidRDefault="00A53E41" w:rsidP="005A4901">
            <w:pPr>
              <w:pStyle w:val="CRCoverPage"/>
              <w:spacing w:after="0"/>
              <w:rPr>
                <w:noProof/>
              </w:rPr>
            </w:pPr>
          </w:p>
        </w:tc>
      </w:tr>
      <w:tr w:rsidR="00A53E41" w14:paraId="2D9DC622" w14:textId="77777777" w:rsidTr="005A49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7C3F87" w14:textId="77777777" w:rsidR="00A53E41" w:rsidRDefault="00A53E41" w:rsidP="005A4901">
            <w:pPr>
              <w:pStyle w:val="CRCoverPage"/>
              <w:spacing w:after="0"/>
              <w:rPr>
                <w:noProof/>
              </w:rPr>
            </w:pPr>
          </w:p>
        </w:tc>
      </w:tr>
      <w:tr w:rsidR="00A53E41" w14:paraId="1BD95FEC" w14:textId="77777777" w:rsidTr="005A490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C6C0A6" w14:textId="77777777" w:rsidR="00A53E41" w:rsidRPr="00F25D98" w:rsidRDefault="00A53E41" w:rsidP="005A490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53E41" w14:paraId="5918FF31" w14:textId="77777777" w:rsidTr="005A4901">
        <w:tc>
          <w:tcPr>
            <w:tcW w:w="9641" w:type="dxa"/>
            <w:gridSpan w:val="9"/>
          </w:tcPr>
          <w:p w14:paraId="7D419C60" w14:textId="77777777" w:rsidR="00A53E41" w:rsidRDefault="00A53E41" w:rsidP="005A49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02DF6E" w14:textId="77777777" w:rsidR="00A53E41" w:rsidRDefault="00A53E41" w:rsidP="00A53E4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53E41" w14:paraId="5EE63EFC" w14:textId="77777777" w:rsidTr="005A4901">
        <w:tc>
          <w:tcPr>
            <w:tcW w:w="2835" w:type="dxa"/>
          </w:tcPr>
          <w:p w14:paraId="1C4256A1" w14:textId="77777777" w:rsidR="00A53E41" w:rsidRDefault="00A53E41" w:rsidP="005A490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0225E5" w14:textId="77777777" w:rsidR="00A53E41" w:rsidRDefault="00A53E41" w:rsidP="005A49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74A000" w14:textId="77777777" w:rsidR="00A53E41" w:rsidRDefault="00A53E41" w:rsidP="005A4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2B09BA" w14:textId="77777777" w:rsidR="00A53E41" w:rsidRDefault="00A53E41" w:rsidP="005A49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20E35C" w14:textId="77777777" w:rsidR="00A53E41" w:rsidRDefault="00A53E41" w:rsidP="005A4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BF2280" w14:textId="77777777" w:rsidR="00A53E41" w:rsidRDefault="00A53E41" w:rsidP="005A49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9B7FC9" w14:textId="77777777" w:rsidR="00A53E41" w:rsidRDefault="00A53E41" w:rsidP="005A4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F822273" w14:textId="77777777" w:rsidR="00A53E41" w:rsidRDefault="00A53E41" w:rsidP="005A49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708D37" w14:textId="77777777" w:rsidR="00A53E41" w:rsidRDefault="00A53E41" w:rsidP="005A490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20B38BE" w14:textId="77777777" w:rsidR="00A53E41" w:rsidRDefault="00A53E41" w:rsidP="00A53E4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53E41" w14:paraId="03F44F73" w14:textId="77777777" w:rsidTr="005A4901">
        <w:tc>
          <w:tcPr>
            <w:tcW w:w="9640" w:type="dxa"/>
            <w:gridSpan w:val="11"/>
          </w:tcPr>
          <w:p w14:paraId="438C99C7" w14:textId="77777777" w:rsidR="00A53E41" w:rsidRDefault="00A53E41" w:rsidP="005A49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E41" w14:paraId="79CAE7FD" w14:textId="77777777" w:rsidTr="005A490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988E52" w14:textId="77777777" w:rsidR="00A53E41" w:rsidRDefault="00A53E41" w:rsidP="005A49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98CBAF" w14:textId="66554BB8" w:rsidR="00A53E41" w:rsidRPr="00454D73" w:rsidRDefault="00A81ABA" w:rsidP="005A4901">
            <w:pPr>
              <w:pStyle w:val="CRCoverPage"/>
              <w:spacing w:after="0"/>
              <w:rPr>
                <w:noProof/>
              </w:rPr>
            </w:pPr>
            <w:r w:rsidRPr="00A81ABA">
              <w:t>Essential corrections for LTM in stage-2</w:t>
            </w:r>
          </w:p>
        </w:tc>
      </w:tr>
      <w:tr w:rsidR="00A53E41" w14:paraId="46BE6224" w14:textId="77777777" w:rsidTr="005A4901">
        <w:tc>
          <w:tcPr>
            <w:tcW w:w="1843" w:type="dxa"/>
            <w:tcBorders>
              <w:left w:val="single" w:sz="4" w:space="0" w:color="auto"/>
            </w:tcBorders>
          </w:tcPr>
          <w:p w14:paraId="7832D8EE" w14:textId="77777777" w:rsidR="00A53E41" w:rsidRDefault="00A53E41" w:rsidP="005A49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B9249C" w14:textId="77777777" w:rsidR="00A53E41" w:rsidRPr="00454D73" w:rsidRDefault="00A53E41" w:rsidP="005A49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E41" w14:paraId="1F4E3149" w14:textId="77777777" w:rsidTr="005A4901">
        <w:tc>
          <w:tcPr>
            <w:tcW w:w="1843" w:type="dxa"/>
            <w:tcBorders>
              <w:left w:val="single" w:sz="4" w:space="0" w:color="auto"/>
            </w:tcBorders>
          </w:tcPr>
          <w:p w14:paraId="10C7E762" w14:textId="77777777" w:rsidR="00A53E41" w:rsidRDefault="00A53E41" w:rsidP="005A49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044815" w14:textId="77777777" w:rsidR="00A53E41" w:rsidRPr="00454D73" w:rsidRDefault="00A53E41" w:rsidP="005A4901">
            <w:pPr>
              <w:pStyle w:val="CRCoverPage"/>
              <w:spacing w:after="0"/>
              <w:rPr>
                <w:noProof/>
              </w:rPr>
            </w:pPr>
            <w:r w:rsidRPr="00454D73">
              <w:rPr>
                <w:noProof/>
              </w:rPr>
              <w:t>Ericsson</w:t>
            </w:r>
          </w:p>
        </w:tc>
      </w:tr>
      <w:tr w:rsidR="00A53E41" w14:paraId="597ECB81" w14:textId="77777777" w:rsidTr="005A4901">
        <w:tc>
          <w:tcPr>
            <w:tcW w:w="1843" w:type="dxa"/>
            <w:tcBorders>
              <w:left w:val="single" w:sz="4" w:space="0" w:color="auto"/>
            </w:tcBorders>
          </w:tcPr>
          <w:p w14:paraId="15C58754" w14:textId="77777777" w:rsidR="00A53E41" w:rsidRDefault="00A53E41" w:rsidP="005A49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E551C5" w14:textId="77777777" w:rsidR="00A53E41" w:rsidRDefault="00A53E41" w:rsidP="005A4901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A53E41" w14:paraId="577CB746" w14:textId="77777777" w:rsidTr="005A4901">
        <w:tc>
          <w:tcPr>
            <w:tcW w:w="1843" w:type="dxa"/>
            <w:tcBorders>
              <w:left w:val="single" w:sz="4" w:space="0" w:color="auto"/>
            </w:tcBorders>
          </w:tcPr>
          <w:p w14:paraId="70520501" w14:textId="77777777" w:rsidR="00A53E41" w:rsidRDefault="00A53E41" w:rsidP="005A49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96DBD8" w14:textId="77777777" w:rsidR="00A53E41" w:rsidRDefault="00A53E41" w:rsidP="005A49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E41" w14:paraId="35A50DE8" w14:textId="77777777" w:rsidTr="005A4901">
        <w:tc>
          <w:tcPr>
            <w:tcW w:w="1843" w:type="dxa"/>
            <w:tcBorders>
              <w:left w:val="single" w:sz="4" w:space="0" w:color="auto"/>
            </w:tcBorders>
          </w:tcPr>
          <w:p w14:paraId="668FCF0B" w14:textId="77777777" w:rsidR="00A53E41" w:rsidRDefault="00A53E41" w:rsidP="005A49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06D84D" w14:textId="77777777" w:rsidR="00A53E41" w:rsidRPr="00E80A51" w:rsidRDefault="00A53E41" w:rsidP="005A4901">
            <w:pPr>
              <w:pStyle w:val="CRCoverPage"/>
              <w:spacing w:after="0"/>
              <w:rPr>
                <w:noProof/>
                <w:lang w:val="fr-FR"/>
              </w:rPr>
            </w:pPr>
            <w:r w:rsidRPr="00986C97">
              <w:t>NR_Mob_enh2</w:t>
            </w:r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FA4CCC0" w14:textId="77777777" w:rsidR="00A53E41" w:rsidRPr="00E80A51" w:rsidRDefault="00A53E41" w:rsidP="005A4901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4FC63B" w14:textId="77777777" w:rsidR="00A53E41" w:rsidRDefault="00A53E41" w:rsidP="005A49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748F29" w14:textId="77777777" w:rsidR="00A53E41" w:rsidRDefault="00A53E41" w:rsidP="005A49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2024-02-19</w:t>
            </w:r>
          </w:p>
        </w:tc>
      </w:tr>
      <w:tr w:rsidR="00A53E41" w14:paraId="62E3E096" w14:textId="77777777" w:rsidTr="005A4901">
        <w:tc>
          <w:tcPr>
            <w:tcW w:w="1843" w:type="dxa"/>
            <w:tcBorders>
              <w:left w:val="single" w:sz="4" w:space="0" w:color="auto"/>
            </w:tcBorders>
          </w:tcPr>
          <w:p w14:paraId="18135A6B" w14:textId="77777777" w:rsidR="00A53E41" w:rsidRDefault="00A53E41" w:rsidP="005A49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808C3E" w14:textId="77777777" w:rsidR="00A53E41" w:rsidRDefault="00A53E41" w:rsidP="005A49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910A68" w14:textId="77777777" w:rsidR="00A53E41" w:rsidRDefault="00A53E41" w:rsidP="005A49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E48F021" w14:textId="77777777" w:rsidR="00A53E41" w:rsidRDefault="00A53E41" w:rsidP="005A49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30EC3F" w14:textId="77777777" w:rsidR="00A53E41" w:rsidRDefault="00A53E41" w:rsidP="005A49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E41" w14:paraId="17EEC1CB" w14:textId="77777777" w:rsidTr="005A490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2BC111" w14:textId="77777777" w:rsidR="00A53E41" w:rsidRDefault="00A53E41" w:rsidP="005A49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9A9C91" w14:textId="77777777" w:rsidR="00A53E41" w:rsidRPr="00587194" w:rsidRDefault="00A53E41" w:rsidP="005A4901">
            <w:pPr>
              <w:pStyle w:val="CRCoverPage"/>
              <w:spacing w:after="0"/>
              <w:ind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753607" w14:textId="77777777" w:rsidR="00A53E41" w:rsidRDefault="00A53E41" w:rsidP="005A490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A66BBC" w14:textId="77777777" w:rsidR="00A53E41" w:rsidRDefault="00A53E41" w:rsidP="005A490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7FBFD3" w14:textId="77777777" w:rsidR="00A53E41" w:rsidRDefault="00A53E41" w:rsidP="005A4901">
            <w:pPr>
              <w:pStyle w:val="CRCoverPage"/>
              <w:spacing w:after="0"/>
              <w:rPr>
                <w:noProof/>
              </w:rPr>
            </w:pPr>
            <w:r>
              <w:t>Rel-18</w:t>
            </w:r>
          </w:p>
        </w:tc>
      </w:tr>
      <w:tr w:rsidR="00A53E41" w14:paraId="1B50EB9E" w14:textId="77777777" w:rsidTr="005A490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D8D4ECE" w14:textId="77777777" w:rsidR="00A53E41" w:rsidRDefault="00A53E41" w:rsidP="005A49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15084E" w14:textId="77777777" w:rsidR="00A53E41" w:rsidRDefault="00A53E41" w:rsidP="005A490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EC7F83" w14:textId="77777777" w:rsidR="00A53E41" w:rsidRDefault="00A53E41" w:rsidP="005A490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E4A313" w14:textId="77777777" w:rsidR="00A53E41" w:rsidRPr="007C2097" w:rsidRDefault="00A53E41" w:rsidP="005A490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 w:rsidRPr="002479E5">
              <w:rPr>
                <w:i/>
                <w:noProof/>
                <w:sz w:val="18"/>
              </w:rPr>
              <w:br/>
              <w:t>Rel-19</w:t>
            </w:r>
            <w:r w:rsidRPr="002479E5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53E41" w14:paraId="776C1161" w14:textId="77777777" w:rsidTr="005A4901">
        <w:tc>
          <w:tcPr>
            <w:tcW w:w="1843" w:type="dxa"/>
          </w:tcPr>
          <w:p w14:paraId="0A6BCC77" w14:textId="77777777" w:rsidR="00A53E41" w:rsidRDefault="00A53E41" w:rsidP="005A49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8FB051" w14:textId="77777777" w:rsidR="00A53E41" w:rsidRDefault="00A53E41" w:rsidP="005A49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E41" w14:paraId="7160FFA9" w14:textId="77777777" w:rsidTr="005A49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E39D0B" w14:textId="77777777" w:rsidR="00A53E41" w:rsidRDefault="00A53E41" w:rsidP="005A49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0F2E0E" w14:textId="77777777" w:rsidR="00F76918" w:rsidRDefault="00FC52B3" w:rsidP="005A4901">
            <w:pPr>
              <w:pStyle w:val="CRCoverPage"/>
            </w:pPr>
            <w:r w:rsidRPr="00FC52B3">
              <w:t xml:space="preserve">For intra-DU LTM, it's unnecessary for the DU to always inform the CU about the cell switch for the UE, which can lead to unnecessary </w:t>
            </w:r>
            <w:proofErr w:type="spellStart"/>
            <w:r w:rsidRPr="00FC52B3">
              <w:t>signaling</w:t>
            </w:r>
            <w:proofErr w:type="spellEnd"/>
            <w:r w:rsidRPr="00FC52B3">
              <w:t xml:space="preserve"> overhead. </w:t>
            </w:r>
          </w:p>
          <w:p w14:paraId="61F7C971" w14:textId="79F7E4BD" w:rsidR="00F76918" w:rsidRDefault="00FC52B3" w:rsidP="005A4901">
            <w:pPr>
              <w:pStyle w:val="CRCoverPage"/>
            </w:pPr>
            <w:r w:rsidRPr="00FC52B3">
              <w:t xml:space="preserve">Moreover, the network's </w:t>
            </w:r>
            <w:proofErr w:type="spellStart"/>
            <w:r w:rsidR="004A0B30">
              <w:t>behavior</w:t>
            </w:r>
            <w:proofErr w:type="spellEnd"/>
            <w:r w:rsidRPr="00FC52B3">
              <w:t xml:space="preserve"> is unclear when the TA cannot be calculated. </w:t>
            </w:r>
          </w:p>
          <w:p w14:paraId="420C6A90" w14:textId="11DCE2DC" w:rsidR="00FC52B3" w:rsidRDefault="00FC52B3" w:rsidP="005A4901">
            <w:pPr>
              <w:pStyle w:val="CRCoverPage"/>
            </w:pPr>
            <w:r w:rsidRPr="00FC52B3">
              <w:t xml:space="preserve">Further updates are needed, particularly regarding the removal of the source </w:t>
            </w:r>
            <w:proofErr w:type="spellStart"/>
            <w:r w:rsidRPr="00FC52B3">
              <w:t>gNB</w:t>
            </w:r>
            <w:proofErr w:type="spellEnd"/>
            <w:r w:rsidRPr="00FC52B3">
              <w:t>-DU ID in the CU-DU TA Information Transfer procedure.</w:t>
            </w:r>
          </w:p>
        </w:tc>
      </w:tr>
      <w:tr w:rsidR="00A53E41" w14:paraId="378D1E35" w14:textId="77777777" w:rsidTr="005A49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3CDF12" w14:textId="77777777" w:rsidR="00A53E41" w:rsidRDefault="00A53E41" w:rsidP="005A49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4685F1" w14:textId="77777777" w:rsidR="00A53E41" w:rsidRDefault="00A53E41" w:rsidP="005A49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E41" w14:paraId="5D92FF98" w14:textId="77777777" w:rsidTr="005A49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C9ED0" w14:textId="77777777" w:rsidR="00A53E41" w:rsidRDefault="00A53E41" w:rsidP="005A49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F556F2" w14:textId="77777777" w:rsidR="00A53E41" w:rsidRDefault="00A53E41" w:rsidP="00A53E41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In the Intra-DU LTM signaling flows, steps 14 and 16 should be optional.</w:t>
            </w:r>
          </w:p>
          <w:p w14:paraId="06D11866" w14:textId="0D7C3C25" w:rsidR="00A53E41" w:rsidRDefault="00691D50" w:rsidP="00A53E41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A90AD8">
              <w:rPr>
                <w:noProof/>
              </w:rPr>
              <w:t xml:space="preserve">a </w:t>
            </w:r>
            <w:r>
              <w:rPr>
                <w:noProof/>
              </w:rPr>
              <w:t xml:space="preserve">note </w:t>
            </w:r>
            <w:r w:rsidR="005B1A89">
              <w:rPr>
                <w:noProof/>
              </w:rPr>
              <w:t>to describe</w:t>
            </w:r>
            <w:r>
              <w:rPr>
                <w:noProof/>
              </w:rPr>
              <w:t xml:space="preserve"> Fallback for TA establishment.</w:t>
            </w:r>
          </w:p>
          <w:p w14:paraId="66156365" w14:textId="023875E0" w:rsidR="00691D50" w:rsidRDefault="00691D50" w:rsidP="00A53E41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the description on omitting source gNB-DU ID in the CU-DU TA Information Transfer procedures.</w:t>
            </w:r>
          </w:p>
        </w:tc>
      </w:tr>
      <w:tr w:rsidR="00A53E41" w14:paraId="2464ADE7" w14:textId="77777777" w:rsidTr="005A49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644541" w14:textId="77777777" w:rsidR="00A53E41" w:rsidRDefault="00A53E41" w:rsidP="005A49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C1C30E" w14:textId="77777777" w:rsidR="00A53E41" w:rsidRDefault="00A53E41" w:rsidP="005A49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E41" w14:paraId="04796596" w14:textId="77777777" w:rsidTr="005A49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704B23" w14:textId="77777777" w:rsidR="00A53E41" w:rsidRDefault="00A53E41" w:rsidP="005A49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FF6959" w14:textId="0BEB07AA" w:rsidR="00A53E41" w:rsidRDefault="00B2272C" w:rsidP="005A49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LTM </w:t>
            </w:r>
            <w:r w:rsidR="00130563">
              <w:rPr>
                <w:noProof/>
              </w:rPr>
              <w:t>function is not supported</w:t>
            </w:r>
            <w:r>
              <w:rPr>
                <w:noProof/>
              </w:rPr>
              <w:t xml:space="preserve"> properly</w:t>
            </w:r>
            <w:r w:rsidR="00A53E41">
              <w:rPr>
                <w:noProof/>
              </w:rPr>
              <w:t>.</w:t>
            </w:r>
          </w:p>
        </w:tc>
      </w:tr>
      <w:tr w:rsidR="00A53E41" w14:paraId="4CA2E1DD" w14:textId="77777777" w:rsidTr="005A4901">
        <w:tc>
          <w:tcPr>
            <w:tcW w:w="2694" w:type="dxa"/>
            <w:gridSpan w:val="2"/>
          </w:tcPr>
          <w:p w14:paraId="403ACE56" w14:textId="77777777" w:rsidR="00A53E41" w:rsidRDefault="00A53E41" w:rsidP="005A49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0A7E7A" w14:textId="77777777" w:rsidR="00A53E41" w:rsidRDefault="00A53E41" w:rsidP="005A49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E41" w14:paraId="4B7C7B5E" w14:textId="77777777" w:rsidTr="005A49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BFC96F" w14:textId="77777777" w:rsidR="00A53E41" w:rsidRDefault="00A53E41" w:rsidP="005A49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9F5B41" w14:textId="4F66D638" w:rsidR="00A53E41" w:rsidRDefault="008236E3" w:rsidP="005A49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8.2.1.4, 8.2.1.5</w:t>
            </w:r>
          </w:p>
        </w:tc>
      </w:tr>
      <w:tr w:rsidR="00A53E41" w14:paraId="6ADAF746" w14:textId="77777777" w:rsidTr="005A49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95AC2E" w14:textId="77777777" w:rsidR="00A53E41" w:rsidRDefault="00A53E41" w:rsidP="005A49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B0AD2" w14:textId="77777777" w:rsidR="00A53E41" w:rsidRDefault="00A53E41" w:rsidP="005A49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E41" w14:paraId="23275A37" w14:textId="77777777" w:rsidTr="005A49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4D2DB1" w14:textId="77777777" w:rsidR="00A53E41" w:rsidRDefault="00A53E41" w:rsidP="005A49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DEC37B" w14:textId="77777777" w:rsidR="00A53E41" w:rsidRDefault="00A53E41" w:rsidP="005A4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FE19FB" w14:textId="77777777" w:rsidR="00A53E41" w:rsidRDefault="00A53E41" w:rsidP="005A4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3772ED" w14:textId="77777777" w:rsidR="00A53E41" w:rsidRDefault="00A53E41" w:rsidP="005A49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409F2D" w14:textId="77777777" w:rsidR="00A53E41" w:rsidRDefault="00A53E41" w:rsidP="005A49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3E41" w14:paraId="74A444ED" w14:textId="77777777" w:rsidTr="005A49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BCB3CB" w14:textId="77777777" w:rsidR="00A53E41" w:rsidRDefault="00A53E41" w:rsidP="005A49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4A34FB" w14:textId="77777777" w:rsidR="00A53E41" w:rsidRDefault="00A53E41" w:rsidP="005A4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F70E8" w14:textId="77777777" w:rsidR="00A53E41" w:rsidRDefault="00A53E41" w:rsidP="005A4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FB2116" w14:textId="77777777" w:rsidR="00A53E41" w:rsidRDefault="00A53E41" w:rsidP="005A49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313AA9" w14:textId="77777777" w:rsidR="00A53E41" w:rsidRDefault="00A53E41" w:rsidP="005A49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53E41" w14:paraId="379300D8" w14:textId="77777777" w:rsidTr="005A49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F528A3" w14:textId="77777777" w:rsidR="00A53E41" w:rsidRDefault="00A53E41" w:rsidP="005A49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24EEAC" w14:textId="77777777" w:rsidR="00A53E41" w:rsidRDefault="00A53E41" w:rsidP="005A4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E5272E" w14:textId="77777777" w:rsidR="00A53E41" w:rsidRDefault="00A53E41" w:rsidP="005A4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1D02BB" w14:textId="77777777" w:rsidR="00A53E41" w:rsidRDefault="00A53E41" w:rsidP="005A49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FE6C71" w14:textId="77777777" w:rsidR="00A53E41" w:rsidRDefault="00A53E41" w:rsidP="005A49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3E41" w14:paraId="513B3A2B" w14:textId="77777777" w:rsidTr="005A49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94377C" w14:textId="77777777" w:rsidR="00A53E41" w:rsidRDefault="00A53E41" w:rsidP="005A49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2161CB" w14:textId="77777777" w:rsidR="00A53E41" w:rsidRDefault="00A53E41" w:rsidP="005A4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B1891A" w14:textId="77777777" w:rsidR="00A53E41" w:rsidRDefault="00A53E41" w:rsidP="005A4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E59AEA" w14:textId="77777777" w:rsidR="00A53E41" w:rsidRDefault="00A53E41" w:rsidP="005A49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74CF23" w14:textId="77777777" w:rsidR="00A53E41" w:rsidRDefault="00A53E41" w:rsidP="005A49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3E41" w14:paraId="303DF655" w14:textId="77777777" w:rsidTr="005A49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37642" w14:textId="77777777" w:rsidR="00A53E41" w:rsidRDefault="00A53E41" w:rsidP="005A49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4CBEBC" w14:textId="77777777" w:rsidR="00A53E41" w:rsidRDefault="00A53E41" w:rsidP="005A4901">
            <w:pPr>
              <w:pStyle w:val="CRCoverPage"/>
              <w:spacing w:after="0"/>
              <w:rPr>
                <w:noProof/>
              </w:rPr>
            </w:pPr>
          </w:p>
        </w:tc>
      </w:tr>
      <w:tr w:rsidR="00A53E41" w14:paraId="25F8A548" w14:textId="77777777" w:rsidTr="005A49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1FF205" w14:textId="77777777" w:rsidR="00A53E41" w:rsidRDefault="00A53E41" w:rsidP="005A49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948D2B" w14:textId="77777777" w:rsidR="00A53E41" w:rsidRDefault="00A53E41" w:rsidP="005A49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53E41" w:rsidRPr="008863B9" w14:paraId="15573AB8" w14:textId="77777777" w:rsidTr="005A490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E97BE5" w14:textId="77777777" w:rsidR="00A53E41" w:rsidRPr="008863B9" w:rsidRDefault="00A53E41" w:rsidP="005A49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42D7A1" w14:textId="77777777" w:rsidR="00A53E41" w:rsidRPr="008863B9" w:rsidRDefault="00A53E41" w:rsidP="005A49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53E41" w14:paraId="3B869B6C" w14:textId="77777777" w:rsidTr="005A49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7468A7" w14:textId="77777777" w:rsidR="00A53E41" w:rsidRDefault="00A53E41" w:rsidP="005A49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FB744" w14:textId="77777777" w:rsidR="00A53E41" w:rsidRDefault="00A53E41" w:rsidP="005A49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055168" w14:textId="77777777" w:rsidR="00A53E41" w:rsidRDefault="00A53E41" w:rsidP="00A53E41">
      <w:pPr>
        <w:pStyle w:val="CRCoverPage"/>
        <w:spacing w:after="0"/>
        <w:rPr>
          <w:noProof/>
          <w:sz w:val="8"/>
          <w:szCs w:val="8"/>
        </w:rPr>
      </w:pPr>
    </w:p>
    <w:p w14:paraId="0510CE17" w14:textId="77777777" w:rsidR="00A53E41" w:rsidRDefault="00A53E41" w:rsidP="00A53E41">
      <w:pPr>
        <w:rPr>
          <w:noProof/>
        </w:rPr>
        <w:sectPr w:rsidR="00A53E41" w:rsidSect="00562C74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BEEA85" w14:textId="77777777" w:rsidR="00A53E41" w:rsidRDefault="00A53E41" w:rsidP="00A53E41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 xml:space="preserve">&lt;&lt;&lt;&lt;&lt;&lt; </w:t>
      </w:r>
      <w:r>
        <w:rPr>
          <w:b/>
          <w:color w:val="FF0000"/>
        </w:rPr>
        <w:t>START OF CHANGES</w:t>
      </w:r>
      <w:r w:rsidRPr="00E95076">
        <w:rPr>
          <w:b/>
          <w:color w:val="FF0000"/>
        </w:rPr>
        <w:t>&gt;&gt;&gt;&gt;&gt;&gt;</w:t>
      </w:r>
    </w:p>
    <w:p w14:paraId="6737E9EC" w14:textId="77777777" w:rsidR="00A53E41" w:rsidRDefault="00A53E41" w:rsidP="00A53E41">
      <w:pPr>
        <w:pStyle w:val="Heading4"/>
        <w:rPr>
          <w:lang w:eastAsia="ja-JP"/>
        </w:rPr>
      </w:pPr>
      <w:bookmarkStart w:id="1" w:name="_Toc155906840"/>
      <w:r>
        <w:t>8.2.1.4</w:t>
      </w:r>
      <w:r>
        <w:tab/>
        <w:t>Intra-</w:t>
      </w:r>
      <w:proofErr w:type="spellStart"/>
      <w:r>
        <w:t>gNB</w:t>
      </w:r>
      <w:proofErr w:type="spellEnd"/>
      <w:r>
        <w:t xml:space="preserve">-DU </w:t>
      </w:r>
      <w:r>
        <w:rPr>
          <w:lang w:val="sv-SE"/>
        </w:rPr>
        <w:t>LTM</w:t>
      </w:r>
      <w:bookmarkEnd w:id="1"/>
      <w:r>
        <w:t xml:space="preserve"> </w:t>
      </w:r>
    </w:p>
    <w:p w14:paraId="6715FB71" w14:textId="77777777" w:rsidR="00A53E41" w:rsidRDefault="00A53E41" w:rsidP="00A53E41">
      <w:pPr>
        <w:rPr>
          <w:lang w:eastAsia="ja-JP"/>
        </w:rPr>
      </w:pPr>
      <w:r>
        <w:rPr>
          <w:lang w:eastAsia="ja-JP"/>
        </w:rPr>
        <w:t xml:space="preserve">This procedure is used for the case when the UE moves within the same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during NR operation for LTM. Figure 8.2.1.4-1 shows the intra-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LTM procedure for intra-NR.</w:t>
      </w:r>
    </w:p>
    <w:p w14:paraId="65A3E322" w14:textId="77777777" w:rsidR="00334DAA" w:rsidRDefault="00334DAA" w:rsidP="00A53E41">
      <w:pPr>
        <w:rPr>
          <w:rFonts w:eastAsia="DengXian"/>
          <w:bCs/>
          <w:sz w:val="18"/>
        </w:rPr>
      </w:pPr>
    </w:p>
    <w:p w14:paraId="515C0FCB" w14:textId="41E63018" w:rsidR="00A53E41" w:rsidRDefault="00562C74" w:rsidP="00A53E41">
      <w:pPr>
        <w:pStyle w:val="TH"/>
        <w:rPr>
          <w:ins w:id="2" w:author="Ericsson" w:date="2024-02-16T20:50:00Z"/>
          <w:rFonts w:eastAsia="DengXian"/>
          <w:noProof/>
        </w:rPr>
      </w:pPr>
      <w:del w:id="3" w:author="Ericsson" w:date="2024-02-16T20:50:00Z">
        <w:r w:rsidDel="007334D0">
          <w:rPr>
            <w:rFonts w:eastAsia="DengXian"/>
            <w:noProof/>
          </w:rPr>
          <w:object w:dxaOrig="9630" w:dyaOrig="12770" w14:anchorId="2F29DB3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8" type="#_x0000_t75" alt="" style="width:482.35pt;height:638.95pt;mso-width-percent:0;mso-height-percent:0;mso-width-percent:0;mso-height-percent:0" o:ole="">
              <v:imagedata r:id="rId20" o:title=""/>
            </v:shape>
            <o:OLEObject Type="Embed" ProgID="Mscgen.Chart" ShapeID="_x0000_i1028" DrawAspect="Content" ObjectID="_1769862852" r:id="rId21"/>
          </w:object>
        </w:r>
      </w:del>
    </w:p>
    <w:p w14:paraId="36098707" w14:textId="213BDFEE" w:rsidR="007A7642" w:rsidRDefault="00562C74" w:rsidP="00A53E41">
      <w:pPr>
        <w:pStyle w:val="TH"/>
        <w:rPr>
          <w:rFonts w:eastAsia="MS Mincho"/>
          <w:lang w:eastAsia="ja-JP"/>
        </w:rPr>
      </w:pPr>
      <w:ins w:id="4" w:author="Ericsson" w:date="2024-02-16T20:50:00Z">
        <w:r>
          <w:rPr>
            <w:noProof/>
          </w:rPr>
          <w:object w:dxaOrig="9647" w:dyaOrig="13021" w14:anchorId="2FF89F70">
            <v:shape id="_x0000_i1027" type="#_x0000_t75" alt="" style="width:481.35pt;height:650.5pt;mso-width-percent:0;mso-height-percent:0;mso-width-percent:0;mso-height-percent:0" o:ole="">
              <v:imagedata r:id="rId22" o:title=""/>
            </v:shape>
            <o:OLEObject Type="Embed" ProgID="Mscgen.Chart" ShapeID="_x0000_i1027" DrawAspect="Content" ObjectID="_1769862853" r:id="rId23"/>
          </w:object>
        </w:r>
      </w:ins>
    </w:p>
    <w:p w14:paraId="53D6AE3E" w14:textId="77777777" w:rsidR="00A53E41" w:rsidRPr="00797559" w:rsidRDefault="00A53E41" w:rsidP="00A53E41">
      <w:pPr>
        <w:pStyle w:val="TF"/>
      </w:pPr>
      <w:r w:rsidRPr="00797559">
        <w:t>Figure 8.2.1.4-1: Intra-</w:t>
      </w:r>
      <w:proofErr w:type="spellStart"/>
      <w:r w:rsidRPr="00797559">
        <w:t>gNB</w:t>
      </w:r>
      <w:proofErr w:type="spellEnd"/>
      <w:r w:rsidRPr="00797559">
        <w:t>-DU LTM</w:t>
      </w:r>
    </w:p>
    <w:p w14:paraId="6DE77602" w14:textId="77777777" w:rsidR="00A53E41" w:rsidRDefault="00A53E41" w:rsidP="00A53E41">
      <w:pPr>
        <w:pStyle w:val="B10"/>
        <w:rPr>
          <w:lang w:eastAsia="zh-CN"/>
        </w:rPr>
      </w:pPr>
      <w:r>
        <w:rPr>
          <w:lang w:eastAsia="zh-CN"/>
        </w:rPr>
        <w:lastRenderedPageBreak/>
        <w:t>1.</w:t>
      </w:r>
      <w:r>
        <w:rPr>
          <w:lang w:eastAsia="zh-CN"/>
        </w:rPr>
        <w:tab/>
        <w:t xml:space="preserve">The UE sends a </w:t>
      </w:r>
      <w:proofErr w:type="spellStart"/>
      <w:r>
        <w:rPr>
          <w:i/>
          <w:lang w:eastAsia="zh-CN"/>
        </w:rPr>
        <w:t>MeasurementReport</w:t>
      </w:r>
      <w:proofErr w:type="spellEnd"/>
      <w:r>
        <w:rPr>
          <w:lang w:eastAsia="zh-CN"/>
        </w:rPr>
        <w:t xml:space="preserve"> message (L3 measurement result)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</w:t>
      </w:r>
      <w:r>
        <w:rPr>
          <w:bCs/>
        </w:rPr>
        <w:t xml:space="preserve"> containing measurements of neighbouring cells</w:t>
      </w:r>
      <w:r>
        <w:rPr>
          <w:lang w:eastAsia="zh-CN"/>
        </w:rPr>
        <w:t xml:space="preserve">.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sends an UL RRC MESSAGE TRANSFER message conveying the received </w:t>
      </w:r>
      <w:proofErr w:type="spellStart"/>
      <w:r>
        <w:rPr>
          <w:i/>
          <w:lang w:eastAsia="zh-CN"/>
        </w:rPr>
        <w:t>MeasurementReport</w:t>
      </w:r>
      <w:proofErr w:type="spellEnd"/>
      <w:r>
        <w:rPr>
          <w:lang w:eastAsia="zh-CN"/>
        </w:rPr>
        <w:t xml:space="preserve">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-CU. </w:t>
      </w:r>
    </w:p>
    <w:p w14:paraId="63A723BC" w14:textId="77777777" w:rsidR="00A53E41" w:rsidRDefault="00A53E41" w:rsidP="00A53E41">
      <w:pPr>
        <w:pStyle w:val="B10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determines to initiate LTM configuration. </w:t>
      </w:r>
    </w:p>
    <w:p w14:paraId="1E12CAA0" w14:textId="77777777" w:rsidR="00A53E41" w:rsidRDefault="00A53E41" w:rsidP="00A53E41">
      <w:pPr>
        <w:pStyle w:val="B10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sends a UE CONTEXT MODIFICATION REQUEST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containing one target candidate cell ID, the LTM configuration ID of the candidate cell, and LTM configuration ID mapping list, the CSI resource configuration. </w:t>
      </w:r>
      <w:r>
        <w:rPr>
          <w:rFonts w:hint="eastAsia"/>
        </w:rPr>
        <w:t xml:space="preserve">The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-CU requests PRACH resources from the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>-DU.</w:t>
      </w:r>
      <w:r>
        <w:t xml:space="preserve"> The </w:t>
      </w:r>
      <w:proofErr w:type="spellStart"/>
      <w:r>
        <w:t>gNB</w:t>
      </w:r>
      <w:proofErr w:type="spellEnd"/>
      <w:r>
        <w:t xml:space="preserve">-CU may request the </w:t>
      </w:r>
      <w:proofErr w:type="spellStart"/>
      <w:r>
        <w:t>gNB</w:t>
      </w:r>
      <w:proofErr w:type="spellEnd"/>
      <w:r>
        <w:t>-DU to provide the lower layer configuration for the purpose of generating the reference configuration.</w:t>
      </w:r>
    </w:p>
    <w:p w14:paraId="51F4221B" w14:textId="77777777" w:rsidR="00A53E41" w:rsidRDefault="00A53E41" w:rsidP="00A53E41">
      <w:pPr>
        <w:pStyle w:val="B10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If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-DU </w:t>
      </w:r>
      <w:r>
        <w:rPr>
          <w:rFonts w:hint="eastAsia"/>
          <w:lang w:val="en-US" w:eastAsia="zh-CN"/>
        </w:rPr>
        <w:t>accepts</w:t>
      </w:r>
      <w:r>
        <w:rPr>
          <w:rFonts w:hint="eastAsia"/>
          <w:lang w:eastAsia="zh-CN"/>
        </w:rPr>
        <w:t xml:space="preserve"> the request of LTM configuration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it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responds with a UE CONTEXT MODIFICATION RESPONSE message including the generated lower layer RRC configurations </w:t>
      </w:r>
      <w:r>
        <w:rPr>
          <w:lang w:val="en-US"/>
        </w:rPr>
        <w:t>(e.g., TCI state configuration, RACH configuration</w:t>
      </w:r>
      <w:bookmarkStart w:id="5" w:name="_Hlk151802997"/>
      <w:r>
        <w:rPr>
          <w:lang w:val="en-US"/>
        </w:rPr>
        <w:t>,</w:t>
      </w:r>
      <w:bookmarkEnd w:id="5"/>
      <w:r>
        <w:rPr>
          <w:lang w:eastAsia="zh-CN"/>
        </w:rPr>
        <w:t xml:space="preserve"> </w:t>
      </w:r>
      <w:r>
        <w:t xml:space="preserve">and </w:t>
      </w:r>
      <w:r>
        <w:rPr>
          <w:lang w:val="en-US"/>
        </w:rPr>
        <w:t>the CSI report configuration</w:t>
      </w:r>
      <w:r>
        <w:t>)</w:t>
      </w:r>
      <w:r>
        <w:rPr>
          <w:lang w:val="en-US"/>
        </w:rPr>
        <w:t xml:space="preserve"> </w:t>
      </w:r>
      <w:r>
        <w:rPr>
          <w:lang w:eastAsia="zh-CN"/>
        </w:rPr>
        <w:t>for the accepted target candidate cell.</w:t>
      </w:r>
    </w:p>
    <w:p w14:paraId="1DCD58AD" w14:textId="77777777" w:rsidR="00A53E41" w:rsidRDefault="00A53E41" w:rsidP="00A53E41">
      <w:pPr>
        <w:pStyle w:val="B10"/>
        <w:rPr>
          <w:lang w:eastAsia="zh-CN"/>
        </w:rPr>
      </w:pPr>
      <w:r>
        <w:rPr>
          <w:lang w:eastAsia="zh-CN"/>
        </w:rPr>
        <w:t>NOTE 1:</w:t>
      </w:r>
      <w:r>
        <w:rPr>
          <w:lang w:eastAsia="zh-CN"/>
        </w:rPr>
        <w:tab/>
        <w:t>Steps 3 and 4 may be initiated multiple times for LTM candidate cell preparation of multiple cells including the source cell.</w:t>
      </w:r>
    </w:p>
    <w:p w14:paraId="69CFA9C8" w14:textId="77777777" w:rsidR="00A53E41" w:rsidRDefault="00A53E41" w:rsidP="00A53E41">
      <w:pPr>
        <w:pStyle w:val="B10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sends a UE CONTEXT MODIFICATION REQUEST message to 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including the collected TCI s</w:t>
      </w:r>
      <w:r>
        <w:rPr>
          <w:rFonts w:hint="eastAsia"/>
          <w:lang w:eastAsia="zh-CN"/>
        </w:rPr>
        <w:t>tate</w:t>
      </w:r>
      <w:r>
        <w:rPr>
          <w:lang w:eastAsia="zh-CN"/>
        </w:rPr>
        <w:t xml:space="preserve"> configurations and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</w:t>
      </w:r>
      <w:r>
        <w:rPr>
          <w:rFonts w:hint="eastAsia"/>
          <w:lang w:eastAsia="zh-CN"/>
        </w:rPr>
        <w:t xml:space="preserve">CU may send </w:t>
      </w:r>
      <w:r>
        <w:rPr>
          <w:lang w:eastAsia="zh-CN"/>
        </w:rPr>
        <w:t xml:space="preserve">the CSI report configuration for all the accepted target candidate cells. </w:t>
      </w:r>
    </w:p>
    <w:p w14:paraId="5EB13BB1" w14:textId="77777777" w:rsidR="00A53E41" w:rsidRDefault="00A53E41" w:rsidP="00A53E41">
      <w:pPr>
        <w:pStyle w:val="B10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 xml:space="preserve">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responds with a UE CONTEXT MODIFICATION RESPONSE message which includes an updated lower layer configuration, e.g., containing the CSI report configuration of the source cell</w:t>
      </w:r>
      <w:bookmarkStart w:id="6" w:name="_Hlk151803765"/>
      <w:r>
        <w:rPr>
          <w:lang w:eastAsia="zh-CN"/>
        </w:rPr>
        <w:t>.</w:t>
      </w:r>
      <w:bookmarkEnd w:id="6"/>
    </w:p>
    <w:p w14:paraId="504BCD91" w14:textId="77777777" w:rsidR="00A53E41" w:rsidRDefault="00A53E41" w:rsidP="00A53E41">
      <w:pPr>
        <w:pStyle w:val="NO"/>
        <w:rPr>
          <w:lang w:eastAsia="zh-CN"/>
        </w:rPr>
      </w:pPr>
      <w:r>
        <w:rPr>
          <w:lang w:eastAsia="zh-CN"/>
        </w:rPr>
        <w:t>NOTE 2</w:t>
      </w:r>
      <w:r w:rsidRPr="00324EDA">
        <w:t>:</w:t>
      </w:r>
      <w:r w:rsidRPr="00324EDA">
        <w:tab/>
        <w:t>In case of subsequent LTM, the CU-initiated UE Context Modification</w:t>
      </w:r>
      <w:r w:rsidRPr="00324EDA">
        <w:rPr>
          <w:rFonts w:hint="eastAsia"/>
        </w:rPr>
        <w:t xml:space="preserve"> </w:t>
      </w:r>
      <w:r w:rsidRPr="00324EDA">
        <w:t xml:space="preserve">procedure may be invoked per each candidate cell to transfer to the candidate </w:t>
      </w:r>
      <w:proofErr w:type="spellStart"/>
      <w:r w:rsidRPr="00324EDA">
        <w:t>gNB</w:t>
      </w:r>
      <w:proofErr w:type="spellEnd"/>
      <w:r w:rsidRPr="00324EDA">
        <w:t>-DU the CSI report configuration, TCI state information, RACH configuration, and the LTM configuration IDs of the candidate cells.</w:t>
      </w:r>
    </w:p>
    <w:p w14:paraId="071A0C78" w14:textId="77777777" w:rsidR="00A53E41" w:rsidRDefault="00A53E41" w:rsidP="00A53E41">
      <w:pPr>
        <w:pStyle w:val="B10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sends a DL RRC MESSAGE TRANSFER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-DU, which includes the generated </w:t>
      </w:r>
      <w:proofErr w:type="spellStart"/>
      <w:r>
        <w:rPr>
          <w:i/>
          <w:lang w:eastAsia="zh-CN"/>
        </w:rPr>
        <w:t>RRCReconfiguration</w:t>
      </w:r>
      <w:proofErr w:type="spellEnd"/>
      <w:r>
        <w:rPr>
          <w:lang w:eastAsia="zh-CN"/>
        </w:rPr>
        <w:t xml:space="preserve"> message with the</w:t>
      </w:r>
      <w:r>
        <w:rPr>
          <w:lang w:val="en-US" w:eastAsia="zh-CN"/>
        </w:rPr>
        <w:t xml:space="preserve"> </w:t>
      </w:r>
      <w:r>
        <w:rPr>
          <w:lang w:eastAsia="zh-CN"/>
        </w:rPr>
        <w:t>LTM configuration.</w:t>
      </w:r>
    </w:p>
    <w:p w14:paraId="0D5D1470" w14:textId="77777777" w:rsidR="00A53E41" w:rsidRDefault="00A53E41" w:rsidP="00A53E41">
      <w:pPr>
        <w:pStyle w:val="B10"/>
      </w:pPr>
      <w:r>
        <w:t>8.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forwards the received </w:t>
      </w:r>
      <w:proofErr w:type="spellStart"/>
      <w:r>
        <w:rPr>
          <w:i/>
        </w:rPr>
        <w:t>RRCReconfiguration</w:t>
      </w:r>
      <w:proofErr w:type="spellEnd"/>
      <w:r>
        <w:t xml:space="preserve"> message to the UE.</w:t>
      </w:r>
    </w:p>
    <w:p w14:paraId="46E5D30C" w14:textId="77777777" w:rsidR="00A53E41" w:rsidRDefault="00A53E41" w:rsidP="00A53E41">
      <w:pPr>
        <w:pStyle w:val="B10"/>
      </w:pPr>
      <w:r>
        <w:rPr>
          <w:lang w:eastAsia="zh-CN"/>
        </w:rPr>
        <w:t>9.</w:t>
      </w:r>
      <w:r>
        <w:rPr>
          <w:lang w:eastAsia="zh-CN"/>
        </w:rPr>
        <w:tab/>
        <w:t xml:space="preserve">The UE responds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with an </w:t>
      </w:r>
      <w:proofErr w:type="spellStart"/>
      <w:r>
        <w:rPr>
          <w:i/>
          <w:lang w:eastAsia="zh-CN"/>
        </w:rPr>
        <w:t>RRCReconfigurationComplete</w:t>
      </w:r>
      <w:proofErr w:type="spellEnd"/>
      <w:r>
        <w:rPr>
          <w:lang w:eastAsia="zh-CN"/>
        </w:rPr>
        <w:t xml:space="preserve"> message.</w:t>
      </w:r>
    </w:p>
    <w:p w14:paraId="79DE3C56" w14:textId="77777777" w:rsidR="00A53E41" w:rsidRDefault="00A53E41" w:rsidP="00A53E41">
      <w:pPr>
        <w:pStyle w:val="B10"/>
      </w:pPr>
      <w:r>
        <w:rPr>
          <w:lang w:eastAsia="zh-CN"/>
        </w:rPr>
        <w:t>10.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forwards the</w:t>
      </w:r>
      <w:r>
        <w:rPr>
          <w:i/>
          <w:lang w:eastAsia="zh-CN"/>
        </w:rPr>
        <w:t xml:space="preserve"> </w:t>
      </w:r>
      <w:proofErr w:type="spellStart"/>
      <w:r>
        <w:rPr>
          <w:i/>
          <w:lang w:eastAsia="zh-CN"/>
        </w:rPr>
        <w:t>RRCReconfigurationComplete</w:t>
      </w:r>
      <w:proofErr w:type="spellEnd"/>
      <w:r>
        <w:rPr>
          <w:lang w:eastAsia="zh-CN"/>
        </w:rPr>
        <w:t xml:space="preserve"> message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via an UL RRC MESSAGE TRANSFER message. </w:t>
      </w:r>
    </w:p>
    <w:p w14:paraId="5DBDAC4C" w14:textId="77777777" w:rsidR="00A53E41" w:rsidRDefault="00A53E41" w:rsidP="00A53E41">
      <w:pPr>
        <w:pStyle w:val="B10"/>
      </w:pPr>
      <w:r>
        <w:rPr>
          <w:lang w:val="en-US"/>
        </w:rPr>
        <w:t>11.</w:t>
      </w:r>
      <w:r>
        <w:rPr>
          <w:lang w:val="en-US"/>
        </w:rPr>
        <w:tab/>
        <w:t>Early synchronization may be performed as specified in TS 38.300 [2].</w:t>
      </w:r>
    </w:p>
    <w:p w14:paraId="5087BF98" w14:textId="77777777" w:rsidR="00A53E41" w:rsidRDefault="00A53E41" w:rsidP="00A53E41">
      <w:pPr>
        <w:pStyle w:val="B10"/>
      </w:pPr>
      <w:r>
        <w:rPr>
          <w:rFonts w:ascii="Times" w:eastAsia="Malgun Gothic" w:hAnsi="Times"/>
        </w:rPr>
        <w:t>12.</w:t>
      </w:r>
      <w:r>
        <w:rPr>
          <w:rFonts w:ascii="Times" w:eastAsia="Malgun Gothic" w:hAnsi="Times"/>
        </w:rPr>
        <w:tab/>
        <w:t xml:space="preserve">The UE sends the </w:t>
      </w:r>
      <w:r>
        <w:rPr>
          <w:rFonts w:ascii="Times" w:hAnsi="Times"/>
          <w:lang w:val="en-US" w:eastAsia="zh-CN"/>
        </w:rPr>
        <w:t>L1</w:t>
      </w:r>
      <w:r>
        <w:rPr>
          <w:rFonts w:ascii="Times" w:eastAsia="Malgun Gothic" w:hAnsi="Times"/>
        </w:rPr>
        <w:t xml:space="preserve"> measurement result to the </w:t>
      </w:r>
      <w:proofErr w:type="spellStart"/>
      <w:r>
        <w:rPr>
          <w:rFonts w:ascii="Times" w:eastAsia="Malgun Gothic" w:hAnsi="Times"/>
        </w:rPr>
        <w:t>gNB</w:t>
      </w:r>
      <w:proofErr w:type="spellEnd"/>
      <w:r>
        <w:rPr>
          <w:rFonts w:ascii="DengXian" w:eastAsia="DengXian" w:hAnsi="DengXian" w:hint="eastAsia"/>
          <w:lang w:eastAsia="zh-CN"/>
        </w:rPr>
        <w:t>-</w:t>
      </w:r>
      <w:r>
        <w:rPr>
          <w:rFonts w:ascii="Times" w:eastAsia="Malgun Gothic" w:hAnsi="Times"/>
        </w:rPr>
        <w:t xml:space="preserve">DU. The </w:t>
      </w:r>
      <w:proofErr w:type="spellStart"/>
      <w:r>
        <w:rPr>
          <w:rFonts w:ascii="Times" w:eastAsia="Malgun Gothic" w:hAnsi="Times"/>
        </w:rPr>
        <w:t>gNB</w:t>
      </w:r>
      <w:proofErr w:type="spellEnd"/>
      <w:r>
        <w:rPr>
          <w:rFonts w:ascii="Times" w:eastAsia="Malgun Gothic" w:hAnsi="Times"/>
        </w:rPr>
        <w:t>-DU decides to execute LTM.</w:t>
      </w:r>
    </w:p>
    <w:p w14:paraId="02CDF7D9" w14:textId="77777777" w:rsidR="00A53E41" w:rsidRDefault="00A53E41" w:rsidP="00A53E41">
      <w:pPr>
        <w:pStyle w:val="B10"/>
        <w:rPr>
          <w:rFonts w:ascii="Times" w:eastAsia="Malgun Gothic" w:hAnsi="Times"/>
        </w:rPr>
      </w:pPr>
      <w:r>
        <w:rPr>
          <w:rFonts w:ascii="Times" w:eastAsia="Malgun Gothic" w:hAnsi="Times"/>
        </w:rPr>
        <w:t>13.</w:t>
      </w:r>
      <w:r>
        <w:rPr>
          <w:rFonts w:ascii="Times" w:eastAsia="Malgun Gothic" w:hAnsi="Times"/>
        </w:rPr>
        <w:tab/>
        <w:t xml:space="preserve">The </w:t>
      </w:r>
      <w:proofErr w:type="spellStart"/>
      <w:r>
        <w:rPr>
          <w:rFonts w:ascii="Times" w:eastAsia="Malgun Gothic" w:hAnsi="Times"/>
        </w:rPr>
        <w:t>gNB</w:t>
      </w:r>
      <w:proofErr w:type="spellEnd"/>
      <w:r>
        <w:rPr>
          <w:rFonts w:ascii="Times" w:eastAsia="Malgun Gothic" w:hAnsi="Times"/>
        </w:rPr>
        <w:t xml:space="preserve">-DU sends the Cell Switch command to the UE. </w:t>
      </w:r>
    </w:p>
    <w:p w14:paraId="32A9FA34" w14:textId="49D343D0" w:rsidR="00A53E41" w:rsidRDefault="00A53E41" w:rsidP="00A53E41">
      <w:pPr>
        <w:pStyle w:val="B10"/>
      </w:pPr>
      <w:r>
        <w:t>14.</w:t>
      </w:r>
      <w:r>
        <w:tab/>
      </w:r>
      <w:r>
        <w:rPr>
          <w:rFonts w:hint="eastAsia"/>
        </w:rPr>
        <w:t xml:space="preserve">The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-DU </w:t>
      </w:r>
      <w:ins w:id="7" w:author="Ericsson" w:date="2024-02-17T17:30:00Z">
        <w:r w:rsidR="002976CB">
          <w:t xml:space="preserve">may </w:t>
        </w:r>
      </w:ins>
      <w:r w:rsidR="002976CB">
        <w:rPr>
          <w:lang w:val="en-US"/>
        </w:rPr>
        <w:t>send</w:t>
      </w:r>
      <w:del w:id="8" w:author="Ericsson" w:date="2024-02-17T17:30:00Z">
        <w:r w:rsidR="002976CB" w:rsidDel="002976CB">
          <w:rPr>
            <w:lang w:val="en-US"/>
          </w:rPr>
          <w:delText>s</w:delText>
        </w:r>
      </w:del>
      <w:r w:rsidR="002976CB">
        <w:rPr>
          <w:lang w:val="en-US"/>
        </w:rPr>
        <w:t xml:space="preserve"> </w:t>
      </w:r>
      <w:r>
        <w:rPr>
          <w:rFonts w:hint="eastAsia"/>
          <w:lang w:val="en-US"/>
        </w:rPr>
        <w:t xml:space="preserve">the </w:t>
      </w:r>
      <w:r>
        <w:rPr>
          <w:rFonts w:eastAsia="SimSun"/>
        </w:rPr>
        <w:t xml:space="preserve">DU-CU </w:t>
      </w:r>
      <w:r>
        <w:rPr>
          <w:rFonts w:hint="eastAsia"/>
          <w:lang w:val="en-US"/>
        </w:rPr>
        <w:t xml:space="preserve">CELL CHANGE NOTIFICATION message </w:t>
      </w:r>
      <w:r>
        <w:t xml:space="preserve">to </w:t>
      </w:r>
      <w:r>
        <w:rPr>
          <w:rFonts w:hint="eastAsia"/>
        </w:rPr>
        <w:t xml:space="preserve">the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-CU </w:t>
      </w:r>
      <w:r>
        <w:rPr>
          <w:rFonts w:hint="eastAsia"/>
          <w:lang w:val="en-US"/>
        </w:rPr>
        <w:t>to indicate</w:t>
      </w:r>
      <w:r>
        <w:rPr>
          <w:lang w:val="en-US"/>
        </w:rPr>
        <w:t xml:space="preserve"> </w:t>
      </w:r>
      <w:r>
        <w:rPr>
          <w:rFonts w:hint="eastAsia"/>
        </w:rPr>
        <w:t xml:space="preserve">the initiation of the </w:t>
      </w:r>
      <w:r>
        <w:t xml:space="preserve">Cell Switch </w:t>
      </w:r>
      <w:r>
        <w:rPr>
          <w:rFonts w:hint="eastAsia"/>
        </w:rPr>
        <w:t>command to the UE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hint="eastAsia"/>
        </w:rPr>
        <w:t xml:space="preserve">including the </w:t>
      </w:r>
      <w:r>
        <w:t>t</w:t>
      </w:r>
      <w:r>
        <w:rPr>
          <w:rFonts w:hint="eastAsia"/>
        </w:rPr>
        <w:t>arget cell ID</w:t>
      </w:r>
      <w:r>
        <w:t xml:space="preserve"> and the TCI state ID</w:t>
      </w:r>
      <w:r>
        <w:rPr>
          <w:rFonts w:hint="eastAsia"/>
        </w:rPr>
        <w:t>.</w:t>
      </w:r>
      <w:r>
        <w:rPr>
          <w:rFonts w:eastAsia="SimSun" w:hint="eastAsia"/>
          <w:lang w:val="en-US" w:eastAsia="zh-CN"/>
        </w:rPr>
        <w:t xml:space="preserve"> </w:t>
      </w:r>
    </w:p>
    <w:p w14:paraId="3DF0637A" w14:textId="77777777" w:rsidR="00A53E41" w:rsidRDefault="00A53E41" w:rsidP="00A53E41">
      <w:pPr>
        <w:pStyle w:val="B10"/>
      </w:pPr>
      <w:r>
        <w:t>15.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detects the UE access </w:t>
      </w:r>
      <w:r>
        <w:rPr>
          <w:rFonts w:eastAsia="SimSun"/>
        </w:rPr>
        <w:t>as specified in TS 38.300 [2].</w:t>
      </w:r>
    </w:p>
    <w:p w14:paraId="4A250DD8" w14:textId="1E57D569" w:rsidR="00A53E41" w:rsidRDefault="00A53E41" w:rsidP="00A53E41">
      <w:pPr>
        <w:pStyle w:val="B10"/>
      </w:pPr>
      <w:r>
        <w:t>16.</w:t>
      </w:r>
      <w:r>
        <w:tab/>
        <w:t xml:space="preserve">The target </w:t>
      </w:r>
      <w:proofErr w:type="spellStart"/>
      <w:r>
        <w:t>gNB</w:t>
      </w:r>
      <w:proofErr w:type="spellEnd"/>
      <w:r>
        <w:t xml:space="preserve">-DU </w:t>
      </w:r>
      <w:ins w:id="9" w:author="Ericsson" w:date="2024-02-17T17:30:00Z">
        <w:r w:rsidR="002976CB">
          <w:t xml:space="preserve">may </w:t>
        </w:r>
      </w:ins>
      <w:r>
        <w:t>send</w:t>
      </w:r>
      <w:del w:id="10" w:author="Ericsson" w:date="2024-02-17T17:30:00Z">
        <w:r w:rsidR="002976CB" w:rsidDel="002976CB">
          <w:delText>s</w:delText>
        </w:r>
      </w:del>
      <w:r>
        <w:t xml:space="preserve"> the ACCESS SUCCESS message to the </w:t>
      </w:r>
      <w:proofErr w:type="spellStart"/>
      <w:r>
        <w:t>gNB</w:t>
      </w:r>
      <w:proofErr w:type="spellEnd"/>
      <w:r>
        <w:t xml:space="preserve">-CU with the target </w:t>
      </w:r>
      <w:r>
        <w:rPr>
          <w:rFonts w:hint="eastAsia"/>
          <w:lang w:val="en-US" w:eastAsia="zh-CN"/>
        </w:rPr>
        <w:t>c</w:t>
      </w:r>
      <w:r>
        <w:t>ell ID.</w:t>
      </w:r>
    </w:p>
    <w:p w14:paraId="0A90FF19" w14:textId="77777777" w:rsidR="00A53E41" w:rsidRDefault="00A53E41" w:rsidP="00A53E41">
      <w:pPr>
        <w:pStyle w:val="B10"/>
      </w:pPr>
      <w:r>
        <w:t>17.</w:t>
      </w:r>
      <w:r>
        <w:tab/>
        <w:t xml:space="preserve">The UE sends an </w:t>
      </w:r>
      <w:proofErr w:type="spellStart"/>
      <w:r>
        <w:rPr>
          <w:i/>
        </w:rPr>
        <w:t>RRCReconfigurationComplete</w:t>
      </w:r>
      <w:proofErr w:type="spellEnd"/>
      <w:r>
        <w:t xml:space="preserve"> message to the </w:t>
      </w:r>
      <w:proofErr w:type="spellStart"/>
      <w:r>
        <w:t>gNB</w:t>
      </w:r>
      <w:proofErr w:type="spellEnd"/>
      <w:r>
        <w:t>-DU.</w:t>
      </w:r>
    </w:p>
    <w:p w14:paraId="77971D92" w14:textId="77777777" w:rsidR="00A53E41" w:rsidRDefault="00A53E41" w:rsidP="00A53E41">
      <w:pPr>
        <w:pStyle w:val="B10"/>
      </w:pPr>
      <w:r>
        <w:t>18.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forwards the </w:t>
      </w:r>
      <w:proofErr w:type="spellStart"/>
      <w:r>
        <w:rPr>
          <w:i/>
        </w:rPr>
        <w:t>RRCReconfigurationComplete</w:t>
      </w:r>
      <w:proofErr w:type="spellEnd"/>
      <w:r>
        <w:t xml:space="preserve"> message to the </w:t>
      </w:r>
      <w:proofErr w:type="spellStart"/>
      <w:r>
        <w:t>gNB</w:t>
      </w:r>
      <w:proofErr w:type="spellEnd"/>
      <w:r>
        <w:t>-CU via an UL RRC MESSAGE TRANSFER message.</w:t>
      </w:r>
    </w:p>
    <w:p w14:paraId="7B5672C8" w14:textId="77777777" w:rsidR="00A53E41" w:rsidRDefault="00A53E41" w:rsidP="00A53E41">
      <w:pPr>
        <w:pStyle w:val="B10"/>
      </w:pPr>
      <w:r>
        <w:t>19.</w:t>
      </w:r>
      <w:r>
        <w:tab/>
      </w:r>
      <w:r>
        <w:rPr>
          <w:rFonts w:hint="eastAsia"/>
        </w:rPr>
        <w:t>T</w:t>
      </w:r>
      <w:r>
        <w:t xml:space="preserve">he </w:t>
      </w:r>
      <w:proofErr w:type="spellStart"/>
      <w:r>
        <w:t>gNB</w:t>
      </w:r>
      <w:proofErr w:type="spellEnd"/>
      <w:r>
        <w:t xml:space="preserve">-CU may send the UE CONTEXT MODIFICATION REQUEST message to the </w:t>
      </w:r>
      <w:proofErr w:type="spellStart"/>
      <w:r>
        <w:t>gNB</w:t>
      </w:r>
      <w:proofErr w:type="spellEnd"/>
      <w:r>
        <w:t>-DU to release the resources of prepared cells.</w:t>
      </w:r>
    </w:p>
    <w:p w14:paraId="3E7E4F87" w14:textId="77777777" w:rsidR="00A53E41" w:rsidRPr="00324EDA" w:rsidRDefault="00A53E41" w:rsidP="00A53E41">
      <w:pPr>
        <w:pStyle w:val="B10"/>
      </w:pPr>
      <w:r>
        <w:t>20.</w:t>
      </w:r>
      <w:r>
        <w:tab/>
      </w:r>
      <w:r>
        <w:rPr>
          <w:rFonts w:hint="eastAsia"/>
        </w:rPr>
        <w:t>T</w:t>
      </w:r>
      <w:r>
        <w:t xml:space="preserve">he </w:t>
      </w:r>
      <w:proofErr w:type="spellStart"/>
      <w:r>
        <w:t>gNB</w:t>
      </w:r>
      <w:proofErr w:type="spellEnd"/>
      <w:r>
        <w:t>-DU responds with a UE CONTEXT MODIFICATION RESPONSE message.</w:t>
      </w:r>
    </w:p>
    <w:p w14:paraId="0EBDC50A" w14:textId="77777777" w:rsidR="00A53E41" w:rsidRDefault="00A53E41" w:rsidP="00A53E41">
      <w:pPr>
        <w:pStyle w:val="Heading4"/>
        <w:rPr>
          <w:lang w:eastAsia="ja-JP"/>
        </w:rPr>
      </w:pPr>
      <w:bookmarkStart w:id="11" w:name="_Toc155906841"/>
      <w:r>
        <w:lastRenderedPageBreak/>
        <w:t>8.2.1.5</w:t>
      </w:r>
      <w:r>
        <w:tab/>
        <w:t>Inter-</w:t>
      </w:r>
      <w:proofErr w:type="spellStart"/>
      <w:r>
        <w:t>gNB</w:t>
      </w:r>
      <w:proofErr w:type="spellEnd"/>
      <w:r>
        <w:t>-DU LTM</w:t>
      </w:r>
      <w:bookmarkEnd w:id="11"/>
    </w:p>
    <w:p w14:paraId="213CBFB1" w14:textId="77777777" w:rsidR="00A53E41" w:rsidRDefault="00A53E41" w:rsidP="00A53E41">
      <w:pPr>
        <w:rPr>
          <w:rFonts w:eastAsia="SimSun"/>
          <w:b/>
          <w:bCs/>
          <w:lang w:val="en-US" w:eastAsia="zh-CN"/>
        </w:rPr>
      </w:pPr>
      <w:r>
        <w:rPr>
          <w:lang w:eastAsia="ja-JP"/>
        </w:rPr>
        <w:t xml:space="preserve">This procedure is used for the case when the UE moves from one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to another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within the same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-CU during NR operation for LTM. Figure 8.2.1.5-1 shows the inter-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LTM procedure for intra-NR.</w:t>
      </w:r>
    </w:p>
    <w:p w14:paraId="32929F7A" w14:textId="77777777" w:rsidR="00A53E41" w:rsidRPr="00F75BB3" w:rsidRDefault="00A53E41" w:rsidP="00A53E41">
      <w:pPr>
        <w:spacing w:line="300" w:lineRule="auto"/>
        <w:jc w:val="both"/>
        <w:rPr>
          <w:rFonts w:eastAsia="DengXian"/>
          <w:bCs/>
          <w:sz w:val="18"/>
          <w:lang w:val="en-US"/>
        </w:rPr>
      </w:pPr>
    </w:p>
    <w:p w14:paraId="3DFCCB4F" w14:textId="6F3AFC2E" w:rsidR="00A53E41" w:rsidRDefault="00562C74" w:rsidP="00E159AC">
      <w:pPr>
        <w:pStyle w:val="TH"/>
        <w:tabs>
          <w:tab w:val="left" w:pos="2552"/>
        </w:tabs>
        <w:spacing w:line="300" w:lineRule="auto"/>
        <w:jc w:val="both"/>
      </w:pPr>
      <w:r>
        <w:rPr>
          <w:noProof/>
        </w:rPr>
        <w:object w:dxaOrig="9640" w:dyaOrig="14135" w14:anchorId="44E96B98">
          <v:shape id="_x0000_i1026" type="#_x0000_t75" alt="" style="width:482.35pt;height:706.9pt;mso-width-percent:0;mso-height-percent:0;mso-width-percent:0;mso-height-percent:0" o:ole="">
            <v:imagedata r:id="rId24" o:title=""/>
          </v:shape>
          <o:OLEObject Type="Embed" ProgID="Mscgen.Chart" ShapeID="_x0000_i1026" DrawAspect="Content" ObjectID="_1769862854" r:id="rId25"/>
        </w:object>
      </w:r>
    </w:p>
    <w:p w14:paraId="26107430" w14:textId="77777777" w:rsidR="00A53E41" w:rsidRPr="00797559" w:rsidRDefault="00A53E41" w:rsidP="00A53E41">
      <w:pPr>
        <w:pStyle w:val="TF"/>
        <w:rPr>
          <w:lang w:eastAsia="zh-CN"/>
        </w:rPr>
      </w:pPr>
      <w:r w:rsidRPr="00797559">
        <w:rPr>
          <w:lang w:eastAsia="ja-JP"/>
        </w:rPr>
        <w:lastRenderedPageBreak/>
        <w:t>Figure 8.2.1.5-1</w:t>
      </w:r>
      <w:r w:rsidRPr="00797559">
        <w:rPr>
          <w:lang w:eastAsia="zh-CN"/>
        </w:rPr>
        <w:t>: Inter-</w:t>
      </w:r>
      <w:proofErr w:type="spellStart"/>
      <w:r w:rsidRPr="00797559">
        <w:rPr>
          <w:lang w:eastAsia="zh-CN"/>
        </w:rPr>
        <w:t>gNB</w:t>
      </w:r>
      <w:proofErr w:type="spellEnd"/>
      <w:r w:rsidRPr="00797559">
        <w:rPr>
          <w:lang w:eastAsia="zh-CN"/>
        </w:rPr>
        <w:t>-DU LTM</w:t>
      </w:r>
    </w:p>
    <w:p w14:paraId="60460AC9" w14:textId="77777777" w:rsidR="00A53E41" w:rsidRDefault="00A53E41" w:rsidP="00A53E41">
      <w:pPr>
        <w:pStyle w:val="B10"/>
        <w:rPr>
          <w:lang w:val="en-US" w:eastAsia="zh-CN"/>
        </w:rPr>
      </w:pPr>
      <w:r>
        <w:rPr>
          <w:lang w:val="en-US" w:eastAsia="zh-CN"/>
        </w:rPr>
        <w:t>1.</w:t>
      </w:r>
      <w:r>
        <w:tab/>
      </w:r>
      <w:r>
        <w:rPr>
          <w:lang w:val="en-US" w:eastAsia="zh-CN"/>
        </w:rPr>
        <w:t xml:space="preserve">The UE sends a </w:t>
      </w:r>
      <w:proofErr w:type="spellStart"/>
      <w:r>
        <w:rPr>
          <w:i/>
          <w:lang w:val="en-US" w:eastAsia="zh-CN"/>
        </w:rPr>
        <w:t>MeasurementReport</w:t>
      </w:r>
      <w:proofErr w:type="spellEnd"/>
      <w:r>
        <w:rPr>
          <w:lang w:val="en-US" w:eastAsia="zh-CN"/>
        </w:rPr>
        <w:t xml:space="preserve"> message (L3 measurement result) to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containing measurements of </w:t>
      </w:r>
      <w:r>
        <w:t>neighbouring</w:t>
      </w:r>
      <w:r>
        <w:rPr>
          <w:lang w:val="en-US" w:eastAsia="zh-CN"/>
        </w:rPr>
        <w:t xml:space="preserve"> cells.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sends an UL RRC MESSAGE TRANSFER message conveying the received </w:t>
      </w:r>
      <w:proofErr w:type="spellStart"/>
      <w:r>
        <w:rPr>
          <w:i/>
          <w:lang w:val="en-US" w:eastAsia="zh-CN"/>
        </w:rPr>
        <w:t>MeasurementReport</w:t>
      </w:r>
      <w:proofErr w:type="spellEnd"/>
      <w:r>
        <w:rPr>
          <w:lang w:val="en-US" w:eastAsia="zh-CN"/>
        </w:rPr>
        <w:t xml:space="preserve"> message to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-CU. </w:t>
      </w:r>
    </w:p>
    <w:p w14:paraId="7A18A771" w14:textId="77777777" w:rsidR="00A53E41" w:rsidRDefault="00A53E41" w:rsidP="00A53E41">
      <w:pPr>
        <w:pStyle w:val="B10"/>
        <w:rPr>
          <w:lang w:val="en-US" w:eastAsia="zh-CN"/>
        </w:rPr>
      </w:pPr>
      <w:r>
        <w:rPr>
          <w:lang w:val="en-US" w:eastAsia="zh-CN"/>
        </w:rPr>
        <w:t>2.</w:t>
      </w:r>
      <w:r>
        <w:tab/>
      </w:r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determines to initiate LTM configuration. </w:t>
      </w:r>
    </w:p>
    <w:p w14:paraId="1EDCA5DF" w14:textId="77777777" w:rsidR="00A53E41" w:rsidRDefault="00A53E41" w:rsidP="00A53E41">
      <w:pPr>
        <w:pStyle w:val="B10"/>
        <w:rPr>
          <w:lang w:val="en-US" w:eastAsia="zh-CN"/>
        </w:rPr>
      </w:pPr>
      <w:r>
        <w:rPr>
          <w:lang w:val="en-US" w:eastAsia="zh-CN"/>
        </w:rPr>
        <w:t>3.</w:t>
      </w:r>
      <w:r>
        <w:tab/>
      </w:r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sends a UE CONTEXT SETUP REQUEST message to 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-DU(s), containing one target candidate cell ID, the LTM configuration ID of the candidate cell, LTM configuration ID mapping list, and the CSI resource configuration.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indicates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ID, and requests PRACH resources from 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-DU.</w:t>
      </w:r>
      <w:r>
        <w:t xml:space="preserve"> The </w:t>
      </w:r>
      <w:proofErr w:type="spellStart"/>
      <w:r>
        <w:t>gNB</w:t>
      </w:r>
      <w:proofErr w:type="spellEnd"/>
      <w:r>
        <w:t xml:space="preserve">-CU may request the candidate </w:t>
      </w:r>
      <w:proofErr w:type="spellStart"/>
      <w:r>
        <w:t>gNB</w:t>
      </w:r>
      <w:proofErr w:type="spellEnd"/>
      <w:r>
        <w:t>-DU to provide the lower layer configuration for the purpose of generating the reference configuration.</w:t>
      </w:r>
    </w:p>
    <w:p w14:paraId="11D40D3E" w14:textId="77777777" w:rsidR="00A53E41" w:rsidRDefault="00A53E41" w:rsidP="00A53E41">
      <w:pPr>
        <w:pStyle w:val="B10"/>
        <w:rPr>
          <w:iCs/>
          <w:lang w:val="en-US" w:eastAsia="zh-CN"/>
        </w:rPr>
      </w:pPr>
      <w:r>
        <w:rPr>
          <w:lang w:val="en-US" w:eastAsia="zh-CN"/>
        </w:rPr>
        <w:t>4.</w:t>
      </w:r>
      <w:r>
        <w:tab/>
      </w:r>
      <w:r>
        <w:rPr>
          <w:lang w:val="en-US" w:eastAsia="zh-CN"/>
        </w:rPr>
        <w:t xml:space="preserve">If 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-DU accepts the request of LTM configuration, it responds with a UE CONTEXT SETUP RESPONSE message including the generated lower layer RRC configuration</w:t>
      </w:r>
      <w:r>
        <w:rPr>
          <w:szCs w:val="22"/>
          <w:lang w:val="en-US" w:eastAsia="zh-CN"/>
        </w:rPr>
        <w:t>s (e.g., TCI state configuration, RACH configuration, and the CSI report configuration) for the accepted target candidate cell.</w:t>
      </w:r>
    </w:p>
    <w:p w14:paraId="0F0CC3F7" w14:textId="77777777" w:rsidR="00A53E41" w:rsidRDefault="00A53E41" w:rsidP="00A53E41">
      <w:pPr>
        <w:pStyle w:val="NO"/>
        <w:rPr>
          <w:lang w:eastAsia="ja-JP"/>
        </w:rPr>
      </w:pPr>
      <w:r w:rsidRPr="00C14396">
        <w:rPr>
          <w:lang w:eastAsia="ja-JP"/>
        </w:rPr>
        <w:t>NOTE</w:t>
      </w:r>
      <w:r>
        <w:rPr>
          <w:lang w:eastAsia="ja-JP"/>
        </w:rPr>
        <w:t xml:space="preserve"> 1</w:t>
      </w:r>
      <w:r w:rsidRPr="00C14396">
        <w:rPr>
          <w:lang w:eastAsia="ja-JP"/>
        </w:rPr>
        <w:t>:</w:t>
      </w:r>
      <w:r>
        <w:rPr>
          <w:lang w:eastAsia="ja-JP"/>
        </w:rPr>
        <w:tab/>
      </w:r>
      <w:r w:rsidRPr="00C14396">
        <w:rPr>
          <w:lang w:eastAsia="ja-JP"/>
        </w:rPr>
        <w:t xml:space="preserve">The CU-initiated UE Context Modification procedure may be initiated for preparing candidate cells in the source </w:t>
      </w:r>
      <w:proofErr w:type="spellStart"/>
      <w:r w:rsidRPr="00C14396">
        <w:rPr>
          <w:lang w:eastAsia="ja-JP"/>
        </w:rPr>
        <w:t>gNB</w:t>
      </w:r>
      <w:proofErr w:type="spellEnd"/>
      <w:r w:rsidRPr="00C14396">
        <w:rPr>
          <w:lang w:eastAsia="ja-JP"/>
        </w:rPr>
        <w:t>-DU as specified in step 3 and 4 in 8.2.1.</w:t>
      </w:r>
      <w:r>
        <w:rPr>
          <w:lang w:eastAsia="ja-JP"/>
        </w:rPr>
        <w:t>4</w:t>
      </w:r>
      <w:r w:rsidRPr="00C14396">
        <w:rPr>
          <w:lang w:eastAsia="ja-JP"/>
        </w:rPr>
        <w:t xml:space="preserve"> Intra-</w:t>
      </w:r>
      <w:proofErr w:type="spellStart"/>
      <w:r w:rsidRPr="00C14396">
        <w:rPr>
          <w:lang w:eastAsia="ja-JP"/>
        </w:rPr>
        <w:t>gNB</w:t>
      </w:r>
      <w:proofErr w:type="spellEnd"/>
      <w:r w:rsidRPr="00C14396">
        <w:rPr>
          <w:lang w:eastAsia="ja-JP"/>
        </w:rPr>
        <w:t>-DU LTM.</w:t>
      </w:r>
    </w:p>
    <w:p w14:paraId="77C6964C" w14:textId="77777777" w:rsidR="00A53E41" w:rsidRPr="000D5647" w:rsidRDefault="00A53E41" w:rsidP="00A53E41">
      <w:pPr>
        <w:pStyle w:val="B10"/>
        <w:rPr>
          <w:lang w:eastAsia="zh-CN"/>
        </w:rPr>
      </w:pPr>
      <w:r>
        <w:rPr>
          <w:lang w:val="en-US" w:eastAsia="zh-CN"/>
        </w:rPr>
        <w:t>5.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 xml:space="preserve">The </w:t>
      </w:r>
      <w:proofErr w:type="spellStart"/>
      <w:r>
        <w:rPr>
          <w:rFonts w:hint="eastAsia"/>
          <w:lang w:val="en-US" w:eastAsia="zh-CN"/>
        </w:rPr>
        <w:t>gNB</w:t>
      </w:r>
      <w:proofErr w:type="spellEnd"/>
      <w:r>
        <w:rPr>
          <w:rFonts w:hint="eastAsia"/>
          <w:lang w:val="en-US" w:eastAsia="zh-CN"/>
        </w:rPr>
        <w:t xml:space="preserve">-CU sends a UE CONTEXT MODIFICATION REQUEST message to the source </w:t>
      </w:r>
      <w:proofErr w:type="spellStart"/>
      <w:r>
        <w:rPr>
          <w:rFonts w:hint="eastAsia"/>
          <w:lang w:val="en-US" w:eastAsia="zh-CN"/>
        </w:rPr>
        <w:t>gNB</w:t>
      </w:r>
      <w:proofErr w:type="spellEnd"/>
      <w:r>
        <w:rPr>
          <w:rFonts w:hint="eastAsia"/>
          <w:lang w:val="en-US" w:eastAsia="zh-CN"/>
        </w:rPr>
        <w:t>-DU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including the collected </w:t>
      </w:r>
      <w:r>
        <w:rPr>
          <w:lang w:eastAsia="zh-CN"/>
        </w:rPr>
        <w:t xml:space="preserve">CSI report </w:t>
      </w:r>
      <w:r>
        <w:rPr>
          <w:rFonts w:hint="eastAsia"/>
          <w:lang w:val="en-US" w:eastAsia="zh-CN"/>
        </w:rPr>
        <w:t>configuration, RACH configuration</w:t>
      </w:r>
      <w:r>
        <w:rPr>
          <w:lang w:eastAsia="zh-CN"/>
        </w:rPr>
        <w:t xml:space="preserve"> and the TCI state configuration</w:t>
      </w:r>
      <w:r>
        <w:rPr>
          <w:rFonts w:hint="eastAsia"/>
          <w:lang w:val="en-US" w:eastAsia="zh-CN"/>
        </w:rPr>
        <w:t xml:space="preserve"> for the accepted target candidate cell</w:t>
      </w:r>
      <w:r>
        <w:rPr>
          <w:lang w:val="en-US" w:eastAsia="zh-CN"/>
        </w:rPr>
        <w:t xml:space="preserve">(s) in other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-DU(s)</w:t>
      </w:r>
      <w:r>
        <w:rPr>
          <w:rFonts w:hint="eastAsia"/>
          <w:lang w:val="en-US" w:eastAsia="zh-CN"/>
        </w:rPr>
        <w:t xml:space="preserve">. </w:t>
      </w:r>
    </w:p>
    <w:p w14:paraId="1880CAF6" w14:textId="77777777" w:rsidR="00A53E41" w:rsidRDefault="00A53E41" w:rsidP="00A53E41">
      <w:pPr>
        <w:pStyle w:val="B10"/>
        <w:rPr>
          <w:lang w:val="en-US" w:eastAsia="zh-CN"/>
        </w:rPr>
      </w:pPr>
      <w:r>
        <w:rPr>
          <w:lang w:val="en-US" w:eastAsia="zh-CN"/>
        </w:rPr>
        <w:t>6.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 xml:space="preserve">The source </w:t>
      </w:r>
      <w:proofErr w:type="spellStart"/>
      <w:r>
        <w:rPr>
          <w:rFonts w:hint="eastAsia"/>
          <w:lang w:val="en-US" w:eastAsia="zh-CN"/>
        </w:rPr>
        <w:t>gNB</w:t>
      </w:r>
      <w:proofErr w:type="spellEnd"/>
      <w:r>
        <w:rPr>
          <w:rFonts w:hint="eastAsia"/>
          <w:lang w:val="en-US" w:eastAsia="zh-CN"/>
        </w:rPr>
        <w:t xml:space="preserve">-DU responds with a UE CONTEXT MODIFICATION RESPONSE message </w:t>
      </w:r>
      <w:r>
        <w:rPr>
          <w:lang w:val="en-US" w:eastAsia="zh-CN"/>
        </w:rPr>
        <w:t xml:space="preserve">which includes an updated lower layer configuration, e.g., containing the </w:t>
      </w:r>
      <w:r>
        <w:rPr>
          <w:rFonts w:hint="eastAsia"/>
          <w:lang w:val="en-US" w:eastAsia="zh-CN"/>
        </w:rPr>
        <w:t xml:space="preserve">CSI </w:t>
      </w:r>
      <w:r>
        <w:rPr>
          <w:lang w:val="en-US" w:eastAsia="zh-CN"/>
        </w:rPr>
        <w:t xml:space="preserve">report </w:t>
      </w:r>
      <w:r>
        <w:rPr>
          <w:rFonts w:hint="eastAsia"/>
          <w:lang w:val="en-US" w:eastAsia="zh-CN"/>
        </w:rPr>
        <w:t>configuration.</w:t>
      </w:r>
    </w:p>
    <w:p w14:paraId="1FF701AE" w14:textId="77777777" w:rsidR="00A53E41" w:rsidRDefault="00A53E41" w:rsidP="00A53E41">
      <w:pPr>
        <w:pStyle w:val="B10"/>
        <w:rPr>
          <w:lang w:val="en-US" w:eastAsia="zh-CN"/>
        </w:rPr>
      </w:pPr>
      <w:r>
        <w:rPr>
          <w:lang w:val="en-US" w:eastAsia="zh-CN"/>
        </w:rPr>
        <w:t>7.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 xml:space="preserve">The </w:t>
      </w:r>
      <w:proofErr w:type="spellStart"/>
      <w:r>
        <w:rPr>
          <w:rFonts w:hint="eastAsia"/>
          <w:lang w:val="en-US" w:eastAsia="zh-CN"/>
        </w:rPr>
        <w:t>gNB</w:t>
      </w:r>
      <w:proofErr w:type="spellEnd"/>
      <w:r>
        <w:rPr>
          <w:rFonts w:hint="eastAsia"/>
          <w:lang w:val="en-US" w:eastAsia="zh-CN"/>
        </w:rPr>
        <w:t xml:space="preserve">-CU sends a UE CONTEXT MODIFICATION REQUEST message to the candidate </w:t>
      </w:r>
      <w:proofErr w:type="spellStart"/>
      <w:r>
        <w:rPr>
          <w:rFonts w:hint="eastAsia"/>
          <w:lang w:val="en-US" w:eastAsia="zh-CN"/>
        </w:rPr>
        <w:t>gNB</w:t>
      </w:r>
      <w:proofErr w:type="spellEnd"/>
      <w:r>
        <w:rPr>
          <w:rFonts w:hint="eastAsia"/>
          <w:lang w:val="en-US" w:eastAsia="zh-CN"/>
        </w:rPr>
        <w:t>-DU</w:t>
      </w:r>
      <w:r>
        <w:rPr>
          <w:lang w:val="en-US" w:eastAsia="zh-CN"/>
        </w:rPr>
        <w:t>(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>)</w:t>
      </w:r>
      <w:r>
        <w:rPr>
          <w:rFonts w:hint="eastAsia"/>
          <w:lang w:val="en-US" w:eastAsia="zh-CN"/>
        </w:rPr>
        <w:t xml:space="preserve"> containing </w:t>
      </w:r>
      <w:r>
        <w:rPr>
          <w:lang w:val="en-US" w:eastAsia="zh-CN"/>
        </w:rPr>
        <w:t xml:space="preserve">the CSI report configuration, TCI state information, RACH Configuration, and the LTM configuration IDs of the candidate cells </w:t>
      </w:r>
      <w:r>
        <w:rPr>
          <w:rFonts w:hint="eastAsia"/>
          <w:lang w:val="en-US" w:eastAsia="zh-CN"/>
        </w:rPr>
        <w:t xml:space="preserve">in other candidate </w:t>
      </w:r>
      <w:proofErr w:type="spellStart"/>
      <w:r>
        <w:rPr>
          <w:rFonts w:hint="eastAsia"/>
          <w:lang w:val="en-US" w:eastAsia="zh-CN"/>
        </w:rPr>
        <w:t>gNB</w:t>
      </w:r>
      <w:proofErr w:type="spellEnd"/>
      <w:r>
        <w:rPr>
          <w:rFonts w:hint="eastAsia"/>
          <w:lang w:val="en-US" w:eastAsia="zh-CN"/>
        </w:rPr>
        <w:t>-DU</w:t>
      </w:r>
      <w:r>
        <w:rPr>
          <w:lang w:val="en-US" w:eastAsia="zh-CN"/>
        </w:rPr>
        <w:t>(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).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may also provide the lower layer part of the reference configuration to 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-DU(s)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 xml:space="preserve">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may also provide an updated CSI resource configuration to the candidate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-DU(s).</w:t>
      </w:r>
    </w:p>
    <w:p w14:paraId="62084088" w14:textId="77777777" w:rsidR="00A53E41" w:rsidRPr="00C14396" w:rsidRDefault="00A53E41" w:rsidP="00A53E41">
      <w:pPr>
        <w:pStyle w:val="NO"/>
        <w:rPr>
          <w:lang w:val="en-US" w:eastAsia="ja-JP"/>
        </w:rPr>
      </w:pPr>
      <w:r w:rsidRPr="00C14396">
        <w:rPr>
          <w:lang w:eastAsia="ja-JP"/>
        </w:rPr>
        <w:t>NOTE</w:t>
      </w:r>
      <w:r>
        <w:rPr>
          <w:lang w:eastAsia="ja-JP"/>
        </w:rPr>
        <w:t xml:space="preserve"> 2</w:t>
      </w:r>
      <w:r w:rsidRPr="00C14396">
        <w:rPr>
          <w:lang w:val="en-US" w:eastAsia="ja-JP"/>
        </w:rPr>
        <w:t>: The candidate cell may be the same cell as source cell.</w:t>
      </w:r>
    </w:p>
    <w:p w14:paraId="71A096D1" w14:textId="77777777" w:rsidR="00A53E41" w:rsidRDefault="00A53E41" w:rsidP="00A53E41">
      <w:pPr>
        <w:pStyle w:val="B10"/>
        <w:rPr>
          <w:lang w:val="en-US" w:eastAsia="zh-CN"/>
        </w:rPr>
      </w:pPr>
      <w:r>
        <w:rPr>
          <w:lang w:val="en-US" w:eastAsia="zh-CN"/>
        </w:rPr>
        <w:t>8.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 xml:space="preserve">The candidate </w:t>
      </w:r>
      <w:proofErr w:type="spellStart"/>
      <w:r>
        <w:rPr>
          <w:rFonts w:hint="eastAsia"/>
          <w:lang w:val="en-US" w:eastAsia="zh-CN"/>
        </w:rPr>
        <w:t>gNB</w:t>
      </w:r>
      <w:proofErr w:type="spellEnd"/>
      <w:r>
        <w:rPr>
          <w:rFonts w:hint="eastAsia"/>
          <w:lang w:val="en-US" w:eastAsia="zh-CN"/>
        </w:rPr>
        <w:t xml:space="preserve">-DU responds with a UE CONTEXT MODIFICATION RESPONSE message </w:t>
      </w:r>
      <w:bookmarkStart w:id="12" w:name="_Hlk151805859"/>
      <w:r>
        <w:rPr>
          <w:rFonts w:hint="eastAsia"/>
          <w:lang w:val="en-US" w:eastAsia="zh-CN"/>
        </w:rPr>
        <w:t xml:space="preserve">including </w:t>
      </w:r>
      <w:bookmarkStart w:id="13" w:name="OLE_LINK40"/>
      <w:bookmarkStart w:id="14" w:name="OLE_LINK39"/>
      <w:r>
        <w:rPr>
          <w:lang w:val="en-US" w:eastAsia="zh-CN"/>
        </w:rPr>
        <w:t>the updated lower layer configuration</w:t>
      </w:r>
      <w:bookmarkStart w:id="15" w:name="_Hlk151805835"/>
      <w:bookmarkEnd w:id="12"/>
      <w:bookmarkEnd w:id="13"/>
      <w:bookmarkEnd w:id="14"/>
      <w:r>
        <w:rPr>
          <w:rFonts w:hint="eastAsia"/>
          <w:lang w:val="en-US" w:eastAsia="zh-CN"/>
        </w:rPr>
        <w:t>.</w:t>
      </w:r>
      <w:bookmarkEnd w:id="15"/>
      <w:r>
        <w:rPr>
          <w:lang w:val="en-US" w:eastAsia="zh-CN"/>
        </w:rPr>
        <w:t xml:space="preserve"> </w:t>
      </w:r>
      <w:r>
        <w:rPr>
          <w:lang w:eastAsia="zh-CN"/>
        </w:rPr>
        <w:t xml:space="preserve">The candidate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may also respond the updated CSI report configuration</w:t>
      </w:r>
      <w:r>
        <w:rPr>
          <w:rFonts w:hint="eastAsia"/>
          <w:lang w:eastAsia="zh-CN"/>
        </w:rPr>
        <w:t>.</w:t>
      </w:r>
    </w:p>
    <w:p w14:paraId="38C6C1F8" w14:textId="77777777" w:rsidR="00A53E41" w:rsidRDefault="00A53E41" w:rsidP="00A53E41">
      <w:pPr>
        <w:pStyle w:val="B10"/>
        <w:rPr>
          <w:lang w:val="en-US"/>
        </w:rPr>
      </w:pPr>
      <w:r>
        <w:rPr>
          <w:lang w:val="en-US" w:eastAsia="zh-CN"/>
        </w:rPr>
        <w:t>9.</w:t>
      </w:r>
      <w:r>
        <w:rPr>
          <w:lang w:val="en-US" w:eastAsia="zh-CN"/>
        </w:rPr>
        <w:tab/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sends a DL RRC MESSAGE TRANSFER message to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-DU, which includes the generated </w:t>
      </w:r>
      <w:proofErr w:type="spellStart"/>
      <w:r>
        <w:rPr>
          <w:i/>
          <w:lang w:val="en-US" w:eastAsia="zh-CN"/>
        </w:rPr>
        <w:t>RRCReconfiguration</w:t>
      </w:r>
      <w:proofErr w:type="spellEnd"/>
      <w:r>
        <w:rPr>
          <w:lang w:val="en-US" w:eastAsia="zh-CN"/>
        </w:rPr>
        <w:t xml:space="preserve"> message with the LTM configuration.</w:t>
      </w:r>
    </w:p>
    <w:p w14:paraId="3C0C0C1A" w14:textId="77777777" w:rsidR="00A53E41" w:rsidRDefault="00A53E41" w:rsidP="00A53E41">
      <w:pPr>
        <w:pStyle w:val="B10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10.</w:t>
      </w:r>
      <w:r>
        <w:rPr>
          <w:rFonts w:eastAsia="Malgun Gothic"/>
          <w:lang w:eastAsia="zh-CN"/>
        </w:rPr>
        <w:tab/>
        <w:t xml:space="preserve">The source </w:t>
      </w:r>
      <w:proofErr w:type="spellStart"/>
      <w:r>
        <w:rPr>
          <w:rFonts w:eastAsia="Malgun Gothic"/>
          <w:lang w:eastAsia="zh-CN"/>
        </w:rPr>
        <w:t>gNB</w:t>
      </w:r>
      <w:proofErr w:type="spellEnd"/>
      <w:r>
        <w:rPr>
          <w:rFonts w:eastAsia="Malgun Gothic"/>
          <w:lang w:eastAsia="zh-CN"/>
        </w:rPr>
        <w:t xml:space="preserve">-DU forwards the received </w:t>
      </w:r>
      <w:proofErr w:type="spellStart"/>
      <w:r>
        <w:rPr>
          <w:rFonts w:eastAsia="Malgun Gothic"/>
          <w:i/>
          <w:lang w:eastAsia="zh-CN"/>
        </w:rPr>
        <w:t>RRCReconfiguration</w:t>
      </w:r>
      <w:proofErr w:type="spellEnd"/>
      <w:r>
        <w:rPr>
          <w:rFonts w:eastAsia="Malgun Gothic"/>
          <w:lang w:eastAsia="zh-CN"/>
        </w:rPr>
        <w:t xml:space="preserve"> message to the UE.</w:t>
      </w:r>
    </w:p>
    <w:p w14:paraId="35392673" w14:textId="77777777" w:rsidR="00A53E41" w:rsidRDefault="00A53E41" w:rsidP="00A53E41">
      <w:pPr>
        <w:pStyle w:val="B10"/>
        <w:rPr>
          <w:lang w:val="en-US" w:eastAsia="ja-JP"/>
        </w:rPr>
      </w:pPr>
      <w:r>
        <w:rPr>
          <w:lang w:val="en-US" w:eastAsia="zh-CN"/>
        </w:rPr>
        <w:t>11.</w:t>
      </w:r>
      <w:r>
        <w:rPr>
          <w:lang w:val="en-US" w:eastAsia="zh-CN"/>
        </w:rPr>
        <w:tab/>
        <w:t xml:space="preserve">The UE responds to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with an </w:t>
      </w:r>
      <w:proofErr w:type="spellStart"/>
      <w:r>
        <w:rPr>
          <w:i/>
          <w:lang w:val="en-US" w:eastAsia="zh-CN"/>
        </w:rPr>
        <w:t>RRCReconfigurationComplete</w:t>
      </w:r>
      <w:proofErr w:type="spellEnd"/>
      <w:r>
        <w:rPr>
          <w:lang w:val="en-US" w:eastAsia="zh-CN"/>
        </w:rPr>
        <w:t xml:space="preserve"> message.</w:t>
      </w:r>
    </w:p>
    <w:p w14:paraId="6C84DDEB" w14:textId="77777777" w:rsidR="00A53E41" w:rsidRDefault="00A53E41" w:rsidP="00A53E41">
      <w:pPr>
        <w:pStyle w:val="B10"/>
        <w:rPr>
          <w:lang w:val="en-US" w:eastAsia="zh-CN"/>
        </w:rPr>
      </w:pPr>
      <w:r>
        <w:rPr>
          <w:lang w:val="en-US" w:eastAsia="zh-CN"/>
        </w:rPr>
        <w:t>12.</w:t>
      </w:r>
      <w:r>
        <w:rPr>
          <w:lang w:val="en-US" w:eastAsia="zh-CN"/>
        </w:rPr>
        <w:tab/>
        <w:t xml:space="preserve">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-DU forwards the</w:t>
      </w:r>
      <w:r>
        <w:rPr>
          <w:i/>
          <w:lang w:val="en-US" w:eastAsia="zh-CN"/>
        </w:rPr>
        <w:t xml:space="preserve"> </w:t>
      </w:r>
      <w:proofErr w:type="spellStart"/>
      <w:r>
        <w:rPr>
          <w:i/>
          <w:lang w:val="en-US" w:eastAsia="zh-CN"/>
        </w:rPr>
        <w:t>RRCReconfigurationComplete</w:t>
      </w:r>
      <w:proofErr w:type="spellEnd"/>
      <w:r>
        <w:rPr>
          <w:lang w:val="en-US" w:eastAsia="zh-CN"/>
        </w:rPr>
        <w:t xml:space="preserve"> message to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via an UL RRC MESSAGE TRANSFER message. </w:t>
      </w:r>
    </w:p>
    <w:p w14:paraId="40427FE6" w14:textId="77777777" w:rsidR="00A53E41" w:rsidRDefault="00A53E41" w:rsidP="00A53E41">
      <w:pPr>
        <w:pStyle w:val="B10"/>
        <w:rPr>
          <w:lang w:val="en-US" w:eastAsia="ja-JP"/>
        </w:rPr>
      </w:pPr>
      <w:r>
        <w:rPr>
          <w:lang w:val="en-US" w:eastAsia="ja-JP"/>
        </w:rPr>
        <w:t>13.</w:t>
      </w:r>
      <w:r>
        <w:rPr>
          <w:lang w:val="en-US" w:eastAsia="ja-JP"/>
        </w:rPr>
        <w:tab/>
      </w:r>
      <w:r>
        <w:rPr>
          <w:rFonts w:hint="eastAsia"/>
          <w:lang w:val="en-US" w:eastAsia="ja-JP"/>
        </w:rPr>
        <w:t xml:space="preserve">Early </w:t>
      </w:r>
      <w:r>
        <w:rPr>
          <w:lang w:val="en-US" w:eastAsia="ja-JP"/>
        </w:rPr>
        <w:t>synchronization may be</w:t>
      </w:r>
      <w:r>
        <w:rPr>
          <w:rFonts w:hint="eastAsia"/>
          <w:lang w:val="en-US" w:eastAsia="ja-JP"/>
        </w:rPr>
        <w:t xml:space="preserve"> performed as specified in TS 38.300 [</w:t>
      </w:r>
      <w:r>
        <w:rPr>
          <w:lang w:val="en-US" w:eastAsia="ja-JP"/>
        </w:rPr>
        <w:t>2</w:t>
      </w:r>
      <w:r>
        <w:rPr>
          <w:rFonts w:hint="eastAsia"/>
          <w:lang w:val="en-US" w:eastAsia="ja-JP"/>
        </w:rPr>
        <w:t>].</w:t>
      </w:r>
    </w:p>
    <w:p w14:paraId="52317A3D" w14:textId="43E12004" w:rsidR="00A53E41" w:rsidRDefault="00A53E41" w:rsidP="00A53E41">
      <w:pPr>
        <w:pStyle w:val="B10"/>
        <w:rPr>
          <w:lang w:val="en-US" w:eastAsia="ja-JP"/>
        </w:rPr>
      </w:pPr>
      <w:r>
        <w:rPr>
          <w:lang w:val="en-US" w:eastAsia="zh-CN"/>
        </w:rPr>
        <w:t xml:space="preserve">14 </w:t>
      </w:r>
      <w:r>
        <w:rPr>
          <w:lang w:eastAsia="zh-CN"/>
        </w:rPr>
        <w:t>- 15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ab/>
      </w:r>
      <w:r>
        <w:rPr>
          <w:rFonts w:hint="eastAsia"/>
          <w:lang w:val="en-US" w:eastAsia="ja-JP"/>
        </w:rPr>
        <w:t xml:space="preserve">The candidate </w:t>
      </w:r>
      <w:proofErr w:type="spellStart"/>
      <w:r>
        <w:rPr>
          <w:rFonts w:hint="eastAsia"/>
          <w:lang w:val="en-US" w:eastAsia="ja-JP"/>
        </w:rPr>
        <w:t>gNB</w:t>
      </w:r>
      <w:proofErr w:type="spellEnd"/>
      <w:r>
        <w:rPr>
          <w:rFonts w:hint="eastAsia"/>
          <w:lang w:val="en-US" w:eastAsia="ja-JP"/>
        </w:rPr>
        <w:t xml:space="preserve">-DU sends </w:t>
      </w: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>TA value,</w:t>
      </w:r>
      <w:r>
        <w:rPr>
          <w:rFonts w:hint="eastAsia"/>
          <w:lang w:val="en-US" w:eastAsia="zh-CN"/>
        </w:rPr>
        <w:t xml:space="preserve"> the associated CFRA resource information</w:t>
      </w:r>
      <w:r>
        <w:rPr>
          <w:lang w:val="en-US" w:eastAsia="ja-JP"/>
        </w:rPr>
        <w:t>,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ja-JP"/>
        </w:rPr>
        <w:t xml:space="preserve">the candidate cell ID </w:t>
      </w:r>
      <w:del w:id="16" w:author="Ericsson" w:date="2024-02-14T23:50:00Z">
        <w:r w:rsidDel="00C610B3">
          <w:rPr>
            <w:lang w:val="en-US" w:eastAsia="ja-JP"/>
          </w:rPr>
          <w:delText>and the source gNB-DU ID</w:delText>
        </w:r>
        <w:r w:rsidDel="00C610B3">
          <w:rPr>
            <w:rFonts w:hint="eastAsia"/>
            <w:lang w:val="en-US" w:eastAsia="ja-JP"/>
          </w:rPr>
          <w:delText xml:space="preserve"> </w:delText>
        </w:r>
      </w:del>
      <w:r>
        <w:rPr>
          <w:rFonts w:hint="eastAsia"/>
          <w:lang w:val="en-US" w:eastAsia="ja-JP"/>
        </w:rPr>
        <w:t xml:space="preserve">to the source </w:t>
      </w:r>
      <w:proofErr w:type="spellStart"/>
      <w:r>
        <w:rPr>
          <w:rFonts w:hint="eastAsia"/>
          <w:lang w:val="en-US" w:eastAsia="ja-JP"/>
        </w:rPr>
        <w:t>gNB</w:t>
      </w:r>
      <w:proofErr w:type="spellEnd"/>
      <w:r>
        <w:rPr>
          <w:rFonts w:hint="eastAsia"/>
          <w:lang w:val="en-US" w:eastAsia="ja-JP"/>
        </w:rPr>
        <w:t xml:space="preserve">-DU via </w:t>
      </w:r>
      <w:r>
        <w:rPr>
          <w:rFonts w:hint="eastAsia"/>
          <w:lang w:val="en-US" w:eastAsia="zh-CN"/>
        </w:rPr>
        <w:t xml:space="preserve">the </w:t>
      </w:r>
      <w:r>
        <w:rPr>
          <w:lang w:val="en-US" w:eastAsia="ja-JP"/>
        </w:rPr>
        <w:t>DU-CU TA INFORMATION TRANSFER and CU-DU TA INFORMATION TRANSFER messages</w:t>
      </w:r>
      <w:del w:id="17" w:author="Ericsson" w:date="2024-02-14T23:50:00Z">
        <w:r w:rsidDel="00C610B3">
          <w:rPr>
            <w:lang w:val="en-US" w:eastAsia="ja-JP"/>
          </w:rPr>
          <w:delText>, for which the source gNB-DU ID is omitted in the CU-DU TA INFORMATION TRANSFER message</w:delText>
        </w:r>
      </w:del>
      <w:r>
        <w:rPr>
          <w:rFonts w:hint="eastAsia"/>
          <w:lang w:val="en-US" w:eastAsia="ja-JP"/>
        </w:rPr>
        <w:t>.</w:t>
      </w:r>
      <w:ins w:id="18" w:author="Ericsson" w:date="2024-02-14T23:50:00Z">
        <w:r w:rsidR="005329D3">
          <w:rPr>
            <w:lang w:val="en-US" w:eastAsia="ja-JP"/>
          </w:rPr>
          <w:t xml:space="preserve"> The source </w:t>
        </w:r>
        <w:proofErr w:type="spellStart"/>
        <w:r w:rsidR="005329D3">
          <w:rPr>
            <w:lang w:val="en-US" w:eastAsia="ja-JP"/>
          </w:rPr>
          <w:t>gNB</w:t>
        </w:r>
        <w:proofErr w:type="spellEnd"/>
        <w:r w:rsidR="005329D3">
          <w:rPr>
            <w:lang w:val="en-US" w:eastAsia="ja-JP"/>
          </w:rPr>
          <w:t>-DU ID is included in the DU-CU TA INFORMATION TRANSFER message.</w:t>
        </w:r>
      </w:ins>
    </w:p>
    <w:p w14:paraId="77CE2F11" w14:textId="56906BB1" w:rsidR="00FB347E" w:rsidRDefault="00FB347E" w:rsidP="00FB347E">
      <w:pPr>
        <w:pStyle w:val="NO"/>
        <w:rPr>
          <w:lang w:eastAsia="ja-JP"/>
        </w:rPr>
      </w:pPr>
      <w:ins w:id="19" w:author="Ericsson" w:date="2024-02-15T00:57:00Z">
        <w:r w:rsidRPr="00FB347E">
          <w:rPr>
            <w:lang w:eastAsia="ja-JP"/>
          </w:rPr>
          <w:t>NOTE</w:t>
        </w:r>
        <w:r>
          <w:rPr>
            <w:lang w:eastAsia="ja-JP"/>
          </w:rPr>
          <w:t xml:space="preserve"> x</w:t>
        </w:r>
        <w:r w:rsidRPr="00FB347E">
          <w:rPr>
            <w:lang w:eastAsia="ja-JP"/>
          </w:rPr>
          <w:t xml:space="preserve">: </w:t>
        </w:r>
      </w:ins>
      <w:ins w:id="20" w:author="Ericsson" w:date="2024-02-19T13:16:00Z">
        <w:r w:rsidR="00861F7A">
          <w:rPr>
            <w:lang w:eastAsia="ja-JP"/>
          </w:rPr>
          <w:t>In case that</w:t>
        </w:r>
        <w:r w:rsidR="00861F7A" w:rsidRPr="00861F7A">
          <w:rPr>
            <w:lang w:eastAsia="ja-JP"/>
          </w:rPr>
          <w:t xml:space="preserve"> the candidate </w:t>
        </w:r>
        <w:proofErr w:type="spellStart"/>
        <w:r w:rsidR="00861F7A" w:rsidRPr="00861F7A">
          <w:rPr>
            <w:lang w:eastAsia="ja-JP"/>
          </w:rPr>
          <w:t>gNB</w:t>
        </w:r>
        <w:proofErr w:type="spellEnd"/>
        <w:r w:rsidR="00861F7A" w:rsidRPr="00861F7A">
          <w:rPr>
            <w:lang w:eastAsia="ja-JP"/>
          </w:rPr>
          <w:t xml:space="preserve">-DU cannot calculate the TA value, the DU-CU TA INFORMATION TRANSFER is not sent to the CU, and the CU-DU TA INFORMATION TRANSFER is not sent to the source </w:t>
        </w:r>
        <w:proofErr w:type="spellStart"/>
        <w:r w:rsidR="00861F7A" w:rsidRPr="00861F7A">
          <w:rPr>
            <w:lang w:eastAsia="ja-JP"/>
          </w:rPr>
          <w:t>gNB</w:t>
        </w:r>
        <w:proofErr w:type="spellEnd"/>
        <w:r w:rsidR="00861F7A" w:rsidRPr="00861F7A">
          <w:rPr>
            <w:lang w:eastAsia="ja-JP"/>
          </w:rPr>
          <w:t xml:space="preserve">-DU. Consequently, the source </w:t>
        </w:r>
        <w:proofErr w:type="spellStart"/>
        <w:r w:rsidR="00861F7A" w:rsidRPr="00861F7A">
          <w:rPr>
            <w:lang w:eastAsia="ja-JP"/>
          </w:rPr>
          <w:t>gNB</w:t>
        </w:r>
        <w:proofErr w:type="spellEnd"/>
        <w:r w:rsidR="00861F7A" w:rsidRPr="00861F7A">
          <w:rPr>
            <w:lang w:eastAsia="ja-JP"/>
          </w:rPr>
          <w:t>-DU may initiate a re-transmission of the preamble for TA establishment.</w:t>
        </w:r>
      </w:ins>
    </w:p>
    <w:p w14:paraId="4F2B4E46" w14:textId="77777777" w:rsidR="00A53E41" w:rsidRDefault="00A53E41" w:rsidP="00A53E41">
      <w:pPr>
        <w:pStyle w:val="B10"/>
        <w:rPr>
          <w:lang w:eastAsia="zh-CN"/>
        </w:rPr>
      </w:pPr>
      <w:r>
        <w:rPr>
          <w:lang w:eastAsia="zh-CN"/>
        </w:rPr>
        <w:t>16.</w:t>
      </w:r>
      <w:r>
        <w:rPr>
          <w:lang w:eastAsia="zh-CN"/>
        </w:rPr>
        <w:tab/>
        <w:t xml:space="preserve">The UE sends the </w:t>
      </w:r>
      <w:r>
        <w:rPr>
          <w:rFonts w:eastAsia="SimSun"/>
          <w:lang w:eastAsia="zh-CN"/>
        </w:rPr>
        <w:t>L1</w:t>
      </w:r>
      <w:r>
        <w:rPr>
          <w:lang w:eastAsia="zh-CN"/>
        </w:rPr>
        <w:t xml:space="preserve"> measurement result to 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-DU. </w:t>
      </w:r>
    </w:p>
    <w:p w14:paraId="4B66C4A5" w14:textId="77777777" w:rsidR="00A53E41" w:rsidRDefault="00A53E41" w:rsidP="00A53E41">
      <w:pPr>
        <w:pStyle w:val="B10"/>
        <w:rPr>
          <w:lang w:eastAsia="zh-CN"/>
        </w:rPr>
      </w:pPr>
      <w:r>
        <w:rPr>
          <w:lang w:eastAsia="zh-CN"/>
        </w:rPr>
        <w:lastRenderedPageBreak/>
        <w:t>17.</w:t>
      </w:r>
      <w:r>
        <w:rPr>
          <w:lang w:eastAsia="zh-CN"/>
        </w:rPr>
        <w:tab/>
        <w:t xml:space="preserve">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decides to execute LTM to a candidate target cell.</w:t>
      </w:r>
    </w:p>
    <w:p w14:paraId="4092D964" w14:textId="77777777" w:rsidR="00A53E41" w:rsidRDefault="00A53E41" w:rsidP="00A53E41">
      <w:pPr>
        <w:pStyle w:val="B10"/>
        <w:rPr>
          <w:lang w:eastAsia="zh-CN"/>
        </w:rPr>
      </w:pPr>
      <w:r>
        <w:rPr>
          <w:lang w:eastAsia="zh-CN"/>
        </w:rPr>
        <w:t>18.</w:t>
      </w:r>
      <w:r>
        <w:rPr>
          <w:lang w:eastAsia="zh-CN"/>
        </w:rPr>
        <w:tab/>
        <w:t xml:space="preserve">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sends </w:t>
      </w:r>
      <w:r>
        <w:rPr>
          <w:rFonts w:eastAsia="SimSun"/>
          <w:lang w:eastAsia="zh-CN"/>
        </w:rPr>
        <w:t xml:space="preserve">the Cell Switch </w:t>
      </w:r>
      <w:r>
        <w:rPr>
          <w:lang w:eastAsia="zh-CN"/>
        </w:rPr>
        <w:t xml:space="preserve">command to the UE. </w:t>
      </w:r>
    </w:p>
    <w:p w14:paraId="5CAA96EF" w14:textId="4798C35D" w:rsidR="00A53E41" w:rsidRDefault="00A53E41" w:rsidP="00A53E41">
      <w:pPr>
        <w:pStyle w:val="B10"/>
        <w:rPr>
          <w:lang w:eastAsia="zh-CN"/>
        </w:rPr>
      </w:pPr>
      <w:r>
        <w:rPr>
          <w:lang w:val="en-US"/>
        </w:rPr>
        <w:t>19.</w:t>
      </w:r>
      <w:r>
        <w:rPr>
          <w:lang w:val="en-US"/>
        </w:rPr>
        <w:tab/>
      </w:r>
      <w:r>
        <w:rPr>
          <w:lang w:eastAsia="zh-CN"/>
        </w:rPr>
        <w:t xml:space="preserve">The </w:t>
      </w:r>
      <w:r>
        <w:rPr>
          <w:lang w:val="en-US" w:eastAsia="zh-CN"/>
        </w:rPr>
        <w:t xml:space="preserve">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</w:t>
      </w:r>
      <w:r>
        <w:rPr>
          <w:rFonts w:hint="eastAsia"/>
        </w:rPr>
        <w:t xml:space="preserve">sends the </w:t>
      </w:r>
      <w:r>
        <w:rPr>
          <w:rFonts w:eastAsia="SimSun"/>
          <w:lang w:eastAsia="zh-CN"/>
        </w:rPr>
        <w:t xml:space="preserve">DU-CU </w:t>
      </w:r>
      <w:r>
        <w:rPr>
          <w:rFonts w:hint="eastAsia"/>
        </w:rPr>
        <w:t xml:space="preserve">CELL </w:t>
      </w:r>
      <w:r>
        <w:rPr>
          <w:rFonts w:eastAsia="SimSun"/>
          <w:lang w:eastAsia="zh-CN"/>
        </w:rPr>
        <w:t>SWITCH</w:t>
      </w:r>
      <w:r>
        <w:rPr>
          <w:rFonts w:eastAsia="SimSun" w:hint="eastAsia"/>
          <w:lang w:eastAsia="zh-CN"/>
        </w:rPr>
        <w:t xml:space="preserve"> </w:t>
      </w:r>
      <w:r>
        <w:rPr>
          <w:rFonts w:hint="eastAsia"/>
        </w:rPr>
        <w:t>NOTIFICATION message to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</w:t>
      </w:r>
      <w:r>
        <w:rPr>
          <w:rFonts w:hint="eastAsia"/>
        </w:rPr>
        <w:t>to indicate</w:t>
      </w:r>
      <w:r>
        <w:t xml:space="preserve"> </w:t>
      </w:r>
      <w:r>
        <w:rPr>
          <w:lang w:eastAsia="zh-CN"/>
        </w:rPr>
        <w:t xml:space="preserve">the initiation of the </w:t>
      </w:r>
      <w:r>
        <w:rPr>
          <w:rFonts w:eastAsia="SimSun"/>
          <w:lang w:eastAsia="zh-CN"/>
        </w:rPr>
        <w:t xml:space="preserve">Cell Switch </w:t>
      </w:r>
      <w:r>
        <w:rPr>
          <w:lang w:eastAsia="zh-CN"/>
        </w:rPr>
        <w:t>command to the UE</w:t>
      </w:r>
      <w:r>
        <w:rPr>
          <w:rFonts w:eastAsia="SimSun"/>
          <w:lang w:eastAsia="zh-CN"/>
        </w:rPr>
        <w:t>, for which the message</w:t>
      </w:r>
      <w:r>
        <w:rPr>
          <w:lang w:val="en-US" w:eastAsia="zh-CN"/>
        </w:rPr>
        <w:t xml:space="preserve"> includes the target cell ID</w:t>
      </w:r>
      <w:ins w:id="21" w:author="Ericsson" w:date="2024-02-15T00:58:00Z">
        <w:r w:rsidR="007276A6">
          <w:rPr>
            <w:lang w:val="en-US" w:eastAsia="zh-CN"/>
          </w:rPr>
          <w:t>,</w:t>
        </w:r>
      </w:ins>
      <w:r>
        <w:rPr>
          <w:lang w:val="en-US" w:eastAsia="zh-CN"/>
        </w:rPr>
        <w:t xml:space="preserve"> </w:t>
      </w:r>
      <w:del w:id="22" w:author="Ericsson" w:date="2024-02-15T00:58:00Z">
        <w:r w:rsidDel="007276A6">
          <w:rPr>
            <w:rFonts w:eastAsia="SimSun" w:hint="eastAsia"/>
            <w:lang w:val="en-US" w:eastAsia="zh-CN"/>
          </w:rPr>
          <w:delText xml:space="preserve">and </w:delText>
        </w:r>
      </w:del>
      <w:r>
        <w:rPr>
          <w:rFonts w:eastAsia="Malgun Gothic" w:hint="eastAsia"/>
          <w:lang w:val="en-US" w:eastAsia="zh-CN"/>
        </w:rPr>
        <w:t>the</w:t>
      </w:r>
      <w:r>
        <w:rPr>
          <w:rFonts w:eastAsia="Malgun Gothic"/>
          <w:lang w:val="en-US" w:eastAsia="zh-CN"/>
        </w:rPr>
        <w:t xml:space="preserve"> TCI state ID</w:t>
      </w:r>
      <w:ins w:id="23" w:author="Ericsson" w:date="2024-02-15T00:58:00Z">
        <w:r w:rsidR="007276A6">
          <w:rPr>
            <w:rFonts w:eastAsia="Malgun Gothic"/>
            <w:lang w:val="en-US" w:eastAsia="zh-CN"/>
          </w:rPr>
          <w:t>, and the RACH configuration</w:t>
        </w:r>
      </w:ins>
      <w:ins w:id="24" w:author="Ericsson" w:date="2024-02-15T00:59:00Z">
        <w:r w:rsidR="007276A6">
          <w:rPr>
            <w:rFonts w:eastAsia="Malgun Gothic"/>
            <w:lang w:val="en-US" w:eastAsia="zh-CN"/>
          </w:rPr>
          <w:t xml:space="preserve">(s) </w:t>
        </w:r>
        <w:r w:rsidR="00B37D0A">
          <w:rPr>
            <w:rFonts w:eastAsia="Malgun Gothic"/>
            <w:lang w:val="en-US" w:eastAsia="zh-CN"/>
          </w:rPr>
          <w:t xml:space="preserve">of source </w:t>
        </w:r>
        <w:proofErr w:type="spellStart"/>
        <w:r w:rsidR="00B37D0A">
          <w:rPr>
            <w:rFonts w:eastAsia="Malgun Gothic"/>
            <w:lang w:val="en-US" w:eastAsia="zh-CN"/>
          </w:rPr>
          <w:t>gNB</w:t>
        </w:r>
        <w:proofErr w:type="spellEnd"/>
        <w:r w:rsidR="00B37D0A">
          <w:rPr>
            <w:rFonts w:eastAsia="Malgun Gothic"/>
            <w:lang w:val="en-US" w:eastAsia="zh-CN"/>
          </w:rPr>
          <w:t xml:space="preserve">-DU and candidate </w:t>
        </w:r>
        <w:proofErr w:type="spellStart"/>
        <w:r w:rsidR="00B37D0A">
          <w:rPr>
            <w:rFonts w:eastAsia="Malgun Gothic"/>
            <w:lang w:val="en-US" w:eastAsia="zh-CN"/>
          </w:rPr>
          <w:t>gNB</w:t>
        </w:r>
        <w:proofErr w:type="spellEnd"/>
        <w:r w:rsidR="00B37D0A">
          <w:rPr>
            <w:rFonts w:eastAsia="Malgun Gothic"/>
            <w:lang w:val="en-US" w:eastAsia="zh-CN"/>
          </w:rPr>
          <w:t>-DU(s) for subsequent LTM</w:t>
        </w:r>
      </w:ins>
      <w:r>
        <w:rPr>
          <w:lang w:eastAsia="zh-CN"/>
        </w:rPr>
        <w:t>.</w:t>
      </w:r>
    </w:p>
    <w:p w14:paraId="176D4537" w14:textId="06D5B966" w:rsidR="00A53E41" w:rsidRDefault="00A53E41" w:rsidP="00A53E41">
      <w:pPr>
        <w:pStyle w:val="B10"/>
        <w:rPr>
          <w:rFonts w:eastAsia="Malgun Gothic"/>
          <w:lang w:eastAsia="zh-CN"/>
        </w:rPr>
      </w:pPr>
      <w:r w:rsidRPr="32B2ACA2">
        <w:rPr>
          <w:rFonts w:eastAsia="Malgun Gothic"/>
          <w:lang w:val="en-US" w:eastAsia="zh-CN"/>
        </w:rPr>
        <w:t>20.</w:t>
      </w:r>
      <w:r>
        <w:tab/>
      </w:r>
      <w:r w:rsidRPr="32B2ACA2">
        <w:rPr>
          <w:rFonts w:eastAsia="Malgun Gothic"/>
          <w:lang w:val="en-US" w:eastAsia="zh-CN"/>
        </w:rPr>
        <w:t xml:space="preserve">The </w:t>
      </w:r>
      <w:proofErr w:type="spellStart"/>
      <w:r w:rsidRPr="32B2ACA2">
        <w:rPr>
          <w:rFonts w:eastAsia="Malgun Gothic"/>
          <w:lang w:val="en-US" w:eastAsia="zh-CN"/>
        </w:rPr>
        <w:t>gNB</w:t>
      </w:r>
      <w:proofErr w:type="spellEnd"/>
      <w:r w:rsidRPr="32B2ACA2">
        <w:rPr>
          <w:rFonts w:eastAsia="Malgun Gothic"/>
          <w:lang w:val="en-US" w:eastAsia="zh-CN"/>
        </w:rPr>
        <w:t xml:space="preserve">-CU </w:t>
      </w:r>
      <w:r w:rsidRPr="32B2ACA2">
        <w:rPr>
          <w:rFonts w:eastAsia="SimSun"/>
          <w:lang w:eastAsia="zh-CN"/>
        </w:rPr>
        <w:t xml:space="preserve">forwards </w:t>
      </w:r>
      <w:r w:rsidRPr="32B2ACA2">
        <w:rPr>
          <w:rFonts w:eastAsia="Malgun Gothic"/>
          <w:lang w:val="en-US" w:eastAsia="zh-CN"/>
        </w:rPr>
        <w:t xml:space="preserve">the target cell ID and the TCI state ID to the target </w:t>
      </w:r>
      <w:proofErr w:type="spellStart"/>
      <w:r w:rsidRPr="32B2ACA2">
        <w:rPr>
          <w:rFonts w:eastAsia="Malgun Gothic"/>
          <w:lang w:val="en-US" w:eastAsia="zh-CN"/>
        </w:rPr>
        <w:t>gNB</w:t>
      </w:r>
      <w:proofErr w:type="spellEnd"/>
      <w:r w:rsidRPr="32B2ACA2">
        <w:rPr>
          <w:rFonts w:eastAsia="Malgun Gothic"/>
          <w:lang w:val="en-US" w:eastAsia="zh-CN"/>
        </w:rPr>
        <w:t xml:space="preserve">-DU </w:t>
      </w:r>
      <w:r w:rsidRPr="32B2ACA2">
        <w:rPr>
          <w:rFonts w:eastAsia="SimSun"/>
          <w:lang w:eastAsia="zh-CN"/>
        </w:rPr>
        <w:t>in the CU-DU CELL SWITCH NOTIFICATION message</w:t>
      </w:r>
      <w:r w:rsidRPr="32B2ACA2">
        <w:rPr>
          <w:rFonts w:eastAsia="Malgun Gothic"/>
          <w:lang w:val="en-US" w:eastAsia="zh-CN"/>
        </w:rPr>
        <w:t>.</w:t>
      </w:r>
      <w:ins w:id="25" w:author="Ericsson" w:date="2024-02-15T00:59:00Z">
        <w:r w:rsidR="009F5593" w:rsidRPr="32B2ACA2">
          <w:rPr>
            <w:rFonts w:eastAsia="Malgun Gothic"/>
            <w:lang w:val="en-US" w:eastAsia="zh-CN"/>
          </w:rPr>
          <w:t xml:space="preserve"> The </w:t>
        </w:r>
        <w:proofErr w:type="spellStart"/>
        <w:r w:rsidR="009F5593" w:rsidRPr="32B2ACA2">
          <w:rPr>
            <w:rFonts w:eastAsia="Malgun Gothic"/>
            <w:lang w:val="en-US" w:eastAsia="zh-CN"/>
          </w:rPr>
          <w:t>gNB</w:t>
        </w:r>
        <w:proofErr w:type="spellEnd"/>
        <w:r w:rsidR="009F5593" w:rsidRPr="32B2ACA2">
          <w:rPr>
            <w:rFonts w:eastAsia="Malgun Gothic"/>
            <w:lang w:val="en-US" w:eastAsia="zh-CN"/>
          </w:rPr>
          <w:t>-CU also for</w:t>
        </w:r>
      </w:ins>
      <w:ins w:id="26" w:author="Ericsson" w:date="2024-02-15T01:00:00Z">
        <w:r w:rsidR="009F5593" w:rsidRPr="32B2ACA2">
          <w:rPr>
            <w:rFonts w:eastAsia="Malgun Gothic"/>
            <w:lang w:val="en-US" w:eastAsia="zh-CN"/>
          </w:rPr>
          <w:t xml:space="preserve">wards the RACH configuration(s) of source </w:t>
        </w:r>
        <w:proofErr w:type="spellStart"/>
        <w:r w:rsidR="009F5593" w:rsidRPr="32B2ACA2">
          <w:rPr>
            <w:rFonts w:eastAsia="Malgun Gothic"/>
            <w:lang w:val="en-US" w:eastAsia="zh-CN"/>
          </w:rPr>
          <w:t>gNB</w:t>
        </w:r>
        <w:proofErr w:type="spellEnd"/>
        <w:r w:rsidR="009F5593" w:rsidRPr="32B2ACA2">
          <w:rPr>
            <w:rFonts w:eastAsia="Malgun Gothic"/>
            <w:lang w:val="en-US" w:eastAsia="zh-CN"/>
          </w:rPr>
          <w:t xml:space="preserve">-DU and candidate </w:t>
        </w:r>
        <w:proofErr w:type="spellStart"/>
        <w:r w:rsidR="009F5593" w:rsidRPr="32B2ACA2">
          <w:rPr>
            <w:rFonts w:eastAsia="Malgun Gothic"/>
            <w:lang w:val="en-US" w:eastAsia="zh-CN"/>
          </w:rPr>
          <w:t>gNB</w:t>
        </w:r>
        <w:proofErr w:type="spellEnd"/>
        <w:r w:rsidR="009F5593" w:rsidRPr="32B2ACA2">
          <w:rPr>
            <w:rFonts w:eastAsia="Malgun Gothic"/>
            <w:lang w:val="en-US" w:eastAsia="zh-CN"/>
          </w:rPr>
          <w:t xml:space="preserve">-DU(s) to the target </w:t>
        </w:r>
        <w:proofErr w:type="spellStart"/>
        <w:r w:rsidR="009F5593" w:rsidRPr="32B2ACA2">
          <w:rPr>
            <w:rFonts w:eastAsia="Malgun Gothic"/>
            <w:lang w:val="en-US" w:eastAsia="zh-CN"/>
          </w:rPr>
          <w:t>gNB</w:t>
        </w:r>
        <w:proofErr w:type="spellEnd"/>
        <w:r w:rsidR="009F5593" w:rsidRPr="32B2ACA2">
          <w:rPr>
            <w:rFonts w:eastAsia="Malgun Gothic"/>
            <w:lang w:val="en-US" w:eastAsia="zh-CN"/>
          </w:rPr>
          <w:t>-DU for subsequent LTM.</w:t>
        </w:r>
      </w:ins>
    </w:p>
    <w:p w14:paraId="56050228" w14:textId="77777777" w:rsidR="00A53E41" w:rsidRDefault="00A53E41" w:rsidP="00A53E41">
      <w:pPr>
        <w:pStyle w:val="B10"/>
        <w:rPr>
          <w:lang w:eastAsia="zh-CN"/>
        </w:rPr>
      </w:pPr>
      <w:r>
        <w:rPr>
          <w:lang w:eastAsia="zh-CN"/>
        </w:rPr>
        <w:t>21.</w:t>
      </w:r>
      <w:r>
        <w:rPr>
          <w:lang w:eastAsia="zh-CN"/>
        </w:rPr>
        <w:tab/>
        <w:t xml:space="preserve">The target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detects the UE access as specified in TS 38.300 [2].</w:t>
      </w:r>
    </w:p>
    <w:p w14:paraId="193094B2" w14:textId="77777777" w:rsidR="00A53E41" w:rsidRDefault="00A53E41" w:rsidP="00A53E41">
      <w:pPr>
        <w:pStyle w:val="B10"/>
        <w:rPr>
          <w:rFonts w:ascii="Times" w:eastAsia="Malgun Gothic" w:hAnsi="Times"/>
          <w:szCs w:val="22"/>
          <w:lang w:eastAsia="zh-CN"/>
        </w:rPr>
      </w:pPr>
      <w:r>
        <w:rPr>
          <w:rFonts w:ascii="Times" w:eastAsia="Malgun Gothic" w:hAnsi="Times"/>
          <w:szCs w:val="22"/>
          <w:lang w:eastAsia="zh-CN"/>
        </w:rPr>
        <w:t>22.</w:t>
      </w:r>
      <w:r>
        <w:rPr>
          <w:rFonts w:ascii="Times" w:eastAsia="Malgun Gothic" w:hAnsi="Times"/>
          <w:szCs w:val="22"/>
          <w:lang w:eastAsia="zh-CN"/>
        </w:rPr>
        <w:tab/>
        <w:t xml:space="preserve">The target </w:t>
      </w:r>
      <w:proofErr w:type="spellStart"/>
      <w:r>
        <w:rPr>
          <w:rFonts w:ascii="Times" w:eastAsia="Malgun Gothic" w:hAnsi="Times"/>
          <w:szCs w:val="22"/>
          <w:lang w:eastAsia="zh-CN"/>
        </w:rPr>
        <w:t>gNB</w:t>
      </w:r>
      <w:proofErr w:type="spellEnd"/>
      <w:r>
        <w:rPr>
          <w:rFonts w:ascii="Times" w:eastAsia="Malgun Gothic" w:hAnsi="Times"/>
          <w:szCs w:val="22"/>
          <w:lang w:eastAsia="zh-CN"/>
        </w:rPr>
        <w:t xml:space="preserve">-DU sends the ACCESS SUCCESS message to the </w:t>
      </w:r>
      <w:proofErr w:type="spellStart"/>
      <w:r>
        <w:rPr>
          <w:rFonts w:ascii="Times" w:eastAsia="Malgun Gothic" w:hAnsi="Times"/>
          <w:szCs w:val="22"/>
          <w:lang w:eastAsia="zh-CN"/>
        </w:rPr>
        <w:t>gNB</w:t>
      </w:r>
      <w:proofErr w:type="spellEnd"/>
      <w:r>
        <w:rPr>
          <w:rFonts w:ascii="Times" w:eastAsia="Malgun Gothic" w:hAnsi="Times"/>
          <w:szCs w:val="22"/>
          <w:lang w:eastAsia="zh-CN"/>
        </w:rPr>
        <w:t xml:space="preserve">-CU with the target </w:t>
      </w:r>
      <w:r>
        <w:rPr>
          <w:rFonts w:ascii="Times" w:eastAsia="Malgun Gothic" w:hAnsi="Times" w:hint="eastAsia"/>
          <w:szCs w:val="22"/>
          <w:lang w:val="en-US" w:eastAsia="zh-CN"/>
        </w:rPr>
        <w:t>c</w:t>
      </w:r>
      <w:r>
        <w:rPr>
          <w:rFonts w:ascii="Times" w:eastAsia="Malgun Gothic" w:hAnsi="Times"/>
          <w:szCs w:val="22"/>
          <w:lang w:eastAsia="zh-CN"/>
        </w:rPr>
        <w:t>ell ID.</w:t>
      </w:r>
    </w:p>
    <w:p w14:paraId="77C5342C" w14:textId="77777777" w:rsidR="00A53E41" w:rsidRDefault="00A53E41" w:rsidP="00A53E41">
      <w:pPr>
        <w:pStyle w:val="B10"/>
        <w:rPr>
          <w:rFonts w:ascii="Times" w:eastAsia="Malgun Gothic" w:hAnsi="Times"/>
        </w:rPr>
      </w:pPr>
      <w:r>
        <w:rPr>
          <w:rFonts w:ascii="Times" w:eastAsia="Malgun Gothic" w:hAnsi="Times"/>
        </w:rPr>
        <w:t>23.</w:t>
      </w:r>
      <w:r>
        <w:rPr>
          <w:rFonts w:ascii="Times" w:eastAsia="Malgun Gothic" w:hAnsi="Times"/>
        </w:rPr>
        <w:tab/>
        <w:t xml:space="preserve">The UE sends an </w:t>
      </w:r>
      <w:proofErr w:type="spellStart"/>
      <w:r>
        <w:rPr>
          <w:rFonts w:ascii="Times" w:eastAsia="Malgun Gothic" w:hAnsi="Times"/>
          <w:i/>
        </w:rPr>
        <w:t>RRCReconfigurationComplete</w:t>
      </w:r>
      <w:proofErr w:type="spellEnd"/>
      <w:r>
        <w:rPr>
          <w:rFonts w:ascii="Times" w:eastAsia="Malgun Gothic" w:hAnsi="Times"/>
        </w:rPr>
        <w:t xml:space="preserve"> message to the target </w:t>
      </w:r>
      <w:proofErr w:type="spellStart"/>
      <w:r>
        <w:rPr>
          <w:rFonts w:ascii="Times" w:eastAsia="Malgun Gothic" w:hAnsi="Times"/>
        </w:rPr>
        <w:t>gNB</w:t>
      </w:r>
      <w:proofErr w:type="spellEnd"/>
      <w:r>
        <w:rPr>
          <w:rFonts w:ascii="Times" w:eastAsia="Malgun Gothic" w:hAnsi="Times"/>
        </w:rPr>
        <w:t>-DU.</w:t>
      </w:r>
    </w:p>
    <w:p w14:paraId="636F6F13" w14:textId="77777777" w:rsidR="00A53E41" w:rsidRDefault="00A53E41" w:rsidP="00A53E41">
      <w:pPr>
        <w:pStyle w:val="B10"/>
        <w:rPr>
          <w:lang w:eastAsia="zh-CN"/>
        </w:rPr>
      </w:pPr>
      <w:r>
        <w:rPr>
          <w:rFonts w:ascii="Times" w:eastAsia="Malgun Gothic" w:hAnsi="Times"/>
        </w:rPr>
        <w:t>24.</w:t>
      </w:r>
      <w:r>
        <w:rPr>
          <w:rFonts w:ascii="Times" w:eastAsia="Malgun Gothic" w:hAnsi="Times"/>
        </w:rPr>
        <w:tab/>
        <w:t xml:space="preserve">The target </w:t>
      </w:r>
      <w:proofErr w:type="spellStart"/>
      <w:r>
        <w:rPr>
          <w:rFonts w:ascii="Times" w:eastAsia="Malgun Gothic" w:hAnsi="Times"/>
        </w:rPr>
        <w:t>gNB</w:t>
      </w:r>
      <w:proofErr w:type="spellEnd"/>
      <w:r>
        <w:rPr>
          <w:rFonts w:ascii="Times" w:eastAsia="Malgun Gothic" w:hAnsi="Times"/>
        </w:rPr>
        <w:t xml:space="preserve">-DU forwards the </w:t>
      </w:r>
      <w:proofErr w:type="spellStart"/>
      <w:r>
        <w:rPr>
          <w:rFonts w:ascii="Times" w:eastAsia="Malgun Gothic" w:hAnsi="Times"/>
          <w:i/>
        </w:rPr>
        <w:t>RRCReconfigurationComplete</w:t>
      </w:r>
      <w:proofErr w:type="spellEnd"/>
      <w:r>
        <w:rPr>
          <w:rFonts w:ascii="Times" w:eastAsia="Malgun Gothic" w:hAnsi="Times"/>
        </w:rPr>
        <w:t xml:space="preserve"> message to the </w:t>
      </w:r>
      <w:proofErr w:type="spellStart"/>
      <w:r>
        <w:rPr>
          <w:rFonts w:ascii="Times" w:eastAsia="Malgun Gothic" w:hAnsi="Times"/>
        </w:rPr>
        <w:t>gNB</w:t>
      </w:r>
      <w:proofErr w:type="spellEnd"/>
      <w:r>
        <w:rPr>
          <w:rFonts w:ascii="Times" w:eastAsia="Malgun Gothic" w:hAnsi="Times"/>
        </w:rPr>
        <w:t>-CU via an UL RRC MESSAGE TRANSFER message.</w:t>
      </w:r>
    </w:p>
    <w:p w14:paraId="450505BE" w14:textId="77777777" w:rsidR="00A53E41" w:rsidRDefault="00A53E41" w:rsidP="00A53E41">
      <w:pPr>
        <w:pStyle w:val="B10"/>
        <w:rPr>
          <w:lang w:eastAsia="zh-CN"/>
        </w:rPr>
      </w:pPr>
      <w:r>
        <w:rPr>
          <w:lang w:eastAsia="zh-CN"/>
        </w:rPr>
        <w:t>25.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may send the UE CONTEXT RELEASE COMMAND message to 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to release the resources of prepared cells.</w:t>
      </w:r>
    </w:p>
    <w:p w14:paraId="6CBA1BB1" w14:textId="77777777" w:rsidR="00A53E41" w:rsidRPr="00797559" w:rsidRDefault="00A53E41" w:rsidP="00A53E41">
      <w:pPr>
        <w:pStyle w:val="B10"/>
        <w:rPr>
          <w:lang w:eastAsia="zh-CN"/>
        </w:rPr>
      </w:pPr>
      <w:r>
        <w:rPr>
          <w:lang w:eastAsia="zh-CN"/>
        </w:rPr>
        <w:t>26.</w:t>
      </w:r>
      <w:r>
        <w:rPr>
          <w:lang w:eastAsia="zh-CN"/>
        </w:rPr>
        <w:tab/>
        <w:t xml:space="preserve">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responds with a UE CONTEXT RELEASE COMPLETE message.</w:t>
      </w:r>
    </w:p>
    <w:p w14:paraId="3AC5550E" w14:textId="77777777" w:rsidR="00A53E41" w:rsidRDefault="00A53E41" w:rsidP="00A53E41">
      <w:pPr>
        <w:pStyle w:val="Heading4"/>
        <w:rPr>
          <w:lang w:eastAsia="ja-JP"/>
        </w:rPr>
      </w:pPr>
      <w:bookmarkStart w:id="27" w:name="_Toc155906842"/>
      <w:r>
        <w:t>8.2.1.6</w:t>
      </w:r>
      <w:r>
        <w:tab/>
        <w:t xml:space="preserve">LTM with </w:t>
      </w:r>
      <w:proofErr w:type="spellStart"/>
      <w:r>
        <w:t>gNB</w:t>
      </w:r>
      <w:proofErr w:type="spellEnd"/>
      <w:r>
        <w:t>-CU-UP change</w:t>
      </w:r>
      <w:bookmarkEnd w:id="27"/>
    </w:p>
    <w:p w14:paraId="3F5CC863" w14:textId="77777777" w:rsidR="00A53E41" w:rsidRDefault="00A53E41" w:rsidP="00A53E41">
      <w:pPr>
        <w:rPr>
          <w:lang w:eastAsia="ja-JP"/>
        </w:rPr>
      </w:pPr>
      <w:r>
        <w:rPr>
          <w:lang w:eastAsia="ja-JP"/>
        </w:rPr>
        <w:t xml:space="preserve">Figure 8.2.1.6-1 shows the procedure used for LTM with the change of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-CU-UP within a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.</w:t>
      </w:r>
    </w:p>
    <w:p w14:paraId="658050AF" w14:textId="77777777" w:rsidR="00A53E41" w:rsidRDefault="00A53E41" w:rsidP="00A53E41">
      <w:pPr>
        <w:pStyle w:val="TH"/>
        <w:rPr>
          <w:lang w:eastAsia="zh-CN"/>
        </w:rPr>
      </w:pPr>
    </w:p>
    <w:p w14:paraId="06A437CC" w14:textId="7BF2B638" w:rsidR="00A53E41" w:rsidRDefault="00562C74" w:rsidP="00A53E41">
      <w:pPr>
        <w:pStyle w:val="TF"/>
        <w:spacing w:line="300" w:lineRule="auto"/>
      </w:pPr>
      <w:r>
        <w:rPr>
          <w:noProof/>
        </w:rPr>
        <w:object w:dxaOrig="13308" w:dyaOrig="15720" w14:anchorId="037C5C32">
          <v:shape id="_x0000_i1025" type="#_x0000_t75" alt="" style="width:494.95pt;height:583.05pt;mso-width-percent:0;mso-height-percent:0;mso-width-percent:0;mso-height-percent:0" o:ole="">
            <v:imagedata r:id="rId26" o:title=""/>
          </v:shape>
          <o:OLEObject Type="Embed" ProgID="Mscgen.Chart" ShapeID="_x0000_i1025" DrawAspect="Content" ObjectID="_1769862855" r:id="rId27"/>
        </w:object>
      </w:r>
      <w:r w:rsidR="00A53E41">
        <w:t xml:space="preserve">Figure 8.2.1.6-1 LTM with the change of </w:t>
      </w:r>
      <w:proofErr w:type="spellStart"/>
      <w:r w:rsidR="00A53E41">
        <w:t>gNB</w:t>
      </w:r>
      <w:proofErr w:type="spellEnd"/>
      <w:r w:rsidR="00A53E41">
        <w:t>-CU-UP</w:t>
      </w:r>
    </w:p>
    <w:p w14:paraId="64FD4800" w14:textId="77777777" w:rsidR="00A53E41" w:rsidRDefault="00A53E41" w:rsidP="00A53E41">
      <w:pPr>
        <w:pStyle w:val="B10"/>
        <w:rPr>
          <w:lang w:val="en-US" w:eastAsia="zh-CN"/>
        </w:rPr>
      </w:pPr>
      <w:r>
        <w:rPr>
          <w:lang w:val="en-US" w:eastAsia="zh-CN"/>
        </w:rPr>
        <w:t>0.</w:t>
      </w:r>
      <w:r>
        <w:rPr>
          <w:lang w:val="en-US" w:eastAsia="zh-CN"/>
        </w:rPr>
        <w:tab/>
        <w:t xml:space="preserve">The </w:t>
      </w:r>
      <w:r w:rsidRPr="00C11FAC">
        <w:rPr>
          <w:lang w:eastAsia="zh-CN"/>
        </w:rPr>
        <w:t>source</w:t>
      </w:r>
      <w:r>
        <w:rPr>
          <w:lang w:val="en-US" w:eastAsia="zh-CN"/>
        </w:rPr>
        <w:t xml:space="preserve">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forwards the Measurement Report to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-CU-CP.</w:t>
      </w:r>
    </w:p>
    <w:p w14:paraId="63C01F5C" w14:textId="77777777" w:rsidR="00A53E41" w:rsidRDefault="00A53E41" w:rsidP="00A53E41">
      <w:pPr>
        <w:pStyle w:val="B10"/>
        <w:rPr>
          <w:lang w:val="en-US" w:eastAsia="zh-CN"/>
        </w:rPr>
      </w:pP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>.</w:t>
      </w:r>
      <w:r>
        <w:rPr>
          <w:lang w:val="en-US" w:eastAsia="zh-CN"/>
        </w:rPr>
        <w:tab/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-CU-CP decides to initiate LTM configuration.</w:t>
      </w:r>
    </w:p>
    <w:p w14:paraId="5C7FF3D2" w14:textId="77777777" w:rsidR="00A53E41" w:rsidRDefault="00A53E41" w:rsidP="00A53E41">
      <w:pPr>
        <w:pStyle w:val="B10"/>
        <w:rPr>
          <w:lang w:val="en-US" w:eastAsia="zh-CN"/>
        </w:rPr>
      </w:pPr>
      <w:r>
        <w:rPr>
          <w:lang w:val="en-US" w:eastAsia="zh-CN"/>
        </w:rPr>
        <w:t>2.</w:t>
      </w:r>
      <w:r>
        <w:rPr>
          <w:lang w:val="en-US"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val="en-US" w:eastAsia="zh-CN"/>
        </w:rPr>
        <w:t xml:space="preserve">-CU-CP sends a BEARER CONTEXT SETUP REQUEST message containing UL TNL address </w:t>
      </w:r>
      <w:r>
        <w:rPr>
          <w:lang w:eastAsia="zh-CN"/>
        </w:rPr>
        <w:t>information</w:t>
      </w:r>
      <w:r>
        <w:rPr>
          <w:lang w:val="en-US" w:eastAsia="zh-CN"/>
        </w:rPr>
        <w:t xml:space="preserve"> for NG-U to setup the bearer context in the target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-CU-UP.</w:t>
      </w:r>
    </w:p>
    <w:p w14:paraId="33B9B29B" w14:textId="77777777" w:rsidR="00A53E41" w:rsidRDefault="00A53E41" w:rsidP="00A53E41">
      <w:pPr>
        <w:pStyle w:val="B10"/>
        <w:rPr>
          <w:lang w:val="en-US" w:eastAsia="zh-CN"/>
        </w:rPr>
      </w:pPr>
      <w:r>
        <w:rPr>
          <w:lang w:val="en-US" w:eastAsia="zh-CN"/>
        </w:rPr>
        <w:lastRenderedPageBreak/>
        <w:t>3.</w:t>
      </w:r>
      <w:r>
        <w:rPr>
          <w:lang w:val="en-US" w:eastAsia="zh-CN"/>
        </w:rPr>
        <w:tab/>
        <w:t xml:space="preserve">The target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-CU-UP responds with a BEARER CONTEXT SETUP RESPONSE message containing the UL TNL </w:t>
      </w:r>
      <w:r>
        <w:rPr>
          <w:lang w:eastAsia="zh-CN"/>
        </w:rPr>
        <w:t>address</w:t>
      </w:r>
      <w:r>
        <w:rPr>
          <w:lang w:val="en-US" w:eastAsia="zh-CN"/>
        </w:rPr>
        <w:t xml:space="preserve"> information for F1-U, DL TNL address information for NG-U, and the TNL address information for data forwarding to the target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-CU-UP.</w:t>
      </w:r>
    </w:p>
    <w:p w14:paraId="7605ACB0" w14:textId="77777777" w:rsidR="00A53E41" w:rsidRDefault="00A53E41" w:rsidP="00A53E41">
      <w:pPr>
        <w:pStyle w:val="B10"/>
        <w:rPr>
          <w:lang w:val="en-US" w:eastAsia="zh-CN"/>
        </w:rPr>
      </w:pPr>
      <w:r>
        <w:rPr>
          <w:rFonts w:eastAsia="SimSun"/>
          <w:lang w:val="en-US"/>
        </w:rPr>
        <w:t>4</w:t>
      </w:r>
      <w:r>
        <w:rPr>
          <w:rFonts w:eastAsia="SimSun"/>
        </w:rPr>
        <w:t>.</w:t>
      </w:r>
      <w:r>
        <w:rPr>
          <w:rFonts w:eastAsia="SimSun"/>
        </w:rPr>
        <w:tab/>
      </w:r>
      <w:r>
        <w:rPr>
          <w:rFonts w:eastAsia="SimSun" w:hint="eastAsia"/>
          <w:lang w:eastAsia="zh-CN"/>
        </w:rPr>
        <w:t>LTM</w:t>
      </w:r>
      <w:r>
        <w:rPr>
          <w:rFonts w:eastAsia="SimSun"/>
        </w:rPr>
        <w:t xml:space="preserve"> configuration procedures are performed between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 w:hint="eastAsia"/>
          <w:lang w:eastAsia="zh-CN"/>
        </w:rPr>
        <w:t>-CU</w:t>
      </w:r>
      <w:r>
        <w:rPr>
          <w:rFonts w:eastAsia="SimSun"/>
        </w:rPr>
        <w:t xml:space="preserve"> </w:t>
      </w:r>
      <w:r>
        <w:rPr>
          <w:rFonts w:eastAsia="SimSun" w:hint="eastAsia"/>
          <w:lang w:eastAsia="zh-CN"/>
        </w:rPr>
        <w:t>and</w:t>
      </w:r>
      <w:r>
        <w:rPr>
          <w:rFonts w:eastAsia="SimSun"/>
        </w:rPr>
        <w:t xml:space="preserve"> candidate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 xml:space="preserve">-DUs, and between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 xml:space="preserve">-CU and source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 xml:space="preserve">-DU </w:t>
      </w:r>
      <w:r>
        <w:rPr>
          <w:rFonts w:eastAsia="SimSun" w:hint="eastAsia"/>
          <w:lang w:eastAsia="zh-CN"/>
        </w:rPr>
        <w:t>as</w:t>
      </w:r>
      <w:r>
        <w:rPr>
          <w:rFonts w:eastAsia="SimSun"/>
          <w:lang w:eastAsia="zh-CN"/>
        </w:rPr>
        <w:t xml:space="preserve"> specified from step 3 to step 8 in section 8.2.1.5</w:t>
      </w:r>
      <w:r>
        <w:rPr>
          <w:rFonts w:eastAsia="SimSun"/>
        </w:rPr>
        <w:t>.</w:t>
      </w:r>
    </w:p>
    <w:p w14:paraId="52BEC79C" w14:textId="77777777" w:rsidR="00A53E41" w:rsidRDefault="00A53E41" w:rsidP="00A53E41">
      <w:pPr>
        <w:pStyle w:val="B10"/>
        <w:rPr>
          <w:lang w:eastAsia="zh-CN"/>
        </w:rPr>
      </w:pPr>
      <w:r>
        <w:rPr>
          <w:lang w:eastAsia="zh-CN"/>
        </w:rPr>
        <w:t>5</w:t>
      </w:r>
      <w:r>
        <w:rPr>
          <w:lang w:val="en-US"/>
        </w:rPr>
        <w:t xml:space="preserve"> - </w:t>
      </w:r>
      <w:r>
        <w:rPr>
          <w:lang w:eastAsia="zh-CN"/>
        </w:rPr>
        <w:t>6.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-CU-CP sends the RRC Reconfiguration message to the UE. </w:t>
      </w:r>
    </w:p>
    <w:p w14:paraId="7BFC8642" w14:textId="77777777" w:rsidR="00A53E41" w:rsidRDefault="00A53E41" w:rsidP="00A53E41">
      <w:pPr>
        <w:pStyle w:val="B10"/>
        <w:rPr>
          <w:lang w:val="en-US"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 xml:space="preserve">The UE sends the lower layer measurement result to 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-DU, and the source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decides to execute LTM to a candidate target cell.</w:t>
      </w:r>
    </w:p>
    <w:p w14:paraId="21B782F8" w14:textId="77777777" w:rsidR="00A53E41" w:rsidRDefault="00A53E41" w:rsidP="00A53E41">
      <w:pPr>
        <w:pStyle w:val="B10"/>
        <w:rPr>
          <w:lang w:val="en-US" w:eastAsia="zh-CN"/>
        </w:rPr>
      </w:pPr>
      <w:r>
        <w:rPr>
          <w:lang w:val="en-US" w:eastAsia="zh-CN"/>
        </w:rPr>
        <w:t>8.</w:t>
      </w:r>
      <w:r>
        <w:rPr>
          <w:lang w:val="en-US" w:eastAsia="zh-CN"/>
        </w:rPr>
        <w:tab/>
      </w:r>
      <w:r>
        <w:rPr>
          <w:lang w:eastAsia="zh-CN"/>
        </w:rPr>
        <w:t xml:space="preserve">The source </w:t>
      </w:r>
      <w:proofErr w:type="spellStart"/>
      <w:r>
        <w:rPr>
          <w:lang w:eastAsia="zh-CN"/>
        </w:rPr>
        <w:t>g</w:t>
      </w:r>
      <w:r>
        <w:rPr>
          <w:rFonts w:hint="eastAsia"/>
          <w:lang w:eastAsia="zh-CN"/>
        </w:rPr>
        <w:t>NB</w:t>
      </w:r>
      <w:proofErr w:type="spellEnd"/>
      <w:r>
        <w:rPr>
          <w:lang w:val="en-US" w:eastAsia="zh-CN"/>
        </w:rPr>
        <w:t>-DU sends the DU-CU</w:t>
      </w:r>
      <w:r>
        <w:rPr>
          <w:rFonts w:hint="eastAsia"/>
          <w:lang w:val="en-US" w:eastAsia="zh-CN"/>
        </w:rPr>
        <w:t xml:space="preserve"> CELL </w:t>
      </w:r>
      <w:r>
        <w:rPr>
          <w:lang w:val="en-US" w:eastAsia="zh-CN"/>
        </w:rPr>
        <w:t>SWITCH</w:t>
      </w:r>
      <w:r>
        <w:rPr>
          <w:rFonts w:hint="eastAsia"/>
          <w:lang w:val="en-US" w:eastAsia="zh-CN"/>
        </w:rPr>
        <w:t xml:space="preserve"> NOTIFICATION</w:t>
      </w:r>
      <w:r>
        <w:rPr>
          <w:lang w:val="en-US" w:eastAsia="zh-CN"/>
        </w:rPr>
        <w:t xml:space="preserve"> message to 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-CU-CP with the selected target cell ID.</w:t>
      </w:r>
    </w:p>
    <w:p w14:paraId="18283AA4" w14:textId="77777777" w:rsidR="00A53E41" w:rsidRDefault="00A53E41" w:rsidP="00A53E41">
      <w:pPr>
        <w:pStyle w:val="B10"/>
      </w:pPr>
      <w:r>
        <w:t>9-10.</w:t>
      </w:r>
      <w:r>
        <w:tab/>
        <w:t xml:space="preserve">The </w:t>
      </w:r>
      <w:proofErr w:type="spellStart"/>
      <w:r>
        <w:t>gNB</w:t>
      </w:r>
      <w:proofErr w:type="spellEnd"/>
      <w:r>
        <w:t>-CU-CP performs the Bearer Context Modification procedure to retrieve the PDCP UL/DL status and to exchange the</w:t>
      </w:r>
      <w:r>
        <w:rPr>
          <w:lang w:val="en-US" w:eastAsia="zh-CN"/>
        </w:rPr>
        <w:t xml:space="preserve"> TNL address information for data forwarding</w:t>
      </w:r>
      <w:r>
        <w:t xml:space="preserve"> for the bearers.</w:t>
      </w:r>
    </w:p>
    <w:p w14:paraId="5A5E512F" w14:textId="77777777" w:rsidR="00A53E41" w:rsidRDefault="00A53E41" w:rsidP="00A53E41">
      <w:pPr>
        <w:pStyle w:val="B10"/>
      </w:pPr>
      <w:r>
        <w:t>11-12.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-CU-CP performs the Bearer Context Modification procedure to send the DL TNL address information for F1-U and the PDCP UP/DL status to the target </w:t>
      </w:r>
      <w:proofErr w:type="spellStart"/>
      <w:r>
        <w:t>gNB</w:t>
      </w:r>
      <w:proofErr w:type="spellEnd"/>
      <w:r>
        <w:t>-CU-UP.</w:t>
      </w:r>
    </w:p>
    <w:p w14:paraId="6F5D6D56" w14:textId="77777777" w:rsidR="00A53E41" w:rsidRDefault="00A53E41" w:rsidP="00A53E41">
      <w:pPr>
        <w:pStyle w:val="B10"/>
      </w:pPr>
      <w:r>
        <w:t>13.</w:t>
      </w:r>
      <w:r>
        <w:tab/>
        <w:t xml:space="preserve">Data Forwarding may be performed from the source </w:t>
      </w:r>
      <w:proofErr w:type="spellStart"/>
      <w:r>
        <w:t>gNB</w:t>
      </w:r>
      <w:proofErr w:type="spellEnd"/>
      <w:r>
        <w:t xml:space="preserve">-CU-UP to the target </w:t>
      </w:r>
      <w:proofErr w:type="spellStart"/>
      <w:r>
        <w:t>gNB</w:t>
      </w:r>
      <w:proofErr w:type="spellEnd"/>
      <w:r>
        <w:t xml:space="preserve">-CU-UP. </w:t>
      </w:r>
    </w:p>
    <w:p w14:paraId="6E386058" w14:textId="77777777" w:rsidR="00A53E41" w:rsidRDefault="00A53E41" w:rsidP="00A53E41">
      <w:pPr>
        <w:pStyle w:val="B10"/>
      </w:pPr>
      <w:r>
        <w:rPr>
          <w:rFonts w:hint="eastAsia"/>
        </w:rPr>
        <w:t>1</w:t>
      </w:r>
      <w:r>
        <w:t>4.</w:t>
      </w:r>
      <w:r>
        <w:tab/>
        <w:t xml:space="preserve">The target </w:t>
      </w:r>
      <w:proofErr w:type="spellStart"/>
      <w:r>
        <w:t>gNB</w:t>
      </w:r>
      <w:proofErr w:type="spellEnd"/>
      <w:r>
        <w:t>-DU detects the UE in the target cell.</w:t>
      </w:r>
    </w:p>
    <w:p w14:paraId="03D50396" w14:textId="77777777" w:rsidR="00A53E41" w:rsidRDefault="00A53E41" w:rsidP="00A53E41">
      <w:pPr>
        <w:pStyle w:val="B10"/>
      </w:pPr>
      <w:r>
        <w:rPr>
          <w:rFonts w:hint="eastAsia"/>
        </w:rPr>
        <w:t>1</w:t>
      </w:r>
      <w:r>
        <w:t>5.</w:t>
      </w:r>
      <w:r>
        <w:tab/>
        <w:t xml:space="preserve">The target </w:t>
      </w:r>
      <w:proofErr w:type="spellStart"/>
      <w:r>
        <w:t>gNB</w:t>
      </w:r>
      <w:proofErr w:type="spellEnd"/>
      <w:r>
        <w:t xml:space="preserve">-DU sends an ACCESS SUCCESS message to the </w:t>
      </w:r>
      <w:proofErr w:type="spellStart"/>
      <w:r>
        <w:t>gNB</w:t>
      </w:r>
      <w:proofErr w:type="spellEnd"/>
      <w:r>
        <w:t>-CU-CP.</w:t>
      </w:r>
    </w:p>
    <w:p w14:paraId="1DF74F76" w14:textId="77777777" w:rsidR="00A53E41" w:rsidRDefault="00A53E41" w:rsidP="00A53E41">
      <w:pPr>
        <w:pStyle w:val="B10"/>
      </w:pPr>
      <w:r>
        <w:t>16-18.</w:t>
      </w:r>
      <w:r>
        <w:tab/>
        <w:t>Path Switch procedure is performed to update the DL TNL address information for the NG-U towards the core network.</w:t>
      </w:r>
    </w:p>
    <w:p w14:paraId="33B01DA9" w14:textId="77777777" w:rsidR="00A53E41" w:rsidRDefault="00A53E41" w:rsidP="00A53E41">
      <w:pPr>
        <w:pStyle w:val="B10"/>
      </w:pPr>
      <w:r>
        <w:t>19-20.</w:t>
      </w:r>
      <w:r>
        <w:tab/>
        <w:t xml:space="preserve">Bearer Context Release procedure may be performed to release the UE context in the source </w:t>
      </w:r>
      <w:proofErr w:type="spellStart"/>
      <w:r>
        <w:t>gNB</w:t>
      </w:r>
      <w:proofErr w:type="spellEnd"/>
      <w:r>
        <w:t>-DU.</w:t>
      </w:r>
    </w:p>
    <w:p w14:paraId="066EB44A" w14:textId="77777777" w:rsidR="00A53E41" w:rsidRDefault="00A53E41" w:rsidP="00A53E41">
      <w:pPr>
        <w:rPr>
          <w:b/>
          <w:color w:val="FF0000"/>
        </w:rPr>
      </w:pPr>
    </w:p>
    <w:p w14:paraId="6DD475AC" w14:textId="5D8967A3" w:rsidR="00243CD5" w:rsidRPr="006B23FA" w:rsidRDefault="00A53E41" w:rsidP="00E46F9B">
      <w:pPr>
        <w:jc w:val="center"/>
        <w:rPr>
          <w:rFonts w:ascii="Arial" w:hAnsi="Arial" w:cs="Arial"/>
          <w:bCs/>
          <w:sz w:val="22"/>
          <w:szCs w:val="22"/>
        </w:rPr>
      </w:pPr>
      <w:r>
        <w:rPr>
          <w:b/>
          <w:color w:val="FF0000"/>
        </w:rPr>
        <w:t>&lt;&lt;&lt;&lt;&lt;&lt; END OF CHANGE &gt;&gt;&gt;&gt;</w:t>
      </w:r>
      <w:bookmarkStart w:id="28" w:name="_Toc20956002"/>
      <w:bookmarkStart w:id="29" w:name="_Toc29893128"/>
      <w:bookmarkStart w:id="30" w:name="_Toc36557065"/>
      <w:bookmarkStart w:id="31" w:name="_Toc45832585"/>
      <w:bookmarkStart w:id="32" w:name="_Toc51763907"/>
      <w:bookmarkStart w:id="33" w:name="_Toc64449079"/>
      <w:bookmarkStart w:id="34" w:name="_Toc66289738"/>
      <w:bookmarkStart w:id="35" w:name="_Toc74154851"/>
      <w:bookmarkStart w:id="36" w:name="_Toc81383595"/>
      <w:bookmarkStart w:id="37" w:name="_Toc88658229"/>
      <w:bookmarkStart w:id="38" w:name="_Toc97911141"/>
      <w:bookmarkStart w:id="39" w:name="_Toc99038965"/>
      <w:bookmarkStart w:id="40" w:name="_Toc99731228"/>
      <w:bookmarkStart w:id="41" w:name="_Toc105511363"/>
      <w:bookmarkStart w:id="42" w:name="_Toc105927895"/>
      <w:bookmarkStart w:id="43" w:name="_Toc106110435"/>
      <w:bookmarkStart w:id="44" w:name="_Toc113835877"/>
      <w:bookmarkStart w:id="45" w:name="_Toc120124733"/>
      <w:bookmarkStart w:id="46" w:name="_Toc121161733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250700FB" w14:textId="77777777" w:rsidR="004A6D4A" w:rsidRPr="006B23FA" w:rsidRDefault="004A6D4A" w:rsidP="005A4901">
      <w:pPr>
        <w:jc w:val="center"/>
        <w:rPr>
          <w:b/>
          <w:color w:val="FF0000"/>
          <w:sz w:val="22"/>
          <w:szCs w:val="22"/>
        </w:rPr>
      </w:pPr>
    </w:p>
    <w:sectPr w:rsidR="004A6D4A" w:rsidRPr="006B23FA" w:rsidSect="00562C74">
      <w:headerReference w:type="even" r:id="rId28"/>
      <w:headerReference w:type="default" r:id="rId29"/>
      <w:footerReference w:type="even" r:id="rId30"/>
      <w:footerReference w:type="default" r:id="rId31"/>
      <w:headerReference w:type="first" r:id="rId32"/>
      <w:footerReference w:type="first" r:id="rId3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2E91C2" w14:textId="77777777" w:rsidR="00562C74" w:rsidRDefault="00562C74">
      <w:r>
        <w:separator/>
      </w:r>
    </w:p>
  </w:endnote>
  <w:endnote w:type="continuationSeparator" w:id="0">
    <w:p w14:paraId="5B6B84EC" w14:textId="77777777" w:rsidR="00562C74" w:rsidRDefault="00562C74">
      <w:r>
        <w:continuationSeparator/>
      </w:r>
    </w:p>
  </w:endnote>
  <w:endnote w:type="continuationNotice" w:id="1">
    <w:p w14:paraId="4BA90A4B" w14:textId="77777777" w:rsidR="00562C74" w:rsidRDefault="00562C7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ZapfDingbats">
    <w:altName w:val="Wingdings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9FE95" w14:textId="77777777" w:rsidR="00A53E41" w:rsidRDefault="00A53E41" w:rsidP="005A49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AEB2C" w14:textId="77777777" w:rsidR="00A53E41" w:rsidRDefault="00A53E41" w:rsidP="005A49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3711D" w14:textId="77777777" w:rsidR="00A53E41" w:rsidRDefault="00A53E41" w:rsidP="005A490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08455" w14:textId="77777777" w:rsidR="00B03DFE" w:rsidRDefault="00B03DFE" w:rsidP="005A4901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96E76" w14:textId="77777777" w:rsidR="00B03DFE" w:rsidRDefault="00B03DFE" w:rsidP="005A4901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01919" w14:textId="77777777" w:rsidR="00B03DFE" w:rsidRDefault="00B03DFE" w:rsidP="005A49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074418" w14:textId="77777777" w:rsidR="00562C74" w:rsidRDefault="00562C74">
      <w:r>
        <w:separator/>
      </w:r>
    </w:p>
  </w:footnote>
  <w:footnote w:type="continuationSeparator" w:id="0">
    <w:p w14:paraId="449D0864" w14:textId="77777777" w:rsidR="00562C74" w:rsidRDefault="00562C74">
      <w:r>
        <w:continuationSeparator/>
      </w:r>
    </w:p>
  </w:footnote>
  <w:footnote w:type="continuationNotice" w:id="1">
    <w:p w14:paraId="5D71DA6B" w14:textId="77777777" w:rsidR="00562C74" w:rsidRDefault="00562C7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FF34A" w14:textId="77777777" w:rsidR="00A53E41" w:rsidRDefault="00A53E4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97561E" w14:textId="77777777" w:rsidR="00A53E41" w:rsidRDefault="00A53E41" w:rsidP="005A490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8F944" w14:textId="77777777" w:rsidR="00A53E41" w:rsidRDefault="00A53E41" w:rsidP="005A490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E6512" w14:textId="77777777" w:rsidR="00B03DFE" w:rsidRDefault="00B03DF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0B1F3" w14:textId="77777777" w:rsidR="00B03DFE" w:rsidRDefault="00B03DFE" w:rsidP="005A4901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9D40F" w14:textId="77777777" w:rsidR="00B03DFE" w:rsidRDefault="00B03DFE" w:rsidP="005A49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54A3280"/>
    <w:multiLevelType w:val="multilevel"/>
    <w:tmpl w:val="254A3280"/>
    <w:lvl w:ilvl="0">
      <w:start w:val="2023"/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3E7157"/>
    <w:multiLevelType w:val="hybridMultilevel"/>
    <w:tmpl w:val="53147C7A"/>
    <w:lvl w:ilvl="0" w:tplc="60DC748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046601"/>
    <w:multiLevelType w:val="hybridMultilevel"/>
    <w:tmpl w:val="25EC3462"/>
    <w:lvl w:ilvl="0" w:tplc="FA320BB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83804E1C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F41A228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66C27C2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97CAAE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C3B6C64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B3C8F3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65C009D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D1064EE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5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E559DC"/>
    <w:multiLevelType w:val="hybridMultilevel"/>
    <w:tmpl w:val="B1660DDA"/>
    <w:lvl w:ilvl="0" w:tplc="81B8F10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C331B"/>
    <w:multiLevelType w:val="hybridMultilevel"/>
    <w:tmpl w:val="A88438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F037AD"/>
    <w:multiLevelType w:val="hybridMultilevel"/>
    <w:tmpl w:val="1CB21DBE"/>
    <w:lvl w:ilvl="0" w:tplc="577E04B0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38713038">
    <w:abstractNumId w:val="9"/>
  </w:num>
  <w:num w:numId="2" w16cid:durableId="1022509791">
    <w:abstractNumId w:val="10"/>
  </w:num>
  <w:num w:numId="3" w16cid:durableId="1439181995">
    <w:abstractNumId w:val="0"/>
  </w:num>
  <w:num w:numId="4" w16cid:durableId="1271010753">
    <w:abstractNumId w:val="3"/>
  </w:num>
  <w:num w:numId="5" w16cid:durableId="623269068">
    <w:abstractNumId w:val="2"/>
  </w:num>
  <w:num w:numId="6" w16cid:durableId="751506478">
    <w:abstractNumId w:val="5"/>
  </w:num>
  <w:num w:numId="7" w16cid:durableId="480195806">
    <w:abstractNumId w:val="4"/>
  </w:num>
  <w:num w:numId="8" w16cid:durableId="1084111729">
    <w:abstractNumId w:val="8"/>
  </w:num>
  <w:num w:numId="9" w16cid:durableId="5333567">
    <w:abstractNumId w:val="7"/>
  </w:num>
  <w:num w:numId="10" w16cid:durableId="63071747">
    <w:abstractNumId w:val="6"/>
  </w:num>
  <w:num w:numId="11" w16cid:durableId="1587225828">
    <w:abstractNumId w:val="1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8"/>
  <w:doNotDisplayPageBoundaries/>
  <w:printFractionalCharacterWidth/>
  <w:embedSystemFonts/>
  <w:bordersDoNotSurroundHeader/>
  <w:bordersDoNotSurroundFooter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3E"/>
    <w:rsid w:val="0000218C"/>
    <w:rsid w:val="00004002"/>
    <w:rsid w:val="00007D54"/>
    <w:rsid w:val="00007EF4"/>
    <w:rsid w:val="000113E4"/>
    <w:rsid w:val="000115A1"/>
    <w:rsid w:val="00013F4C"/>
    <w:rsid w:val="00013F97"/>
    <w:rsid w:val="00015661"/>
    <w:rsid w:val="00015C67"/>
    <w:rsid w:val="00016C08"/>
    <w:rsid w:val="00021EBF"/>
    <w:rsid w:val="000220B0"/>
    <w:rsid w:val="00022E4A"/>
    <w:rsid w:val="00026CA2"/>
    <w:rsid w:val="000314BA"/>
    <w:rsid w:val="000315FB"/>
    <w:rsid w:val="00034A30"/>
    <w:rsid w:val="00036D35"/>
    <w:rsid w:val="00037361"/>
    <w:rsid w:val="00037BF0"/>
    <w:rsid w:val="000421DA"/>
    <w:rsid w:val="00042900"/>
    <w:rsid w:val="000444C4"/>
    <w:rsid w:val="00045B5F"/>
    <w:rsid w:val="00047181"/>
    <w:rsid w:val="000475FB"/>
    <w:rsid w:val="00047FF3"/>
    <w:rsid w:val="000504AB"/>
    <w:rsid w:val="00051498"/>
    <w:rsid w:val="00053B09"/>
    <w:rsid w:val="00055803"/>
    <w:rsid w:val="00055A73"/>
    <w:rsid w:val="00055FAF"/>
    <w:rsid w:val="000560AF"/>
    <w:rsid w:val="00056938"/>
    <w:rsid w:val="00057912"/>
    <w:rsid w:val="000601E1"/>
    <w:rsid w:val="00060CE3"/>
    <w:rsid w:val="00060D28"/>
    <w:rsid w:val="0006111B"/>
    <w:rsid w:val="00061357"/>
    <w:rsid w:val="000619DF"/>
    <w:rsid w:val="00063B63"/>
    <w:rsid w:val="0006469E"/>
    <w:rsid w:val="00067A2D"/>
    <w:rsid w:val="00067B1F"/>
    <w:rsid w:val="000703A3"/>
    <w:rsid w:val="000721AA"/>
    <w:rsid w:val="00074867"/>
    <w:rsid w:val="00074C1B"/>
    <w:rsid w:val="00085BC9"/>
    <w:rsid w:val="000865C5"/>
    <w:rsid w:val="000877E3"/>
    <w:rsid w:val="0009071B"/>
    <w:rsid w:val="00093A46"/>
    <w:rsid w:val="00095457"/>
    <w:rsid w:val="00096F7D"/>
    <w:rsid w:val="00096FF4"/>
    <w:rsid w:val="00097D75"/>
    <w:rsid w:val="000A0BE6"/>
    <w:rsid w:val="000A1357"/>
    <w:rsid w:val="000A390F"/>
    <w:rsid w:val="000A3D5D"/>
    <w:rsid w:val="000A4A57"/>
    <w:rsid w:val="000A6394"/>
    <w:rsid w:val="000B0790"/>
    <w:rsid w:val="000B1A2A"/>
    <w:rsid w:val="000B2518"/>
    <w:rsid w:val="000B486D"/>
    <w:rsid w:val="000B498F"/>
    <w:rsid w:val="000B7FED"/>
    <w:rsid w:val="000C038A"/>
    <w:rsid w:val="000C07F0"/>
    <w:rsid w:val="000C0DE0"/>
    <w:rsid w:val="000C2EDB"/>
    <w:rsid w:val="000C313D"/>
    <w:rsid w:val="000C3AAF"/>
    <w:rsid w:val="000C5D79"/>
    <w:rsid w:val="000C5FFE"/>
    <w:rsid w:val="000C6598"/>
    <w:rsid w:val="000C713F"/>
    <w:rsid w:val="000D281C"/>
    <w:rsid w:val="000D3F40"/>
    <w:rsid w:val="000D44B3"/>
    <w:rsid w:val="000E0F5A"/>
    <w:rsid w:val="000E1455"/>
    <w:rsid w:val="000E5374"/>
    <w:rsid w:val="000E71AB"/>
    <w:rsid w:val="000F1125"/>
    <w:rsid w:val="000F1D8C"/>
    <w:rsid w:val="000F50BA"/>
    <w:rsid w:val="000F5F5D"/>
    <w:rsid w:val="000F72E0"/>
    <w:rsid w:val="00100A78"/>
    <w:rsid w:val="00102064"/>
    <w:rsid w:val="0010303F"/>
    <w:rsid w:val="00103712"/>
    <w:rsid w:val="00103C35"/>
    <w:rsid w:val="00103D3D"/>
    <w:rsid w:val="00105FC0"/>
    <w:rsid w:val="001066E7"/>
    <w:rsid w:val="0011102F"/>
    <w:rsid w:val="0011120E"/>
    <w:rsid w:val="00112950"/>
    <w:rsid w:val="00114A55"/>
    <w:rsid w:val="001165AC"/>
    <w:rsid w:val="00116A81"/>
    <w:rsid w:val="00117285"/>
    <w:rsid w:val="001175D4"/>
    <w:rsid w:val="00117DFB"/>
    <w:rsid w:val="0012035D"/>
    <w:rsid w:val="00120771"/>
    <w:rsid w:val="001209C8"/>
    <w:rsid w:val="001210F8"/>
    <w:rsid w:val="00121FA6"/>
    <w:rsid w:val="001232BE"/>
    <w:rsid w:val="0012372C"/>
    <w:rsid w:val="00126748"/>
    <w:rsid w:val="0012688D"/>
    <w:rsid w:val="00126FD2"/>
    <w:rsid w:val="00130228"/>
    <w:rsid w:val="00130563"/>
    <w:rsid w:val="001317E3"/>
    <w:rsid w:val="00133306"/>
    <w:rsid w:val="00133836"/>
    <w:rsid w:val="00134302"/>
    <w:rsid w:val="0013493D"/>
    <w:rsid w:val="00134F1B"/>
    <w:rsid w:val="0013524E"/>
    <w:rsid w:val="00137ABE"/>
    <w:rsid w:val="001405C0"/>
    <w:rsid w:val="001437DE"/>
    <w:rsid w:val="001439D6"/>
    <w:rsid w:val="0014432F"/>
    <w:rsid w:val="001449FE"/>
    <w:rsid w:val="00145D43"/>
    <w:rsid w:val="0014711D"/>
    <w:rsid w:val="00147AF9"/>
    <w:rsid w:val="00147E5E"/>
    <w:rsid w:val="0015023C"/>
    <w:rsid w:val="00150E1C"/>
    <w:rsid w:val="0015430E"/>
    <w:rsid w:val="00154D1B"/>
    <w:rsid w:val="001605BA"/>
    <w:rsid w:val="001620CD"/>
    <w:rsid w:val="0016557A"/>
    <w:rsid w:val="00166109"/>
    <w:rsid w:val="00167714"/>
    <w:rsid w:val="00167EBF"/>
    <w:rsid w:val="0017301E"/>
    <w:rsid w:val="00174ADB"/>
    <w:rsid w:val="00174FDB"/>
    <w:rsid w:val="001763D5"/>
    <w:rsid w:val="00177A66"/>
    <w:rsid w:val="00181049"/>
    <w:rsid w:val="00181EE4"/>
    <w:rsid w:val="00182393"/>
    <w:rsid w:val="00182EA4"/>
    <w:rsid w:val="00183EDD"/>
    <w:rsid w:val="001859FF"/>
    <w:rsid w:val="001866F9"/>
    <w:rsid w:val="00187764"/>
    <w:rsid w:val="0019139D"/>
    <w:rsid w:val="00192843"/>
    <w:rsid w:val="00192C46"/>
    <w:rsid w:val="00192E83"/>
    <w:rsid w:val="00195419"/>
    <w:rsid w:val="0019755B"/>
    <w:rsid w:val="001A08B3"/>
    <w:rsid w:val="001A1F3C"/>
    <w:rsid w:val="001A2134"/>
    <w:rsid w:val="001A3075"/>
    <w:rsid w:val="001A4928"/>
    <w:rsid w:val="001A563E"/>
    <w:rsid w:val="001A7B60"/>
    <w:rsid w:val="001B0961"/>
    <w:rsid w:val="001B1D6D"/>
    <w:rsid w:val="001B52F0"/>
    <w:rsid w:val="001B7A65"/>
    <w:rsid w:val="001C040A"/>
    <w:rsid w:val="001C079D"/>
    <w:rsid w:val="001C201C"/>
    <w:rsid w:val="001C2C73"/>
    <w:rsid w:val="001C4A82"/>
    <w:rsid w:val="001C4ED7"/>
    <w:rsid w:val="001C544A"/>
    <w:rsid w:val="001C5D27"/>
    <w:rsid w:val="001C6D56"/>
    <w:rsid w:val="001C703D"/>
    <w:rsid w:val="001D229C"/>
    <w:rsid w:val="001D23FF"/>
    <w:rsid w:val="001D3EAA"/>
    <w:rsid w:val="001D44DB"/>
    <w:rsid w:val="001D532B"/>
    <w:rsid w:val="001D5DDC"/>
    <w:rsid w:val="001E0987"/>
    <w:rsid w:val="001E10A6"/>
    <w:rsid w:val="001E3227"/>
    <w:rsid w:val="001E3B3D"/>
    <w:rsid w:val="001E3C2E"/>
    <w:rsid w:val="001E41F3"/>
    <w:rsid w:val="001E54A3"/>
    <w:rsid w:val="001E5D4F"/>
    <w:rsid w:val="001E7872"/>
    <w:rsid w:val="001E7BE4"/>
    <w:rsid w:val="001F1A8B"/>
    <w:rsid w:val="001F4B06"/>
    <w:rsid w:val="001F508C"/>
    <w:rsid w:val="001F6171"/>
    <w:rsid w:val="001F6824"/>
    <w:rsid w:val="001F71CB"/>
    <w:rsid w:val="002000B0"/>
    <w:rsid w:val="00200B1C"/>
    <w:rsid w:val="0020167E"/>
    <w:rsid w:val="002037E8"/>
    <w:rsid w:val="00203AAF"/>
    <w:rsid w:val="0020406E"/>
    <w:rsid w:val="002042B7"/>
    <w:rsid w:val="00204D64"/>
    <w:rsid w:val="00206283"/>
    <w:rsid w:val="00206E75"/>
    <w:rsid w:val="00207EBB"/>
    <w:rsid w:val="00210DC8"/>
    <w:rsid w:val="00210F78"/>
    <w:rsid w:val="00213505"/>
    <w:rsid w:val="00216259"/>
    <w:rsid w:val="00217562"/>
    <w:rsid w:val="00217F38"/>
    <w:rsid w:val="002212C8"/>
    <w:rsid w:val="00222149"/>
    <w:rsid w:val="002226B8"/>
    <w:rsid w:val="00222A68"/>
    <w:rsid w:val="0022367E"/>
    <w:rsid w:val="00224599"/>
    <w:rsid w:val="00224D3E"/>
    <w:rsid w:val="00227E0F"/>
    <w:rsid w:val="0023071C"/>
    <w:rsid w:val="00230C07"/>
    <w:rsid w:val="00232C1D"/>
    <w:rsid w:val="002360B2"/>
    <w:rsid w:val="002367B9"/>
    <w:rsid w:val="00242700"/>
    <w:rsid w:val="002437DE"/>
    <w:rsid w:val="00243CD5"/>
    <w:rsid w:val="002447BE"/>
    <w:rsid w:val="00244832"/>
    <w:rsid w:val="002459F9"/>
    <w:rsid w:val="00245BA6"/>
    <w:rsid w:val="00245CCF"/>
    <w:rsid w:val="00246279"/>
    <w:rsid w:val="00246E5C"/>
    <w:rsid w:val="0025099F"/>
    <w:rsid w:val="00250F15"/>
    <w:rsid w:val="00252F0C"/>
    <w:rsid w:val="00253A28"/>
    <w:rsid w:val="00253FB2"/>
    <w:rsid w:val="00254BFC"/>
    <w:rsid w:val="0025677C"/>
    <w:rsid w:val="00257B01"/>
    <w:rsid w:val="00257BA3"/>
    <w:rsid w:val="0026004D"/>
    <w:rsid w:val="00260A79"/>
    <w:rsid w:val="002619C8"/>
    <w:rsid w:val="00262B85"/>
    <w:rsid w:val="00263A3D"/>
    <w:rsid w:val="002640DD"/>
    <w:rsid w:val="002666C8"/>
    <w:rsid w:val="00266E11"/>
    <w:rsid w:val="00267ECB"/>
    <w:rsid w:val="002712A1"/>
    <w:rsid w:val="00272C05"/>
    <w:rsid w:val="00273381"/>
    <w:rsid w:val="00275D12"/>
    <w:rsid w:val="00276ECF"/>
    <w:rsid w:val="002772C5"/>
    <w:rsid w:val="0027750F"/>
    <w:rsid w:val="002804BD"/>
    <w:rsid w:val="00281258"/>
    <w:rsid w:val="002819DF"/>
    <w:rsid w:val="00281C1A"/>
    <w:rsid w:val="00282F69"/>
    <w:rsid w:val="00284C92"/>
    <w:rsid w:val="00284FEB"/>
    <w:rsid w:val="00285D78"/>
    <w:rsid w:val="002860C4"/>
    <w:rsid w:val="00292138"/>
    <w:rsid w:val="002942A9"/>
    <w:rsid w:val="00294425"/>
    <w:rsid w:val="002958E9"/>
    <w:rsid w:val="002975D3"/>
    <w:rsid w:val="002976CB"/>
    <w:rsid w:val="002A076C"/>
    <w:rsid w:val="002A1B6E"/>
    <w:rsid w:val="002A21BE"/>
    <w:rsid w:val="002A4392"/>
    <w:rsid w:val="002A6113"/>
    <w:rsid w:val="002A7AD1"/>
    <w:rsid w:val="002A7E9B"/>
    <w:rsid w:val="002B1F62"/>
    <w:rsid w:val="002B20C1"/>
    <w:rsid w:val="002B42CA"/>
    <w:rsid w:val="002B4772"/>
    <w:rsid w:val="002B521F"/>
    <w:rsid w:val="002B5741"/>
    <w:rsid w:val="002B5C20"/>
    <w:rsid w:val="002B6557"/>
    <w:rsid w:val="002C0AE0"/>
    <w:rsid w:val="002C11B5"/>
    <w:rsid w:val="002C15B2"/>
    <w:rsid w:val="002C185A"/>
    <w:rsid w:val="002C1916"/>
    <w:rsid w:val="002C1BF0"/>
    <w:rsid w:val="002C356B"/>
    <w:rsid w:val="002C3CF6"/>
    <w:rsid w:val="002C3E0A"/>
    <w:rsid w:val="002C5BC2"/>
    <w:rsid w:val="002C7EA4"/>
    <w:rsid w:val="002C7ED0"/>
    <w:rsid w:val="002D1833"/>
    <w:rsid w:val="002D2024"/>
    <w:rsid w:val="002D2600"/>
    <w:rsid w:val="002D3025"/>
    <w:rsid w:val="002D599D"/>
    <w:rsid w:val="002D74F0"/>
    <w:rsid w:val="002E0108"/>
    <w:rsid w:val="002E115B"/>
    <w:rsid w:val="002E437F"/>
    <w:rsid w:val="002E472E"/>
    <w:rsid w:val="002E4A14"/>
    <w:rsid w:val="002E6731"/>
    <w:rsid w:val="002E6FD8"/>
    <w:rsid w:val="002E72AB"/>
    <w:rsid w:val="002E769C"/>
    <w:rsid w:val="002F0809"/>
    <w:rsid w:val="002F0DC1"/>
    <w:rsid w:val="002F1C9A"/>
    <w:rsid w:val="002F2D0A"/>
    <w:rsid w:val="002F2DDE"/>
    <w:rsid w:val="002F39A2"/>
    <w:rsid w:val="002F4941"/>
    <w:rsid w:val="002F5157"/>
    <w:rsid w:val="002F5557"/>
    <w:rsid w:val="002F5875"/>
    <w:rsid w:val="002F621E"/>
    <w:rsid w:val="002F6CE0"/>
    <w:rsid w:val="002F7830"/>
    <w:rsid w:val="0030046F"/>
    <w:rsid w:val="003012B5"/>
    <w:rsid w:val="00301327"/>
    <w:rsid w:val="00302D06"/>
    <w:rsid w:val="00305409"/>
    <w:rsid w:val="00307057"/>
    <w:rsid w:val="00310D17"/>
    <w:rsid w:val="00314115"/>
    <w:rsid w:val="003169E8"/>
    <w:rsid w:val="003169F4"/>
    <w:rsid w:val="0031733C"/>
    <w:rsid w:val="0031742B"/>
    <w:rsid w:val="00317CC2"/>
    <w:rsid w:val="003205B6"/>
    <w:rsid w:val="003219AE"/>
    <w:rsid w:val="0032279F"/>
    <w:rsid w:val="00323749"/>
    <w:rsid w:val="00324C27"/>
    <w:rsid w:val="003266A7"/>
    <w:rsid w:val="00326BFB"/>
    <w:rsid w:val="00327E05"/>
    <w:rsid w:val="003309DE"/>
    <w:rsid w:val="003337DD"/>
    <w:rsid w:val="00334DAA"/>
    <w:rsid w:val="00334E9E"/>
    <w:rsid w:val="00335593"/>
    <w:rsid w:val="0033687D"/>
    <w:rsid w:val="00337D9E"/>
    <w:rsid w:val="00340F74"/>
    <w:rsid w:val="003410A3"/>
    <w:rsid w:val="0034174A"/>
    <w:rsid w:val="00341BC9"/>
    <w:rsid w:val="003435BA"/>
    <w:rsid w:val="00344282"/>
    <w:rsid w:val="00345E7F"/>
    <w:rsid w:val="00347189"/>
    <w:rsid w:val="00350E5A"/>
    <w:rsid w:val="003517EA"/>
    <w:rsid w:val="00351A21"/>
    <w:rsid w:val="003532E0"/>
    <w:rsid w:val="00353484"/>
    <w:rsid w:val="00354721"/>
    <w:rsid w:val="00356717"/>
    <w:rsid w:val="0035679F"/>
    <w:rsid w:val="00357258"/>
    <w:rsid w:val="003575E7"/>
    <w:rsid w:val="0036031A"/>
    <w:rsid w:val="003609EF"/>
    <w:rsid w:val="00361946"/>
    <w:rsid w:val="00361B30"/>
    <w:rsid w:val="00361CC9"/>
    <w:rsid w:val="0036231A"/>
    <w:rsid w:val="0036334B"/>
    <w:rsid w:val="003657F5"/>
    <w:rsid w:val="00370556"/>
    <w:rsid w:val="003705E7"/>
    <w:rsid w:val="00370CA3"/>
    <w:rsid w:val="003722AA"/>
    <w:rsid w:val="0037279E"/>
    <w:rsid w:val="003737D5"/>
    <w:rsid w:val="00374DD4"/>
    <w:rsid w:val="00375103"/>
    <w:rsid w:val="003754A7"/>
    <w:rsid w:val="00383112"/>
    <w:rsid w:val="003855BF"/>
    <w:rsid w:val="003916DF"/>
    <w:rsid w:val="00391CE6"/>
    <w:rsid w:val="00391ECB"/>
    <w:rsid w:val="0039254D"/>
    <w:rsid w:val="003932F1"/>
    <w:rsid w:val="003953A3"/>
    <w:rsid w:val="00395C6F"/>
    <w:rsid w:val="003963D0"/>
    <w:rsid w:val="003965D1"/>
    <w:rsid w:val="003A28A9"/>
    <w:rsid w:val="003A35B5"/>
    <w:rsid w:val="003A3D44"/>
    <w:rsid w:val="003A55D8"/>
    <w:rsid w:val="003A5B86"/>
    <w:rsid w:val="003A6895"/>
    <w:rsid w:val="003A7667"/>
    <w:rsid w:val="003A7B32"/>
    <w:rsid w:val="003B0F62"/>
    <w:rsid w:val="003B3944"/>
    <w:rsid w:val="003B3B52"/>
    <w:rsid w:val="003B461B"/>
    <w:rsid w:val="003B4A9E"/>
    <w:rsid w:val="003B4BD7"/>
    <w:rsid w:val="003B5C02"/>
    <w:rsid w:val="003B6BBF"/>
    <w:rsid w:val="003B7C1D"/>
    <w:rsid w:val="003C0277"/>
    <w:rsid w:val="003C07CA"/>
    <w:rsid w:val="003C1A5F"/>
    <w:rsid w:val="003C1F5C"/>
    <w:rsid w:val="003C24F3"/>
    <w:rsid w:val="003C260D"/>
    <w:rsid w:val="003C2CA7"/>
    <w:rsid w:val="003C40C6"/>
    <w:rsid w:val="003C5C93"/>
    <w:rsid w:val="003C63AF"/>
    <w:rsid w:val="003C7445"/>
    <w:rsid w:val="003D570D"/>
    <w:rsid w:val="003D64D9"/>
    <w:rsid w:val="003D6787"/>
    <w:rsid w:val="003E0CDE"/>
    <w:rsid w:val="003E162C"/>
    <w:rsid w:val="003E1A36"/>
    <w:rsid w:val="003E1B91"/>
    <w:rsid w:val="003E2C15"/>
    <w:rsid w:val="003E2C2E"/>
    <w:rsid w:val="003E312C"/>
    <w:rsid w:val="003E3D7A"/>
    <w:rsid w:val="003E3E18"/>
    <w:rsid w:val="003E4096"/>
    <w:rsid w:val="003E4900"/>
    <w:rsid w:val="003E55E4"/>
    <w:rsid w:val="003E5739"/>
    <w:rsid w:val="003E5821"/>
    <w:rsid w:val="003F0365"/>
    <w:rsid w:val="003F1C67"/>
    <w:rsid w:val="003F3B27"/>
    <w:rsid w:val="003F3C95"/>
    <w:rsid w:val="003F3CE1"/>
    <w:rsid w:val="003F4B81"/>
    <w:rsid w:val="003F676C"/>
    <w:rsid w:val="003F7C2A"/>
    <w:rsid w:val="004011B7"/>
    <w:rsid w:val="00402060"/>
    <w:rsid w:val="004043D1"/>
    <w:rsid w:val="00404C25"/>
    <w:rsid w:val="00405161"/>
    <w:rsid w:val="00405527"/>
    <w:rsid w:val="00406C01"/>
    <w:rsid w:val="004077B1"/>
    <w:rsid w:val="00410371"/>
    <w:rsid w:val="004116D2"/>
    <w:rsid w:val="00413AFB"/>
    <w:rsid w:val="00414962"/>
    <w:rsid w:val="0042140F"/>
    <w:rsid w:val="004219B4"/>
    <w:rsid w:val="00422F8E"/>
    <w:rsid w:val="00423549"/>
    <w:rsid w:val="004242F1"/>
    <w:rsid w:val="00424ACC"/>
    <w:rsid w:val="004335A2"/>
    <w:rsid w:val="00433665"/>
    <w:rsid w:val="00433FCC"/>
    <w:rsid w:val="00434B9C"/>
    <w:rsid w:val="00434C66"/>
    <w:rsid w:val="00436DD7"/>
    <w:rsid w:val="004374F3"/>
    <w:rsid w:val="00437722"/>
    <w:rsid w:val="00437EA6"/>
    <w:rsid w:val="004426E3"/>
    <w:rsid w:val="00442C93"/>
    <w:rsid w:val="00444894"/>
    <w:rsid w:val="00445F78"/>
    <w:rsid w:val="00447A26"/>
    <w:rsid w:val="00447F77"/>
    <w:rsid w:val="0045034A"/>
    <w:rsid w:val="004504A7"/>
    <w:rsid w:val="00454B62"/>
    <w:rsid w:val="00454D73"/>
    <w:rsid w:val="004562DC"/>
    <w:rsid w:val="004569E2"/>
    <w:rsid w:val="00457117"/>
    <w:rsid w:val="00457AC5"/>
    <w:rsid w:val="004610AB"/>
    <w:rsid w:val="00461299"/>
    <w:rsid w:val="004614D9"/>
    <w:rsid w:val="0046319B"/>
    <w:rsid w:val="0046391F"/>
    <w:rsid w:val="00463D9E"/>
    <w:rsid w:val="00464DCF"/>
    <w:rsid w:val="004650B4"/>
    <w:rsid w:val="0046580A"/>
    <w:rsid w:val="0046672C"/>
    <w:rsid w:val="00467B75"/>
    <w:rsid w:val="004704F1"/>
    <w:rsid w:val="00473AB9"/>
    <w:rsid w:val="0047451C"/>
    <w:rsid w:val="00480041"/>
    <w:rsid w:val="00481951"/>
    <w:rsid w:val="0048287B"/>
    <w:rsid w:val="00482993"/>
    <w:rsid w:val="0048402A"/>
    <w:rsid w:val="004862D2"/>
    <w:rsid w:val="00487C91"/>
    <w:rsid w:val="00492464"/>
    <w:rsid w:val="0049345F"/>
    <w:rsid w:val="00493726"/>
    <w:rsid w:val="00493AC0"/>
    <w:rsid w:val="00496A10"/>
    <w:rsid w:val="004A0B30"/>
    <w:rsid w:val="004A10C4"/>
    <w:rsid w:val="004A12DC"/>
    <w:rsid w:val="004A1EBF"/>
    <w:rsid w:val="004A54E5"/>
    <w:rsid w:val="004A5E21"/>
    <w:rsid w:val="004A64C5"/>
    <w:rsid w:val="004A6D4A"/>
    <w:rsid w:val="004A7CE6"/>
    <w:rsid w:val="004B1F61"/>
    <w:rsid w:val="004B3C7D"/>
    <w:rsid w:val="004B4F0F"/>
    <w:rsid w:val="004B532F"/>
    <w:rsid w:val="004B6652"/>
    <w:rsid w:val="004B74A7"/>
    <w:rsid w:val="004B75B7"/>
    <w:rsid w:val="004B7F08"/>
    <w:rsid w:val="004C0186"/>
    <w:rsid w:val="004C0272"/>
    <w:rsid w:val="004C20E5"/>
    <w:rsid w:val="004C3964"/>
    <w:rsid w:val="004C3BA2"/>
    <w:rsid w:val="004C5104"/>
    <w:rsid w:val="004C6427"/>
    <w:rsid w:val="004C6D44"/>
    <w:rsid w:val="004C7280"/>
    <w:rsid w:val="004C7842"/>
    <w:rsid w:val="004D07C7"/>
    <w:rsid w:val="004D1104"/>
    <w:rsid w:val="004D121F"/>
    <w:rsid w:val="004D25F4"/>
    <w:rsid w:val="004D506F"/>
    <w:rsid w:val="004D5877"/>
    <w:rsid w:val="004D6B92"/>
    <w:rsid w:val="004D73E6"/>
    <w:rsid w:val="004E249A"/>
    <w:rsid w:val="004E464A"/>
    <w:rsid w:val="004E4DBB"/>
    <w:rsid w:val="004E6C4A"/>
    <w:rsid w:val="004E79E2"/>
    <w:rsid w:val="004E7E15"/>
    <w:rsid w:val="004F097A"/>
    <w:rsid w:val="004F1E8E"/>
    <w:rsid w:val="004F4774"/>
    <w:rsid w:val="004F4936"/>
    <w:rsid w:val="004F4F5B"/>
    <w:rsid w:val="004F5F2B"/>
    <w:rsid w:val="004F6750"/>
    <w:rsid w:val="004F691A"/>
    <w:rsid w:val="0050043B"/>
    <w:rsid w:val="00500AB7"/>
    <w:rsid w:val="005047B1"/>
    <w:rsid w:val="00507192"/>
    <w:rsid w:val="005102AC"/>
    <w:rsid w:val="00511502"/>
    <w:rsid w:val="00512649"/>
    <w:rsid w:val="0051405A"/>
    <w:rsid w:val="00514A97"/>
    <w:rsid w:val="0051580D"/>
    <w:rsid w:val="0051644D"/>
    <w:rsid w:val="0051644E"/>
    <w:rsid w:val="00516BC1"/>
    <w:rsid w:val="0051751C"/>
    <w:rsid w:val="0052062D"/>
    <w:rsid w:val="00522204"/>
    <w:rsid w:val="005241E7"/>
    <w:rsid w:val="00524F28"/>
    <w:rsid w:val="00526399"/>
    <w:rsid w:val="005263CA"/>
    <w:rsid w:val="0052692C"/>
    <w:rsid w:val="00527697"/>
    <w:rsid w:val="005305E6"/>
    <w:rsid w:val="005313A1"/>
    <w:rsid w:val="0053271E"/>
    <w:rsid w:val="005329D3"/>
    <w:rsid w:val="00532EB7"/>
    <w:rsid w:val="005359D4"/>
    <w:rsid w:val="00536489"/>
    <w:rsid w:val="0054172A"/>
    <w:rsid w:val="00541864"/>
    <w:rsid w:val="00542190"/>
    <w:rsid w:val="005425BF"/>
    <w:rsid w:val="00543375"/>
    <w:rsid w:val="00547111"/>
    <w:rsid w:val="00550ED4"/>
    <w:rsid w:val="00553795"/>
    <w:rsid w:val="0055573D"/>
    <w:rsid w:val="00555D8C"/>
    <w:rsid w:val="0055724C"/>
    <w:rsid w:val="005577CB"/>
    <w:rsid w:val="0056020F"/>
    <w:rsid w:val="00560D75"/>
    <w:rsid w:val="00561099"/>
    <w:rsid w:val="005616D3"/>
    <w:rsid w:val="00562C74"/>
    <w:rsid w:val="0056405A"/>
    <w:rsid w:val="00566300"/>
    <w:rsid w:val="00566526"/>
    <w:rsid w:val="00566B31"/>
    <w:rsid w:val="00570A53"/>
    <w:rsid w:val="00571C8A"/>
    <w:rsid w:val="0057233A"/>
    <w:rsid w:val="005733B9"/>
    <w:rsid w:val="00577412"/>
    <w:rsid w:val="0057754C"/>
    <w:rsid w:val="00577AA5"/>
    <w:rsid w:val="005801A1"/>
    <w:rsid w:val="0058278E"/>
    <w:rsid w:val="0058372F"/>
    <w:rsid w:val="0058472D"/>
    <w:rsid w:val="00584D87"/>
    <w:rsid w:val="00585BAF"/>
    <w:rsid w:val="005864B6"/>
    <w:rsid w:val="005866FB"/>
    <w:rsid w:val="005868A8"/>
    <w:rsid w:val="00587194"/>
    <w:rsid w:val="00591040"/>
    <w:rsid w:val="00591441"/>
    <w:rsid w:val="00592206"/>
    <w:rsid w:val="00592413"/>
    <w:rsid w:val="00592D74"/>
    <w:rsid w:val="00592E59"/>
    <w:rsid w:val="00594BC9"/>
    <w:rsid w:val="00597509"/>
    <w:rsid w:val="005978E6"/>
    <w:rsid w:val="00597F7B"/>
    <w:rsid w:val="005A0B9A"/>
    <w:rsid w:val="005A1E0C"/>
    <w:rsid w:val="005A30E7"/>
    <w:rsid w:val="005A4901"/>
    <w:rsid w:val="005A4D6C"/>
    <w:rsid w:val="005A565C"/>
    <w:rsid w:val="005A59E7"/>
    <w:rsid w:val="005A65C0"/>
    <w:rsid w:val="005A68B9"/>
    <w:rsid w:val="005B1A89"/>
    <w:rsid w:val="005B2BB3"/>
    <w:rsid w:val="005B3033"/>
    <w:rsid w:val="005B46AC"/>
    <w:rsid w:val="005B6CB1"/>
    <w:rsid w:val="005B73CB"/>
    <w:rsid w:val="005B7FA9"/>
    <w:rsid w:val="005C03CF"/>
    <w:rsid w:val="005C1B57"/>
    <w:rsid w:val="005C2440"/>
    <w:rsid w:val="005C3234"/>
    <w:rsid w:val="005C3672"/>
    <w:rsid w:val="005C3BB1"/>
    <w:rsid w:val="005C5A80"/>
    <w:rsid w:val="005C6AAB"/>
    <w:rsid w:val="005C7977"/>
    <w:rsid w:val="005D1249"/>
    <w:rsid w:val="005D169E"/>
    <w:rsid w:val="005D5150"/>
    <w:rsid w:val="005D66C2"/>
    <w:rsid w:val="005D704A"/>
    <w:rsid w:val="005E0CE1"/>
    <w:rsid w:val="005E15C6"/>
    <w:rsid w:val="005E168C"/>
    <w:rsid w:val="005E297C"/>
    <w:rsid w:val="005E2C44"/>
    <w:rsid w:val="005E2F69"/>
    <w:rsid w:val="005E3D7C"/>
    <w:rsid w:val="005E3F45"/>
    <w:rsid w:val="005E4342"/>
    <w:rsid w:val="005E6B52"/>
    <w:rsid w:val="005F1723"/>
    <w:rsid w:val="005F35DD"/>
    <w:rsid w:val="005F369F"/>
    <w:rsid w:val="005F397B"/>
    <w:rsid w:val="005F4DE9"/>
    <w:rsid w:val="005F7E21"/>
    <w:rsid w:val="00601700"/>
    <w:rsid w:val="00602BAF"/>
    <w:rsid w:val="00604AAB"/>
    <w:rsid w:val="00605676"/>
    <w:rsid w:val="006064D2"/>
    <w:rsid w:val="006068C1"/>
    <w:rsid w:val="00606950"/>
    <w:rsid w:val="00606D88"/>
    <w:rsid w:val="006100B6"/>
    <w:rsid w:val="006102B0"/>
    <w:rsid w:val="006103FA"/>
    <w:rsid w:val="00610645"/>
    <w:rsid w:val="00610C57"/>
    <w:rsid w:val="0061111F"/>
    <w:rsid w:val="006115DC"/>
    <w:rsid w:val="00611E1F"/>
    <w:rsid w:val="0061566D"/>
    <w:rsid w:val="0061576B"/>
    <w:rsid w:val="00616635"/>
    <w:rsid w:val="00616FF9"/>
    <w:rsid w:val="006173C1"/>
    <w:rsid w:val="00617FD7"/>
    <w:rsid w:val="00620B07"/>
    <w:rsid w:val="00621188"/>
    <w:rsid w:val="0062139D"/>
    <w:rsid w:val="006227DA"/>
    <w:rsid w:val="006242C1"/>
    <w:rsid w:val="00625673"/>
    <w:rsid w:val="006257ED"/>
    <w:rsid w:val="00626202"/>
    <w:rsid w:val="00627913"/>
    <w:rsid w:val="00630BA9"/>
    <w:rsid w:val="00632EAD"/>
    <w:rsid w:val="00635E70"/>
    <w:rsid w:val="0063645E"/>
    <w:rsid w:val="00637A38"/>
    <w:rsid w:val="0064128C"/>
    <w:rsid w:val="00643D31"/>
    <w:rsid w:val="00644ECA"/>
    <w:rsid w:val="00644FF4"/>
    <w:rsid w:val="006471C5"/>
    <w:rsid w:val="00647774"/>
    <w:rsid w:val="0065125F"/>
    <w:rsid w:val="00651585"/>
    <w:rsid w:val="006533C2"/>
    <w:rsid w:val="00654716"/>
    <w:rsid w:val="00654C51"/>
    <w:rsid w:val="0065562F"/>
    <w:rsid w:val="00655832"/>
    <w:rsid w:val="00657482"/>
    <w:rsid w:val="00657DA0"/>
    <w:rsid w:val="006610C5"/>
    <w:rsid w:val="00662B24"/>
    <w:rsid w:val="00665C47"/>
    <w:rsid w:val="00665F15"/>
    <w:rsid w:val="006669AA"/>
    <w:rsid w:val="00667640"/>
    <w:rsid w:val="00676A8F"/>
    <w:rsid w:val="0067787F"/>
    <w:rsid w:val="00680740"/>
    <w:rsid w:val="006808DA"/>
    <w:rsid w:val="00680992"/>
    <w:rsid w:val="006810BD"/>
    <w:rsid w:val="006825CA"/>
    <w:rsid w:val="006834F9"/>
    <w:rsid w:val="00683A8A"/>
    <w:rsid w:val="00683BDD"/>
    <w:rsid w:val="00684212"/>
    <w:rsid w:val="006848FA"/>
    <w:rsid w:val="006851AD"/>
    <w:rsid w:val="006856E7"/>
    <w:rsid w:val="00685D77"/>
    <w:rsid w:val="006865CC"/>
    <w:rsid w:val="006869E7"/>
    <w:rsid w:val="00686A51"/>
    <w:rsid w:val="00686B1E"/>
    <w:rsid w:val="00687501"/>
    <w:rsid w:val="00691B41"/>
    <w:rsid w:val="00691D50"/>
    <w:rsid w:val="00694DD7"/>
    <w:rsid w:val="00694FEB"/>
    <w:rsid w:val="00695808"/>
    <w:rsid w:val="00696059"/>
    <w:rsid w:val="006962ED"/>
    <w:rsid w:val="006A07DA"/>
    <w:rsid w:val="006A249C"/>
    <w:rsid w:val="006A3501"/>
    <w:rsid w:val="006A3A12"/>
    <w:rsid w:val="006A3D54"/>
    <w:rsid w:val="006A4A0E"/>
    <w:rsid w:val="006A5C70"/>
    <w:rsid w:val="006A60AE"/>
    <w:rsid w:val="006A637D"/>
    <w:rsid w:val="006A6805"/>
    <w:rsid w:val="006A687D"/>
    <w:rsid w:val="006A6ED4"/>
    <w:rsid w:val="006A7342"/>
    <w:rsid w:val="006A750B"/>
    <w:rsid w:val="006B1216"/>
    <w:rsid w:val="006B23FA"/>
    <w:rsid w:val="006B2445"/>
    <w:rsid w:val="006B267A"/>
    <w:rsid w:val="006B2E18"/>
    <w:rsid w:val="006B34ED"/>
    <w:rsid w:val="006B38A6"/>
    <w:rsid w:val="006B3B8B"/>
    <w:rsid w:val="006B3F67"/>
    <w:rsid w:val="006B41B2"/>
    <w:rsid w:val="006B46FB"/>
    <w:rsid w:val="006B5EC1"/>
    <w:rsid w:val="006B5F5A"/>
    <w:rsid w:val="006C03C1"/>
    <w:rsid w:val="006C0ECB"/>
    <w:rsid w:val="006C14B4"/>
    <w:rsid w:val="006C23C5"/>
    <w:rsid w:val="006C36B0"/>
    <w:rsid w:val="006C525C"/>
    <w:rsid w:val="006C5DFF"/>
    <w:rsid w:val="006C6105"/>
    <w:rsid w:val="006C6987"/>
    <w:rsid w:val="006C7942"/>
    <w:rsid w:val="006D2C67"/>
    <w:rsid w:val="006D3415"/>
    <w:rsid w:val="006D4545"/>
    <w:rsid w:val="006D527A"/>
    <w:rsid w:val="006D5EB9"/>
    <w:rsid w:val="006D7C59"/>
    <w:rsid w:val="006E04E0"/>
    <w:rsid w:val="006E1266"/>
    <w:rsid w:val="006E179A"/>
    <w:rsid w:val="006E21FB"/>
    <w:rsid w:val="006E2457"/>
    <w:rsid w:val="006E3232"/>
    <w:rsid w:val="006E3BD6"/>
    <w:rsid w:val="006E4B28"/>
    <w:rsid w:val="006E6811"/>
    <w:rsid w:val="006E717C"/>
    <w:rsid w:val="006E74AC"/>
    <w:rsid w:val="006E7617"/>
    <w:rsid w:val="006F4E3B"/>
    <w:rsid w:val="006F58D7"/>
    <w:rsid w:val="00700B53"/>
    <w:rsid w:val="0070133B"/>
    <w:rsid w:val="00701AD5"/>
    <w:rsid w:val="0070289E"/>
    <w:rsid w:val="00703958"/>
    <w:rsid w:val="00706F35"/>
    <w:rsid w:val="00707980"/>
    <w:rsid w:val="00712626"/>
    <w:rsid w:val="0071284C"/>
    <w:rsid w:val="00714064"/>
    <w:rsid w:val="00716ED0"/>
    <w:rsid w:val="00717F0C"/>
    <w:rsid w:val="007206A6"/>
    <w:rsid w:val="00720F84"/>
    <w:rsid w:val="00720F8E"/>
    <w:rsid w:val="00721427"/>
    <w:rsid w:val="00722957"/>
    <w:rsid w:val="00723786"/>
    <w:rsid w:val="007242F9"/>
    <w:rsid w:val="00724B0A"/>
    <w:rsid w:val="00726ECB"/>
    <w:rsid w:val="00727225"/>
    <w:rsid w:val="007276A6"/>
    <w:rsid w:val="00727769"/>
    <w:rsid w:val="00727CEE"/>
    <w:rsid w:val="00731720"/>
    <w:rsid w:val="007321BB"/>
    <w:rsid w:val="007334D0"/>
    <w:rsid w:val="00734F17"/>
    <w:rsid w:val="00735473"/>
    <w:rsid w:val="007356D6"/>
    <w:rsid w:val="007373C1"/>
    <w:rsid w:val="00737553"/>
    <w:rsid w:val="00737A8F"/>
    <w:rsid w:val="0074043B"/>
    <w:rsid w:val="00742CC1"/>
    <w:rsid w:val="007432CE"/>
    <w:rsid w:val="007437B8"/>
    <w:rsid w:val="0074479D"/>
    <w:rsid w:val="00744990"/>
    <w:rsid w:val="00744F16"/>
    <w:rsid w:val="00745153"/>
    <w:rsid w:val="0074543D"/>
    <w:rsid w:val="0074670D"/>
    <w:rsid w:val="00746865"/>
    <w:rsid w:val="007479BA"/>
    <w:rsid w:val="00747C66"/>
    <w:rsid w:val="007501BA"/>
    <w:rsid w:val="00752F89"/>
    <w:rsid w:val="0075444F"/>
    <w:rsid w:val="00755505"/>
    <w:rsid w:val="007561EB"/>
    <w:rsid w:val="00756DAA"/>
    <w:rsid w:val="0075710E"/>
    <w:rsid w:val="007571B9"/>
    <w:rsid w:val="007576E3"/>
    <w:rsid w:val="007603B6"/>
    <w:rsid w:val="00761A76"/>
    <w:rsid w:val="00762B06"/>
    <w:rsid w:val="007637DC"/>
    <w:rsid w:val="007640C3"/>
    <w:rsid w:val="0076550B"/>
    <w:rsid w:val="0076590F"/>
    <w:rsid w:val="00766D49"/>
    <w:rsid w:val="00767F38"/>
    <w:rsid w:val="00770507"/>
    <w:rsid w:val="00771681"/>
    <w:rsid w:val="007719B2"/>
    <w:rsid w:val="007719E7"/>
    <w:rsid w:val="00772637"/>
    <w:rsid w:val="007731F1"/>
    <w:rsid w:val="00773E0D"/>
    <w:rsid w:val="00773F1B"/>
    <w:rsid w:val="007771DB"/>
    <w:rsid w:val="007775F0"/>
    <w:rsid w:val="007835F8"/>
    <w:rsid w:val="00784090"/>
    <w:rsid w:val="0078457C"/>
    <w:rsid w:val="00785034"/>
    <w:rsid w:val="00785159"/>
    <w:rsid w:val="0078593C"/>
    <w:rsid w:val="007874C4"/>
    <w:rsid w:val="007877F3"/>
    <w:rsid w:val="007906CE"/>
    <w:rsid w:val="00791748"/>
    <w:rsid w:val="00792342"/>
    <w:rsid w:val="0079299C"/>
    <w:rsid w:val="007931DC"/>
    <w:rsid w:val="00794E2A"/>
    <w:rsid w:val="00795607"/>
    <w:rsid w:val="007967DA"/>
    <w:rsid w:val="007977A8"/>
    <w:rsid w:val="00797952"/>
    <w:rsid w:val="007A01E0"/>
    <w:rsid w:val="007A02AC"/>
    <w:rsid w:val="007A0F48"/>
    <w:rsid w:val="007A208E"/>
    <w:rsid w:val="007A3F5B"/>
    <w:rsid w:val="007A5FC0"/>
    <w:rsid w:val="007A6178"/>
    <w:rsid w:val="007A654F"/>
    <w:rsid w:val="007A7642"/>
    <w:rsid w:val="007B2121"/>
    <w:rsid w:val="007B2555"/>
    <w:rsid w:val="007B512A"/>
    <w:rsid w:val="007B5982"/>
    <w:rsid w:val="007B5984"/>
    <w:rsid w:val="007B651A"/>
    <w:rsid w:val="007B716E"/>
    <w:rsid w:val="007C2097"/>
    <w:rsid w:val="007C22CB"/>
    <w:rsid w:val="007C2502"/>
    <w:rsid w:val="007C2C84"/>
    <w:rsid w:val="007C314D"/>
    <w:rsid w:val="007C378E"/>
    <w:rsid w:val="007C37A2"/>
    <w:rsid w:val="007C59FF"/>
    <w:rsid w:val="007D013D"/>
    <w:rsid w:val="007D0377"/>
    <w:rsid w:val="007D03E9"/>
    <w:rsid w:val="007D1850"/>
    <w:rsid w:val="007D283B"/>
    <w:rsid w:val="007D2E59"/>
    <w:rsid w:val="007D37FF"/>
    <w:rsid w:val="007D6A07"/>
    <w:rsid w:val="007D7101"/>
    <w:rsid w:val="007E098F"/>
    <w:rsid w:val="007E2B5F"/>
    <w:rsid w:val="007E3104"/>
    <w:rsid w:val="007E32F8"/>
    <w:rsid w:val="007E3EBE"/>
    <w:rsid w:val="007F27EC"/>
    <w:rsid w:val="007F401D"/>
    <w:rsid w:val="007F6B0F"/>
    <w:rsid w:val="007F6DED"/>
    <w:rsid w:val="007F7259"/>
    <w:rsid w:val="00801FA1"/>
    <w:rsid w:val="00802102"/>
    <w:rsid w:val="00802116"/>
    <w:rsid w:val="00802D08"/>
    <w:rsid w:val="008038AB"/>
    <w:rsid w:val="008040A8"/>
    <w:rsid w:val="0080454E"/>
    <w:rsid w:val="00807551"/>
    <w:rsid w:val="00807CDC"/>
    <w:rsid w:val="008104BD"/>
    <w:rsid w:val="00810D65"/>
    <w:rsid w:val="008115C0"/>
    <w:rsid w:val="0081301A"/>
    <w:rsid w:val="00813071"/>
    <w:rsid w:val="008144B4"/>
    <w:rsid w:val="00814FBE"/>
    <w:rsid w:val="0081502A"/>
    <w:rsid w:val="0081560F"/>
    <w:rsid w:val="00816635"/>
    <w:rsid w:val="00817320"/>
    <w:rsid w:val="008210F9"/>
    <w:rsid w:val="0082111F"/>
    <w:rsid w:val="00821F5E"/>
    <w:rsid w:val="008232E6"/>
    <w:rsid w:val="008236E3"/>
    <w:rsid w:val="008252D0"/>
    <w:rsid w:val="00826744"/>
    <w:rsid w:val="0082705D"/>
    <w:rsid w:val="008279FA"/>
    <w:rsid w:val="00827C97"/>
    <w:rsid w:val="00831D68"/>
    <w:rsid w:val="00833000"/>
    <w:rsid w:val="00834583"/>
    <w:rsid w:val="0083591C"/>
    <w:rsid w:val="0083736D"/>
    <w:rsid w:val="0084172D"/>
    <w:rsid w:val="00841796"/>
    <w:rsid w:val="00842715"/>
    <w:rsid w:val="008436D0"/>
    <w:rsid w:val="00845047"/>
    <w:rsid w:val="008459D1"/>
    <w:rsid w:val="00846790"/>
    <w:rsid w:val="008468DF"/>
    <w:rsid w:val="00847BE3"/>
    <w:rsid w:val="00850047"/>
    <w:rsid w:val="0085074F"/>
    <w:rsid w:val="00851059"/>
    <w:rsid w:val="008516EB"/>
    <w:rsid w:val="008517C8"/>
    <w:rsid w:val="00853839"/>
    <w:rsid w:val="00853E62"/>
    <w:rsid w:val="00855CEE"/>
    <w:rsid w:val="00857716"/>
    <w:rsid w:val="00857CA1"/>
    <w:rsid w:val="00857E71"/>
    <w:rsid w:val="00860628"/>
    <w:rsid w:val="008614EE"/>
    <w:rsid w:val="0086160A"/>
    <w:rsid w:val="00861F7A"/>
    <w:rsid w:val="008626E7"/>
    <w:rsid w:val="008630C1"/>
    <w:rsid w:val="008631A2"/>
    <w:rsid w:val="00863385"/>
    <w:rsid w:val="008634C8"/>
    <w:rsid w:val="00863733"/>
    <w:rsid w:val="00863C2B"/>
    <w:rsid w:val="00863FB6"/>
    <w:rsid w:val="0086677D"/>
    <w:rsid w:val="00867A61"/>
    <w:rsid w:val="008707D1"/>
    <w:rsid w:val="00870EE7"/>
    <w:rsid w:val="00871698"/>
    <w:rsid w:val="00873CAE"/>
    <w:rsid w:val="008756B7"/>
    <w:rsid w:val="00880B53"/>
    <w:rsid w:val="00885849"/>
    <w:rsid w:val="00886185"/>
    <w:rsid w:val="008863B9"/>
    <w:rsid w:val="00887E1A"/>
    <w:rsid w:val="00891E44"/>
    <w:rsid w:val="008923C2"/>
    <w:rsid w:val="0089247C"/>
    <w:rsid w:val="00892B3B"/>
    <w:rsid w:val="0089426C"/>
    <w:rsid w:val="00894C3B"/>
    <w:rsid w:val="00895053"/>
    <w:rsid w:val="00895B18"/>
    <w:rsid w:val="00896DA8"/>
    <w:rsid w:val="008A0AAF"/>
    <w:rsid w:val="008A1365"/>
    <w:rsid w:val="008A33C0"/>
    <w:rsid w:val="008A385C"/>
    <w:rsid w:val="008A45A6"/>
    <w:rsid w:val="008A4FAF"/>
    <w:rsid w:val="008A768D"/>
    <w:rsid w:val="008B203C"/>
    <w:rsid w:val="008B3935"/>
    <w:rsid w:val="008B3C83"/>
    <w:rsid w:val="008B6D3A"/>
    <w:rsid w:val="008B7564"/>
    <w:rsid w:val="008B75B5"/>
    <w:rsid w:val="008C032D"/>
    <w:rsid w:val="008C1062"/>
    <w:rsid w:val="008C5975"/>
    <w:rsid w:val="008C7220"/>
    <w:rsid w:val="008D060A"/>
    <w:rsid w:val="008D270A"/>
    <w:rsid w:val="008D630A"/>
    <w:rsid w:val="008E15BA"/>
    <w:rsid w:val="008E1774"/>
    <w:rsid w:val="008E205E"/>
    <w:rsid w:val="008E42A7"/>
    <w:rsid w:val="008E5D81"/>
    <w:rsid w:val="008E6369"/>
    <w:rsid w:val="008E670B"/>
    <w:rsid w:val="008F1032"/>
    <w:rsid w:val="008F3789"/>
    <w:rsid w:val="008F442D"/>
    <w:rsid w:val="008F596B"/>
    <w:rsid w:val="008F61AB"/>
    <w:rsid w:val="008F6355"/>
    <w:rsid w:val="008F686C"/>
    <w:rsid w:val="008F6959"/>
    <w:rsid w:val="008F6F56"/>
    <w:rsid w:val="008F72D6"/>
    <w:rsid w:val="00900B87"/>
    <w:rsid w:val="00900BFD"/>
    <w:rsid w:val="00901AD0"/>
    <w:rsid w:val="00910475"/>
    <w:rsid w:val="00911909"/>
    <w:rsid w:val="00912FE0"/>
    <w:rsid w:val="009148DE"/>
    <w:rsid w:val="009148FD"/>
    <w:rsid w:val="00915B96"/>
    <w:rsid w:val="00915C3E"/>
    <w:rsid w:val="00916F0D"/>
    <w:rsid w:val="00920313"/>
    <w:rsid w:val="00920F8B"/>
    <w:rsid w:val="00921730"/>
    <w:rsid w:val="00921E97"/>
    <w:rsid w:val="00922FA1"/>
    <w:rsid w:val="009246A0"/>
    <w:rsid w:val="009262A9"/>
    <w:rsid w:val="00926F01"/>
    <w:rsid w:val="009319D2"/>
    <w:rsid w:val="009330F1"/>
    <w:rsid w:val="00934444"/>
    <w:rsid w:val="00936B16"/>
    <w:rsid w:val="00941E30"/>
    <w:rsid w:val="00946946"/>
    <w:rsid w:val="00950E65"/>
    <w:rsid w:val="009510C0"/>
    <w:rsid w:val="00951918"/>
    <w:rsid w:val="0095285F"/>
    <w:rsid w:val="00952E7C"/>
    <w:rsid w:val="009537B1"/>
    <w:rsid w:val="00953A5C"/>
    <w:rsid w:val="00955A57"/>
    <w:rsid w:val="00955C11"/>
    <w:rsid w:val="00962180"/>
    <w:rsid w:val="0096330C"/>
    <w:rsid w:val="00964488"/>
    <w:rsid w:val="00964AAC"/>
    <w:rsid w:val="00965221"/>
    <w:rsid w:val="009660F4"/>
    <w:rsid w:val="00966272"/>
    <w:rsid w:val="00967459"/>
    <w:rsid w:val="009757CD"/>
    <w:rsid w:val="00975D26"/>
    <w:rsid w:val="00975E58"/>
    <w:rsid w:val="009777D9"/>
    <w:rsid w:val="00981639"/>
    <w:rsid w:val="00987362"/>
    <w:rsid w:val="009907B2"/>
    <w:rsid w:val="00991B88"/>
    <w:rsid w:val="00992256"/>
    <w:rsid w:val="00992E4A"/>
    <w:rsid w:val="00993438"/>
    <w:rsid w:val="0099558C"/>
    <w:rsid w:val="00996BD8"/>
    <w:rsid w:val="00996BF2"/>
    <w:rsid w:val="00997013"/>
    <w:rsid w:val="009A21FE"/>
    <w:rsid w:val="009A5753"/>
    <w:rsid w:val="009A579D"/>
    <w:rsid w:val="009A6335"/>
    <w:rsid w:val="009A719C"/>
    <w:rsid w:val="009B0A16"/>
    <w:rsid w:val="009B0AFE"/>
    <w:rsid w:val="009B0F42"/>
    <w:rsid w:val="009B3132"/>
    <w:rsid w:val="009B62B7"/>
    <w:rsid w:val="009B7FF1"/>
    <w:rsid w:val="009C1CCC"/>
    <w:rsid w:val="009C2E5C"/>
    <w:rsid w:val="009C2EA4"/>
    <w:rsid w:val="009C4055"/>
    <w:rsid w:val="009C6A89"/>
    <w:rsid w:val="009C7308"/>
    <w:rsid w:val="009C7B9B"/>
    <w:rsid w:val="009D1C50"/>
    <w:rsid w:val="009D4605"/>
    <w:rsid w:val="009D47CD"/>
    <w:rsid w:val="009D5B6F"/>
    <w:rsid w:val="009D7F3E"/>
    <w:rsid w:val="009E1EC6"/>
    <w:rsid w:val="009E3297"/>
    <w:rsid w:val="009E35B6"/>
    <w:rsid w:val="009E3F78"/>
    <w:rsid w:val="009E7E65"/>
    <w:rsid w:val="009F1448"/>
    <w:rsid w:val="009F1C1B"/>
    <w:rsid w:val="009F37F9"/>
    <w:rsid w:val="009F3BB8"/>
    <w:rsid w:val="009F41FA"/>
    <w:rsid w:val="009F5593"/>
    <w:rsid w:val="009F58D6"/>
    <w:rsid w:val="009F6373"/>
    <w:rsid w:val="009F709E"/>
    <w:rsid w:val="009F734F"/>
    <w:rsid w:val="00A00451"/>
    <w:rsid w:val="00A048A8"/>
    <w:rsid w:val="00A0521D"/>
    <w:rsid w:val="00A06A94"/>
    <w:rsid w:val="00A07A11"/>
    <w:rsid w:val="00A07C03"/>
    <w:rsid w:val="00A10514"/>
    <w:rsid w:val="00A108E4"/>
    <w:rsid w:val="00A1092A"/>
    <w:rsid w:val="00A11009"/>
    <w:rsid w:val="00A14582"/>
    <w:rsid w:val="00A20127"/>
    <w:rsid w:val="00A22EA8"/>
    <w:rsid w:val="00A23C69"/>
    <w:rsid w:val="00A241B2"/>
    <w:rsid w:val="00A246B6"/>
    <w:rsid w:val="00A24704"/>
    <w:rsid w:val="00A252AC"/>
    <w:rsid w:val="00A273AF"/>
    <w:rsid w:val="00A30979"/>
    <w:rsid w:val="00A31C3C"/>
    <w:rsid w:val="00A32868"/>
    <w:rsid w:val="00A337CE"/>
    <w:rsid w:val="00A33A9D"/>
    <w:rsid w:val="00A33F4B"/>
    <w:rsid w:val="00A35DDB"/>
    <w:rsid w:val="00A36257"/>
    <w:rsid w:val="00A3768E"/>
    <w:rsid w:val="00A37C98"/>
    <w:rsid w:val="00A37CA6"/>
    <w:rsid w:val="00A41ACE"/>
    <w:rsid w:val="00A41AE6"/>
    <w:rsid w:val="00A42709"/>
    <w:rsid w:val="00A43B3F"/>
    <w:rsid w:val="00A4421C"/>
    <w:rsid w:val="00A45D87"/>
    <w:rsid w:val="00A47E70"/>
    <w:rsid w:val="00A50CF0"/>
    <w:rsid w:val="00A5166E"/>
    <w:rsid w:val="00A52396"/>
    <w:rsid w:val="00A52EBB"/>
    <w:rsid w:val="00A53E41"/>
    <w:rsid w:val="00A5484E"/>
    <w:rsid w:val="00A54A53"/>
    <w:rsid w:val="00A5532F"/>
    <w:rsid w:val="00A5628F"/>
    <w:rsid w:val="00A56C2B"/>
    <w:rsid w:val="00A56FDF"/>
    <w:rsid w:val="00A57254"/>
    <w:rsid w:val="00A62BB0"/>
    <w:rsid w:val="00A634A2"/>
    <w:rsid w:val="00A64B7A"/>
    <w:rsid w:val="00A65B1F"/>
    <w:rsid w:val="00A66B8B"/>
    <w:rsid w:val="00A7209C"/>
    <w:rsid w:val="00A73BA7"/>
    <w:rsid w:val="00A753D9"/>
    <w:rsid w:val="00A75434"/>
    <w:rsid w:val="00A7547B"/>
    <w:rsid w:val="00A7671C"/>
    <w:rsid w:val="00A7748D"/>
    <w:rsid w:val="00A8045B"/>
    <w:rsid w:val="00A81ABA"/>
    <w:rsid w:val="00A822B4"/>
    <w:rsid w:val="00A82EDF"/>
    <w:rsid w:val="00A83849"/>
    <w:rsid w:val="00A84ED1"/>
    <w:rsid w:val="00A8652C"/>
    <w:rsid w:val="00A86FE3"/>
    <w:rsid w:val="00A879A7"/>
    <w:rsid w:val="00A90A45"/>
    <w:rsid w:val="00A90AD8"/>
    <w:rsid w:val="00A91E01"/>
    <w:rsid w:val="00A91F46"/>
    <w:rsid w:val="00A93814"/>
    <w:rsid w:val="00A93824"/>
    <w:rsid w:val="00A96503"/>
    <w:rsid w:val="00A96756"/>
    <w:rsid w:val="00A96993"/>
    <w:rsid w:val="00A96F85"/>
    <w:rsid w:val="00AA0F6E"/>
    <w:rsid w:val="00AA2CBC"/>
    <w:rsid w:val="00AA3001"/>
    <w:rsid w:val="00AA3EB8"/>
    <w:rsid w:val="00AA47F0"/>
    <w:rsid w:val="00AA495A"/>
    <w:rsid w:val="00AA51DB"/>
    <w:rsid w:val="00AA58AF"/>
    <w:rsid w:val="00AA5903"/>
    <w:rsid w:val="00AA69E6"/>
    <w:rsid w:val="00AA6DA3"/>
    <w:rsid w:val="00AA74E3"/>
    <w:rsid w:val="00AA78E3"/>
    <w:rsid w:val="00AA7949"/>
    <w:rsid w:val="00AB00B2"/>
    <w:rsid w:val="00AB20E8"/>
    <w:rsid w:val="00AB2421"/>
    <w:rsid w:val="00AB2650"/>
    <w:rsid w:val="00AB3A8B"/>
    <w:rsid w:val="00AB3B60"/>
    <w:rsid w:val="00AB42D1"/>
    <w:rsid w:val="00AB43FE"/>
    <w:rsid w:val="00AB5A1A"/>
    <w:rsid w:val="00AB6D57"/>
    <w:rsid w:val="00AC1691"/>
    <w:rsid w:val="00AC1C9C"/>
    <w:rsid w:val="00AC5820"/>
    <w:rsid w:val="00AC62A2"/>
    <w:rsid w:val="00AC74AF"/>
    <w:rsid w:val="00AD0EF8"/>
    <w:rsid w:val="00AD1CD8"/>
    <w:rsid w:val="00AD1D52"/>
    <w:rsid w:val="00AD22B8"/>
    <w:rsid w:val="00AD29D2"/>
    <w:rsid w:val="00AD2C76"/>
    <w:rsid w:val="00AD3D36"/>
    <w:rsid w:val="00AD40A0"/>
    <w:rsid w:val="00AD4D1C"/>
    <w:rsid w:val="00AD5B51"/>
    <w:rsid w:val="00AD63B5"/>
    <w:rsid w:val="00AD6BDE"/>
    <w:rsid w:val="00AD7900"/>
    <w:rsid w:val="00AE03AE"/>
    <w:rsid w:val="00AE0F6F"/>
    <w:rsid w:val="00AE1B2B"/>
    <w:rsid w:val="00AE2717"/>
    <w:rsid w:val="00AE2D5A"/>
    <w:rsid w:val="00AE312B"/>
    <w:rsid w:val="00AE3633"/>
    <w:rsid w:val="00AE38AA"/>
    <w:rsid w:val="00AE3FF3"/>
    <w:rsid w:val="00AE716D"/>
    <w:rsid w:val="00AF375B"/>
    <w:rsid w:val="00AF3B32"/>
    <w:rsid w:val="00AF3BCE"/>
    <w:rsid w:val="00AF3D50"/>
    <w:rsid w:val="00AF4D51"/>
    <w:rsid w:val="00AF53DF"/>
    <w:rsid w:val="00AF5542"/>
    <w:rsid w:val="00AF5B38"/>
    <w:rsid w:val="00AF6174"/>
    <w:rsid w:val="00AF69AD"/>
    <w:rsid w:val="00AF7752"/>
    <w:rsid w:val="00B0143A"/>
    <w:rsid w:val="00B018C3"/>
    <w:rsid w:val="00B02FA5"/>
    <w:rsid w:val="00B03DFE"/>
    <w:rsid w:val="00B05AE6"/>
    <w:rsid w:val="00B05CAC"/>
    <w:rsid w:val="00B0612C"/>
    <w:rsid w:val="00B06436"/>
    <w:rsid w:val="00B0679C"/>
    <w:rsid w:val="00B13B40"/>
    <w:rsid w:val="00B165FF"/>
    <w:rsid w:val="00B20858"/>
    <w:rsid w:val="00B21036"/>
    <w:rsid w:val="00B2272C"/>
    <w:rsid w:val="00B258BB"/>
    <w:rsid w:val="00B2721F"/>
    <w:rsid w:val="00B2795D"/>
    <w:rsid w:val="00B316A4"/>
    <w:rsid w:val="00B32C69"/>
    <w:rsid w:val="00B3422F"/>
    <w:rsid w:val="00B34EDB"/>
    <w:rsid w:val="00B35053"/>
    <w:rsid w:val="00B36128"/>
    <w:rsid w:val="00B374A5"/>
    <w:rsid w:val="00B37537"/>
    <w:rsid w:val="00B377C1"/>
    <w:rsid w:val="00B37D0A"/>
    <w:rsid w:val="00B37EF0"/>
    <w:rsid w:val="00B4029F"/>
    <w:rsid w:val="00B40C32"/>
    <w:rsid w:val="00B41195"/>
    <w:rsid w:val="00B419EC"/>
    <w:rsid w:val="00B41D3C"/>
    <w:rsid w:val="00B43659"/>
    <w:rsid w:val="00B452E6"/>
    <w:rsid w:val="00B46564"/>
    <w:rsid w:val="00B51ADD"/>
    <w:rsid w:val="00B52088"/>
    <w:rsid w:val="00B53477"/>
    <w:rsid w:val="00B53BCD"/>
    <w:rsid w:val="00B53FCA"/>
    <w:rsid w:val="00B544CF"/>
    <w:rsid w:val="00B546E6"/>
    <w:rsid w:val="00B54E6E"/>
    <w:rsid w:val="00B54EF3"/>
    <w:rsid w:val="00B55008"/>
    <w:rsid w:val="00B551BE"/>
    <w:rsid w:val="00B55595"/>
    <w:rsid w:val="00B56418"/>
    <w:rsid w:val="00B618A3"/>
    <w:rsid w:val="00B64813"/>
    <w:rsid w:val="00B64E2F"/>
    <w:rsid w:val="00B6701E"/>
    <w:rsid w:val="00B67702"/>
    <w:rsid w:val="00B67B36"/>
    <w:rsid w:val="00B67B97"/>
    <w:rsid w:val="00B701BF"/>
    <w:rsid w:val="00B704BF"/>
    <w:rsid w:val="00B710F3"/>
    <w:rsid w:val="00B7141B"/>
    <w:rsid w:val="00B71E33"/>
    <w:rsid w:val="00B74627"/>
    <w:rsid w:val="00B7471E"/>
    <w:rsid w:val="00B75F61"/>
    <w:rsid w:val="00B76540"/>
    <w:rsid w:val="00B77A87"/>
    <w:rsid w:val="00B82072"/>
    <w:rsid w:val="00B82077"/>
    <w:rsid w:val="00B8572E"/>
    <w:rsid w:val="00B871DA"/>
    <w:rsid w:val="00B87A7A"/>
    <w:rsid w:val="00B87F5B"/>
    <w:rsid w:val="00B90739"/>
    <w:rsid w:val="00B92DA0"/>
    <w:rsid w:val="00B93124"/>
    <w:rsid w:val="00B93C2F"/>
    <w:rsid w:val="00B950D1"/>
    <w:rsid w:val="00B968C8"/>
    <w:rsid w:val="00B97DE5"/>
    <w:rsid w:val="00BA295C"/>
    <w:rsid w:val="00BA3EC5"/>
    <w:rsid w:val="00BA3F23"/>
    <w:rsid w:val="00BA42FF"/>
    <w:rsid w:val="00BA4CB4"/>
    <w:rsid w:val="00BA51D9"/>
    <w:rsid w:val="00BA60D8"/>
    <w:rsid w:val="00BA6341"/>
    <w:rsid w:val="00BA79B4"/>
    <w:rsid w:val="00BB0D30"/>
    <w:rsid w:val="00BB3170"/>
    <w:rsid w:val="00BB44AD"/>
    <w:rsid w:val="00BB5DFC"/>
    <w:rsid w:val="00BC0289"/>
    <w:rsid w:val="00BC08CA"/>
    <w:rsid w:val="00BC0AE5"/>
    <w:rsid w:val="00BC22C7"/>
    <w:rsid w:val="00BC2476"/>
    <w:rsid w:val="00BC29CC"/>
    <w:rsid w:val="00BC2F24"/>
    <w:rsid w:val="00BC5E28"/>
    <w:rsid w:val="00BC7529"/>
    <w:rsid w:val="00BD04E1"/>
    <w:rsid w:val="00BD1AC2"/>
    <w:rsid w:val="00BD279D"/>
    <w:rsid w:val="00BD2D70"/>
    <w:rsid w:val="00BD39AB"/>
    <w:rsid w:val="00BD6BB8"/>
    <w:rsid w:val="00BD7634"/>
    <w:rsid w:val="00BE0504"/>
    <w:rsid w:val="00BE1AF4"/>
    <w:rsid w:val="00BE293D"/>
    <w:rsid w:val="00BE4CCA"/>
    <w:rsid w:val="00BE5EF8"/>
    <w:rsid w:val="00BE6ECF"/>
    <w:rsid w:val="00BF0225"/>
    <w:rsid w:val="00BF563C"/>
    <w:rsid w:val="00BF5B55"/>
    <w:rsid w:val="00C00E0B"/>
    <w:rsid w:val="00C0160F"/>
    <w:rsid w:val="00C018F8"/>
    <w:rsid w:val="00C01D29"/>
    <w:rsid w:val="00C0250C"/>
    <w:rsid w:val="00C03A60"/>
    <w:rsid w:val="00C053C0"/>
    <w:rsid w:val="00C06272"/>
    <w:rsid w:val="00C0687F"/>
    <w:rsid w:val="00C069A7"/>
    <w:rsid w:val="00C10A8D"/>
    <w:rsid w:val="00C11047"/>
    <w:rsid w:val="00C11A8E"/>
    <w:rsid w:val="00C1230B"/>
    <w:rsid w:val="00C125C0"/>
    <w:rsid w:val="00C1362B"/>
    <w:rsid w:val="00C15847"/>
    <w:rsid w:val="00C15F4F"/>
    <w:rsid w:val="00C16372"/>
    <w:rsid w:val="00C16736"/>
    <w:rsid w:val="00C178EC"/>
    <w:rsid w:val="00C215A4"/>
    <w:rsid w:val="00C227D5"/>
    <w:rsid w:val="00C22CDA"/>
    <w:rsid w:val="00C2330A"/>
    <w:rsid w:val="00C23F08"/>
    <w:rsid w:val="00C24E9D"/>
    <w:rsid w:val="00C2626B"/>
    <w:rsid w:val="00C30A35"/>
    <w:rsid w:val="00C30EA5"/>
    <w:rsid w:val="00C31BD2"/>
    <w:rsid w:val="00C324D1"/>
    <w:rsid w:val="00C324D7"/>
    <w:rsid w:val="00C32776"/>
    <w:rsid w:val="00C32BD9"/>
    <w:rsid w:val="00C32DE7"/>
    <w:rsid w:val="00C4096B"/>
    <w:rsid w:val="00C4125D"/>
    <w:rsid w:val="00C436A9"/>
    <w:rsid w:val="00C52129"/>
    <w:rsid w:val="00C54149"/>
    <w:rsid w:val="00C55AA3"/>
    <w:rsid w:val="00C573C8"/>
    <w:rsid w:val="00C57677"/>
    <w:rsid w:val="00C57D3F"/>
    <w:rsid w:val="00C57DBB"/>
    <w:rsid w:val="00C60457"/>
    <w:rsid w:val="00C604D9"/>
    <w:rsid w:val="00C60DF1"/>
    <w:rsid w:val="00C610B3"/>
    <w:rsid w:val="00C642B8"/>
    <w:rsid w:val="00C643DC"/>
    <w:rsid w:val="00C64AFF"/>
    <w:rsid w:val="00C667C8"/>
    <w:rsid w:val="00C669E0"/>
    <w:rsid w:val="00C66BA2"/>
    <w:rsid w:val="00C70E41"/>
    <w:rsid w:val="00C70FF9"/>
    <w:rsid w:val="00C73CD9"/>
    <w:rsid w:val="00C7472D"/>
    <w:rsid w:val="00C74ED5"/>
    <w:rsid w:val="00C7666B"/>
    <w:rsid w:val="00C76843"/>
    <w:rsid w:val="00C7706E"/>
    <w:rsid w:val="00C81469"/>
    <w:rsid w:val="00C82125"/>
    <w:rsid w:val="00C837D3"/>
    <w:rsid w:val="00C83C55"/>
    <w:rsid w:val="00C85F00"/>
    <w:rsid w:val="00C85F04"/>
    <w:rsid w:val="00C86A03"/>
    <w:rsid w:val="00C90702"/>
    <w:rsid w:val="00C9153D"/>
    <w:rsid w:val="00C93772"/>
    <w:rsid w:val="00C9483E"/>
    <w:rsid w:val="00C94984"/>
    <w:rsid w:val="00C95985"/>
    <w:rsid w:val="00C97A0B"/>
    <w:rsid w:val="00CA07DD"/>
    <w:rsid w:val="00CA0F8C"/>
    <w:rsid w:val="00CA15E8"/>
    <w:rsid w:val="00CA19E9"/>
    <w:rsid w:val="00CA2852"/>
    <w:rsid w:val="00CA69E4"/>
    <w:rsid w:val="00CA6B59"/>
    <w:rsid w:val="00CB0B19"/>
    <w:rsid w:val="00CB1085"/>
    <w:rsid w:val="00CB351F"/>
    <w:rsid w:val="00CB3B57"/>
    <w:rsid w:val="00CB3C21"/>
    <w:rsid w:val="00CB45E6"/>
    <w:rsid w:val="00CB5036"/>
    <w:rsid w:val="00CB7AB1"/>
    <w:rsid w:val="00CC043E"/>
    <w:rsid w:val="00CC3E83"/>
    <w:rsid w:val="00CC4026"/>
    <w:rsid w:val="00CC4BF1"/>
    <w:rsid w:val="00CC5026"/>
    <w:rsid w:val="00CC68D0"/>
    <w:rsid w:val="00CD14FA"/>
    <w:rsid w:val="00CD270A"/>
    <w:rsid w:val="00CD428A"/>
    <w:rsid w:val="00CD4959"/>
    <w:rsid w:val="00CD506E"/>
    <w:rsid w:val="00CD7F82"/>
    <w:rsid w:val="00CE1C5F"/>
    <w:rsid w:val="00CE2E03"/>
    <w:rsid w:val="00CE5269"/>
    <w:rsid w:val="00CE7E26"/>
    <w:rsid w:val="00CF0F99"/>
    <w:rsid w:val="00CF444A"/>
    <w:rsid w:val="00CF48DF"/>
    <w:rsid w:val="00CF52A1"/>
    <w:rsid w:val="00CF62AA"/>
    <w:rsid w:val="00D00440"/>
    <w:rsid w:val="00D01092"/>
    <w:rsid w:val="00D03124"/>
    <w:rsid w:val="00D03CCD"/>
    <w:rsid w:val="00D03F9A"/>
    <w:rsid w:val="00D0402E"/>
    <w:rsid w:val="00D06D51"/>
    <w:rsid w:val="00D10910"/>
    <w:rsid w:val="00D10BCA"/>
    <w:rsid w:val="00D1228C"/>
    <w:rsid w:val="00D13A3C"/>
    <w:rsid w:val="00D13B76"/>
    <w:rsid w:val="00D14D69"/>
    <w:rsid w:val="00D15F9F"/>
    <w:rsid w:val="00D16BF4"/>
    <w:rsid w:val="00D20461"/>
    <w:rsid w:val="00D206D7"/>
    <w:rsid w:val="00D21557"/>
    <w:rsid w:val="00D222D8"/>
    <w:rsid w:val="00D2381D"/>
    <w:rsid w:val="00D24991"/>
    <w:rsid w:val="00D2598B"/>
    <w:rsid w:val="00D25C70"/>
    <w:rsid w:val="00D26D73"/>
    <w:rsid w:val="00D2727A"/>
    <w:rsid w:val="00D3065A"/>
    <w:rsid w:val="00D30E39"/>
    <w:rsid w:val="00D31D2F"/>
    <w:rsid w:val="00D3222B"/>
    <w:rsid w:val="00D32268"/>
    <w:rsid w:val="00D323EB"/>
    <w:rsid w:val="00D32F4D"/>
    <w:rsid w:val="00D32F9A"/>
    <w:rsid w:val="00D34A91"/>
    <w:rsid w:val="00D358DA"/>
    <w:rsid w:val="00D3696F"/>
    <w:rsid w:val="00D36BBE"/>
    <w:rsid w:val="00D37C4E"/>
    <w:rsid w:val="00D429D7"/>
    <w:rsid w:val="00D430B3"/>
    <w:rsid w:val="00D444E1"/>
    <w:rsid w:val="00D44A00"/>
    <w:rsid w:val="00D46066"/>
    <w:rsid w:val="00D463D1"/>
    <w:rsid w:val="00D50255"/>
    <w:rsid w:val="00D50359"/>
    <w:rsid w:val="00D51E0D"/>
    <w:rsid w:val="00D55374"/>
    <w:rsid w:val="00D554CF"/>
    <w:rsid w:val="00D57955"/>
    <w:rsid w:val="00D60628"/>
    <w:rsid w:val="00D619B1"/>
    <w:rsid w:val="00D61A55"/>
    <w:rsid w:val="00D621ED"/>
    <w:rsid w:val="00D62AF6"/>
    <w:rsid w:val="00D631A7"/>
    <w:rsid w:val="00D632B9"/>
    <w:rsid w:val="00D637B7"/>
    <w:rsid w:val="00D639C7"/>
    <w:rsid w:val="00D63E86"/>
    <w:rsid w:val="00D65067"/>
    <w:rsid w:val="00D66520"/>
    <w:rsid w:val="00D673CF"/>
    <w:rsid w:val="00D67C38"/>
    <w:rsid w:val="00D70D60"/>
    <w:rsid w:val="00D70E57"/>
    <w:rsid w:val="00D7102B"/>
    <w:rsid w:val="00D7239E"/>
    <w:rsid w:val="00D7437D"/>
    <w:rsid w:val="00D77390"/>
    <w:rsid w:val="00D80EA4"/>
    <w:rsid w:val="00D82E84"/>
    <w:rsid w:val="00D832D7"/>
    <w:rsid w:val="00D84C17"/>
    <w:rsid w:val="00D850C7"/>
    <w:rsid w:val="00D85852"/>
    <w:rsid w:val="00D877DB"/>
    <w:rsid w:val="00D87EF3"/>
    <w:rsid w:val="00D90999"/>
    <w:rsid w:val="00D9128C"/>
    <w:rsid w:val="00D920D7"/>
    <w:rsid w:val="00D94785"/>
    <w:rsid w:val="00D94932"/>
    <w:rsid w:val="00D971AA"/>
    <w:rsid w:val="00D979DE"/>
    <w:rsid w:val="00D97E5A"/>
    <w:rsid w:val="00DA174D"/>
    <w:rsid w:val="00DA1F67"/>
    <w:rsid w:val="00DA21C6"/>
    <w:rsid w:val="00DA2C6C"/>
    <w:rsid w:val="00DA3049"/>
    <w:rsid w:val="00DA3F29"/>
    <w:rsid w:val="00DA4345"/>
    <w:rsid w:val="00DA4C3E"/>
    <w:rsid w:val="00DB0926"/>
    <w:rsid w:val="00DB3568"/>
    <w:rsid w:val="00DB388A"/>
    <w:rsid w:val="00DB40F7"/>
    <w:rsid w:val="00DB43CC"/>
    <w:rsid w:val="00DB5B31"/>
    <w:rsid w:val="00DB63E1"/>
    <w:rsid w:val="00DB69AA"/>
    <w:rsid w:val="00DB72F5"/>
    <w:rsid w:val="00DC038D"/>
    <w:rsid w:val="00DC1C4B"/>
    <w:rsid w:val="00DC223A"/>
    <w:rsid w:val="00DC4426"/>
    <w:rsid w:val="00DC4E54"/>
    <w:rsid w:val="00DC51A9"/>
    <w:rsid w:val="00DC5CDC"/>
    <w:rsid w:val="00DC73B5"/>
    <w:rsid w:val="00DC7D60"/>
    <w:rsid w:val="00DD292C"/>
    <w:rsid w:val="00DD2FA6"/>
    <w:rsid w:val="00DD3642"/>
    <w:rsid w:val="00DD4329"/>
    <w:rsid w:val="00DD44CC"/>
    <w:rsid w:val="00DD541A"/>
    <w:rsid w:val="00DD5AD4"/>
    <w:rsid w:val="00DE0507"/>
    <w:rsid w:val="00DE16D7"/>
    <w:rsid w:val="00DE174B"/>
    <w:rsid w:val="00DE1E47"/>
    <w:rsid w:val="00DE24D9"/>
    <w:rsid w:val="00DE2B8E"/>
    <w:rsid w:val="00DE2F00"/>
    <w:rsid w:val="00DE34CF"/>
    <w:rsid w:val="00DE3678"/>
    <w:rsid w:val="00DE3C53"/>
    <w:rsid w:val="00DE5863"/>
    <w:rsid w:val="00DE6ECD"/>
    <w:rsid w:val="00DF111F"/>
    <w:rsid w:val="00DF114A"/>
    <w:rsid w:val="00DF16A1"/>
    <w:rsid w:val="00DF2111"/>
    <w:rsid w:val="00DF3D85"/>
    <w:rsid w:val="00DF736A"/>
    <w:rsid w:val="00DF73FA"/>
    <w:rsid w:val="00DF7420"/>
    <w:rsid w:val="00DF74EF"/>
    <w:rsid w:val="00DF7F5E"/>
    <w:rsid w:val="00E019E8"/>
    <w:rsid w:val="00E035A7"/>
    <w:rsid w:val="00E0466A"/>
    <w:rsid w:val="00E05882"/>
    <w:rsid w:val="00E05C25"/>
    <w:rsid w:val="00E05C83"/>
    <w:rsid w:val="00E05CB7"/>
    <w:rsid w:val="00E05DE1"/>
    <w:rsid w:val="00E07F10"/>
    <w:rsid w:val="00E11488"/>
    <w:rsid w:val="00E11A9A"/>
    <w:rsid w:val="00E13F3D"/>
    <w:rsid w:val="00E14054"/>
    <w:rsid w:val="00E14C63"/>
    <w:rsid w:val="00E15575"/>
    <w:rsid w:val="00E159AC"/>
    <w:rsid w:val="00E17C66"/>
    <w:rsid w:val="00E22AAF"/>
    <w:rsid w:val="00E25451"/>
    <w:rsid w:val="00E261AA"/>
    <w:rsid w:val="00E26B98"/>
    <w:rsid w:val="00E26F9E"/>
    <w:rsid w:val="00E314D0"/>
    <w:rsid w:val="00E316A9"/>
    <w:rsid w:val="00E31E7F"/>
    <w:rsid w:val="00E3423D"/>
    <w:rsid w:val="00E34898"/>
    <w:rsid w:val="00E35A3F"/>
    <w:rsid w:val="00E35F3F"/>
    <w:rsid w:val="00E35F41"/>
    <w:rsid w:val="00E36ADE"/>
    <w:rsid w:val="00E40F8B"/>
    <w:rsid w:val="00E43C76"/>
    <w:rsid w:val="00E45CBE"/>
    <w:rsid w:val="00E466D2"/>
    <w:rsid w:val="00E46F9B"/>
    <w:rsid w:val="00E47467"/>
    <w:rsid w:val="00E51158"/>
    <w:rsid w:val="00E51934"/>
    <w:rsid w:val="00E540D1"/>
    <w:rsid w:val="00E54ED8"/>
    <w:rsid w:val="00E5702D"/>
    <w:rsid w:val="00E579F5"/>
    <w:rsid w:val="00E62130"/>
    <w:rsid w:val="00E6394D"/>
    <w:rsid w:val="00E64B67"/>
    <w:rsid w:val="00E66BD2"/>
    <w:rsid w:val="00E67B2C"/>
    <w:rsid w:val="00E70292"/>
    <w:rsid w:val="00E712D9"/>
    <w:rsid w:val="00E714B3"/>
    <w:rsid w:val="00E75EA5"/>
    <w:rsid w:val="00E76162"/>
    <w:rsid w:val="00E769A9"/>
    <w:rsid w:val="00E77B44"/>
    <w:rsid w:val="00E803E4"/>
    <w:rsid w:val="00E8099C"/>
    <w:rsid w:val="00E80A51"/>
    <w:rsid w:val="00E832A7"/>
    <w:rsid w:val="00E83BBB"/>
    <w:rsid w:val="00E84F6A"/>
    <w:rsid w:val="00E90D83"/>
    <w:rsid w:val="00E912A0"/>
    <w:rsid w:val="00E92247"/>
    <w:rsid w:val="00E92EDF"/>
    <w:rsid w:val="00E94B73"/>
    <w:rsid w:val="00E96329"/>
    <w:rsid w:val="00E969FE"/>
    <w:rsid w:val="00E96B9B"/>
    <w:rsid w:val="00E96E6F"/>
    <w:rsid w:val="00EA043F"/>
    <w:rsid w:val="00EA1CD0"/>
    <w:rsid w:val="00EA2054"/>
    <w:rsid w:val="00EA3F1D"/>
    <w:rsid w:val="00EA47C6"/>
    <w:rsid w:val="00EA4BA5"/>
    <w:rsid w:val="00EA57D6"/>
    <w:rsid w:val="00EA5FE4"/>
    <w:rsid w:val="00EA64AB"/>
    <w:rsid w:val="00EA699E"/>
    <w:rsid w:val="00EA6A48"/>
    <w:rsid w:val="00EB09B7"/>
    <w:rsid w:val="00EB1FBA"/>
    <w:rsid w:val="00EB2D9F"/>
    <w:rsid w:val="00EB3B8B"/>
    <w:rsid w:val="00EB5C12"/>
    <w:rsid w:val="00EB7C2F"/>
    <w:rsid w:val="00EC0184"/>
    <w:rsid w:val="00EC01FA"/>
    <w:rsid w:val="00EC1F20"/>
    <w:rsid w:val="00EC26F4"/>
    <w:rsid w:val="00EC4734"/>
    <w:rsid w:val="00EC5AF5"/>
    <w:rsid w:val="00EC5B79"/>
    <w:rsid w:val="00EC6098"/>
    <w:rsid w:val="00EC66EE"/>
    <w:rsid w:val="00EC676E"/>
    <w:rsid w:val="00EC6FF6"/>
    <w:rsid w:val="00EC7338"/>
    <w:rsid w:val="00EC7D42"/>
    <w:rsid w:val="00ED010A"/>
    <w:rsid w:val="00ED0D40"/>
    <w:rsid w:val="00ED0FB5"/>
    <w:rsid w:val="00ED2DB9"/>
    <w:rsid w:val="00ED2E94"/>
    <w:rsid w:val="00ED410A"/>
    <w:rsid w:val="00ED41A6"/>
    <w:rsid w:val="00ED59F6"/>
    <w:rsid w:val="00ED5C6A"/>
    <w:rsid w:val="00ED5F1A"/>
    <w:rsid w:val="00ED643D"/>
    <w:rsid w:val="00EE1999"/>
    <w:rsid w:val="00EE1C85"/>
    <w:rsid w:val="00EE328B"/>
    <w:rsid w:val="00EE4BDE"/>
    <w:rsid w:val="00EE4D17"/>
    <w:rsid w:val="00EE56C2"/>
    <w:rsid w:val="00EE6934"/>
    <w:rsid w:val="00EE7D7C"/>
    <w:rsid w:val="00EF0947"/>
    <w:rsid w:val="00EF0A76"/>
    <w:rsid w:val="00EF27D1"/>
    <w:rsid w:val="00EF3C68"/>
    <w:rsid w:val="00EF5EB4"/>
    <w:rsid w:val="00EF6266"/>
    <w:rsid w:val="00EF6DA2"/>
    <w:rsid w:val="00F006D1"/>
    <w:rsid w:val="00F01BC7"/>
    <w:rsid w:val="00F02C2D"/>
    <w:rsid w:val="00F04A5E"/>
    <w:rsid w:val="00F10CE6"/>
    <w:rsid w:val="00F1354C"/>
    <w:rsid w:val="00F13B0B"/>
    <w:rsid w:val="00F14441"/>
    <w:rsid w:val="00F152B7"/>
    <w:rsid w:val="00F16D04"/>
    <w:rsid w:val="00F173D6"/>
    <w:rsid w:val="00F208C1"/>
    <w:rsid w:val="00F20C9A"/>
    <w:rsid w:val="00F21173"/>
    <w:rsid w:val="00F248E2"/>
    <w:rsid w:val="00F25D98"/>
    <w:rsid w:val="00F25EE9"/>
    <w:rsid w:val="00F26FBF"/>
    <w:rsid w:val="00F27F4E"/>
    <w:rsid w:val="00F300FB"/>
    <w:rsid w:val="00F35628"/>
    <w:rsid w:val="00F35BA0"/>
    <w:rsid w:val="00F36C77"/>
    <w:rsid w:val="00F36D00"/>
    <w:rsid w:val="00F40285"/>
    <w:rsid w:val="00F40333"/>
    <w:rsid w:val="00F410F1"/>
    <w:rsid w:val="00F4196F"/>
    <w:rsid w:val="00F4709C"/>
    <w:rsid w:val="00F50279"/>
    <w:rsid w:val="00F51596"/>
    <w:rsid w:val="00F516D5"/>
    <w:rsid w:val="00F53BED"/>
    <w:rsid w:val="00F54D33"/>
    <w:rsid w:val="00F54DAE"/>
    <w:rsid w:val="00F55FA2"/>
    <w:rsid w:val="00F603A1"/>
    <w:rsid w:val="00F603F3"/>
    <w:rsid w:val="00F60606"/>
    <w:rsid w:val="00F6174A"/>
    <w:rsid w:val="00F61BFB"/>
    <w:rsid w:val="00F63C6B"/>
    <w:rsid w:val="00F63CCA"/>
    <w:rsid w:val="00F6690B"/>
    <w:rsid w:val="00F67B5C"/>
    <w:rsid w:val="00F7081D"/>
    <w:rsid w:val="00F73071"/>
    <w:rsid w:val="00F73C42"/>
    <w:rsid w:val="00F76918"/>
    <w:rsid w:val="00F8067B"/>
    <w:rsid w:val="00F80A1B"/>
    <w:rsid w:val="00F81A9F"/>
    <w:rsid w:val="00F81EE2"/>
    <w:rsid w:val="00F83AD6"/>
    <w:rsid w:val="00F85108"/>
    <w:rsid w:val="00F8511F"/>
    <w:rsid w:val="00F862DD"/>
    <w:rsid w:val="00F873FC"/>
    <w:rsid w:val="00F90700"/>
    <w:rsid w:val="00F915AB"/>
    <w:rsid w:val="00F91693"/>
    <w:rsid w:val="00F94540"/>
    <w:rsid w:val="00F96449"/>
    <w:rsid w:val="00F96AD6"/>
    <w:rsid w:val="00FA01A0"/>
    <w:rsid w:val="00FA19BB"/>
    <w:rsid w:val="00FA1D42"/>
    <w:rsid w:val="00FA4781"/>
    <w:rsid w:val="00FA51FB"/>
    <w:rsid w:val="00FA6ED3"/>
    <w:rsid w:val="00FA7D78"/>
    <w:rsid w:val="00FB347E"/>
    <w:rsid w:val="00FB4326"/>
    <w:rsid w:val="00FB5687"/>
    <w:rsid w:val="00FB6386"/>
    <w:rsid w:val="00FB73C2"/>
    <w:rsid w:val="00FB758F"/>
    <w:rsid w:val="00FB7B90"/>
    <w:rsid w:val="00FC0883"/>
    <w:rsid w:val="00FC122D"/>
    <w:rsid w:val="00FC223D"/>
    <w:rsid w:val="00FC52B3"/>
    <w:rsid w:val="00FC6C65"/>
    <w:rsid w:val="00FC7101"/>
    <w:rsid w:val="00FC732D"/>
    <w:rsid w:val="00FD02E8"/>
    <w:rsid w:val="00FD069B"/>
    <w:rsid w:val="00FD1144"/>
    <w:rsid w:val="00FD1261"/>
    <w:rsid w:val="00FD3941"/>
    <w:rsid w:val="00FD5751"/>
    <w:rsid w:val="00FD5B65"/>
    <w:rsid w:val="00FE11AE"/>
    <w:rsid w:val="00FE497F"/>
    <w:rsid w:val="00FE4A65"/>
    <w:rsid w:val="00FE5129"/>
    <w:rsid w:val="00FE5F3C"/>
    <w:rsid w:val="00FE72AB"/>
    <w:rsid w:val="00FF0214"/>
    <w:rsid w:val="00FF1CD9"/>
    <w:rsid w:val="00FF2C0C"/>
    <w:rsid w:val="00FF350D"/>
    <w:rsid w:val="00FF4722"/>
    <w:rsid w:val="00FF5F10"/>
    <w:rsid w:val="00FF7205"/>
    <w:rsid w:val="32B2ACA2"/>
    <w:rsid w:val="447A0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8309D2D0-6B3F-4E57-A58E-1D4A9A1F1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114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rsid w:val="007D013D"/>
    <w:pPr>
      <w:ind w:left="851" w:hanging="284"/>
    </w:pPr>
  </w:style>
  <w:style w:type="paragraph" w:customStyle="1" w:styleId="B3">
    <w:name w:val="B3"/>
    <w:basedOn w:val="Normal"/>
    <w:link w:val="B3Char"/>
    <w:rsid w:val="007D013D"/>
    <w:pPr>
      <w:ind w:left="1135" w:hanging="284"/>
    </w:pPr>
  </w:style>
  <w:style w:type="paragraph" w:customStyle="1" w:styleId="B4">
    <w:name w:val="B4"/>
    <w:basedOn w:val="Normal"/>
    <w:link w:val="B4Char"/>
    <w:rsid w:val="007D013D"/>
    <w:pPr>
      <w:ind w:left="1418" w:hanging="284"/>
    </w:pPr>
  </w:style>
  <w:style w:type="paragraph" w:customStyle="1" w:styleId="B5">
    <w:name w:val="B5"/>
    <w:basedOn w:val="Normal"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434B9C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3F0365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rsid w:val="00C03A60"/>
    <w:pPr>
      <w:ind w:left="1418" w:hanging="1418"/>
    </w:pPr>
  </w:style>
  <w:style w:type="paragraph" w:styleId="TOC8">
    <w:name w:val="toc 8"/>
    <w:basedOn w:val="TOC1"/>
    <w:uiPriority w:val="39"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rsid w:val="00C03A60"/>
    <w:pPr>
      <w:ind w:left="1701" w:hanging="1701"/>
    </w:pPr>
  </w:style>
  <w:style w:type="paragraph" w:styleId="TOC4">
    <w:name w:val="toc 4"/>
    <w:basedOn w:val="TOC3"/>
    <w:uiPriority w:val="39"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TALCar">
    <w:name w:val="TAL Car"/>
    <w:qFormat/>
    <w:rsid w:val="00C03A60"/>
    <w:rPr>
      <w:rFonts w:ascii="Arial" w:eastAsia="SimSun" w:hAnsi="Arial"/>
      <w:sz w:val="18"/>
      <w:lang w:val="en-GB" w:eastAsia="en-US"/>
    </w:rPr>
  </w:style>
  <w:style w:type="character" w:styleId="CommentReference">
    <w:name w:val="annotation reference"/>
    <w:qFormat/>
    <w:rsid w:val="00C03A60"/>
    <w:rPr>
      <w:sz w:val="16"/>
    </w:rPr>
  </w:style>
  <w:style w:type="paragraph" w:styleId="List">
    <w:name w:val="List"/>
    <w:basedOn w:val="Normal"/>
    <w:link w:val="ListChar"/>
    <w:rsid w:val="00C03A6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paragraph" w:styleId="List2">
    <w:name w:val="List 2"/>
    <w:basedOn w:val="List"/>
    <w:rsid w:val="00C03A60"/>
    <w:pPr>
      <w:ind w:left="851"/>
    </w:pPr>
  </w:style>
  <w:style w:type="paragraph" w:styleId="List3">
    <w:name w:val="List 3"/>
    <w:basedOn w:val="List2"/>
    <w:rsid w:val="00C03A60"/>
    <w:pPr>
      <w:ind w:left="1135"/>
    </w:pPr>
  </w:style>
  <w:style w:type="paragraph" w:styleId="List4">
    <w:name w:val="List 4"/>
    <w:basedOn w:val="List3"/>
    <w:rsid w:val="00C03A60"/>
    <w:pPr>
      <w:ind w:left="1418"/>
    </w:pPr>
  </w:style>
  <w:style w:type="paragraph" w:styleId="List5">
    <w:name w:val="List 5"/>
    <w:basedOn w:val="List4"/>
    <w:rsid w:val="00C03A60"/>
    <w:pPr>
      <w:ind w:left="1702"/>
    </w:pPr>
  </w:style>
  <w:style w:type="character" w:styleId="FootnoteReference">
    <w:name w:val="footnote reference"/>
    <w:basedOn w:val="DefaultParagraphFont"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C03A60"/>
    <w:rPr>
      <w:rFonts w:ascii="Times New Roman" w:eastAsia="Times New Roman" w:hAnsi="Times New Roman"/>
      <w:sz w:val="16"/>
      <w:lang w:val="en-GB" w:eastAsia="ko-KR"/>
    </w:rPr>
  </w:style>
  <w:style w:type="paragraph" w:styleId="Index1">
    <w:name w:val="index 1"/>
    <w:basedOn w:val="Normal"/>
    <w:rsid w:val="00C03A6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Index2">
    <w:name w:val="index 2"/>
    <w:basedOn w:val="Index1"/>
    <w:rsid w:val="00C03A60"/>
    <w:pPr>
      <w:ind w:left="284"/>
    </w:pPr>
  </w:style>
  <w:style w:type="paragraph" w:styleId="ListBullet">
    <w:name w:val="List Bullet"/>
    <w:basedOn w:val="List"/>
    <w:link w:val="ListBulletChar"/>
    <w:qFormat/>
    <w:rsid w:val="00C03A60"/>
  </w:style>
  <w:style w:type="paragraph" w:styleId="ListBullet2">
    <w:name w:val="List Bullet 2"/>
    <w:basedOn w:val="ListBullet"/>
    <w:rsid w:val="00C03A60"/>
    <w:pPr>
      <w:ind w:left="851"/>
    </w:pPr>
  </w:style>
  <w:style w:type="paragraph" w:styleId="ListBullet3">
    <w:name w:val="List Bullet 3"/>
    <w:basedOn w:val="ListBullet2"/>
    <w:rsid w:val="00C03A60"/>
    <w:pPr>
      <w:ind w:left="1135"/>
    </w:pPr>
  </w:style>
  <w:style w:type="paragraph" w:styleId="ListBullet4">
    <w:name w:val="List Bullet 4"/>
    <w:basedOn w:val="ListBullet3"/>
    <w:rsid w:val="00C03A60"/>
    <w:pPr>
      <w:ind w:left="1418"/>
    </w:pPr>
  </w:style>
  <w:style w:type="paragraph" w:styleId="ListBullet5">
    <w:name w:val="List Bullet 5"/>
    <w:basedOn w:val="ListBullet4"/>
    <w:qFormat/>
    <w:rsid w:val="00C03A60"/>
    <w:pPr>
      <w:ind w:left="1702"/>
    </w:pPr>
  </w:style>
  <w:style w:type="paragraph" w:styleId="ListNumber">
    <w:name w:val="List Number"/>
    <w:basedOn w:val="List"/>
    <w:rsid w:val="00C03A60"/>
  </w:style>
  <w:style w:type="paragraph" w:styleId="ListNumber2">
    <w:name w:val="List Number 2"/>
    <w:basedOn w:val="ListNumber"/>
    <w:rsid w:val="00C03A60"/>
    <w:pPr>
      <w:ind w:left="851"/>
    </w:p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qFormat/>
    <w:rsid w:val="00C03A60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C03A60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C03A60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C03A6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ko-KR"/>
    </w:rPr>
  </w:style>
  <w:style w:type="character" w:customStyle="1" w:styleId="B1Zchn">
    <w:name w:val="B1 Zchn"/>
    <w:rsid w:val="00C03A60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C03A60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C03A6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C03A60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C03A6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C03A60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C03A60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customStyle="1" w:styleId="11">
    <w:name w:val="正文1"/>
    <w:qFormat/>
    <w:rsid w:val="00C03A60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qFormat/>
    <w:rsid w:val="00C03A60"/>
    <w:rPr>
      <w:rFonts w:eastAsia="Times New Roman"/>
    </w:rPr>
  </w:style>
  <w:style w:type="paragraph" w:customStyle="1" w:styleId="tdoc-header">
    <w:name w:val="tdoc-header"/>
    <w:rsid w:val="00C03A6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C03A60"/>
    <w:rPr>
      <w:color w:val="0000FF"/>
      <w:u w:val="single"/>
    </w:rPr>
  </w:style>
  <w:style w:type="character" w:styleId="FollowedHyperlink">
    <w:name w:val="FollowedHyperlink"/>
    <w:rsid w:val="00C03A60"/>
    <w:rPr>
      <w:color w:val="800080"/>
      <w:u w:val="single"/>
    </w:rPr>
  </w:style>
  <w:style w:type="character" w:customStyle="1" w:styleId="msoins0">
    <w:name w:val="msoins"/>
    <w:rsid w:val="00C03A60"/>
  </w:style>
  <w:style w:type="paragraph" w:customStyle="1" w:styleId="TALLeft0">
    <w:name w:val="TAL + Left:  0"/>
    <w:aliases w:val="25 cm,19 cm"/>
    <w:basedOn w:val="TAL"/>
    <w:rsid w:val="00C03A6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C03A6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C03A60"/>
    <w:pPr>
      <w:ind w:left="425"/>
    </w:pPr>
  </w:style>
  <w:style w:type="character" w:customStyle="1" w:styleId="TAHCar">
    <w:name w:val="TAH Car"/>
    <w:qFormat/>
    <w:rsid w:val="00C03A60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C03A60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C03A60"/>
    <w:pPr>
      <w:ind w:left="227"/>
    </w:pPr>
  </w:style>
  <w:style w:type="paragraph" w:customStyle="1" w:styleId="TALLeft06cm">
    <w:name w:val="TAL + Left: 0.6 cm"/>
    <w:basedOn w:val="TALLeft04cm"/>
    <w:qFormat/>
    <w:rsid w:val="00C03A60"/>
    <w:pPr>
      <w:ind w:left="340"/>
    </w:pPr>
  </w:style>
  <w:style w:type="character" w:styleId="LineNumber">
    <w:name w:val="line number"/>
    <w:unhideWhenUsed/>
    <w:rsid w:val="00C03A60"/>
  </w:style>
  <w:style w:type="character" w:customStyle="1" w:styleId="a">
    <w:name w:val="首标题"/>
    <w:rsid w:val="00C03A60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C03A60"/>
    <w:rPr>
      <w:rFonts w:eastAsia="SimSun"/>
      <w:b/>
      <w:bCs/>
      <w:lang w:val="en-US" w:eastAsia="zh-CN" w:bidi="ar-SA"/>
    </w:rPr>
  </w:style>
  <w:style w:type="character" w:styleId="Emphasis">
    <w:name w:val="Emphasis"/>
    <w:uiPriority w:val="20"/>
    <w:qFormat/>
    <w:rsid w:val="00C03A60"/>
    <w:rPr>
      <w:i/>
      <w:iCs/>
    </w:rPr>
  </w:style>
  <w:style w:type="paragraph" w:customStyle="1" w:styleId="Guidance">
    <w:name w:val="Guidance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rsid w:val="00C03A6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C03A60"/>
  </w:style>
  <w:style w:type="paragraph" w:customStyle="1" w:styleId="StyleTALLeft075cm">
    <w:name w:val="Style TAL + Left:  075 cm"/>
    <w:basedOn w:val="TAL"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C03A60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C03A60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C03A60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C03A60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C03A60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C03A60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C03A60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uiPriority w:val="8"/>
    <w:qFormat/>
    <w:rsid w:val="00C03A60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C03A60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C03A60"/>
    <w:rPr>
      <w:rFonts w:ascii="Courier New" w:eastAsia="MS Mincho" w:hAnsi="Courier New"/>
      <w:lang w:val="nb-NO" w:eastAsia="x-none"/>
    </w:rPr>
  </w:style>
  <w:style w:type="paragraph" w:customStyle="1" w:styleId="00BodyText">
    <w:name w:val="00 BodyText"/>
    <w:basedOn w:val="Normal"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Normal"/>
    <w:rsid w:val="00C03A60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Normal"/>
    <w:rsid w:val="00C03A6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C03A60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character" w:customStyle="1" w:styleId="ListChar">
    <w:name w:val="List Char"/>
    <w:link w:val="List"/>
    <w:rsid w:val="00C03A60"/>
    <w:rPr>
      <w:rFonts w:ascii="Times New Roman" w:eastAsia="Times New Roman" w:hAnsi="Times New Roman"/>
      <w:lang w:val="en-GB" w:eastAsia="ko-KR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numPr>
        <w:numId w:val="6"/>
      </w:numPr>
      <w:tabs>
        <w:tab w:val="left" w:pos="1560"/>
      </w:tabs>
      <w:ind w:left="1560" w:hanging="1200"/>
    </w:pPr>
    <w:rPr>
      <w:rFonts w:eastAsia="Times New Roman"/>
      <w:b/>
    </w:rPr>
  </w:style>
  <w:style w:type="character" w:customStyle="1" w:styleId="ProposalChar">
    <w:name w:val="Proposal Char"/>
    <w:link w:val="Proposal"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0">
    <w:name w:val="a"/>
    <w:basedOn w:val="CRCoverPage"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C03A60"/>
    <w:rPr>
      <w:rFonts w:ascii="Arial" w:eastAsia="DengXian" w:hAnsi="Arial" w:cs="Arial"/>
    </w:rPr>
  </w:style>
  <w:style w:type="character" w:customStyle="1" w:styleId="ListBulletChar">
    <w:name w:val="List Bullet Char"/>
    <w:link w:val="ListBullet"/>
    <w:qFormat/>
    <w:rsid w:val="00C03A60"/>
    <w:rPr>
      <w:rFonts w:ascii="Times New Roman" w:eastAsia="Times New Roman" w:hAnsi="Times New Roman"/>
      <w:lang w:val="en-GB" w:eastAsia="ko-KR"/>
    </w:rPr>
  </w:style>
  <w:style w:type="character" w:customStyle="1" w:styleId="TFChar1">
    <w:name w:val="TF Char1"/>
    <w:rsid w:val="00C03A60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C03A60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C03A60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2">
    <w:name w:val="标题 1 字符"/>
    <w:aliases w:val="H1 字符"/>
    <w:rsid w:val="00C03A60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DefaultParagraphFont"/>
    <w:rsid w:val="00C03A60"/>
  </w:style>
  <w:style w:type="character" w:customStyle="1" w:styleId="BalloonTextChar1">
    <w:name w:val="Balloon Text Char1"/>
    <w:uiPriority w:val="99"/>
    <w:qFormat/>
    <w:locked/>
    <w:rsid w:val="0013524E"/>
    <w:rPr>
      <w:rFonts w:ascii="Arial" w:eastAsia="MS Gothic" w:hAnsi="Arial"/>
      <w:sz w:val="18"/>
      <w:szCs w:val="18"/>
      <w:lang w:val="en-GB" w:eastAsia="en-US"/>
    </w:rPr>
  </w:style>
  <w:style w:type="paragraph" w:styleId="TableofFigures">
    <w:name w:val="table of figures"/>
    <w:basedOn w:val="BodyText"/>
    <w:next w:val="Normal"/>
    <w:uiPriority w:val="99"/>
    <w:rsid w:val="00BE293D"/>
    <w:pPr>
      <w:ind w:left="1701" w:hanging="1701"/>
    </w:pPr>
    <w:rPr>
      <w:rFonts w:ascii="Arial" w:eastAsia="SimSun" w:hAnsi="Arial"/>
      <w:b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0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26" Type="http://schemas.openxmlformats.org/officeDocument/2006/relationships/image" Target="media/image4.wmf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1.bin"/><Relationship Id="rId34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oleObject" Target="embeddings/oleObject3.bin"/><Relationship Id="rId33" Type="http://schemas.openxmlformats.org/officeDocument/2006/relationships/footer" Target="footer6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image" Target="media/image1.wmf"/><Relationship Id="rId29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image" Target="media/image3.wmf"/><Relationship Id="rId32" Type="http://schemas.openxmlformats.org/officeDocument/2006/relationships/header" Target="header6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oleObject" Target="embeddings/oleObject2.bin"/><Relationship Id="rId28" Type="http://schemas.openxmlformats.org/officeDocument/2006/relationships/header" Target="header4.xml"/><Relationship Id="rId36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31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image" Target="media/image2.wmf"/><Relationship Id="rId27" Type="http://schemas.openxmlformats.org/officeDocument/2006/relationships/oleObject" Target="embeddings/oleObject4.bin"/><Relationship Id="rId30" Type="http://schemas.openxmlformats.org/officeDocument/2006/relationships/footer" Target="footer4.xml"/><Relationship Id="rId35" Type="http://schemas.microsoft.com/office/2011/relationships/people" Target="people.xml"/><Relationship Id="rId8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2D6DFC0-AF16-4ADD-834B-9A2445653F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14</TotalTime>
  <Pages>11</Pages>
  <Words>1972</Words>
  <Characters>11246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13192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28</cp:revision>
  <cp:lastPrinted>1900-01-01T07:59:00Z</cp:lastPrinted>
  <dcterms:created xsi:type="dcterms:W3CDTF">2024-02-17T09:12:00Z</dcterms:created>
  <dcterms:modified xsi:type="dcterms:W3CDTF">2024-02-19T14:13:00Z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