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743E2AB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3F1BC8">
        <w:rPr>
          <w:b/>
          <w:i/>
          <w:noProof/>
          <w:sz w:val="28"/>
        </w:rPr>
        <w:t>0163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1068E" w:rsidR="001E41F3" w:rsidRPr="00410371" w:rsidRDefault="003F1B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2F2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022B4" w:rsidR="001E41F3" w:rsidRPr="003F1BC8" w:rsidRDefault="00B00E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1BC8">
                <w:rPr>
                  <w:b/>
                  <w:noProof/>
                  <w:sz w:val="28"/>
                </w:rPr>
                <w:t>1924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3F1B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87189" w:rsidR="001E41F3" w:rsidRPr="00410371" w:rsidRDefault="003F1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449">
              <w:rPr>
                <w:b/>
                <w:noProof/>
                <w:sz w:val="28"/>
              </w:rPr>
              <w:t>1</w:t>
            </w:r>
            <w:r w:rsidR="004E23B2">
              <w:rPr>
                <w:b/>
                <w:noProof/>
                <w:sz w:val="28"/>
              </w:rPr>
              <w:t>8</w:t>
            </w:r>
            <w:r w:rsidR="00060C06">
              <w:rPr>
                <w:b/>
                <w:noProof/>
                <w:sz w:val="28"/>
              </w:rPr>
              <w:t>.</w:t>
            </w:r>
            <w:r w:rsidR="004E23B2">
              <w:rPr>
                <w:b/>
                <w:noProof/>
                <w:sz w:val="28"/>
              </w:rPr>
              <w:t>0</w:t>
            </w:r>
            <w:r w:rsidR="004D1AB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283" w:rsidR="001E41F3" w:rsidRDefault="003F1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S1AP Impacts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95CFC" w:rsidR="001E41F3" w:rsidRDefault="003F1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410B8">
              <w:rPr>
                <w:noProof/>
              </w:rPr>
              <w:t>, Vodafone</w:t>
            </w:r>
            <w:r w:rsidR="00464025">
              <w:rPr>
                <w:noProof/>
              </w:rPr>
              <w:t>, Thales Alenia Space</w:t>
            </w:r>
            <w:r w:rsidR="00131895">
              <w:rPr>
                <w:noProof/>
              </w:rPr>
              <w:t>, Qualcomm Incorporated</w:t>
            </w:r>
            <w:r w:rsidR="00597F08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3F1B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2AEB2" w:rsidR="001E41F3" w:rsidRDefault="003F1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353F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56B99" w:rsidR="001E41F3" w:rsidRDefault="003F1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449">
              <w:rPr>
                <w:noProof/>
              </w:rPr>
              <w:t>2024-02-</w:t>
            </w:r>
            <w:r w:rsidR="00664BB0">
              <w:rPr>
                <w:noProof/>
              </w:rPr>
              <w:t>1</w:t>
            </w:r>
            <w:r w:rsidR="0013189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A4BE4" w:rsidR="001E41F3" w:rsidRDefault="004E2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66257" w:rsidR="001E41F3" w:rsidRDefault="003F1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449">
              <w:rPr>
                <w:noProof/>
              </w:rPr>
              <w:t>Rel-1</w:t>
            </w:r>
            <w:r w:rsidR="004E23B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26FC4C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664BB0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8738A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C695C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mobility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015B11">
              <w:rPr>
                <w:noProof/>
              </w:rPr>
              <w:t>NR</w:t>
            </w:r>
            <w:r>
              <w:rPr>
                <w:noProof/>
              </w:rPr>
              <w:t xml:space="preserve"> 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8F686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D2C3B" w14:textId="2CC1DCED" w:rsidR="00480CC4" w:rsidRPr="003F1BC8" w:rsidRDefault="00480CC4" w:rsidP="00480CC4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36.300 CR  </w:t>
            </w:r>
          </w:p>
          <w:p w14:paraId="26527434" w14:textId="1C8BF347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36.423 CR </w:t>
            </w:r>
            <w:r w:rsidR="003F1BC8">
              <w:rPr>
                <w:noProof/>
              </w:rPr>
              <w:t>1766</w:t>
            </w:r>
            <w:r w:rsidRPr="003F1BC8">
              <w:rPr>
                <w:noProof/>
              </w:rPr>
              <w:t xml:space="preserve"> </w:t>
            </w:r>
          </w:p>
          <w:p w14:paraId="308A0BC0" w14:textId="6EA53466" w:rsidR="00480CC4" w:rsidRPr="003F1BC8" w:rsidRDefault="00480CC4" w:rsidP="00480CC4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38.300 CR  </w:t>
            </w:r>
          </w:p>
          <w:p w14:paraId="4440B180" w14:textId="5B97252D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38.413 CR </w:t>
            </w:r>
            <w:r w:rsidR="003F1BC8">
              <w:rPr>
                <w:noProof/>
              </w:rPr>
              <w:t>1058</w:t>
            </w:r>
          </w:p>
          <w:p w14:paraId="42398B96" w14:textId="6B2E267F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38.423 CR </w:t>
            </w:r>
            <w:r w:rsidR="003F1BC8">
              <w:rPr>
                <w:noProof/>
              </w:rPr>
              <w:t>1127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7693AAB" w14:textId="77777777" w:rsidR="00CF4BB0" w:rsidRPr="008711EA" w:rsidRDefault="00CF4BB0" w:rsidP="00CF4BB0">
      <w:pPr>
        <w:pStyle w:val="Heading4"/>
        <w:keepNext w:val="0"/>
        <w:keepLines w:val="0"/>
        <w:widowControl w:val="0"/>
      </w:pPr>
      <w:bookmarkStart w:id="1" w:name="_Toc155891550"/>
      <w:r w:rsidRPr="008711EA">
        <w:rPr>
          <w:rFonts w:eastAsia="Batang"/>
        </w:rPr>
        <w:t>9.2.1.22</w:t>
      </w:r>
      <w:r w:rsidRPr="008711EA">
        <w:rPr>
          <w:rFonts w:eastAsia="Batang"/>
        </w:rPr>
        <w:tab/>
        <w:t>Handover Restriction List</w:t>
      </w:r>
      <w:bookmarkEnd w:id="1"/>
    </w:p>
    <w:p w14:paraId="1AFC9E65" w14:textId="77777777" w:rsidR="00CF4BB0" w:rsidRPr="008711EA" w:rsidRDefault="00CF4BB0" w:rsidP="00CF4BB0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F4BB0" w:rsidRPr="008711EA" w14:paraId="23D0E6F7" w14:textId="77777777" w:rsidTr="005949C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E4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FFF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32E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D183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21B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C2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7DD2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CF4BB0" w:rsidRPr="008711EA" w14:paraId="4BF66BE8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70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0D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F1D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28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2D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38D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E2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76E07F75" w14:textId="77777777" w:rsidTr="005949C1">
        <w:tc>
          <w:tcPr>
            <w:tcW w:w="2160" w:type="dxa"/>
          </w:tcPr>
          <w:p w14:paraId="47968DE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75CEC2F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1A54B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53112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6A7408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596383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59BDE31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64BD281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B7F28A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72B4EE24" w14:textId="77777777" w:rsidTr="005949C1">
        <w:tc>
          <w:tcPr>
            <w:tcW w:w="2160" w:type="dxa"/>
          </w:tcPr>
          <w:p w14:paraId="1D8697D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F7C52D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8321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4B0CC3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5D96002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9123F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1DE3B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0BC85DF1" w14:textId="77777777" w:rsidTr="005949C1">
        <w:tc>
          <w:tcPr>
            <w:tcW w:w="2160" w:type="dxa"/>
          </w:tcPr>
          <w:p w14:paraId="2220CA0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14:paraId="5EF4142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B7498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8BD26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14:paraId="0D145D0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14:paraId="6142205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E0D14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34B68D4B" w14:textId="77777777" w:rsidTr="005949C1">
        <w:tc>
          <w:tcPr>
            <w:tcW w:w="2160" w:type="dxa"/>
          </w:tcPr>
          <w:p w14:paraId="20C8AA4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D39942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F569A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E2B1B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24C96E7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14:paraId="5EA0682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C9A47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54CB7136" w14:textId="77777777" w:rsidTr="005949C1">
        <w:tc>
          <w:tcPr>
            <w:tcW w:w="2160" w:type="dxa"/>
          </w:tcPr>
          <w:p w14:paraId="5A5754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6363054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CD8F0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0F5593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F6C39A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EC3E4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1E846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524E5002" w14:textId="77777777" w:rsidTr="005949C1">
        <w:tc>
          <w:tcPr>
            <w:tcW w:w="2160" w:type="dxa"/>
          </w:tcPr>
          <w:p w14:paraId="1BC30B1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248E6A5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919F4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B978E2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20354C9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37C79E8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18CBC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3A7AAC5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7D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5C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25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FF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4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C1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7C6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7BDD6730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E67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10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065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B63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7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F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0B5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2809B607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AC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01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0B9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46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CB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DD9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24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04B2CE90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1E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0C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121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43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2F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C2C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EE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2828A92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1ED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53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93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1EC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14:paraId="64D5AA0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AC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6B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96F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07AE15FD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5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5ED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2A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B56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8AC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D3A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BCAC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6C80312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35F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lastRenderedPageBreak/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3C1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BD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4D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93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52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E9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CF4BB0" w:rsidRPr="008711EA" w14:paraId="741ED1B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FF5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1DD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C9A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70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0C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0A6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B3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34AC333E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3D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1E9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89F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71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C6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CEC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A56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538F549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AEB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A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EF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58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ENUMERATED(5GCForbidden,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C3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A8E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B4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3C9BCCE1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6D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A7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04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3A1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31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47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E8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00A5EFC1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9A2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9E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F86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1AF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B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A64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F2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284539D5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A0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6FB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FF3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0A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E36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80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E6C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gnore</w:t>
            </w:r>
          </w:p>
        </w:tc>
      </w:tr>
      <w:tr w:rsidR="00CF4BB0" w:rsidRPr="008711EA" w14:paraId="32E5E7CF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56A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57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60C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56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A7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12B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C9A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4DC1C96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B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B9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D4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7AC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647F1D7D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7B9B35EC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0C70A60F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589F42B9" w14:textId="0CD12EA2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" w:author="Ericsson User" w:date="2024-02-08T16:15:00Z">
              <w:r>
                <w:t>, NR-LEO (4), NR-MEO (5), NR-GEO (6), NR-OTHERSAT (7)</w:t>
              </w:r>
            </w:ins>
            <w:r>
              <w:t>}</w:t>
            </w:r>
          </w:p>
          <w:p w14:paraId="70CF92A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D54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A812D2B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78AEBBE9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626BCC0F" w14:textId="3F63AC66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3" w:author="Ericsson User" w:date="2024-02-08T16:15:00Z">
              <w:r w:rsidDel="00CF4BB0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CF4BB0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36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13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1E58FC2B" w14:textId="77777777" w:rsidR="00CF4BB0" w:rsidRPr="008711EA" w:rsidRDefault="00CF4BB0" w:rsidP="00CF4BB0">
      <w:pPr>
        <w:widowControl w:val="0"/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CF4BB0" w:rsidRPr="008711EA" w14:paraId="6A537982" w14:textId="77777777" w:rsidTr="005949C1">
        <w:trPr>
          <w:tblHeader/>
        </w:trPr>
        <w:tc>
          <w:tcPr>
            <w:tcW w:w="1970" w:type="pct"/>
          </w:tcPr>
          <w:p w14:paraId="56CEBF7B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5494C4E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CF4BB0" w:rsidRPr="008711EA" w14:paraId="09747330" w14:textId="77777777" w:rsidTr="005949C1">
        <w:tc>
          <w:tcPr>
            <w:tcW w:w="1970" w:type="pct"/>
          </w:tcPr>
          <w:p w14:paraId="1F69600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289579F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CF4BB0" w:rsidRPr="008711EA" w14:paraId="49D29654" w14:textId="77777777" w:rsidTr="005949C1">
        <w:tc>
          <w:tcPr>
            <w:tcW w:w="1970" w:type="pct"/>
          </w:tcPr>
          <w:p w14:paraId="5373C15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1ACD1CB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CF4BB0" w:rsidRPr="008711EA" w14:paraId="36FCB3E1" w14:textId="77777777" w:rsidTr="005949C1">
        <w:tc>
          <w:tcPr>
            <w:tcW w:w="1970" w:type="pct"/>
          </w:tcPr>
          <w:p w14:paraId="2EDE012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15DF6A4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CF4BB0" w:rsidRPr="008711EA" w14:paraId="54FA0CC4" w14:textId="77777777" w:rsidTr="005949C1">
        <w:tc>
          <w:tcPr>
            <w:tcW w:w="1970" w:type="pct"/>
          </w:tcPr>
          <w:p w14:paraId="178D9E4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2EFDAD9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14:paraId="68C9CD36" w14:textId="27744C7B" w:rsidR="001E41F3" w:rsidRPr="00E742C5" w:rsidRDefault="00015B1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15469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70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A6394"/>
    <w:rsid w:val="000B7FED"/>
    <w:rsid w:val="000C038A"/>
    <w:rsid w:val="000C3853"/>
    <w:rsid w:val="000C6598"/>
    <w:rsid w:val="000D44B3"/>
    <w:rsid w:val="00131895"/>
    <w:rsid w:val="00145D43"/>
    <w:rsid w:val="0015469C"/>
    <w:rsid w:val="00160775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E1A36"/>
    <w:rsid w:val="003F1BC8"/>
    <w:rsid w:val="00410371"/>
    <w:rsid w:val="004242F1"/>
    <w:rsid w:val="00464025"/>
    <w:rsid w:val="00480CC4"/>
    <w:rsid w:val="00496F05"/>
    <w:rsid w:val="004B75B7"/>
    <w:rsid w:val="004D1AB1"/>
    <w:rsid w:val="004E23B2"/>
    <w:rsid w:val="0051580D"/>
    <w:rsid w:val="00547111"/>
    <w:rsid w:val="00592D74"/>
    <w:rsid w:val="00597F08"/>
    <w:rsid w:val="005E2C44"/>
    <w:rsid w:val="005F054C"/>
    <w:rsid w:val="00621188"/>
    <w:rsid w:val="006257ED"/>
    <w:rsid w:val="00664BB0"/>
    <w:rsid w:val="00665C47"/>
    <w:rsid w:val="006944C4"/>
    <w:rsid w:val="00695808"/>
    <w:rsid w:val="006B46FB"/>
    <w:rsid w:val="006B66EB"/>
    <w:rsid w:val="006E21FB"/>
    <w:rsid w:val="006F51C4"/>
    <w:rsid w:val="007176FF"/>
    <w:rsid w:val="007561C8"/>
    <w:rsid w:val="00792342"/>
    <w:rsid w:val="007977A8"/>
    <w:rsid w:val="007B512A"/>
    <w:rsid w:val="007C2097"/>
    <w:rsid w:val="007D6A07"/>
    <w:rsid w:val="007E2FAB"/>
    <w:rsid w:val="007F7259"/>
    <w:rsid w:val="008040A8"/>
    <w:rsid w:val="008279FA"/>
    <w:rsid w:val="008626E7"/>
    <w:rsid w:val="00870EE7"/>
    <w:rsid w:val="008863B9"/>
    <w:rsid w:val="008A353F"/>
    <w:rsid w:val="008A45A6"/>
    <w:rsid w:val="008F3789"/>
    <w:rsid w:val="008F686C"/>
    <w:rsid w:val="009148DE"/>
    <w:rsid w:val="00941E30"/>
    <w:rsid w:val="009777D9"/>
    <w:rsid w:val="00991B88"/>
    <w:rsid w:val="009A4449"/>
    <w:rsid w:val="009A5753"/>
    <w:rsid w:val="009A579D"/>
    <w:rsid w:val="009E3297"/>
    <w:rsid w:val="009F734F"/>
    <w:rsid w:val="00A021C5"/>
    <w:rsid w:val="00A246B6"/>
    <w:rsid w:val="00A47E70"/>
    <w:rsid w:val="00A50CF0"/>
    <w:rsid w:val="00A7671C"/>
    <w:rsid w:val="00AA2CBC"/>
    <w:rsid w:val="00AC5820"/>
    <w:rsid w:val="00AD1CD8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BE22A8"/>
    <w:rsid w:val="00C51C73"/>
    <w:rsid w:val="00C52707"/>
    <w:rsid w:val="00C66BA2"/>
    <w:rsid w:val="00C752C3"/>
    <w:rsid w:val="00C95985"/>
    <w:rsid w:val="00CB6AEC"/>
    <w:rsid w:val="00CC5026"/>
    <w:rsid w:val="00CC68D0"/>
    <w:rsid w:val="00CF4BB0"/>
    <w:rsid w:val="00D03F9A"/>
    <w:rsid w:val="00D06D51"/>
    <w:rsid w:val="00D24991"/>
    <w:rsid w:val="00D50255"/>
    <w:rsid w:val="00D66520"/>
    <w:rsid w:val="00DE34CF"/>
    <w:rsid w:val="00E13F3D"/>
    <w:rsid w:val="00E34898"/>
    <w:rsid w:val="00E410B8"/>
    <w:rsid w:val="00E742C5"/>
    <w:rsid w:val="00EB09B7"/>
    <w:rsid w:val="00EE7D7C"/>
    <w:rsid w:val="00F23B83"/>
    <w:rsid w:val="00F25D98"/>
    <w:rsid w:val="00F300FB"/>
    <w:rsid w:val="00FB6386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2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804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</cp:revision>
  <cp:lastPrinted>1899-12-31T23:00:00Z</cp:lastPrinted>
  <dcterms:created xsi:type="dcterms:W3CDTF">2020-02-03T08:32:00Z</dcterms:created>
  <dcterms:modified xsi:type="dcterms:W3CDTF">2024-02-16T14:21:00Z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