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7DD64C75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8267C5">
        <w:rPr>
          <w:b/>
          <w:i/>
          <w:noProof/>
          <w:sz w:val="28"/>
        </w:rPr>
        <w:t>0157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1068E" w:rsidR="001E41F3" w:rsidRPr="00410371" w:rsidRDefault="008267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2F2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774A5" w:rsidR="001E41F3" w:rsidRPr="00410371" w:rsidRDefault="00B00E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67C5">
                <w:rPr>
                  <w:b/>
                  <w:noProof/>
                  <w:sz w:val="28"/>
                </w:rPr>
                <w:t>1923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8267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0C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4F8C0" w:rsidR="001E41F3" w:rsidRPr="00410371" w:rsidRDefault="0082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4449">
              <w:rPr>
                <w:b/>
                <w:noProof/>
                <w:sz w:val="28"/>
              </w:rPr>
              <w:t>17</w:t>
            </w:r>
            <w:r w:rsidR="00060C06">
              <w:rPr>
                <w:b/>
                <w:noProof/>
                <w:sz w:val="28"/>
              </w:rPr>
              <w:t>.</w:t>
            </w:r>
            <w:r w:rsidR="004D1AB1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CA283" w:rsidR="001E41F3" w:rsidRDefault="00826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S1AP Impacts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BDB5FF" w:rsidR="001E41F3" w:rsidRDefault="00826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1493C">
              <w:rPr>
                <w:noProof/>
              </w:rPr>
              <w:t>, Vodafone</w:t>
            </w:r>
            <w:r w:rsidR="00427778">
              <w:rPr>
                <w:noProof/>
              </w:rPr>
              <w:t xml:space="preserve">, </w:t>
            </w:r>
            <w:r w:rsidR="00A40FB7">
              <w:rPr>
                <w:noProof/>
              </w:rPr>
              <w:t>Thales Alenia Space</w:t>
            </w:r>
            <w:r w:rsidR="00777259">
              <w:rPr>
                <w:noProof/>
              </w:rPr>
              <w:t>, Qualcomm Incorporated</w:t>
            </w:r>
            <w:r w:rsidR="00E26461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8267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44BCD" w:rsidR="001E41F3" w:rsidRDefault="00826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7BD4">
              <w:rPr>
                <w:noProof/>
              </w:rPr>
              <w:t>LTE_NBIOT_eMTC_NTN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70B02" w:rsidR="001E41F3" w:rsidRDefault="00826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4449">
              <w:rPr>
                <w:noProof/>
              </w:rPr>
              <w:t>2024-02-</w:t>
            </w:r>
            <w:r w:rsidR="009E6789">
              <w:rPr>
                <w:noProof/>
              </w:rPr>
              <w:t>1</w:t>
            </w:r>
            <w:r w:rsidR="0077725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DE4A2" w:rsidR="001E41F3" w:rsidRDefault="008267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44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B49CC" w:rsidR="001E41F3" w:rsidRDefault="00826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44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16643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9E6789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8ED4F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  <w:p w14:paraId="0562065C" w14:textId="77777777" w:rsidR="00FA147F" w:rsidRDefault="00FA147F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816284" w14:textId="77777777" w:rsidR="00FA147F" w:rsidRPr="00FA147F" w:rsidRDefault="00FA147F" w:rsidP="00FA14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42AD2B02" w:rsidR="00FA147F" w:rsidRDefault="00FA147F" w:rsidP="00FA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C695C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mobility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015B11">
              <w:rPr>
                <w:noProof/>
              </w:rPr>
              <w:t>NR</w:t>
            </w:r>
            <w:r>
              <w:rPr>
                <w:noProof/>
              </w:rPr>
              <w:t xml:space="preserve"> 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38668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9.2.1.22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A7674" w14:textId="5BBA44A9" w:rsidR="00F710C0" w:rsidRPr="008267C5" w:rsidRDefault="00F710C0" w:rsidP="00F710C0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36.300 CR  </w:t>
            </w:r>
          </w:p>
          <w:p w14:paraId="26527434" w14:textId="1C6ACE51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36.423 CR </w:t>
            </w:r>
            <w:r w:rsidR="008267C5">
              <w:rPr>
                <w:noProof/>
              </w:rPr>
              <w:t>1765</w:t>
            </w:r>
            <w:r w:rsidRPr="008267C5">
              <w:rPr>
                <w:noProof/>
              </w:rPr>
              <w:t xml:space="preserve"> </w:t>
            </w:r>
          </w:p>
          <w:p w14:paraId="653928E9" w14:textId="786AE8F0" w:rsidR="00F710C0" w:rsidRPr="008267C5" w:rsidRDefault="00F710C0" w:rsidP="00F710C0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38.300 CR  </w:t>
            </w:r>
          </w:p>
          <w:p w14:paraId="4440B180" w14:textId="69128F52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38.413 CR </w:t>
            </w:r>
            <w:r w:rsidR="008267C5">
              <w:rPr>
                <w:noProof/>
              </w:rPr>
              <w:t>1057</w:t>
            </w:r>
            <w:r w:rsidRPr="008267C5">
              <w:rPr>
                <w:noProof/>
              </w:rPr>
              <w:t xml:space="preserve"> </w:t>
            </w:r>
          </w:p>
          <w:p w14:paraId="42398B96" w14:textId="5D2C1126" w:rsidR="009A4449" w:rsidRPr="008267C5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8267C5">
              <w:rPr>
                <w:noProof/>
              </w:rPr>
              <w:t xml:space="preserve">TS 38.423 CR </w:t>
            </w:r>
            <w:r w:rsidR="008267C5">
              <w:rPr>
                <w:noProof/>
              </w:rPr>
              <w:t>1126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67864881" w14:textId="77777777" w:rsidR="004D1AB1" w:rsidRPr="008711EA" w:rsidRDefault="004D1AB1" w:rsidP="004D1AB1">
      <w:pPr>
        <w:pStyle w:val="Heading4"/>
        <w:keepNext w:val="0"/>
        <w:keepLines w:val="0"/>
        <w:widowControl w:val="0"/>
      </w:pPr>
      <w:bookmarkStart w:id="1" w:name="_Toc20953727"/>
      <w:bookmarkStart w:id="2" w:name="_Toc29390904"/>
      <w:bookmarkStart w:id="3" w:name="_Toc36551641"/>
      <w:bookmarkStart w:id="4" w:name="_Toc45831863"/>
      <w:bookmarkStart w:id="5" w:name="_Toc51762816"/>
      <w:bookmarkStart w:id="6" w:name="_Toc64381868"/>
      <w:bookmarkStart w:id="7" w:name="_Toc73964386"/>
      <w:bookmarkStart w:id="8" w:name="_Toc88646995"/>
      <w:bookmarkStart w:id="9" w:name="_Toc97882944"/>
      <w:bookmarkStart w:id="10" w:name="_Toc98531519"/>
      <w:bookmarkStart w:id="11" w:name="_Toc105517591"/>
      <w:bookmarkStart w:id="12" w:name="_Toc106108482"/>
      <w:bookmarkStart w:id="13" w:name="_Toc113657067"/>
      <w:bookmarkStart w:id="14" w:name="_Toc114052286"/>
      <w:bookmarkStart w:id="15" w:name="_Toc138846150"/>
      <w:r w:rsidRPr="008711EA">
        <w:rPr>
          <w:rFonts w:eastAsia="Batang"/>
        </w:rPr>
        <w:t>9.2.1.22</w:t>
      </w:r>
      <w:r w:rsidRPr="008711EA">
        <w:rPr>
          <w:rFonts w:eastAsia="Batang"/>
        </w:rPr>
        <w:tab/>
        <w:t>Handover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98775F" w14:textId="77777777" w:rsidR="004D1AB1" w:rsidRPr="008711EA" w:rsidRDefault="004D1AB1" w:rsidP="004D1AB1">
      <w:pPr>
        <w:widowControl w:val="0"/>
      </w:pPr>
      <w:r w:rsidRPr="008711EA">
        <w:t xml:space="preserve">This IE defines roaming or access restrictions for </w:t>
      </w:r>
      <w:r w:rsidRPr="008711EA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8711EA">
        <w:t xml:space="preserve">handover and </w:t>
      </w:r>
      <w:r w:rsidRPr="008711EA">
        <w:rPr>
          <w:lang w:eastAsia="zh-CN"/>
        </w:rPr>
        <w:t>CCO, or for SCG selection during dual connectivity operation</w:t>
      </w:r>
      <w:r w:rsidRPr="008711EA">
        <w:t xml:space="preserve">. If the eNB receives the </w:t>
      </w:r>
      <w:r w:rsidRPr="008711EA">
        <w:rPr>
          <w:i/>
        </w:rPr>
        <w:t>Handover Restriction List</w:t>
      </w:r>
      <w:r w:rsidRPr="008711EA"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D1AB1" w:rsidRPr="008711EA" w14:paraId="675C3F21" w14:textId="77777777" w:rsidTr="00A2030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50AD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DC88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586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5088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CDA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351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875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4D1AB1" w:rsidRPr="008711EA" w14:paraId="4615AE59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D44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C0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6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B2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FA4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C7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82D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6E418E72" w14:textId="77777777" w:rsidTr="00A20301">
        <w:tc>
          <w:tcPr>
            <w:tcW w:w="2160" w:type="dxa"/>
          </w:tcPr>
          <w:p w14:paraId="48CE6AA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14:paraId="31DEEFE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A612D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E2E66A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523E6C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6D588A1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14:paraId="78B7CBC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3E12AA7A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D22E1E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60B78A0" w14:textId="77777777" w:rsidTr="00A20301">
        <w:tc>
          <w:tcPr>
            <w:tcW w:w="2160" w:type="dxa"/>
          </w:tcPr>
          <w:p w14:paraId="64028D5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50F5526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66B5F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55FDD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79C76BE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82FF6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8C790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61655384" w14:textId="77777777" w:rsidTr="00A20301">
        <w:tc>
          <w:tcPr>
            <w:tcW w:w="2160" w:type="dxa"/>
          </w:tcPr>
          <w:p w14:paraId="311F7AB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1080" w:type="dxa"/>
          </w:tcPr>
          <w:p w14:paraId="1FB3FAE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AE294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272075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</w:tcPr>
          <w:p w14:paraId="1B91900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 w14:paraId="3A4FC93E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E821CC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1111311" w14:textId="77777777" w:rsidTr="00A20301">
        <w:tc>
          <w:tcPr>
            <w:tcW w:w="2160" w:type="dxa"/>
          </w:tcPr>
          <w:p w14:paraId="0741E8F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06920DF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2D865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988268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273BD2B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 w14:paraId="3D100BCD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A1965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57404C97" w14:textId="77777777" w:rsidTr="00A20301">
        <w:tc>
          <w:tcPr>
            <w:tcW w:w="2160" w:type="dxa"/>
          </w:tcPr>
          <w:p w14:paraId="37156B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4BC48FB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CB7EB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FC9BEC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9A9836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230AD0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62CC3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13ED6766" w14:textId="77777777" w:rsidTr="00A20301">
        <w:tc>
          <w:tcPr>
            <w:tcW w:w="2160" w:type="dxa"/>
          </w:tcPr>
          <w:p w14:paraId="58C7200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6A25CC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167CF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4C4E66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50C89D2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3B415B1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50B2E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058EDCC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6F1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10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59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25B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50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37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742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6B1EC84E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A8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4E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F73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B70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A1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EC9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D38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1D52E81B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5C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83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A6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DD7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B5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C58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A0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4578C0D7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6C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96E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44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FD3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74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144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4F6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1AB1" w:rsidRPr="008711EA" w14:paraId="7D54A4D0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C83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536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8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AF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14:paraId="79B4B54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1BA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11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D6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72E02E05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B9B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BE8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0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DC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 w:rsidRPr="008711EA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8711EA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353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F0C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BBB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4C43D62A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62E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lastRenderedPageBreak/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707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DA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8E2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ENUMERATED(</w:t>
            </w:r>
            <w:proofErr w:type="spellStart"/>
            <w:r w:rsidRPr="008711EA">
              <w:t>UnlicensedRestricted</w:t>
            </w:r>
            <w:proofErr w:type="spellEnd"/>
            <w:r w:rsidRPr="008711EA"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46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t>Restriction to use unlicensed spectrum in the form of LAA or LWA/LWIP</w:t>
            </w:r>
            <w:r>
              <w:t xml:space="preserve"> or NR-U</w:t>
            </w:r>
            <w:r w:rsidRPr="008711EA">
              <w:t xml:space="preserve">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24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7C1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4D1AB1" w:rsidRPr="008711EA" w14:paraId="13AB8EA5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D4E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C03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23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CC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C45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 xml:space="preserve">Includes </w:t>
            </w:r>
            <w:r w:rsidRPr="008711EA">
              <w:rPr>
                <w:lang w:eastAsia="ja-JP"/>
              </w:rPr>
              <w:t xml:space="preserve">any of the Serving PLMN or any PLMN of the Equivalent PLMNs listed in </w:t>
            </w: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Mobility Restriction List</w:t>
            </w:r>
            <w:r w:rsidRPr="008711EA">
              <w:rPr>
                <w:rFonts w:cs="Arial"/>
                <w:lang w:eastAsia="ja-JP"/>
              </w:rPr>
              <w:t xml:space="preserve"> IE for which </w:t>
            </w:r>
            <w:r w:rsidRPr="008711EA"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9F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84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2B9CD193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1A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18F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D21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B38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FE2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5B4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B0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41E296CB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04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A4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51E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D19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ENUMERATED(</w:t>
            </w:r>
            <w:bookmarkStart w:id="16" w:name="_Hlk515268935"/>
            <w:r w:rsidRPr="008711EA">
              <w:t>5GCForbidden</w:t>
            </w:r>
            <w:bookmarkEnd w:id="16"/>
            <w:r w:rsidRPr="008711EA">
              <w:t>, …,</w:t>
            </w:r>
            <w:proofErr w:type="spellStart"/>
            <w:r w:rsidRPr="008711EA">
              <w:t>EPCForbidden</w:t>
            </w:r>
            <w:proofErr w:type="spellEnd"/>
            <w:r w:rsidRPr="008711EA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26A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CFCF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F9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</w:p>
        </w:tc>
      </w:tr>
      <w:tr w:rsidR="004D1AB1" w:rsidRPr="008711EA" w14:paraId="6AA3A8DE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D30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488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112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C74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A42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0599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A1B7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693EEC5C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01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6ED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4A1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C964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BDF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C4B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0F46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4D1AB1" w:rsidRPr="008711EA" w14:paraId="2B2435D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00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20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6F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D55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7C0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E51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F3E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gnore</w:t>
            </w:r>
          </w:p>
        </w:tc>
      </w:tr>
      <w:tr w:rsidR="004D1AB1" w:rsidRPr="008711EA" w14:paraId="08315A40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66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D6F3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22F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20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686A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58E3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E705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D1AB1" w:rsidRPr="008711EA" w14:paraId="449FFA3D" w14:textId="77777777" w:rsidTr="00A203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FBE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AD0B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4B47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92D2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102F6CB1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6697315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1670A9A0" w14:textId="77777777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7B280D0E" w14:textId="2B04AD3C" w:rsidR="004D1AB1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17" w:author="Ericsson User" w:date="2024-02-08T16:09:00Z">
              <w:r w:rsidR="00015B11">
                <w:t>, NR-LEO (4), NR-MEO (5), NR-GEO (6), NR-OTHERSAT (7)</w:t>
              </w:r>
            </w:ins>
            <w:r>
              <w:t>}</w:t>
            </w:r>
          </w:p>
          <w:p w14:paraId="4A89B930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DE2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255CB99B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7149331E" w14:textId="77777777" w:rsidR="004D1AB1" w:rsidRPr="001D2E49" w:rsidRDefault="004D1AB1" w:rsidP="00A203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203AEE80" w14:textId="0A942630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8" w:author="Ericsson User" w:date="2024-02-08T16:10:00Z">
              <w:r w:rsidDel="00015B11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015B11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6DDC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DBB" w14:textId="77777777" w:rsidR="004D1AB1" w:rsidRPr="008711EA" w:rsidRDefault="004D1AB1" w:rsidP="00A203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484FBEB1" w14:textId="77777777" w:rsidR="004D1AB1" w:rsidRPr="008711EA" w:rsidRDefault="004D1AB1" w:rsidP="004D1AB1">
      <w:pPr>
        <w:widowControl w:val="0"/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4D1AB1" w:rsidRPr="008711EA" w14:paraId="105FECC4" w14:textId="77777777" w:rsidTr="00A20301">
        <w:trPr>
          <w:tblHeader/>
        </w:trPr>
        <w:tc>
          <w:tcPr>
            <w:tcW w:w="1970" w:type="pct"/>
          </w:tcPr>
          <w:p w14:paraId="36535F8C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37855022" w14:textId="77777777" w:rsidR="004D1AB1" w:rsidRPr="008711EA" w:rsidRDefault="004D1AB1" w:rsidP="00A2030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4D1AB1" w:rsidRPr="008711EA" w14:paraId="14E4F492" w14:textId="77777777" w:rsidTr="00A20301">
        <w:tc>
          <w:tcPr>
            <w:tcW w:w="1970" w:type="pct"/>
          </w:tcPr>
          <w:p w14:paraId="4B0AC876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3030" w:type="pct"/>
          </w:tcPr>
          <w:p w14:paraId="77B9259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 w:rsidR="004D1AB1" w:rsidRPr="008711EA" w14:paraId="51CE36A3" w14:textId="77777777" w:rsidTr="00A20301">
        <w:tc>
          <w:tcPr>
            <w:tcW w:w="1970" w:type="pct"/>
          </w:tcPr>
          <w:p w14:paraId="2E87345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axnoofEPLMNsPlusOne</w:t>
            </w:r>
            <w:proofErr w:type="spellEnd"/>
          </w:p>
        </w:tc>
        <w:tc>
          <w:tcPr>
            <w:tcW w:w="3030" w:type="pct"/>
          </w:tcPr>
          <w:p w14:paraId="13EEF8DF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 w:rsidR="004D1AB1" w:rsidRPr="008711EA" w14:paraId="55659485" w14:textId="77777777" w:rsidTr="00A20301">
        <w:tc>
          <w:tcPr>
            <w:tcW w:w="1970" w:type="pct"/>
          </w:tcPr>
          <w:p w14:paraId="6F12EAD2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3030" w:type="pct"/>
          </w:tcPr>
          <w:p w14:paraId="43C771CD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4D1AB1" w:rsidRPr="008711EA" w14:paraId="19A2BAF8" w14:textId="77777777" w:rsidTr="00A20301">
        <w:tc>
          <w:tcPr>
            <w:tcW w:w="1970" w:type="pct"/>
          </w:tcPr>
          <w:p w14:paraId="34FFA45C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maxnoofForbLACs</w:t>
            </w:r>
            <w:proofErr w:type="spellEnd"/>
          </w:p>
        </w:tc>
        <w:tc>
          <w:tcPr>
            <w:tcW w:w="3030" w:type="pct"/>
          </w:tcPr>
          <w:p w14:paraId="4E51226E" w14:textId="77777777" w:rsidR="004D1AB1" w:rsidRPr="008711EA" w:rsidRDefault="004D1AB1" w:rsidP="00A20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 w14:paraId="68C9CD36" w14:textId="27744C7B" w:rsidR="001E41F3" w:rsidRPr="00E742C5" w:rsidRDefault="00015B1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1716A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93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A6394"/>
    <w:rsid w:val="000B7FED"/>
    <w:rsid w:val="000C038A"/>
    <w:rsid w:val="000C3853"/>
    <w:rsid w:val="000C6598"/>
    <w:rsid w:val="000D44B3"/>
    <w:rsid w:val="0012052D"/>
    <w:rsid w:val="00145D43"/>
    <w:rsid w:val="001716A7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778"/>
    <w:rsid w:val="00496F05"/>
    <w:rsid w:val="004B75B7"/>
    <w:rsid w:val="004D1AB1"/>
    <w:rsid w:val="004E0B8C"/>
    <w:rsid w:val="0051580D"/>
    <w:rsid w:val="00517D20"/>
    <w:rsid w:val="00547111"/>
    <w:rsid w:val="00592D74"/>
    <w:rsid w:val="005E2C44"/>
    <w:rsid w:val="005F054C"/>
    <w:rsid w:val="00621188"/>
    <w:rsid w:val="006257ED"/>
    <w:rsid w:val="00665C47"/>
    <w:rsid w:val="006944C4"/>
    <w:rsid w:val="00695808"/>
    <w:rsid w:val="006B46FB"/>
    <w:rsid w:val="006E21FB"/>
    <w:rsid w:val="006F51C4"/>
    <w:rsid w:val="006F7BD4"/>
    <w:rsid w:val="007176FF"/>
    <w:rsid w:val="007561C8"/>
    <w:rsid w:val="00777259"/>
    <w:rsid w:val="00792342"/>
    <w:rsid w:val="007977A8"/>
    <w:rsid w:val="007B512A"/>
    <w:rsid w:val="007C2097"/>
    <w:rsid w:val="007D6A07"/>
    <w:rsid w:val="007E2FAB"/>
    <w:rsid w:val="007F7259"/>
    <w:rsid w:val="008040A8"/>
    <w:rsid w:val="008267C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449"/>
    <w:rsid w:val="009A5753"/>
    <w:rsid w:val="009A579D"/>
    <w:rsid w:val="009E3297"/>
    <w:rsid w:val="009E6789"/>
    <w:rsid w:val="009F734F"/>
    <w:rsid w:val="00A246B6"/>
    <w:rsid w:val="00A40FB7"/>
    <w:rsid w:val="00A47E70"/>
    <w:rsid w:val="00A50CF0"/>
    <w:rsid w:val="00A7671C"/>
    <w:rsid w:val="00AA2CBC"/>
    <w:rsid w:val="00AC5820"/>
    <w:rsid w:val="00AD1CD8"/>
    <w:rsid w:val="00B00EB2"/>
    <w:rsid w:val="00B258BB"/>
    <w:rsid w:val="00B67B97"/>
    <w:rsid w:val="00B968C8"/>
    <w:rsid w:val="00BA3EC5"/>
    <w:rsid w:val="00BA51D9"/>
    <w:rsid w:val="00BB5DFC"/>
    <w:rsid w:val="00BD279D"/>
    <w:rsid w:val="00BD6BB8"/>
    <w:rsid w:val="00BE22A8"/>
    <w:rsid w:val="00C51C73"/>
    <w:rsid w:val="00C52707"/>
    <w:rsid w:val="00C66BA2"/>
    <w:rsid w:val="00C752C3"/>
    <w:rsid w:val="00C95985"/>
    <w:rsid w:val="00CB6AEC"/>
    <w:rsid w:val="00CC5026"/>
    <w:rsid w:val="00CC68D0"/>
    <w:rsid w:val="00D03F9A"/>
    <w:rsid w:val="00D06D51"/>
    <w:rsid w:val="00D1493C"/>
    <w:rsid w:val="00D24991"/>
    <w:rsid w:val="00D50255"/>
    <w:rsid w:val="00D66520"/>
    <w:rsid w:val="00DC6921"/>
    <w:rsid w:val="00DE34CF"/>
    <w:rsid w:val="00E13F3D"/>
    <w:rsid w:val="00E26461"/>
    <w:rsid w:val="00E34898"/>
    <w:rsid w:val="00E470FF"/>
    <w:rsid w:val="00E7099C"/>
    <w:rsid w:val="00E742C5"/>
    <w:rsid w:val="00E821E9"/>
    <w:rsid w:val="00EB09B7"/>
    <w:rsid w:val="00EE7D7C"/>
    <w:rsid w:val="00F23B83"/>
    <w:rsid w:val="00F25D98"/>
    <w:rsid w:val="00F300FB"/>
    <w:rsid w:val="00F710C0"/>
    <w:rsid w:val="00FA147F"/>
    <w:rsid w:val="00FB6386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830</Words>
  <Characters>5534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45</cp:revision>
  <cp:lastPrinted>1899-12-31T23:00:00Z</cp:lastPrinted>
  <dcterms:created xsi:type="dcterms:W3CDTF">2020-02-03T08:32:00Z</dcterms:created>
  <dcterms:modified xsi:type="dcterms:W3CDTF">2024-02-16T14:10:00Z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