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EB700" w14:textId="77777777"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DD0AAA" w:rsidRPr="00DD0AAA">
        <w:rPr>
          <w:b/>
          <w:i/>
          <w:noProof/>
          <w:sz w:val="28"/>
        </w:rPr>
        <w:t>R3-194715</w:t>
      </w:r>
    </w:p>
    <w:p w14:paraId="3C5F518B" w14:textId="77777777"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9FB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137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0060E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91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35D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E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004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52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858BD" w14:textId="77777777" w:rsidR="001E41F3" w:rsidRPr="00410371" w:rsidRDefault="00C227CA" w:rsidP="005473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45611C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22A8" w14:textId="77777777" w:rsidR="001E41F3" w:rsidRPr="00410371" w:rsidRDefault="00981684" w:rsidP="0098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3BE61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3DB64" w14:textId="77777777" w:rsidR="001E41F3" w:rsidRPr="00495C05" w:rsidRDefault="00495C0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5C0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F461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B79FD" w14:textId="77777777" w:rsidR="001E41F3" w:rsidRPr="00410371" w:rsidRDefault="00C227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8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FB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A2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970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CB2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04C8E7" w14:textId="77777777" w:rsidTr="00547111">
        <w:tc>
          <w:tcPr>
            <w:tcW w:w="9641" w:type="dxa"/>
            <w:gridSpan w:val="9"/>
          </w:tcPr>
          <w:p w14:paraId="14683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31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FAC66" w14:textId="77777777" w:rsidTr="00A7671C">
        <w:tc>
          <w:tcPr>
            <w:tcW w:w="2835" w:type="dxa"/>
          </w:tcPr>
          <w:p w14:paraId="3B2468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C9BE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5AA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8A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2A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610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B0D4D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1A02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D95FC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9A5CC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CDA9C" w14:textId="77777777" w:rsidTr="00547111">
        <w:tc>
          <w:tcPr>
            <w:tcW w:w="9640" w:type="dxa"/>
            <w:gridSpan w:val="11"/>
          </w:tcPr>
          <w:p w14:paraId="38A9D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99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B7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3D184" w14:textId="77777777" w:rsidR="001E41F3" w:rsidRDefault="0051206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introducing</w:t>
            </w:r>
            <w:r w:rsidR="00E73C2A">
              <w:t xml:space="preserve"> </w:t>
            </w:r>
            <w:r w:rsidR="00F821DC">
              <w:t>WWC in RAN</w:t>
            </w:r>
          </w:p>
        </w:tc>
      </w:tr>
      <w:tr w:rsidR="001E41F3" w14:paraId="71B9B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65C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21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CE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EB4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1DD8A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22467">
              <w:rPr>
                <w:noProof/>
              </w:rPr>
              <w:t xml:space="preserve">, </w:t>
            </w:r>
            <w:r w:rsidR="00922467" w:rsidRPr="00EC6098">
              <w:rPr>
                <w:noProof/>
              </w:rPr>
              <w:t>Telecom Italia</w:t>
            </w:r>
            <w:r w:rsidR="0024425B">
              <w:rPr>
                <w:noProof/>
              </w:rPr>
              <w:t>, BT</w:t>
            </w:r>
            <w:r w:rsidR="006A00FD">
              <w:rPr>
                <w:noProof/>
              </w:rPr>
              <w:t>, Broadcom</w:t>
            </w:r>
          </w:p>
        </w:tc>
      </w:tr>
      <w:tr w:rsidR="001E41F3" w14:paraId="6C2AD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41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FD713" w14:textId="77777777" w:rsidR="001E41F3" w:rsidRDefault="0076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77D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D3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C9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92A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70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F4476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245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D2E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AD34E" w14:textId="77777777" w:rsidR="001E41F3" w:rsidRDefault="00C226A3" w:rsidP="00EF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54DF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54DF5">
              <w:rPr>
                <w:noProof/>
              </w:rPr>
              <w:t>1</w:t>
            </w:r>
            <w:r w:rsidR="00EF3912">
              <w:rPr>
                <w:noProof/>
              </w:rPr>
              <w:t>6</w:t>
            </w:r>
          </w:p>
        </w:tc>
      </w:tr>
      <w:tr w:rsidR="001E41F3" w14:paraId="370118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4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F6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E1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55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0C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BF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A54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9510E" w14:textId="77777777" w:rsidR="001E41F3" w:rsidRDefault="000E4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6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38E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1C1FD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14A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6F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93D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83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A92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6A407" w14:textId="77777777" w:rsidTr="00547111">
        <w:tc>
          <w:tcPr>
            <w:tcW w:w="1843" w:type="dxa"/>
          </w:tcPr>
          <w:p w14:paraId="22192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EF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6478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F6E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AE7F7" w14:textId="77777777" w:rsidR="00BB7736" w:rsidRDefault="00BB7736" w:rsidP="006F6DA7">
            <w:pPr>
              <w:pStyle w:val="CRCoverPage"/>
              <w:spacing w:after="0"/>
            </w:pPr>
            <w:r>
              <w:t xml:space="preserve">During the work time phase SA2 has </w:t>
            </w:r>
            <w:r>
              <w:rPr>
                <w:lang w:eastAsia="zh-CN"/>
              </w:rPr>
              <w:t>specified in the Release 16 of TS 23. 316, TS 23. 501</w:t>
            </w:r>
            <w:r w:rsidR="00A81953">
              <w:rPr>
                <w:lang w:eastAsia="zh-CN"/>
              </w:rPr>
              <w:t>, TS 23. 502</w:t>
            </w:r>
            <w:r>
              <w:rPr>
                <w:lang w:eastAsia="zh-CN"/>
              </w:rPr>
              <w:t xml:space="preserve"> and TS 23. 503</w:t>
            </w:r>
            <w:r>
              <w:t xml:space="preserve">, to </w:t>
            </w:r>
            <w:r w:rsidRPr="00D77AFA">
              <w:t>support</w:t>
            </w:r>
            <w:r>
              <w:t xml:space="preserve"> the</w:t>
            </w:r>
            <w:r w:rsidRPr="00D77AFA">
              <w:t xml:space="preserve"> Trusted Access Network in addition of the current R15 Untrusted Access network</w:t>
            </w:r>
            <w:r>
              <w:t xml:space="preserve">, and </w:t>
            </w:r>
            <w:r w:rsidRPr="00A02F0D">
              <w:t>support connectivity to 5GC using wireline broadband access</w:t>
            </w:r>
            <w:r>
              <w:t xml:space="preserve">. </w:t>
            </w:r>
          </w:p>
          <w:p w14:paraId="4D01CF50" w14:textId="77777777" w:rsidR="00C84DA9" w:rsidRDefault="00C84DA9" w:rsidP="006F6DA7">
            <w:pPr>
              <w:pStyle w:val="CRCoverPage"/>
              <w:spacing w:after="0"/>
            </w:pPr>
          </w:p>
          <w:p w14:paraId="597B0F12" w14:textId="77777777" w:rsidR="009E634F" w:rsidRDefault="009E634F" w:rsidP="006F6DA7">
            <w:pPr>
              <w:pStyle w:val="CRCoverPage"/>
              <w:spacing w:after="0"/>
            </w:pPr>
            <w:r>
              <w:t xml:space="preserve">There is need to support the </w:t>
            </w:r>
            <w:r w:rsidR="00C84DA9">
              <w:t xml:space="preserve">trusted non-3GPP access and wireline access in RAN as well. </w:t>
            </w:r>
          </w:p>
          <w:p w14:paraId="60FE0BAA" w14:textId="77777777" w:rsidR="00BB7736" w:rsidRDefault="00BB7736" w:rsidP="006F6DA7">
            <w:pPr>
              <w:pStyle w:val="CRCoverPage"/>
              <w:spacing w:after="0"/>
            </w:pPr>
          </w:p>
          <w:p w14:paraId="0D1268B4" w14:textId="77777777" w:rsidR="006F6DA7" w:rsidRPr="006F6DA7" w:rsidRDefault="006F6DA7" w:rsidP="006C6CC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467D7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D61B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CC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A5BB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E2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5D8E2" w14:textId="77777777" w:rsidR="008551E3" w:rsidRDefault="008551E3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FFS</w:t>
            </w:r>
          </w:p>
          <w:p w14:paraId="5A27C82F" w14:textId="77777777" w:rsidR="005603EA" w:rsidRDefault="005603EA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337A4F7" w14:textId="77777777" w:rsidR="003C7B0D" w:rsidRDefault="003C7B0D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8C0752A" w14:textId="77777777" w:rsidR="006C6CCB" w:rsidRDefault="006C6CCB" w:rsidP="00B54DF5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C8B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5D4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8D3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B5F8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DCA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2C6EC" w14:textId="77777777" w:rsidR="006F6DA7" w:rsidRDefault="00ED532A" w:rsidP="00EE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NGAP would stay incomplete</w:t>
            </w:r>
            <w:r w:rsidR="00EE1513">
              <w:rPr>
                <w:noProof/>
              </w:rPr>
              <w:t xml:space="preserve"> to support </w:t>
            </w:r>
            <w:r w:rsidR="00207398">
              <w:rPr>
                <w:noProof/>
              </w:rPr>
              <w:t>the trusted non-3GPP access and wireline access</w:t>
            </w:r>
            <w:r>
              <w:rPr>
                <w:noProof/>
              </w:rPr>
              <w:t>.</w:t>
            </w:r>
          </w:p>
        </w:tc>
      </w:tr>
      <w:tr w:rsidR="006F6DA7" w14:paraId="05B305E4" w14:textId="77777777" w:rsidTr="00547111">
        <w:tc>
          <w:tcPr>
            <w:tcW w:w="2694" w:type="dxa"/>
            <w:gridSpan w:val="2"/>
          </w:tcPr>
          <w:p w14:paraId="4A12778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0CF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0965E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9C9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7557" w14:textId="77777777" w:rsidR="006F6DA7" w:rsidRPr="00ED044A" w:rsidRDefault="00ED044A" w:rsidP="004C4D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2; 3.2; 9.2.2.1; </w:t>
            </w:r>
            <w:r w:rsidR="003A072C">
              <w:rPr>
                <w:noProof/>
                <w:color w:val="000000" w:themeColor="text1"/>
              </w:rPr>
              <w:t xml:space="preserve">9.2.5.1; </w:t>
            </w:r>
            <w:r w:rsidR="00D70009">
              <w:rPr>
                <w:noProof/>
                <w:color w:val="000000" w:themeColor="text1"/>
              </w:rPr>
              <w:t xml:space="preserve">9.2.5.3; </w:t>
            </w:r>
            <w:r w:rsidR="00D346DC">
              <w:rPr>
                <w:noProof/>
                <w:color w:val="000000" w:themeColor="text1"/>
              </w:rPr>
              <w:t xml:space="preserve">9.3.1.5; </w:t>
            </w:r>
            <w:r>
              <w:rPr>
                <w:noProof/>
                <w:color w:val="000000" w:themeColor="text1"/>
              </w:rPr>
              <w:t>9.3.1.16; 9.3.1.x</w:t>
            </w:r>
            <w:r w:rsidR="00D346DC">
              <w:rPr>
                <w:noProof/>
                <w:color w:val="000000" w:themeColor="text1"/>
              </w:rPr>
              <w:t>x</w:t>
            </w:r>
            <w:r>
              <w:rPr>
                <w:noProof/>
                <w:color w:val="000000" w:themeColor="text1"/>
              </w:rPr>
              <w:t xml:space="preserve">; </w:t>
            </w:r>
            <w:r w:rsidR="00D346DC">
              <w:rPr>
                <w:noProof/>
                <w:color w:val="000000" w:themeColor="text1"/>
              </w:rPr>
              <w:t xml:space="preserve">9.3.1.yy; </w:t>
            </w:r>
            <w:r w:rsidR="000A7FB5">
              <w:rPr>
                <w:noProof/>
                <w:color w:val="000000" w:themeColor="text1"/>
              </w:rPr>
              <w:t xml:space="preserve">9.3.1.zz; </w:t>
            </w:r>
            <w:r w:rsidR="004C4D60">
              <w:rPr>
                <w:noProof/>
                <w:color w:val="000000" w:themeColor="text1"/>
              </w:rPr>
              <w:t xml:space="preserve">9.3.1.aa; </w:t>
            </w:r>
            <w:r>
              <w:rPr>
                <w:noProof/>
                <w:color w:val="000000" w:themeColor="text1"/>
              </w:rPr>
              <w:t>9.3.4.1; 9.3.4.3</w:t>
            </w:r>
          </w:p>
        </w:tc>
      </w:tr>
      <w:tr w:rsidR="006F6DA7" w14:paraId="41B33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245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E7D2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1FBE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C01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2BE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9BB3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0664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0933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B21D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900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82A3D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743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C978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1AAB" w14:textId="77777777" w:rsidR="006F6DA7" w:rsidRDefault="006F6DA7" w:rsidP="0099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607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 </w:t>
            </w:r>
            <w:r w:rsidR="009916EF">
              <w:rPr>
                <w:noProof/>
              </w:rPr>
              <w:t>0003</w:t>
            </w:r>
            <w:r>
              <w:rPr>
                <w:noProof/>
              </w:rPr>
              <w:t xml:space="preserve"> </w:t>
            </w:r>
          </w:p>
        </w:tc>
      </w:tr>
      <w:tr w:rsidR="006F6DA7" w14:paraId="72152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EE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85EC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73E6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3CC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9AD96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66D0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29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4739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E29C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C5F7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A46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F528E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FF7C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0D6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34081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64F9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27E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5ED37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CFE0E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107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83E92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6DAF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C52BD" w14:textId="77777777" w:rsidR="002927EF" w:rsidRDefault="002927EF" w:rsidP="002927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V1:</w:t>
            </w:r>
          </w:p>
          <w:p w14:paraId="06CED7EF" w14:textId="56B35ED6" w:rsidR="006F6DA7" w:rsidRDefault="002927EF" w:rsidP="002927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</w:t>
            </w:r>
            <w:proofErr w:type="spellStart"/>
            <w:r>
              <w:rPr>
                <w:rFonts w:cs="Arial"/>
                <w:lang w:eastAsia="zh-CN"/>
              </w:rPr>
              <w:t>cosigned</w:t>
            </w:r>
            <w:proofErr w:type="spellEnd"/>
            <w:r>
              <w:rPr>
                <w:rFonts w:cs="Arial"/>
                <w:lang w:eastAsia="zh-CN"/>
              </w:rPr>
              <w:t xml:space="preserve"> companies on top of </w:t>
            </w:r>
            <w:r w:rsidR="00851304">
              <w:rPr>
                <w:noProof/>
                <w:lang w:eastAsia="zh-CN"/>
              </w:rPr>
              <w:t>[</w:t>
            </w:r>
            <w:r w:rsidR="00851304" w:rsidRPr="00851304">
              <w:rPr>
                <w:noProof/>
                <w:lang w:eastAsia="zh-CN"/>
              </w:rPr>
              <w:t>R3-193851</w:t>
            </w:r>
            <w:r w:rsidR="00851304">
              <w:rPr>
                <w:noProof/>
                <w:lang w:eastAsia="zh-CN"/>
              </w:rPr>
              <w:t>]</w:t>
            </w:r>
            <w:r w:rsidR="00E73F96">
              <w:rPr>
                <w:noProof/>
                <w:lang w:eastAsia="zh-CN"/>
              </w:rPr>
              <w:t>, and upda</w:t>
            </w:r>
            <w:r w:rsidR="003D3B01">
              <w:rPr>
                <w:noProof/>
                <w:lang w:eastAsia="zh-CN"/>
              </w:rPr>
              <w:t>t</w:t>
            </w:r>
            <w:bookmarkStart w:id="2" w:name="_GoBack"/>
            <w:bookmarkEnd w:id="2"/>
            <w:r w:rsidR="00E73F96">
              <w:rPr>
                <w:noProof/>
                <w:lang w:eastAsia="zh-CN"/>
              </w:rPr>
              <w:t>e online</w:t>
            </w:r>
          </w:p>
        </w:tc>
      </w:tr>
    </w:tbl>
    <w:p w14:paraId="2397D3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C396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1CEA5" w14:textId="77777777" w:rsidR="00B74850" w:rsidRPr="00FA22D3" w:rsidRDefault="00B74850" w:rsidP="00B74850">
      <w:pPr>
        <w:pStyle w:val="1"/>
      </w:pPr>
      <w:bookmarkStart w:id="3" w:name="_Toc5694041"/>
      <w:bookmarkStart w:id="4" w:name="_Toc5694408"/>
      <w:r w:rsidRPr="00FA22D3">
        <w:lastRenderedPageBreak/>
        <w:t>2</w:t>
      </w:r>
      <w:r w:rsidRPr="00FA22D3">
        <w:tab/>
        <w:t>References</w:t>
      </w:r>
      <w:bookmarkEnd w:id="3"/>
    </w:p>
    <w:p w14:paraId="500187AD" w14:textId="77777777" w:rsidR="00B74850" w:rsidRPr="00FA22D3" w:rsidRDefault="00B74850" w:rsidP="00B74850">
      <w:r w:rsidRPr="00FA22D3">
        <w:t>The following documents contain provisions which, through reference in this text, constitute provisions of the present document.</w:t>
      </w:r>
    </w:p>
    <w:p w14:paraId="65BEDBE0" w14:textId="77777777" w:rsidR="00B74850" w:rsidRPr="00FA22D3" w:rsidRDefault="00B74850" w:rsidP="00B74850">
      <w:pPr>
        <w:pStyle w:val="B1"/>
      </w:pPr>
      <w:bookmarkStart w:id="5" w:name="OLE_LINK2"/>
      <w:bookmarkStart w:id="6" w:name="OLE_LINK3"/>
      <w:bookmarkStart w:id="7" w:name="OLE_LINK4"/>
      <w:r w:rsidRPr="00FA22D3">
        <w:t>-</w:t>
      </w:r>
      <w:r w:rsidRPr="00FA22D3">
        <w:tab/>
        <w:t>References are either specific (identified by date of publication, edition number, version number, etc.) or non</w:t>
      </w:r>
      <w:r w:rsidRPr="00FA22D3">
        <w:noBreakHyphen/>
        <w:t>specific.</w:t>
      </w:r>
    </w:p>
    <w:p w14:paraId="66060D05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specific reference, subsequent revisions do not apply.</w:t>
      </w:r>
    </w:p>
    <w:p w14:paraId="112E6132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2D3">
        <w:rPr>
          <w:i/>
        </w:rPr>
        <w:t xml:space="preserve"> in the same Release as the present document</w:t>
      </w:r>
      <w:r w:rsidRPr="00FA22D3">
        <w:t>.</w:t>
      </w:r>
    </w:p>
    <w:bookmarkEnd w:id="5"/>
    <w:bookmarkEnd w:id="6"/>
    <w:bookmarkEnd w:id="7"/>
    <w:p w14:paraId="3B536F9D" w14:textId="77777777" w:rsidR="00B74850" w:rsidRPr="00FA22D3" w:rsidRDefault="00B74850" w:rsidP="00B74850">
      <w:pPr>
        <w:pStyle w:val="EX"/>
      </w:pPr>
      <w:r w:rsidRPr="00FA22D3">
        <w:t>[1]</w:t>
      </w:r>
      <w:r w:rsidRPr="00FA22D3">
        <w:tab/>
        <w:t>3GPP TR 21.905: "Vocabulary for 3GPP Specifications".</w:t>
      </w:r>
    </w:p>
    <w:p w14:paraId="0AEDB993" w14:textId="77777777" w:rsidR="00B74850" w:rsidRPr="00FA22D3" w:rsidRDefault="00B74850" w:rsidP="00B74850">
      <w:pPr>
        <w:pStyle w:val="EX"/>
      </w:pPr>
      <w:r w:rsidRPr="00FA22D3">
        <w:t>[2]</w:t>
      </w:r>
      <w:r w:rsidRPr="00FA22D3">
        <w:tab/>
        <w:t>3GPP TS 38.401: "NG-RAN; Architecture description".</w:t>
      </w:r>
    </w:p>
    <w:p w14:paraId="5CF4E037" w14:textId="77777777" w:rsidR="00B74850" w:rsidRPr="00FA22D3" w:rsidRDefault="00B74850" w:rsidP="00B74850">
      <w:pPr>
        <w:pStyle w:val="EX"/>
      </w:pPr>
      <w:r w:rsidRPr="00FA22D3">
        <w:t>[3]</w:t>
      </w:r>
      <w:r w:rsidRPr="00FA22D3">
        <w:tab/>
        <w:t>3GPP TS 38.410: "NG-RAN; NG general aspects and principles".</w:t>
      </w:r>
    </w:p>
    <w:p w14:paraId="394A9771" w14:textId="77777777" w:rsidR="00B74850" w:rsidRPr="00FA22D3" w:rsidRDefault="00B74850" w:rsidP="00B74850">
      <w:pPr>
        <w:pStyle w:val="EX"/>
      </w:pPr>
      <w:r w:rsidRPr="00FA22D3">
        <w:t>[4]</w:t>
      </w:r>
      <w:r w:rsidRPr="00FA22D3">
        <w:tab/>
        <w:t>ITU-T Recommendation X.691 (07/2002): "Information technology – ASN.1 encoding rules: Specification of Packed Encoding Rules (PER)".</w:t>
      </w:r>
    </w:p>
    <w:p w14:paraId="7DA08E62" w14:textId="77777777" w:rsidR="00B74850" w:rsidRPr="00FA22D3" w:rsidRDefault="00B74850" w:rsidP="00B74850">
      <w:pPr>
        <w:pStyle w:val="EX"/>
      </w:pPr>
      <w:r w:rsidRPr="00FA22D3">
        <w:t>[5]</w:t>
      </w:r>
      <w:r w:rsidRPr="00FA22D3">
        <w:tab/>
        <w:t>ITU-T Recommendation X.680 (07/2002): "Information technology – Abstract Syntax Notation One (ASN.1): Specification of basic notation".</w:t>
      </w:r>
    </w:p>
    <w:p w14:paraId="1383389F" w14:textId="77777777" w:rsidR="00B74850" w:rsidRPr="00FA22D3" w:rsidRDefault="00B74850" w:rsidP="00B74850">
      <w:pPr>
        <w:pStyle w:val="EX"/>
      </w:pPr>
      <w:r w:rsidRPr="00FA22D3">
        <w:t>[6]</w:t>
      </w:r>
      <w:r w:rsidRPr="00FA22D3">
        <w:tab/>
        <w:t>ITU-T Recommendation X.681 (07/2002): "Information technology – Abstract Syntax Notation One (ASN.1): Information object specification".</w:t>
      </w:r>
    </w:p>
    <w:p w14:paraId="2C1FD858" w14:textId="77777777" w:rsidR="00B74850" w:rsidRPr="00FA22D3" w:rsidRDefault="00B74850" w:rsidP="00B74850">
      <w:pPr>
        <w:pStyle w:val="EX"/>
      </w:pPr>
      <w:r w:rsidRPr="00FA22D3">
        <w:t>[7]</w:t>
      </w:r>
      <w:r w:rsidRPr="00FA22D3">
        <w:tab/>
        <w:t>3GPP TR 25.921 (version.7.0.0): "Guidelines and principles for protocol description and error handling".</w:t>
      </w:r>
    </w:p>
    <w:p w14:paraId="5CBB84BB" w14:textId="77777777" w:rsidR="00B74850" w:rsidRPr="00FA22D3" w:rsidRDefault="00B74850" w:rsidP="00B74850">
      <w:pPr>
        <w:pStyle w:val="EX"/>
      </w:pPr>
      <w:r w:rsidRPr="00FA22D3">
        <w:t>[8]</w:t>
      </w:r>
      <w:r w:rsidRPr="00FA22D3">
        <w:tab/>
        <w:t>3GPP TS 38.300: "NR; NR and NG-RAN Overall Description; Stage 2".</w:t>
      </w:r>
    </w:p>
    <w:p w14:paraId="20DFCED4" w14:textId="77777777" w:rsidR="00B74850" w:rsidRPr="00FA22D3" w:rsidRDefault="00B74850" w:rsidP="00B74850">
      <w:pPr>
        <w:pStyle w:val="EX"/>
      </w:pPr>
      <w:r w:rsidRPr="00FA22D3">
        <w:t>[9]</w:t>
      </w:r>
      <w:r w:rsidRPr="00FA22D3">
        <w:tab/>
        <w:t>3GPP TS 23.501: "System Architecture for the 5G System; Stage 2".</w:t>
      </w:r>
    </w:p>
    <w:p w14:paraId="450E6D23" w14:textId="77777777" w:rsidR="00B74850" w:rsidRPr="00FA22D3" w:rsidRDefault="00B74850" w:rsidP="00B74850">
      <w:pPr>
        <w:pStyle w:val="EX"/>
      </w:pPr>
      <w:r w:rsidRPr="00FA22D3">
        <w:t>[10]</w:t>
      </w:r>
      <w:r w:rsidRPr="00FA22D3">
        <w:tab/>
        <w:t>3GPP TS 23.502: "Procedures for the 5G System; Stage 2".</w:t>
      </w:r>
    </w:p>
    <w:p w14:paraId="557DB48D" w14:textId="77777777" w:rsidR="00B74850" w:rsidRPr="00FA22D3" w:rsidRDefault="00B74850" w:rsidP="00B74850">
      <w:pPr>
        <w:pStyle w:val="EX"/>
      </w:pPr>
      <w:r w:rsidRPr="00FA22D3">
        <w:t>[11]</w:t>
      </w:r>
      <w:r w:rsidRPr="00FA22D3">
        <w:tab/>
        <w:t>3GPP TS 32.422: "Trace control and configuration management".</w:t>
      </w:r>
    </w:p>
    <w:p w14:paraId="52846115" w14:textId="77777777" w:rsidR="00B74850" w:rsidRPr="00FA22D3" w:rsidRDefault="00B74850" w:rsidP="00B74850">
      <w:pPr>
        <w:pStyle w:val="EX"/>
      </w:pPr>
      <w:r w:rsidRPr="00FA22D3">
        <w:t>[12]</w:t>
      </w:r>
      <w:r w:rsidRPr="00FA22D3">
        <w:tab/>
        <w:t>3GPP TS 38.304: "NR; User Equipment (UE) procedures in idle mode and in RRC inactive state".</w:t>
      </w:r>
    </w:p>
    <w:p w14:paraId="3B8D56FE" w14:textId="77777777" w:rsidR="00B74850" w:rsidRPr="00FA22D3" w:rsidRDefault="00B74850" w:rsidP="00B74850">
      <w:pPr>
        <w:pStyle w:val="EX"/>
      </w:pPr>
      <w:r w:rsidRPr="00FA22D3">
        <w:t>[13]</w:t>
      </w:r>
      <w:r w:rsidRPr="00FA22D3">
        <w:tab/>
        <w:t>3GPP TS 33.501: "Security architecture and procedures for 5G System".</w:t>
      </w:r>
    </w:p>
    <w:p w14:paraId="384F2B7C" w14:textId="77777777" w:rsidR="00B74850" w:rsidRPr="00FA22D3" w:rsidRDefault="00B74850" w:rsidP="00B74850">
      <w:pPr>
        <w:pStyle w:val="EX"/>
      </w:pPr>
      <w:r w:rsidRPr="00FA22D3">
        <w:t>[14]</w:t>
      </w:r>
      <w:r w:rsidRPr="00FA22D3">
        <w:tab/>
        <w:t>3GPP TS 38.414: "NG-RAN; NG data transport".</w:t>
      </w:r>
    </w:p>
    <w:p w14:paraId="50440C63" w14:textId="77777777" w:rsidR="00B74850" w:rsidRPr="00FA22D3" w:rsidRDefault="00B74850" w:rsidP="00B74850">
      <w:pPr>
        <w:pStyle w:val="EX"/>
      </w:pPr>
      <w:r w:rsidRPr="00FA22D3">
        <w:t>[15]</w:t>
      </w:r>
      <w:r w:rsidRPr="00FA22D3">
        <w:tab/>
        <w:t>3GPP TS 29.281: "General Packet Radio System (GPRS); Tunnelling Protocol User Plane (GTPv1-U)".</w:t>
      </w:r>
    </w:p>
    <w:p w14:paraId="5D9C11B9" w14:textId="77777777" w:rsidR="00B74850" w:rsidRPr="00FA22D3" w:rsidRDefault="00B74850" w:rsidP="00B74850">
      <w:pPr>
        <w:pStyle w:val="EX"/>
      </w:pPr>
      <w:r w:rsidRPr="00FA22D3">
        <w:t>[16]</w:t>
      </w:r>
      <w:r w:rsidRPr="00FA22D3">
        <w:tab/>
        <w:t>3GPP TS 36.413: "Evolved Universal Terrestrial Radio Access Network</w:t>
      </w:r>
      <w:r w:rsidRPr="00FA22D3">
        <w:rPr>
          <w:rFonts w:hint="eastAsia"/>
          <w:lang w:eastAsia="zh-CN"/>
        </w:rPr>
        <w:t xml:space="preserve"> </w:t>
      </w:r>
      <w:r w:rsidRPr="00FA22D3">
        <w:t>(E-UTRAN);</w:t>
      </w:r>
      <w:r w:rsidRPr="00FA22D3">
        <w:rPr>
          <w:rFonts w:hint="eastAsia"/>
          <w:lang w:eastAsia="zh-CN"/>
        </w:rPr>
        <w:t xml:space="preserve"> </w:t>
      </w:r>
      <w:r w:rsidRPr="00FA22D3">
        <w:t>S1 Application Protocol (S1AP)".</w:t>
      </w:r>
    </w:p>
    <w:p w14:paraId="4760C54A" w14:textId="77777777" w:rsidR="00B74850" w:rsidRPr="00FA22D3" w:rsidRDefault="00B74850" w:rsidP="00B74850">
      <w:pPr>
        <w:pStyle w:val="EX"/>
      </w:pPr>
      <w:r w:rsidRPr="00FA22D3">
        <w:t>[17]</w:t>
      </w:r>
      <w:r w:rsidRPr="00FA22D3">
        <w:tab/>
        <w:t>3GPP TS 36.300: "Evolved Universal Terrestrial Radio Access (E-UTRA) and Evolved Universal Terrestrial Radio Access Network (E-UTRAN); Overall description; Stage 2".</w:t>
      </w:r>
    </w:p>
    <w:p w14:paraId="667D94FA" w14:textId="77777777" w:rsidR="00B74850" w:rsidRPr="00FA22D3" w:rsidRDefault="00B74850" w:rsidP="00B74850">
      <w:pPr>
        <w:pStyle w:val="EX"/>
      </w:pPr>
      <w:r w:rsidRPr="00FA22D3">
        <w:t>[18]</w:t>
      </w:r>
      <w:r w:rsidRPr="00FA22D3">
        <w:tab/>
        <w:t>3GPP TS 38.331: "NG-RAN;</w:t>
      </w:r>
      <w:r w:rsidRPr="00FA22D3">
        <w:rPr>
          <w:rFonts w:hint="eastAsia"/>
          <w:lang w:eastAsia="zh-CN"/>
        </w:rPr>
        <w:t xml:space="preserve"> </w:t>
      </w:r>
      <w:r w:rsidRPr="00FA22D3">
        <w:t>Radio Resource Control (RRC) Protocol Specification".</w:t>
      </w:r>
    </w:p>
    <w:p w14:paraId="7AC926A4" w14:textId="77777777" w:rsidR="00B74850" w:rsidRPr="00FA22D3" w:rsidRDefault="00B74850" w:rsidP="00B74850">
      <w:pPr>
        <w:pStyle w:val="EX"/>
      </w:pPr>
      <w:r w:rsidRPr="00FA22D3">
        <w:t>[19]</w:t>
      </w:r>
      <w:r w:rsidRPr="00FA22D3">
        <w:tab/>
        <w:t>3GPP TS 38.455: "NG-RAN; NR Positioning Protocol A (</w:t>
      </w:r>
      <w:proofErr w:type="spellStart"/>
      <w:r w:rsidRPr="00FA22D3">
        <w:t>NRPPa</w:t>
      </w:r>
      <w:proofErr w:type="spellEnd"/>
      <w:r w:rsidRPr="00FA22D3">
        <w:t>)".</w:t>
      </w:r>
    </w:p>
    <w:p w14:paraId="11DC4A08" w14:textId="77777777" w:rsidR="00B74850" w:rsidRPr="00FA22D3" w:rsidRDefault="00B74850" w:rsidP="00B74850">
      <w:pPr>
        <w:pStyle w:val="EX"/>
      </w:pPr>
      <w:r w:rsidRPr="00FA22D3">
        <w:t>[20]</w:t>
      </w:r>
      <w:r w:rsidRPr="00FA22D3">
        <w:tab/>
        <w:t>3GPP TS 23.007: "Technical Specification Group Core Network Terminals; Restoration procedures".</w:t>
      </w:r>
    </w:p>
    <w:p w14:paraId="4B10D079" w14:textId="77777777" w:rsidR="00B74850" w:rsidRPr="00FA22D3" w:rsidRDefault="00B74850" w:rsidP="00B74850">
      <w:pPr>
        <w:pStyle w:val="EX"/>
      </w:pPr>
      <w:r w:rsidRPr="00FA22D3">
        <w:t>[21]</w:t>
      </w:r>
      <w:r w:rsidRPr="00FA22D3">
        <w:tab/>
        <w:t>3GPP TS 36.331: "Evolved Universal Terrestrial Radio Access (E-UTRA) Radio Resource Control (RRC); Protocol specification".</w:t>
      </w:r>
    </w:p>
    <w:p w14:paraId="5F1A9B4E" w14:textId="77777777" w:rsidR="00B74850" w:rsidRPr="00FA22D3" w:rsidRDefault="00B74850" w:rsidP="00B74850">
      <w:pPr>
        <w:pStyle w:val="EX"/>
      </w:pPr>
      <w:r w:rsidRPr="00FA22D3">
        <w:t>[22]</w:t>
      </w:r>
      <w:r w:rsidRPr="00FA22D3">
        <w:tab/>
        <w:t>3GPP TS 23.041: "Technical realization of Cell Broadcast Service (CBS)".</w:t>
      </w:r>
    </w:p>
    <w:p w14:paraId="1AC4E803" w14:textId="77777777" w:rsidR="00B74850" w:rsidRPr="00FA22D3" w:rsidRDefault="00B74850" w:rsidP="00B74850">
      <w:pPr>
        <w:pStyle w:val="EX"/>
      </w:pPr>
      <w:r w:rsidRPr="00FA22D3">
        <w:lastRenderedPageBreak/>
        <w:t>[23]</w:t>
      </w:r>
      <w:r w:rsidRPr="00FA22D3">
        <w:tab/>
        <w:t>3GPP TS 23.003: "Numbering, addressing and identification".</w:t>
      </w:r>
    </w:p>
    <w:p w14:paraId="0F058B6B" w14:textId="77777777" w:rsidR="00B74850" w:rsidRPr="00FA22D3" w:rsidRDefault="00B74850" w:rsidP="00B74850">
      <w:pPr>
        <w:pStyle w:val="EX"/>
      </w:pPr>
      <w:r w:rsidRPr="00FA22D3">
        <w:t>[24]</w:t>
      </w:r>
      <w:r w:rsidRPr="00FA22D3">
        <w:tab/>
        <w:t xml:space="preserve">3GPP TS 38.423: "NG-RAN; </w:t>
      </w:r>
      <w:proofErr w:type="spellStart"/>
      <w:r w:rsidRPr="00FA22D3">
        <w:t>Xn</w:t>
      </w:r>
      <w:proofErr w:type="spellEnd"/>
      <w:r w:rsidRPr="00FA22D3">
        <w:t xml:space="preserve"> Application Protocol (</w:t>
      </w:r>
      <w:proofErr w:type="spellStart"/>
      <w:r w:rsidRPr="00FA22D3">
        <w:t>XnAP</w:t>
      </w:r>
      <w:proofErr w:type="spellEnd"/>
      <w:r w:rsidRPr="00FA22D3">
        <w:t>)".</w:t>
      </w:r>
    </w:p>
    <w:p w14:paraId="62C2308E" w14:textId="77777777" w:rsidR="00B74850" w:rsidRPr="00FA22D3" w:rsidRDefault="00B74850" w:rsidP="00B74850">
      <w:pPr>
        <w:pStyle w:val="EX"/>
        <w:rPr>
          <w:rFonts w:cs="Arial"/>
          <w:snapToGrid w:val="0"/>
        </w:rPr>
      </w:pPr>
      <w:r w:rsidRPr="00FA22D3">
        <w:t>[25]</w:t>
      </w:r>
      <w:r w:rsidRPr="00FA22D3">
        <w:tab/>
      </w:r>
      <w:r w:rsidRPr="00FA22D3">
        <w:rPr>
          <w:rFonts w:cs="Arial"/>
          <w:snapToGrid w:val="0"/>
        </w:rPr>
        <w:t xml:space="preserve">IETF RFC 5905 (2010-06): </w:t>
      </w:r>
      <w:r w:rsidRPr="00FA22D3">
        <w:t>"Network Time Protocol Version 4: Protocol and Algorithms Specification"</w:t>
      </w:r>
      <w:r w:rsidRPr="00FA22D3">
        <w:rPr>
          <w:rFonts w:cs="Arial"/>
          <w:snapToGrid w:val="0"/>
        </w:rPr>
        <w:t>.</w:t>
      </w:r>
    </w:p>
    <w:p w14:paraId="4ECDA9A0" w14:textId="77777777" w:rsidR="00B74850" w:rsidRPr="00FA22D3" w:rsidRDefault="00B74850" w:rsidP="00B74850">
      <w:pPr>
        <w:pStyle w:val="EX"/>
      </w:pPr>
      <w:r w:rsidRPr="00FA22D3">
        <w:t>[26]</w:t>
      </w:r>
      <w:r w:rsidRPr="00FA22D3">
        <w:tab/>
        <w:t>3GPP TS 24.501: "Non-Access-Stratum (NAS) protocol for 5G System (5GS); Stage 3".</w:t>
      </w:r>
    </w:p>
    <w:p w14:paraId="42F14A7F" w14:textId="77777777" w:rsidR="00B74850" w:rsidRPr="00FA22D3" w:rsidRDefault="00B74850" w:rsidP="00B74850">
      <w:pPr>
        <w:pStyle w:val="EX"/>
      </w:pPr>
      <w:r w:rsidRPr="00FA22D3">
        <w:t>[27]</w:t>
      </w:r>
      <w:r w:rsidRPr="00FA22D3">
        <w:tab/>
        <w:t>3GPP TS 33.401: "3GPP System Architecture Evolution (SAE); Security architecture".</w:t>
      </w:r>
    </w:p>
    <w:p w14:paraId="3DC3CF24" w14:textId="77777777" w:rsidR="00B74850" w:rsidRPr="00FA22D3" w:rsidRDefault="00B74850" w:rsidP="00B74850">
      <w:pPr>
        <w:pStyle w:val="EX"/>
      </w:pPr>
      <w:r w:rsidRPr="00FA22D3">
        <w:t>[28]</w:t>
      </w:r>
      <w:r w:rsidRPr="00FA22D3">
        <w:tab/>
        <w:t xml:space="preserve">3GPP TS 25.413: "UTRAN </w:t>
      </w:r>
      <w:proofErr w:type="spellStart"/>
      <w:r w:rsidRPr="00FA22D3">
        <w:t>Iu</w:t>
      </w:r>
      <w:proofErr w:type="spellEnd"/>
      <w:r w:rsidRPr="00FA22D3">
        <w:t xml:space="preserve"> interface RANAP signalling".</w:t>
      </w:r>
    </w:p>
    <w:p w14:paraId="1BEE6C3A" w14:textId="77777777" w:rsidR="00B74850" w:rsidRDefault="00B74850" w:rsidP="00B74850">
      <w:pPr>
        <w:pStyle w:val="EX"/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14:paraId="24BA9FE0" w14:textId="77777777" w:rsidR="00B74850" w:rsidRDefault="00B74850" w:rsidP="00B74850">
      <w:pPr>
        <w:pStyle w:val="EX"/>
      </w:pPr>
      <w:r w:rsidRPr="00FA22D3">
        <w:t>[</w:t>
      </w:r>
      <w:r>
        <w:t>x</w:t>
      </w:r>
      <w:r w:rsidRPr="00FA22D3">
        <w:t>]</w:t>
      </w:r>
      <w:r w:rsidRPr="00FA22D3">
        <w:tab/>
        <w:t xml:space="preserve">3GPP TS </w:t>
      </w:r>
      <w:r>
        <w:t>23.316</w:t>
      </w:r>
      <w:r w:rsidRPr="00FA22D3">
        <w:t>: "</w:t>
      </w:r>
      <w:r>
        <w:t>Wireless and wireline convergence access support for the 5G System (5GS)</w:t>
      </w:r>
      <w:r w:rsidRPr="00FA22D3">
        <w:t>".</w:t>
      </w:r>
    </w:p>
    <w:p w14:paraId="26940DB2" w14:textId="77777777" w:rsidR="00B74850" w:rsidRPr="00FA22D3" w:rsidRDefault="00B74850" w:rsidP="00B74850">
      <w:pPr>
        <w:pStyle w:val="EX"/>
      </w:pPr>
    </w:p>
    <w:p w14:paraId="18DE3DC8" w14:textId="77777777" w:rsidR="001B7E82" w:rsidRDefault="001B7E82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20F4EC83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6F2222AC" w14:textId="77777777" w:rsidR="00A405C9" w:rsidRDefault="00A405C9" w:rsidP="001B7E82"/>
    <w:p w14:paraId="0B990C76" w14:textId="77777777" w:rsidR="00A405C9" w:rsidRDefault="00A405C9" w:rsidP="001B7E82"/>
    <w:p w14:paraId="097FB49B" w14:textId="77777777" w:rsidR="00A405C9" w:rsidRDefault="00A405C9" w:rsidP="001B7E82"/>
    <w:p w14:paraId="03405875" w14:textId="77777777" w:rsidR="00A405C9" w:rsidRDefault="00A405C9" w:rsidP="001B7E82"/>
    <w:p w14:paraId="568E322E" w14:textId="77777777" w:rsidR="00A405C9" w:rsidRDefault="00A405C9" w:rsidP="001B7E82"/>
    <w:p w14:paraId="2827F8F7" w14:textId="77777777" w:rsidR="00A405C9" w:rsidRDefault="00A405C9" w:rsidP="001B7E82"/>
    <w:p w14:paraId="2086D594" w14:textId="77777777" w:rsidR="00A405C9" w:rsidRDefault="00A405C9" w:rsidP="001B7E82"/>
    <w:p w14:paraId="6FBC4AEE" w14:textId="77777777" w:rsidR="00A405C9" w:rsidRDefault="00A405C9" w:rsidP="001B7E82"/>
    <w:p w14:paraId="25938732" w14:textId="77777777" w:rsidR="00A405C9" w:rsidRDefault="00A405C9" w:rsidP="001B7E82"/>
    <w:p w14:paraId="27B65106" w14:textId="77777777" w:rsidR="00A405C9" w:rsidRDefault="00A405C9" w:rsidP="001B7E82"/>
    <w:p w14:paraId="184F0E13" w14:textId="77777777" w:rsidR="00A405C9" w:rsidRDefault="00A405C9" w:rsidP="001B7E82"/>
    <w:p w14:paraId="2BDBBFE7" w14:textId="77777777" w:rsidR="00A405C9" w:rsidRDefault="00A405C9" w:rsidP="001B7E82"/>
    <w:p w14:paraId="285DC1F5" w14:textId="77777777" w:rsidR="00A405C9" w:rsidRDefault="00A405C9" w:rsidP="001B7E82"/>
    <w:p w14:paraId="2FE6A0F5" w14:textId="77777777" w:rsidR="00A405C9" w:rsidRDefault="00A405C9" w:rsidP="001B7E82"/>
    <w:p w14:paraId="3DB99F63" w14:textId="77777777" w:rsidR="00A405C9" w:rsidRDefault="00A405C9" w:rsidP="001B7E82"/>
    <w:p w14:paraId="15245E47" w14:textId="77777777" w:rsidR="00A405C9" w:rsidRDefault="00A405C9" w:rsidP="001B7E82"/>
    <w:p w14:paraId="2F417DF2" w14:textId="77777777" w:rsidR="00A405C9" w:rsidRDefault="00A405C9" w:rsidP="001B7E82"/>
    <w:p w14:paraId="7E897092" w14:textId="77777777" w:rsidR="00A405C9" w:rsidRDefault="00A405C9" w:rsidP="001B7E82"/>
    <w:p w14:paraId="79B09210" w14:textId="77777777" w:rsidR="00A405C9" w:rsidRDefault="00A405C9" w:rsidP="001B7E82"/>
    <w:p w14:paraId="05E067ED" w14:textId="77777777" w:rsidR="00A405C9" w:rsidRDefault="00A405C9" w:rsidP="001B7E82"/>
    <w:p w14:paraId="0CFFA92C" w14:textId="77777777" w:rsidR="00A405C9" w:rsidRDefault="00A405C9" w:rsidP="001B7E82"/>
    <w:p w14:paraId="4709A7B2" w14:textId="77777777" w:rsidR="001F1B74" w:rsidRPr="001F1B74" w:rsidRDefault="001F1B74" w:rsidP="001F1B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8" w:name="_Toc5694044"/>
      <w:r w:rsidRPr="001F1B74">
        <w:rPr>
          <w:rFonts w:ascii="Arial" w:hAnsi="Arial"/>
          <w:sz w:val="32"/>
          <w:lang w:eastAsia="en-GB"/>
        </w:rPr>
        <w:lastRenderedPageBreak/>
        <w:t>3.2</w:t>
      </w:r>
      <w:r w:rsidRPr="001F1B74">
        <w:rPr>
          <w:rFonts w:ascii="Arial" w:hAnsi="Arial"/>
          <w:sz w:val="32"/>
          <w:lang w:eastAsia="en-GB"/>
        </w:rPr>
        <w:tab/>
        <w:t>Abbreviations</w:t>
      </w:r>
      <w:bookmarkEnd w:id="8"/>
    </w:p>
    <w:p w14:paraId="58731FAB" w14:textId="77777777" w:rsidR="001F1B74" w:rsidRPr="001F1B74" w:rsidRDefault="001F1B74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F1B74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392D250" w14:textId="77777777" w:rsidR="00222AD6" w:rsidRPr="003B7B43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>
        <w:rPr>
          <w:lang w:eastAsia="en-GB"/>
        </w:rPr>
        <w:t>5G-BRG</w:t>
      </w:r>
      <w:r>
        <w:rPr>
          <w:lang w:eastAsia="en-GB"/>
        </w:rPr>
        <w:tab/>
      </w:r>
      <w:r w:rsidRPr="003B7B43">
        <w:rPr>
          <w:lang w:eastAsia="en-GB"/>
        </w:rPr>
        <w:t>5G Broadband Residential Gateway</w:t>
      </w:r>
    </w:p>
    <w:p w14:paraId="429B362E" w14:textId="77777777" w:rsidR="00222AD6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>
        <w:rPr>
          <w:lang w:eastAsia="en-GB"/>
        </w:rPr>
        <w:t>5G-CRG</w:t>
      </w:r>
      <w:r>
        <w:rPr>
          <w:lang w:eastAsia="en-GB"/>
        </w:rPr>
        <w:tab/>
      </w:r>
      <w:r w:rsidRPr="003B7B43">
        <w:rPr>
          <w:lang w:eastAsia="en-GB"/>
        </w:rPr>
        <w:t>5G Cable Residential Gateway</w:t>
      </w:r>
    </w:p>
    <w:p w14:paraId="577A6ADC" w14:textId="77777777" w:rsidR="006151D5" w:rsidRDefault="006151D5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>
        <w:rPr>
          <w:lang w:eastAsia="en-GB"/>
        </w:rPr>
        <w:t>5G-RG</w:t>
      </w:r>
      <w:r>
        <w:rPr>
          <w:lang w:eastAsia="en-GB"/>
        </w:rPr>
        <w:tab/>
      </w:r>
      <w:r w:rsidRPr="003B7B43">
        <w:rPr>
          <w:lang w:eastAsia="en-GB"/>
        </w:rPr>
        <w:t>5G Residential Gateway</w:t>
      </w:r>
    </w:p>
    <w:p w14:paraId="0E62663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5GC</w:t>
      </w:r>
      <w:r w:rsidRPr="001F1B74">
        <w:rPr>
          <w:lang w:eastAsia="en-GB"/>
        </w:rPr>
        <w:tab/>
        <w:t>5G Core Network</w:t>
      </w:r>
    </w:p>
    <w:p w14:paraId="6FF751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5QI</w:t>
      </w:r>
      <w:r w:rsidRPr="001F1B74">
        <w:rPr>
          <w:lang w:eastAsia="en-GB"/>
        </w:rPr>
        <w:tab/>
        <w:t xml:space="preserve">5G </w:t>
      </w:r>
      <w:proofErr w:type="spellStart"/>
      <w:r w:rsidRPr="001F1B74">
        <w:rPr>
          <w:lang w:eastAsia="en-GB"/>
        </w:rPr>
        <w:t>QoS</w:t>
      </w:r>
      <w:proofErr w:type="spellEnd"/>
      <w:r w:rsidRPr="001F1B74">
        <w:rPr>
          <w:lang w:eastAsia="en-GB"/>
        </w:rPr>
        <w:t xml:space="preserve"> Identifier</w:t>
      </w:r>
    </w:p>
    <w:p w14:paraId="7E06091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AMF</w:t>
      </w:r>
      <w:r w:rsidRPr="001F1B74">
        <w:rPr>
          <w:lang w:eastAsia="en-GB"/>
        </w:rPr>
        <w:tab/>
        <w:t>Access and Mobility Management Function</w:t>
      </w:r>
    </w:p>
    <w:p w14:paraId="4897485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CGI</w:t>
      </w:r>
      <w:r w:rsidRPr="001F1B74">
        <w:rPr>
          <w:lang w:eastAsia="en-GB"/>
        </w:rPr>
        <w:tab/>
        <w:t>Cell Global Identifier</w:t>
      </w:r>
    </w:p>
    <w:p w14:paraId="6EBFFA9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CP</w:t>
      </w:r>
      <w:r w:rsidRPr="001F1B74">
        <w:rPr>
          <w:lang w:eastAsia="en-GB"/>
        </w:rPr>
        <w:tab/>
        <w:t>Control Plane</w:t>
      </w:r>
    </w:p>
    <w:p w14:paraId="55FE494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DL</w:t>
      </w:r>
      <w:r w:rsidRPr="001F1B74">
        <w:rPr>
          <w:lang w:eastAsia="en-GB"/>
        </w:rPr>
        <w:tab/>
        <w:t>Downlink</w:t>
      </w:r>
    </w:p>
    <w:p w14:paraId="174E0688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EPC</w:t>
      </w:r>
      <w:r w:rsidRPr="001F1B74">
        <w:rPr>
          <w:lang w:eastAsia="en-GB"/>
        </w:rPr>
        <w:tab/>
        <w:t>Evolved Packet Core</w:t>
      </w:r>
    </w:p>
    <w:p w14:paraId="275D4BCD" w14:textId="77777777" w:rsidR="00CB20D5" w:rsidRPr="003B7B43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3B7B43">
        <w:rPr>
          <w:lang w:eastAsia="en-GB"/>
        </w:rPr>
        <w:t>FN-BRG</w:t>
      </w:r>
      <w:r w:rsidRPr="003B7B43">
        <w:rPr>
          <w:lang w:eastAsia="en-GB"/>
        </w:rPr>
        <w:tab/>
        <w:t>Fixed Network Broadband RG</w:t>
      </w:r>
    </w:p>
    <w:p w14:paraId="4131BA62" w14:textId="77777777" w:rsidR="00CB20D5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3B7B43">
        <w:rPr>
          <w:lang w:eastAsia="en-GB"/>
        </w:rPr>
        <w:t>FN-CRG</w:t>
      </w:r>
      <w:r w:rsidRPr="003B7B43">
        <w:rPr>
          <w:lang w:eastAsia="en-GB"/>
        </w:rPr>
        <w:tab/>
        <w:t>Fixed Network Cable RG</w:t>
      </w:r>
    </w:p>
    <w:p w14:paraId="2BC8234F" w14:textId="77777777" w:rsidR="00E30F5F" w:rsidRDefault="00E30F5F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>
        <w:rPr>
          <w:lang w:eastAsia="en-GB"/>
        </w:rPr>
        <w:t>FN-</w:t>
      </w:r>
      <w:r w:rsidRPr="003B7B43">
        <w:rPr>
          <w:lang w:eastAsia="en-GB"/>
        </w:rPr>
        <w:t>RG</w:t>
      </w:r>
      <w:r w:rsidRPr="003B7B43">
        <w:rPr>
          <w:lang w:eastAsia="en-GB"/>
        </w:rPr>
        <w:tab/>
        <w:t>Fixed Network RG</w:t>
      </w:r>
    </w:p>
    <w:p w14:paraId="37FF6225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GUAMI</w:t>
      </w:r>
      <w:r w:rsidRPr="001F1B74">
        <w:rPr>
          <w:lang w:eastAsia="en-GB"/>
        </w:rPr>
        <w:tab/>
        <w:t>Globally Unique AMF Identifier</w:t>
      </w:r>
    </w:p>
    <w:p w14:paraId="5B64F41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IMEISV</w:t>
      </w:r>
      <w:r w:rsidRPr="001F1B74">
        <w:rPr>
          <w:lang w:eastAsia="en-GB"/>
        </w:rPr>
        <w:tab/>
        <w:t>International Mobile station Equipment Identity and Software Version number</w:t>
      </w:r>
    </w:p>
    <w:p w14:paraId="4AF5F21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LMF</w:t>
      </w:r>
      <w:r w:rsidRPr="001F1B74">
        <w:rPr>
          <w:lang w:eastAsia="en-GB"/>
        </w:rPr>
        <w:tab/>
        <w:t>Location Management Function</w:t>
      </w:r>
    </w:p>
    <w:p w14:paraId="585582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N3IWF</w:t>
      </w:r>
      <w:r w:rsidRPr="001F1B74">
        <w:rPr>
          <w:lang w:eastAsia="en-GB"/>
        </w:rPr>
        <w:tab/>
        <w:t xml:space="preserve">Non 3GPP </w:t>
      </w:r>
      <w:proofErr w:type="spellStart"/>
      <w:r w:rsidRPr="001F1B74">
        <w:rPr>
          <w:lang w:eastAsia="en-GB"/>
        </w:rPr>
        <w:t>InterWorking</w:t>
      </w:r>
      <w:proofErr w:type="spellEnd"/>
      <w:r w:rsidRPr="001F1B74">
        <w:rPr>
          <w:lang w:eastAsia="en-GB"/>
        </w:rPr>
        <w:t xml:space="preserve"> Function</w:t>
      </w:r>
    </w:p>
    <w:p w14:paraId="6383C9C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NGAP</w:t>
      </w:r>
      <w:r w:rsidRPr="001F1B74">
        <w:rPr>
          <w:lang w:eastAsia="en-GB"/>
        </w:rPr>
        <w:tab/>
        <w:t>NG Application Protocol</w:t>
      </w:r>
    </w:p>
    <w:p w14:paraId="51E1567F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proofErr w:type="spellStart"/>
      <w:r w:rsidRPr="001F1B74">
        <w:rPr>
          <w:lang w:eastAsia="en-GB"/>
        </w:rPr>
        <w:t>NRPPa</w:t>
      </w:r>
      <w:proofErr w:type="spellEnd"/>
      <w:r w:rsidRPr="001F1B74">
        <w:rPr>
          <w:lang w:eastAsia="en-GB"/>
        </w:rPr>
        <w:tab/>
        <w:t>NR Positioning Protocol Annex</w:t>
      </w:r>
    </w:p>
    <w:p w14:paraId="4CC0399A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NSCI</w:t>
      </w:r>
      <w:r w:rsidRPr="001F1B74">
        <w:rPr>
          <w:lang w:eastAsia="en-GB"/>
        </w:rPr>
        <w:tab/>
        <w:t>New Security Context Indicator</w:t>
      </w:r>
    </w:p>
    <w:p w14:paraId="056E9F4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NSSAI</w:t>
      </w:r>
      <w:r w:rsidRPr="001F1B74">
        <w:rPr>
          <w:lang w:eastAsia="en-GB"/>
        </w:rPr>
        <w:tab/>
        <w:t>Network Slice Selection Assistance Information</w:t>
      </w:r>
    </w:p>
    <w:p w14:paraId="7FE0B0C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ja-JP"/>
        </w:rPr>
        <w:t>OTDOA</w:t>
      </w:r>
      <w:r w:rsidRPr="001F1B74">
        <w:rPr>
          <w:lang w:eastAsia="en-GB"/>
        </w:rPr>
        <w:tab/>
        <w:t>Observed Time Difference of Arrival</w:t>
      </w:r>
    </w:p>
    <w:p w14:paraId="69EA50D4" w14:textId="77777777" w:rsidR="00B412AC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proofErr w:type="spellStart"/>
      <w:r w:rsidRPr="001F1B74">
        <w:rPr>
          <w:lang w:eastAsia="ja-JP"/>
        </w:rPr>
        <w:t>PSCell</w:t>
      </w:r>
      <w:proofErr w:type="spellEnd"/>
      <w:r w:rsidRPr="001F1B74">
        <w:rPr>
          <w:lang w:eastAsia="ja-JP"/>
        </w:rPr>
        <w:tab/>
      </w:r>
      <w:r w:rsidRPr="001F1B74">
        <w:rPr>
          <w:rFonts w:ascii="Times-Roman" w:hAnsi="Times-Roman" w:cs="Times-Roman"/>
          <w:lang w:val="en-US" w:eastAsia="fr-FR"/>
        </w:rPr>
        <w:t xml:space="preserve">Primary </w:t>
      </w:r>
      <w:proofErr w:type="spellStart"/>
      <w:r w:rsidRPr="001F1B74">
        <w:rPr>
          <w:rFonts w:ascii="Times-Roman" w:hAnsi="Times-Roman" w:cs="Times-Roman"/>
          <w:lang w:val="en-US" w:eastAsia="fr-FR"/>
        </w:rPr>
        <w:t>SCell</w:t>
      </w:r>
      <w:proofErr w:type="spellEnd"/>
      <w:r w:rsidRPr="001F1B74">
        <w:rPr>
          <w:lang w:eastAsia="ja-JP"/>
        </w:rPr>
        <w:t xml:space="preserve"> </w:t>
      </w:r>
    </w:p>
    <w:p w14:paraId="5D2BB825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1F1B74">
        <w:rPr>
          <w:lang w:eastAsia="en-GB"/>
        </w:rPr>
        <w:t>SCG</w:t>
      </w:r>
      <w:r w:rsidRPr="001F1B74">
        <w:rPr>
          <w:lang w:eastAsia="en-GB"/>
        </w:rPr>
        <w:tab/>
        <w:t>Secondary Cell Group</w:t>
      </w:r>
    </w:p>
    <w:p w14:paraId="71444931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SCTP</w:t>
      </w:r>
      <w:r w:rsidRPr="001F1B74">
        <w:rPr>
          <w:lang w:eastAsia="en-GB"/>
        </w:rPr>
        <w:tab/>
        <w:t>Stream Control Transmission Protocol</w:t>
      </w:r>
    </w:p>
    <w:p w14:paraId="63B8D043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SMF</w:t>
      </w:r>
      <w:r w:rsidRPr="001F1B74">
        <w:rPr>
          <w:lang w:eastAsia="en-GB"/>
        </w:rPr>
        <w:tab/>
        <w:t>Session Management Function</w:t>
      </w:r>
    </w:p>
    <w:p w14:paraId="441A9718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S-NG-RAN node</w:t>
      </w:r>
      <w:r w:rsidRPr="001F1B74">
        <w:rPr>
          <w:lang w:eastAsia="en-GB"/>
        </w:rPr>
        <w:tab/>
        <w:t>Secondary NG-RAN node</w:t>
      </w:r>
    </w:p>
    <w:p w14:paraId="4B235E1E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S-NSSAI</w:t>
      </w:r>
      <w:r w:rsidRPr="001F1B74">
        <w:rPr>
          <w:lang w:eastAsia="en-GB"/>
        </w:rPr>
        <w:tab/>
        <w:t>Single Network Slice Selection Assistance Information</w:t>
      </w:r>
    </w:p>
    <w:p w14:paraId="26DE7C0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TAC</w:t>
      </w:r>
      <w:r w:rsidRPr="001F1B74">
        <w:rPr>
          <w:lang w:eastAsia="en-GB"/>
        </w:rPr>
        <w:tab/>
        <w:t>Tracking Area Code</w:t>
      </w:r>
    </w:p>
    <w:p w14:paraId="40496EFD" w14:textId="77777777" w:rsidR="00AB66C5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TAI</w:t>
      </w:r>
      <w:r w:rsidRPr="001F1B74">
        <w:rPr>
          <w:lang w:eastAsia="en-GB"/>
        </w:rPr>
        <w:tab/>
        <w:t>Tracking Area Identity</w:t>
      </w:r>
    </w:p>
    <w:p w14:paraId="5C33B434" w14:textId="77777777" w:rsidR="006C6096" w:rsidRDefault="006C6096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>
        <w:rPr>
          <w:lang w:eastAsia="en-GB"/>
        </w:rPr>
        <w:t>TNGF</w:t>
      </w:r>
      <w:r>
        <w:rPr>
          <w:lang w:eastAsia="en-GB"/>
        </w:rPr>
        <w:tab/>
        <w:t>Trusted Non-3GPP Gateway Function</w:t>
      </w:r>
    </w:p>
    <w:p w14:paraId="469515FE" w14:textId="77777777" w:rsidR="00836EB4" w:rsidRDefault="00836EB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>
        <w:rPr>
          <w:lang w:eastAsia="en-GB"/>
        </w:rPr>
        <w:t>TWIF</w:t>
      </w:r>
      <w:r>
        <w:rPr>
          <w:lang w:eastAsia="en-GB"/>
        </w:rPr>
        <w:tab/>
        <w:t>Trusted WLAN Interworking Function</w:t>
      </w:r>
    </w:p>
    <w:p w14:paraId="607988B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TNLA</w:t>
      </w:r>
      <w:r w:rsidRPr="001F1B74">
        <w:rPr>
          <w:lang w:eastAsia="en-GB"/>
        </w:rPr>
        <w:tab/>
        <w:t>Transport Network Layer Association</w:t>
      </w:r>
    </w:p>
    <w:p w14:paraId="317EAD5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</w:t>
      </w:r>
      <w:r w:rsidRPr="001F1B74">
        <w:rPr>
          <w:lang w:eastAsia="en-GB"/>
        </w:rPr>
        <w:tab/>
        <w:t>User Plane</w:t>
      </w:r>
    </w:p>
    <w:p w14:paraId="63CCF324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UPF</w:t>
      </w:r>
      <w:r w:rsidRPr="001F1B74">
        <w:rPr>
          <w:lang w:eastAsia="en-GB"/>
        </w:rPr>
        <w:tab/>
        <w:t>User Plane Function</w:t>
      </w:r>
    </w:p>
    <w:p w14:paraId="489894AE" w14:textId="77777777" w:rsidR="004E6800" w:rsidRPr="001F1B74" w:rsidRDefault="00423367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>
        <w:rPr>
          <w:lang w:eastAsia="en-GB"/>
        </w:rPr>
        <w:t>W-AGF</w:t>
      </w:r>
      <w:r>
        <w:rPr>
          <w:lang w:eastAsia="en-GB"/>
        </w:rPr>
        <w:tab/>
        <w:t>Wireline Access Gateway Function</w:t>
      </w:r>
    </w:p>
    <w:p w14:paraId="208CA091" w14:textId="77777777" w:rsidR="00D62BB1" w:rsidRDefault="00D62BB1" w:rsidP="001B7E82">
      <w:pPr>
        <w:rPr>
          <w:highlight w:val="yellow"/>
        </w:rPr>
      </w:pPr>
    </w:p>
    <w:p w14:paraId="4DF8ADD8" w14:textId="77777777" w:rsidR="00D62BB1" w:rsidRDefault="00D62BB1" w:rsidP="001B7E82">
      <w:pPr>
        <w:rPr>
          <w:highlight w:val="yellow"/>
        </w:rPr>
      </w:pPr>
    </w:p>
    <w:p w14:paraId="58322922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1760EC40" w14:textId="77777777" w:rsidR="001C1B35" w:rsidRDefault="001C1B35" w:rsidP="001B7E82"/>
    <w:p w14:paraId="7C540021" w14:textId="77777777" w:rsidR="00AF649C" w:rsidRPr="00AF649C" w:rsidRDefault="00AF649C" w:rsidP="00AF6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9" w:name="_Ref469454216"/>
      <w:bookmarkStart w:id="10" w:name="_Toc5694310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9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10"/>
    </w:p>
    <w:p w14:paraId="3D95EAA0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14:paraId="3B56C0AF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649C" w:rsidRPr="00AF649C" w14:paraId="48FFCE2E" w14:textId="77777777" w:rsidTr="00620CD0">
        <w:tc>
          <w:tcPr>
            <w:tcW w:w="2160" w:type="dxa"/>
          </w:tcPr>
          <w:p w14:paraId="0A2ADB2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256DD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F467D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0718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51353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4717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331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649C" w:rsidRPr="00AF649C" w14:paraId="504E77FA" w14:textId="77777777" w:rsidTr="00620CD0">
        <w:tc>
          <w:tcPr>
            <w:tcW w:w="2160" w:type="dxa"/>
          </w:tcPr>
          <w:p w14:paraId="18959F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0BC46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7A6E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F175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52F9E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E3672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9701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723BCC9" w14:textId="77777777" w:rsidTr="00620CD0">
        <w:tc>
          <w:tcPr>
            <w:tcW w:w="2160" w:type="dxa"/>
          </w:tcPr>
          <w:p w14:paraId="6D5D863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F1C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265C79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A7FE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8ED52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7988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207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334CE901" w14:textId="77777777" w:rsidTr="00620CD0">
        <w:tc>
          <w:tcPr>
            <w:tcW w:w="2160" w:type="dxa"/>
          </w:tcPr>
          <w:p w14:paraId="310E6A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1D3C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A6626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18C3F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235C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9FD4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712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3764ECE" w14:textId="77777777" w:rsidTr="00620CD0">
        <w:tc>
          <w:tcPr>
            <w:tcW w:w="2160" w:type="dxa"/>
          </w:tcPr>
          <w:p w14:paraId="289389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3F10DD4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605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FC7AC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3AFFAAF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7D4FA5A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93715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F860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6308BB7" w14:textId="77777777" w:rsidTr="00620CD0">
        <w:tc>
          <w:tcPr>
            <w:tcW w:w="2160" w:type="dxa"/>
          </w:tcPr>
          <w:p w14:paraId="0CBA039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72867A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</w:t>
            </w: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441D93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BF4EF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F4562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9E9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CF06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C0B46A0" w14:textId="77777777" w:rsidTr="00620CD0">
        <w:tc>
          <w:tcPr>
            <w:tcW w:w="2160" w:type="dxa"/>
          </w:tcPr>
          <w:p w14:paraId="3F6CF0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</w:p>
        </w:tc>
        <w:tc>
          <w:tcPr>
            <w:tcW w:w="1080" w:type="dxa"/>
          </w:tcPr>
          <w:p w14:paraId="5163A1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EA0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CFE6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43BB55A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D2ACC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3B53D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19A616A6" w14:textId="77777777" w:rsidTr="00620CD0">
        <w:tc>
          <w:tcPr>
            <w:tcW w:w="2160" w:type="dxa"/>
          </w:tcPr>
          <w:p w14:paraId="57A14F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2803A7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5038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9772E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39212DB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E2A43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C36F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7C865E3" w14:textId="77777777" w:rsidTr="00620CD0">
        <w:tc>
          <w:tcPr>
            <w:tcW w:w="2160" w:type="dxa"/>
          </w:tcPr>
          <w:p w14:paraId="13BF90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3720392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3CE0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7AF1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9603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1D22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042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4F0DFA7" w14:textId="77777777" w:rsidTr="00620CD0">
        <w:tc>
          <w:tcPr>
            <w:tcW w:w="2160" w:type="dxa"/>
          </w:tcPr>
          <w:p w14:paraId="0DF9A20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3CCA14AD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880FC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1D24AD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8D01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843E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6B0D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69F8D64" w14:textId="77777777" w:rsidTr="00620CD0">
        <w:tc>
          <w:tcPr>
            <w:tcW w:w="2160" w:type="dxa"/>
          </w:tcPr>
          <w:p w14:paraId="57C0FDC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D5B6A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D175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04081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EB744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5774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4CDB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CE3B791" w14:textId="77777777" w:rsidTr="00620CD0">
        <w:tc>
          <w:tcPr>
            <w:tcW w:w="2160" w:type="dxa"/>
          </w:tcPr>
          <w:p w14:paraId="31FFF6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38FC1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3A3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9B2B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14:paraId="4EE129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EF8E60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9D699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E8B7E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12FEFC27" w14:textId="77777777" w:rsidTr="00620CD0">
        <w:tc>
          <w:tcPr>
            <w:tcW w:w="2160" w:type="dxa"/>
          </w:tcPr>
          <w:p w14:paraId="1705F4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A7A9B92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AF093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0EF93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08F3B28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4632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2D54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2A7C43AE" w14:textId="77777777" w:rsidTr="00620CD0">
        <w:tc>
          <w:tcPr>
            <w:tcW w:w="2160" w:type="dxa"/>
          </w:tcPr>
          <w:p w14:paraId="5B1C0D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5E4B57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ABEC0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248F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98CA1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8CC8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</w:t>
            </w:r>
            <w:proofErr w:type="spellStart"/>
            <w:r w:rsidRPr="00AF649C">
              <w:rPr>
                <w:rFonts w:ascii="Arial" w:hAnsi="Arial"/>
                <w:iCs/>
                <w:sz w:val="18"/>
                <w:lang w:eastAsia="ja-JP"/>
              </w:rPr>
              <w:t>subclause</w:t>
            </w:r>
            <w:proofErr w:type="spellEnd"/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9.3.4.1.</w:t>
            </w:r>
          </w:p>
        </w:tc>
        <w:tc>
          <w:tcPr>
            <w:tcW w:w="1080" w:type="dxa"/>
            <w:shd w:val="clear" w:color="auto" w:fill="auto"/>
          </w:tcPr>
          <w:p w14:paraId="2DE2132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048C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7FC04DBD" w14:textId="77777777" w:rsidTr="00620CD0">
        <w:tc>
          <w:tcPr>
            <w:tcW w:w="2160" w:type="dxa"/>
          </w:tcPr>
          <w:p w14:paraId="7C3D35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34C10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29D0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3B91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7348C2B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4962FF0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ECF3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40C46EE3" w14:textId="77777777" w:rsidTr="00620CD0">
        <w:tc>
          <w:tcPr>
            <w:tcW w:w="2160" w:type="dxa"/>
          </w:tcPr>
          <w:p w14:paraId="0F734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47A374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A8AD4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0BBB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E31A1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187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6A3B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F761965" w14:textId="77777777" w:rsidTr="00620CD0">
        <w:tc>
          <w:tcPr>
            <w:tcW w:w="2160" w:type="dxa"/>
          </w:tcPr>
          <w:p w14:paraId="4ADEE3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3CB0B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8ECBE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31EA4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29F5CC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ADB71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5ED1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B4799A3" w14:textId="77777777" w:rsidTr="00620CD0">
        <w:tc>
          <w:tcPr>
            <w:tcW w:w="2160" w:type="dxa"/>
          </w:tcPr>
          <w:p w14:paraId="20B929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A85B64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D9D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70BE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95BFA4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E48B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579DA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3E389F" w14:textId="77777777" w:rsidTr="00620CD0">
        <w:tc>
          <w:tcPr>
            <w:tcW w:w="2160" w:type="dxa"/>
          </w:tcPr>
          <w:p w14:paraId="74DDBBC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7978EE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263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7F506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6B3D49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470B8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24A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C9B5427" w14:textId="77777777" w:rsidTr="00620CD0">
        <w:tc>
          <w:tcPr>
            <w:tcW w:w="2160" w:type="dxa"/>
          </w:tcPr>
          <w:p w14:paraId="060F23B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0DDA42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DCC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E303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9F759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3245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5B5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6FE1D7" w14:textId="77777777" w:rsidTr="00620CD0">
        <w:tc>
          <w:tcPr>
            <w:tcW w:w="2160" w:type="dxa"/>
          </w:tcPr>
          <w:p w14:paraId="7DF82B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34B5CD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AC2D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58FD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0D9D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7081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37882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39C19A3B" w14:textId="77777777" w:rsidTr="00620CD0">
        <w:tc>
          <w:tcPr>
            <w:tcW w:w="2160" w:type="dxa"/>
          </w:tcPr>
          <w:p w14:paraId="1E37D7A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F585C9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E4AE3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FBADD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8493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294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CF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95B1AD" w14:textId="77777777" w:rsidTr="00620CD0">
        <w:tc>
          <w:tcPr>
            <w:tcW w:w="2160" w:type="dxa"/>
          </w:tcPr>
          <w:p w14:paraId="53468B5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45D8F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5179B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72B4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204662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CF25A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468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532A6601" w14:textId="77777777" w:rsidTr="00620CD0">
        <w:tc>
          <w:tcPr>
            <w:tcW w:w="2160" w:type="dxa"/>
          </w:tcPr>
          <w:p w14:paraId="48CE2A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 xml:space="preserve">Emergency </w:t>
            </w:r>
            <w:proofErr w:type="spellStart"/>
            <w:r w:rsidRPr="00AF649C">
              <w:rPr>
                <w:rFonts w:ascii="Arial" w:eastAsia="Batang" w:hAnsi="Arial" w:cs="Arial"/>
                <w:sz w:val="18"/>
                <w:lang w:eastAsia="en-GB"/>
              </w:rPr>
              <w:t>Fallback</w:t>
            </w:r>
            <w:proofErr w:type="spellEnd"/>
            <w:r w:rsidRPr="00AF649C">
              <w:rPr>
                <w:rFonts w:ascii="Arial" w:eastAsia="Batang" w:hAnsi="Arial" w:cs="Arial"/>
                <w:sz w:val="18"/>
                <w:lang w:eastAsia="en-GB"/>
              </w:rPr>
              <w:t xml:space="preserve"> Indicator</w:t>
            </w:r>
          </w:p>
        </w:tc>
        <w:tc>
          <w:tcPr>
            <w:tcW w:w="1080" w:type="dxa"/>
          </w:tcPr>
          <w:p w14:paraId="282EB2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27235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A7A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7FB8E55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43510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889A2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AF649C" w:rsidRPr="00AF649C" w14:paraId="35EFCAAC" w14:textId="77777777" w:rsidTr="00620CD0">
        <w:tc>
          <w:tcPr>
            <w:tcW w:w="2160" w:type="dxa"/>
          </w:tcPr>
          <w:p w14:paraId="1C9805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0F23C1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B1C3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70BE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00509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2A05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A269A0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661E450D" w14:textId="77777777" w:rsidTr="00620CD0">
        <w:tc>
          <w:tcPr>
            <w:tcW w:w="2160" w:type="dxa"/>
          </w:tcPr>
          <w:p w14:paraId="4B3EF0F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8AE1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21B06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79702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22D16BD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236D8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52E8E8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ED054E" w14:textId="77777777" w:rsidTr="00620CD0">
        <w:tc>
          <w:tcPr>
            <w:tcW w:w="2160" w:type="dxa"/>
          </w:tcPr>
          <w:p w14:paraId="324C01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Fallback</w:t>
            </w:r>
            <w:proofErr w:type="spellEnd"/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28E370E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6F5E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8770B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1DFCF26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EB466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BF8F57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C334C" w:rsidRPr="00AF649C" w14:paraId="07B702DB" w14:textId="77777777" w:rsidTr="00620CD0">
        <w:tc>
          <w:tcPr>
            <w:tcW w:w="2160" w:type="dxa"/>
          </w:tcPr>
          <w:p w14:paraId="37F17AF2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46066843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EDA9DB7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E16B58" w14:textId="77777777" w:rsidR="003C334C" w:rsidRPr="00AF649C" w:rsidRDefault="008D3226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FFS</w:t>
            </w:r>
          </w:p>
        </w:tc>
        <w:tc>
          <w:tcPr>
            <w:tcW w:w="1728" w:type="dxa"/>
          </w:tcPr>
          <w:p w14:paraId="19DFDE2C" w14:textId="46F748FA" w:rsidR="003C334C" w:rsidRPr="00AF649C" w:rsidRDefault="00FC2683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lang w:eastAsia="zh-CN"/>
              </w:rPr>
              <w:t>FFS</w:t>
            </w:r>
            <w:r w:rsidR="00937A2B">
              <w:rPr>
                <w:rFonts w:ascii="Arial" w:hAnsi="Arial"/>
                <w:sz w:val="18"/>
                <w:lang w:eastAsia="zh-CN"/>
              </w:rPr>
              <w:t xml:space="preserve"> as specified in TS 23. 316 [x].</w:t>
            </w:r>
            <w:r w:rsidR="00EF6430">
              <w:rPr>
                <w:rFonts w:ascii="Arial" w:eastAsia="等线" w:hAnsi="Arial" w:cs="Arial"/>
                <w:sz w:val="18"/>
                <w:lang w:eastAsia="zh-CN"/>
              </w:rPr>
              <w:t>.</w:t>
            </w:r>
            <w:r w:rsidR="00AB57B6">
              <w:rPr>
                <w:rFonts w:ascii="Arial" w:eastAsia="等线" w:hAnsi="Arial" w:cs="Arial"/>
                <w:sz w:val="18"/>
                <w:lang w:eastAsia="zh-CN"/>
              </w:rPr>
              <w:t xml:space="preserve"> Details FFS.</w:t>
            </w:r>
          </w:p>
        </w:tc>
        <w:tc>
          <w:tcPr>
            <w:tcW w:w="1080" w:type="dxa"/>
          </w:tcPr>
          <w:p w14:paraId="3C5AF13C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7E56DEE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14:paraId="12F5324D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DF43C4D" w14:textId="77777777" w:rsidTr="00620CD0">
        <w:tc>
          <w:tcPr>
            <w:tcW w:w="3528" w:type="dxa"/>
          </w:tcPr>
          <w:p w14:paraId="639763E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1E15E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78E5C5BC" w14:textId="77777777" w:rsidTr="00620CD0">
        <w:tc>
          <w:tcPr>
            <w:tcW w:w="3528" w:type="dxa"/>
          </w:tcPr>
          <w:p w14:paraId="1DBA5F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11E77E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1DFB51C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8FB4247" w14:textId="77777777" w:rsidTr="00620CD0">
        <w:tc>
          <w:tcPr>
            <w:tcW w:w="3528" w:type="dxa"/>
          </w:tcPr>
          <w:p w14:paraId="1E33B7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14:paraId="411C62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2776BB5B" w14:textId="77777777" w:rsidTr="00620CD0">
        <w:tc>
          <w:tcPr>
            <w:tcW w:w="3528" w:type="dxa"/>
          </w:tcPr>
          <w:p w14:paraId="5A2A9B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6192" w:type="dxa"/>
          </w:tcPr>
          <w:p w14:paraId="2F8BF6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10FE51AD" w14:textId="77777777"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0790157F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954CBA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  <w:r w:rsidRPr="00261DB4">
        <w:rPr>
          <w:highlight w:val="yellow"/>
        </w:rPr>
        <w:t>/********Skip to next change**********/</w:t>
      </w:r>
    </w:p>
    <w:p w14:paraId="23AD6020" w14:textId="77777777"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1" w:name="_Toc14165796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11"/>
    </w:p>
    <w:p w14:paraId="4D4D7C53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14:paraId="30A747AE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6C2F" w:rsidRPr="00F66C2F" w14:paraId="38758D27" w14:textId="77777777" w:rsidTr="00FC2683">
        <w:tc>
          <w:tcPr>
            <w:tcW w:w="2160" w:type="dxa"/>
          </w:tcPr>
          <w:p w14:paraId="1C75BBA6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BAC962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0A82D5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94A05A9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7C80DE5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C9DA71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ACDE922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F66C2F" w:rsidRPr="00F66C2F" w14:paraId="69453988" w14:textId="77777777" w:rsidTr="00FC2683">
        <w:tc>
          <w:tcPr>
            <w:tcW w:w="2160" w:type="dxa"/>
          </w:tcPr>
          <w:p w14:paraId="10B4D5C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47B020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087C62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698B942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C07E3FB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C1E734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CF999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66C2F" w:rsidRPr="00F66C2F" w14:paraId="5C6CF9BD" w14:textId="77777777" w:rsidTr="00FC2683">
        <w:tc>
          <w:tcPr>
            <w:tcW w:w="2160" w:type="dxa"/>
          </w:tcPr>
          <w:p w14:paraId="1FBD0F45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F66C2F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2FF7D05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E6BF014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E5D8C6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5BA15E5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E6D69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C36E5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14:paraId="510097FC" w14:textId="77777777" w:rsidTr="00FC2683">
        <w:tc>
          <w:tcPr>
            <w:tcW w:w="2160" w:type="dxa"/>
          </w:tcPr>
          <w:p w14:paraId="5BB5A45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26EB841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9F923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B94AC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7F77A037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4A66F3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5C539D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14:paraId="1330A0BA" w14:textId="77777777" w:rsidTr="00FC2683">
        <w:tc>
          <w:tcPr>
            <w:tcW w:w="2160" w:type="dxa"/>
          </w:tcPr>
          <w:p w14:paraId="1ED3723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30D28A3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80E3E93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833CE7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46C47044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13AE67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168D1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14:paraId="2AB8DB59" w14:textId="77777777" w:rsidTr="00FC2683">
        <w:tc>
          <w:tcPr>
            <w:tcW w:w="2160" w:type="dxa"/>
          </w:tcPr>
          <w:p w14:paraId="4B92B77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56955467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9D3DD24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D7933C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C382083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4438E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46C9D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66C2F" w:rsidRPr="00F66C2F" w14:paraId="401F5E09" w14:textId="77777777" w:rsidTr="00FC2683">
        <w:tc>
          <w:tcPr>
            <w:tcW w:w="2160" w:type="dxa"/>
          </w:tcPr>
          <w:p w14:paraId="10C3B44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3EE8FF69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9B2847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64EA0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6C74191D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F45B4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5F9D3A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14:paraId="1CCAF966" w14:textId="77777777" w:rsidTr="00FC2683">
        <w:tc>
          <w:tcPr>
            <w:tcW w:w="2160" w:type="dxa"/>
          </w:tcPr>
          <w:p w14:paraId="0E67604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2EE64C6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40EE55C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81EC9C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55F15FB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DB1AF1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A58AC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66C2F" w:rsidRPr="00F66C2F" w14:paraId="6E7E5727" w14:textId="77777777" w:rsidTr="00FC2683">
        <w:tc>
          <w:tcPr>
            <w:tcW w:w="2160" w:type="dxa"/>
          </w:tcPr>
          <w:p w14:paraId="31CE7B7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en-GB"/>
              </w:rPr>
              <w:t>UE Context Request</w:t>
            </w:r>
          </w:p>
        </w:tc>
        <w:tc>
          <w:tcPr>
            <w:tcW w:w="1080" w:type="dxa"/>
          </w:tcPr>
          <w:p w14:paraId="59648EE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1CA1C1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A55E39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001C9AD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Indicates that a UE context including security information needs to be setup at the NG-RAN.</w:t>
            </w:r>
          </w:p>
        </w:tc>
        <w:tc>
          <w:tcPr>
            <w:tcW w:w="1080" w:type="dxa"/>
          </w:tcPr>
          <w:p w14:paraId="646BC97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1CEB5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66C2F" w:rsidRPr="00F66C2F" w14:paraId="28642E74" w14:textId="77777777" w:rsidTr="00FC2683">
        <w:tc>
          <w:tcPr>
            <w:tcW w:w="2160" w:type="dxa"/>
          </w:tcPr>
          <w:p w14:paraId="7FE2637B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66C2F">
              <w:rPr>
                <w:rFonts w:ascii="Arial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14:paraId="2B0F70AD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A62749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1F933A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1C60182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8A477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CE355ED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</w:tbl>
    <w:p w14:paraId="73DBD746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209AD667" w14:textId="77777777" w:rsidR="008551E3" w:rsidRPr="002D3A7A" w:rsidRDefault="008551E3" w:rsidP="008551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bookmarkStart w:id="12" w:name="_Hlk18042007"/>
      <w:r w:rsidRPr="002D3A7A">
        <w:t xml:space="preserve">Editor’s Note: </w:t>
      </w:r>
      <w:r w:rsidRPr="002D3A7A">
        <w:tab/>
        <w:t>Which reference point is actually impacted (N1, N2)</w:t>
      </w:r>
      <w:r>
        <w:t xml:space="preserve"> by FN-RG authentication</w:t>
      </w:r>
      <w:r w:rsidRPr="002D3A7A">
        <w:t>, and in which way (existing or new IE, message) necessary is FFS).</w:t>
      </w:r>
    </w:p>
    <w:bookmarkEnd w:id="12"/>
    <w:p w14:paraId="1953C17C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328345" w14:textId="77777777"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3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13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14:paraId="7293C604" w14:textId="77777777" w:rsidR="003B5FCA" w:rsidRPr="00D35088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5B1F7F7" w14:textId="760E4468" w:rsidR="008551E3" w:rsidRPr="002D3A7A" w:rsidRDefault="008551E3" w:rsidP="008551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D3A7A">
        <w:lastRenderedPageBreak/>
        <w:t xml:space="preserve">Editor’s Note: </w:t>
      </w:r>
      <w:r w:rsidRPr="002D3A7A">
        <w:tab/>
      </w:r>
      <w:r>
        <w:t>A List of W-AGF may be included by the W-AGF for the SMF to select the UPF. This may not be visible explicitly on NGAP and explicit visibility of respective info in this message FFS.</w:t>
      </w:r>
    </w:p>
    <w:p w14:paraId="2A208ABB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76E467" w14:textId="77777777" w:rsid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4" w:name="_Toc5694397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14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  <w:proofErr w:type="spellStart"/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gNB</w:t>
            </w:r>
            <w:proofErr w:type="spellEnd"/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&gt;&gt;Global 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</w:t>
            </w:r>
            <w:proofErr w:type="spellStart"/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eNB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D8CDB99" w14:textId="77777777"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1FD178E4" w14:textId="502DF3D7" w:rsidR="00F64208" w:rsidRPr="00643E3C" w:rsidRDefault="008551E3" w:rsidP="00643E3C">
      <w:pPr>
        <w:pStyle w:val="EditorsNote"/>
      </w:pPr>
      <w:bookmarkStart w:id="15" w:name="_Hlk18043178"/>
      <w:r w:rsidRPr="00643E3C">
        <w:t>Editor’s Note:</w:t>
      </w:r>
      <w:r w:rsidRPr="00643E3C">
        <w:tab/>
        <w:t>It is FFS whether a TNGF ID, a W-AGF, a TWIF ID needs to be explicitly defined or can be mapped e.g. on other existing (R)AN node IDs.</w:t>
      </w:r>
    </w:p>
    <w:bookmarkEnd w:id="15"/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4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91E54" w:rsidRPr="00891E54" w14:paraId="1D99F7E6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09EC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95752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7C2C0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7110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5D645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891E54" w:rsidRPr="00891E54" w14:paraId="523A0670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7FC6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bCs/>
                <w:iCs/>
                <w:sz w:val="18"/>
                <w:lang w:eastAsia="ja-JP"/>
              </w:rPr>
              <w:t xml:space="preserve">CHOICE </w:t>
            </w:r>
            <w:r w:rsidRPr="00891E54">
              <w:rPr>
                <w:rFonts w:ascii="Arial" w:hAnsi="Arial"/>
                <w:bCs/>
                <w:i/>
                <w:iCs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0BE9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1BE78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4A662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FDE91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744C53C9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E582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MS Mincho" w:hAnsi="Arial"/>
                <w:sz w:val="18"/>
                <w:lang w:val="fr-FR" w:eastAsia="ja-JP"/>
              </w:rPr>
            </w:pPr>
            <w:r w:rsidRPr="00891E54">
              <w:rPr>
                <w:rFonts w:ascii="Arial" w:hAnsi="Arial"/>
                <w:sz w:val="18"/>
                <w:lang w:val="fr-FR" w:eastAsia="ja-JP"/>
              </w:rPr>
              <w:t>&gt;</w:t>
            </w:r>
            <w:r w:rsidRPr="00891E54">
              <w:rPr>
                <w:rFonts w:ascii="Arial" w:hAnsi="Arial"/>
                <w:i/>
                <w:sz w:val="18"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27881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5C341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07F03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56D3A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6542ADCF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740D4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ED3C3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DC5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8FE27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B0F9C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31B26ACF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2CBBE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F274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337F9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091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D6E8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767FB1E0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8499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D6C8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BA7F3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E155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Time Stamp</w:t>
            </w:r>
          </w:p>
          <w:p w14:paraId="457F3B5E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5558C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If received shall be handled as specified in TS 23.502 [10].</w:t>
            </w:r>
          </w:p>
        </w:tc>
      </w:tr>
      <w:tr w:rsidR="00891E54" w:rsidRPr="00891E54" w14:paraId="0D6DA618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7CC4C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</w:t>
            </w:r>
            <w:r w:rsidRPr="00891E54">
              <w:rPr>
                <w:rFonts w:ascii="Arial" w:hAnsi="Arial"/>
                <w:i/>
                <w:sz w:val="18"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54511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85A0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E2CE8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D9BC4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91E54" w:rsidRPr="00891E54" w14:paraId="37463F42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8BC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55AA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1D1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E27A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3C8A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36C3B5AA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997A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904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494B0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8F3C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E3E2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1EEF0B7D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FD8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AB1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47AE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AC22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Time Stamp</w:t>
            </w:r>
          </w:p>
          <w:p w14:paraId="467890F5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E38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If received shall be handled as specified in TS 23.502 [10].</w:t>
            </w:r>
          </w:p>
        </w:tc>
      </w:tr>
      <w:tr w:rsidR="00891E54" w:rsidRPr="00891E54" w14:paraId="0E3A985C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7288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</w:t>
            </w:r>
            <w:r w:rsidRPr="00891E54">
              <w:rPr>
                <w:rFonts w:ascii="Arial" w:hAnsi="Arial"/>
                <w:i/>
                <w:sz w:val="18"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EA71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1054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5259C" w14:textId="77777777" w:rsidR="00891E54" w:rsidRPr="00891E54" w:rsidDel="004E2B20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82E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3C1B5220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3BCFD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61F43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A0FCD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09B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91E54">
              <w:rPr>
                <w:rFonts w:ascii="Arial" w:eastAsia="宋体" w:hAnsi="Arial" w:hint="eastAsia"/>
                <w:sz w:val="18"/>
                <w:lang w:eastAsia="zh-CN"/>
              </w:rPr>
              <w:t xml:space="preserve">Transport Layer Address </w:t>
            </w:r>
          </w:p>
          <w:p w14:paraId="353B381B" w14:textId="77777777" w:rsidR="00891E54" w:rsidRPr="00891E54" w:rsidDel="004E2B20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eastAsia="宋体" w:hAnsi="Arial"/>
                <w:sz w:val="18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4303C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UE's local IP address used to reach the N3IWF</w:t>
            </w:r>
          </w:p>
        </w:tc>
      </w:tr>
      <w:tr w:rsidR="00891E54" w:rsidRPr="00891E54" w14:paraId="32FBC362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77C7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20B8D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1D63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5074D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OCTET STRING</w:t>
            </w:r>
          </w:p>
          <w:p w14:paraId="2535FBB4" w14:textId="77777777" w:rsidR="00891E54" w:rsidRPr="00891E54" w:rsidDel="004E2B20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(SIZE(2))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DCFE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UDP or TCP source port number if NAT is detected.</w:t>
            </w:r>
          </w:p>
        </w:tc>
      </w:tr>
    </w:tbl>
    <w:p w14:paraId="2C9DF263" w14:textId="77777777" w:rsidR="001E41F3" w:rsidRDefault="001E41F3">
      <w:pPr>
        <w:rPr>
          <w:noProof/>
        </w:rPr>
      </w:pPr>
    </w:p>
    <w:p w14:paraId="4B2C131C" w14:textId="5FC6BBB9" w:rsidR="008551E3" w:rsidRPr="002D3A7A" w:rsidRDefault="008551E3" w:rsidP="008551E3">
      <w:pPr>
        <w:pStyle w:val="EditorsNote"/>
      </w:pPr>
      <w:bookmarkStart w:id="16" w:name="_Hlk18043413"/>
      <w:r w:rsidRPr="002D3A7A">
        <w:t>Editor’s Note:</w:t>
      </w:r>
      <w:r w:rsidRPr="002D3A7A">
        <w:tab/>
        <w:t xml:space="preserve">It is FFS whether a </w:t>
      </w:r>
      <w:r>
        <w:t xml:space="preserve">User Location Information relevant for a </w:t>
      </w:r>
      <w:r w:rsidRPr="002D3A7A">
        <w:t>TNGF</w:t>
      </w:r>
      <w:r>
        <w:t>,</w:t>
      </w:r>
      <w:r w:rsidRPr="002D3A7A">
        <w:t xml:space="preserve"> </w:t>
      </w:r>
      <w:proofErr w:type="spellStart"/>
      <w:r>
        <w:t>a</w:t>
      </w:r>
      <w:r w:rsidRPr="002D3A7A">
        <w:t>W</w:t>
      </w:r>
      <w:proofErr w:type="spellEnd"/>
      <w:r w:rsidRPr="002D3A7A">
        <w:t xml:space="preserve">-AGF, a TWIF ID needs to be explicitly defined or can be mapped e.g. on other existing </w:t>
      </w:r>
      <w:r>
        <w:t>NGAP IEs, whether it needs to be defined in NGAP and whether a single IE wouldn’t be sufficient.</w:t>
      </w:r>
    </w:p>
    <w:bookmarkEnd w:id="16"/>
    <w:p w14:paraId="42689396" w14:textId="77777777" w:rsidR="00182DFF" w:rsidRDefault="00182DFF">
      <w:pPr>
        <w:rPr>
          <w:noProof/>
        </w:rPr>
      </w:pPr>
    </w:p>
    <w:p w14:paraId="40F2B03E" w14:textId="77777777" w:rsidR="00182DFF" w:rsidRDefault="00182DFF">
      <w:r w:rsidRPr="00261DB4">
        <w:rPr>
          <w:highlight w:val="yellow"/>
        </w:rPr>
        <w:t>/********Skip to next change**********/</w:t>
      </w:r>
    </w:p>
    <w:p w14:paraId="396010B1" w14:textId="77777777" w:rsidR="000F4080" w:rsidRDefault="000F4080"/>
    <w:p w14:paraId="356D2BCC" w14:textId="77777777" w:rsidR="000F4080" w:rsidRDefault="000F4080"/>
    <w:p w14:paraId="3835EE40" w14:textId="77777777" w:rsidR="000F4080" w:rsidRDefault="000F4080"/>
    <w:p w14:paraId="0801EF7C" w14:textId="77777777" w:rsidR="00654A40" w:rsidRPr="00654A40" w:rsidRDefault="00654A40" w:rsidP="00654A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7" w:name="_Toc5694552"/>
      <w:r w:rsidRPr="00654A40">
        <w:rPr>
          <w:rFonts w:ascii="Arial" w:hAnsi="Arial"/>
          <w:sz w:val="24"/>
          <w:lang w:eastAsia="en-GB"/>
        </w:rPr>
        <w:t>9.3.4.1</w:t>
      </w:r>
      <w:r w:rsidRPr="00654A40">
        <w:rPr>
          <w:rFonts w:ascii="Arial" w:hAnsi="Arial"/>
          <w:sz w:val="24"/>
          <w:lang w:eastAsia="en-GB"/>
        </w:rPr>
        <w:tab/>
        <w:t>PDU Session Resource Setup Request Transfer</w:t>
      </w:r>
      <w:bookmarkEnd w:id="17"/>
    </w:p>
    <w:p w14:paraId="4D4D208B" w14:textId="77777777" w:rsidR="00654A40" w:rsidRPr="00654A40" w:rsidRDefault="00654A40" w:rsidP="00654A4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54A40">
        <w:rPr>
          <w:lang w:eastAsia="en-GB"/>
        </w:rPr>
        <w:t>This IE is transparent to the AMF.</w:t>
      </w:r>
    </w:p>
    <w:tbl>
      <w:tblPr>
        <w:tblW w:w="97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4"/>
        <w:gridCol w:w="1082"/>
        <w:gridCol w:w="1082"/>
        <w:gridCol w:w="1515"/>
        <w:gridCol w:w="1728"/>
        <w:gridCol w:w="1080"/>
        <w:gridCol w:w="1080"/>
      </w:tblGrid>
      <w:tr w:rsidR="00654A40" w:rsidRPr="00654A40" w14:paraId="4D491F85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4CB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CDC2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72CD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0EE5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3AA9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4C93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5B72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54A40" w:rsidRPr="00654A40" w14:paraId="2431118B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1BDE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D25E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4E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909A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1DA3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 xml:space="preserve">This IE shall be present when at least one Non-GBR </w:t>
            </w:r>
            <w:proofErr w:type="spellStart"/>
            <w:r w:rsidRPr="00654A40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654A40">
              <w:rPr>
                <w:rFonts w:ascii="Arial" w:hAnsi="Arial"/>
                <w:sz w:val="18"/>
                <w:lang w:eastAsia="ja-JP"/>
              </w:rPr>
              <w:t xml:space="preserve"> flow is being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F12C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0198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4160DB68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B593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UL NG-U UP TNL Information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8518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88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CE1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4F8F7EF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2C7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654A40">
              <w:rPr>
                <w:rFonts w:ascii="Arial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5CD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438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1782AD1A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EE1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 xml:space="preserve">Additional UL NG-U UP TNL Information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2A803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70E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B2FE4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UP Transport Layer Information List</w:t>
            </w:r>
          </w:p>
          <w:p w14:paraId="27793AF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7AFE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33A4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D97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44F78125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78B4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zh-CN"/>
              </w:rPr>
              <w:t>Data Forwarding Not Possible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D0B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40A37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B9D2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D7EF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IE </w:t>
            </w:r>
            <w:r w:rsidRPr="00654A40">
              <w:rPr>
                <w:rFonts w:ascii="Arial" w:hAnsi="Arial"/>
                <w:sz w:val="18"/>
                <w:lang w:eastAsia="ja-JP"/>
              </w:rPr>
              <w:t>may be present in case of HANDOVER</w:t>
            </w:r>
            <w:r w:rsidRPr="00654A4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REQUEST message and shall be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7CC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CB4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3E2C2EBE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346B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CDC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39A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D17F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C04B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B7D8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8E98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3B3D694D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FA7A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F0C9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4063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8FD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EF47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479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582B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1C0B7B6F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763B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Network Instance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854F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F34C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B56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0D0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CD9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E1F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0D5D7654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0193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proofErr w:type="spellStart"/>
            <w:r w:rsidRPr="00654A40">
              <w:rPr>
                <w:rFonts w:ascii="Arial" w:eastAsia="Batang" w:hAnsi="Arial"/>
                <w:b/>
                <w:bCs/>
                <w:sz w:val="18"/>
                <w:lang w:eastAsia="ja-JP"/>
              </w:rPr>
              <w:t>QoS</w:t>
            </w:r>
            <w:proofErr w:type="spellEnd"/>
            <w:r w:rsidRPr="00654A40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Flow Setup Request List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63B5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E19C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654A40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E2C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F21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0617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80DD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0D98C568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386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1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b/>
                <w:sz w:val="18"/>
                <w:lang w:eastAsia="ja-JP"/>
              </w:rPr>
              <w:t>&gt;</w:t>
            </w:r>
            <w:proofErr w:type="spellStart"/>
            <w:r w:rsidRPr="00654A40">
              <w:rPr>
                <w:rFonts w:ascii="Arial" w:eastAsia="Batang" w:hAnsi="Arial"/>
                <w:b/>
                <w:sz w:val="18"/>
                <w:lang w:eastAsia="ja-JP"/>
              </w:rPr>
              <w:t>QoS</w:t>
            </w:r>
            <w:proofErr w:type="spellEnd"/>
            <w:r w:rsidRPr="00654A40">
              <w:rPr>
                <w:rFonts w:ascii="Arial" w:eastAsia="Batang" w:hAnsi="Arial"/>
                <w:b/>
                <w:sz w:val="18"/>
                <w:lang w:eastAsia="ja-JP"/>
              </w:rPr>
              <w:t xml:space="preserve"> Flow Setup Request Item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90A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0F5C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  <w:r w:rsidRPr="00654A4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654A4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654A4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0FF8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4E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BFAA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B1E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4A40" w:rsidRPr="00654A40" w14:paraId="1591B05C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D0F7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654A40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654A40">
              <w:rPr>
                <w:rFonts w:ascii="Arial" w:eastAsia="Batang" w:hAnsi="Arial"/>
                <w:sz w:val="18"/>
                <w:lang w:eastAsia="ja-JP"/>
              </w:rPr>
              <w:t xml:space="preserve"> Flow </w:t>
            </w:r>
            <w:r w:rsidRPr="00654A40">
              <w:rPr>
                <w:rFonts w:ascii="Arial" w:hAnsi="Arial"/>
                <w:sz w:val="18"/>
                <w:lang w:eastAsia="ja-JP"/>
              </w:rPr>
              <w:t>Identifier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77B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5A4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35C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BAD4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13B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E58A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4A40" w:rsidRPr="00654A40" w14:paraId="7697F645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690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654A40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654A40">
              <w:rPr>
                <w:rFonts w:ascii="Arial" w:eastAsia="Batang" w:hAnsi="Arial"/>
                <w:sz w:val="18"/>
                <w:lang w:eastAsia="ja-JP"/>
              </w:rPr>
              <w:t xml:space="preserve"> Flow Level</w:t>
            </w:r>
            <w:r w:rsidRPr="00654A40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654A40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654A40">
              <w:rPr>
                <w:rFonts w:ascii="Arial" w:hAnsi="Arial"/>
                <w:sz w:val="18"/>
                <w:lang w:eastAsia="ja-JP"/>
              </w:rPr>
              <w:t xml:space="preserve"> Parameters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0BF4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5925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C18C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0149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16CC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82AD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4A40" w:rsidRPr="00654A40" w14:paraId="1557FD93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A39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885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12B9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27FC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D43A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7B35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5453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E45AF" w:rsidRPr="00654A40" w14:paraId="64B98272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A8F9" w14:textId="5DCD22B5" w:rsidR="004E45AF" w:rsidRPr="00654A40" w:rsidRDefault="004E45AF" w:rsidP="006C5D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379E" w14:textId="21B9668D" w:rsidR="004E45AF" w:rsidRPr="00654A40" w:rsidRDefault="004E45AF" w:rsidP="004E45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640" w14:textId="77777777" w:rsidR="004E45AF" w:rsidRPr="00654A40" w:rsidRDefault="004E45AF" w:rsidP="004E45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4486" w14:textId="10CDE0DF" w:rsidR="004E45AF" w:rsidRPr="00654A40" w:rsidRDefault="004E45AF" w:rsidP="004E45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A944" w14:textId="39F54A95" w:rsidR="004E45AF" w:rsidRPr="00654A40" w:rsidRDefault="004E45AF" w:rsidP="00C66A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4E59" w14:textId="123B0B8D" w:rsidR="004E45AF" w:rsidRPr="00654A40" w:rsidRDefault="004E45AF" w:rsidP="004E45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9276" w14:textId="18CBC70C" w:rsidR="004E45AF" w:rsidRPr="00654A40" w:rsidRDefault="004E45AF" w:rsidP="004E45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3BCE377D" w14:textId="77777777" w:rsidR="00654A40" w:rsidRPr="00654A40" w:rsidRDefault="00654A40" w:rsidP="00654A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54A40" w:rsidRPr="00654A40" w14:paraId="10A55879" w14:textId="77777777" w:rsidTr="00620CD0">
        <w:tc>
          <w:tcPr>
            <w:tcW w:w="3528" w:type="dxa"/>
          </w:tcPr>
          <w:p w14:paraId="71339BB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3E98522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54A40" w:rsidRPr="00654A40" w14:paraId="1BF1CD25" w14:textId="77777777" w:rsidTr="00620CD0">
        <w:tc>
          <w:tcPr>
            <w:tcW w:w="3528" w:type="dxa"/>
          </w:tcPr>
          <w:p w14:paraId="323FDBBF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654A40">
              <w:rPr>
                <w:rFonts w:ascii="Arial" w:hAnsi="Arial"/>
                <w:sz w:val="18"/>
                <w:lang w:eastAsia="ja-JP"/>
              </w:rPr>
              <w:t>maxnoof</w:t>
            </w:r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56DDF44B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proofErr w:type="spellStart"/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 xml:space="preserve"> flow</w:t>
            </w:r>
            <w:r w:rsidRPr="00654A40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654A40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654A40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654A4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654A40">
              <w:rPr>
                <w:rFonts w:ascii="Arial" w:eastAsia="宋体" w:hAnsi="Arial"/>
                <w:sz w:val="18"/>
                <w:lang w:eastAsia="zh-CN"/>
              </w:rPr>
              <w:t>64</w:t>
            </w:r>
            <w:r w:rsidRPr="00654A4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2657CD80" w14:textId="77777777" w:rsidR="00182DFF" w:rsidRDefault="00182DFF"/>
    <w:p w14:paraId="11735ECD" w14:textId="77777777" w:rsidR="00182DFF" w:rsidRDefault="00182DFF"/>
    <w:p w14:paraId="120893E6" w14:textId="77777777" w:rsidR="006945B6" w:rsidRDefault="006945B6"/>
    <w:p w14:paraId="6E1EA596" w14:textId="77777777" w:rsidR="00182DFF" w:rsidRDefault="00182DFF">
      <w:r w:rsidRPr="00261DB4">
        <w:rPr>
          <w:highlight w:val="yellow"/>
        </w:rPr>
        <w:t>/********Skip to next change**********/</w:t>
      </w:r>
    </w:p>
    <w:p w14:paraId="28C34CD3" w14:textId="77777777" w:rsidR="00482C2C" w:rsidRPr="00482C2C" w:rsidRDefault="00482C2C" w:rsidP="00482C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8" w:name="_Toc5694554"/>
      <w:r w:rsidRPr="00482C2C">
        <w:rPr>
          <w:rFonts w:ascii="Arial" w:hAnsi="Arial"/>
          <w:sz w:val="24"/>
          <w:lang w:eastAsia="en-GB"/>
        </w:rPr>
        <w:t>9.3.4.3</w:t>
      </w:r>
      <w:r w:rsidRPr="00482C2C">
        <w:rPr>
          <w:rFonts w:ascii="Arial" w:hAnsi="Arial"/>
          <w:sz w:val="24"/>
          <w:lang w:eastAsia="en-GB"/>
        </w:rPr>
        <w:tab/>
        <w:t>PDU Session Resource Modify Request Transfer</w:t>
      </w:r>
      <w:bookmarkEnd w:id="18"/>
    </w:p>
    <w:p w14:paraId="676712B1" w14:textId="77777777" w:rsidR="00482C2C" w:rsidRPr="00482C2C" w:rsidRDefault="00482C2C" w:rsidP="00482C2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82C2C">
        <w:rPr>
          <w:lang w:eastAsia="en-GB"/>
        </w:rPr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82C2C" w:rsidRPr="00482C2C" w14:paraId="50A7AF6D" w14:textId="77777777" w:rsidTr="00620CD0">
        <w:tc>
          <w:tcPr>
            <w:tcW w:w="2160" w:type="dxa"/>
          </w:tcPr>
          <w:p w14:paraId="7844FA8C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94CBC6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E58D4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4696A9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2A99CA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C5AB50D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EE05EF6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82C2C" w:rsidRPr="00482C2C" w14:paraId="00E34BDC" w14:textId="77777777" w:rsidTr="00620CD0">
        <w:tc>
          <w:tcPr>
            <w:tcW w:w="2160" w:type="dxa"/>
          </w:tcPr>
          <w:p w14:paraId="4C01BAF2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14:paraId="796DA14A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D189B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9E339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</w:tcPr>
          <w:p w14:paraId="522DDB2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3E5DCF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A1AFD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82C2C" w:rsidRPr="00482C2C" w14:paraId="69F456B6" w14:textId="77777777" w:rsidTr="00620CD0">
        <w:tc>
          <w:tcPr>
            <w:tcW w:w="2160" w:type="dxa"/>
          </w:tcPr>
          <w:p w14:paraId="2AE1E35B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>UL NG-U UP TNL Modify List</w:t>
            </w:r>
          </w:p>
        </w:tc>
        <w:tc>
          <w:tcPr>
            <w:tcW w:w="1080" w:type="dxa"/>
          </w:tcPr>
          <w:p w14:paraId="36DBE8E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820EB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82C2C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17C48B7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7FE8F7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D19861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CF68C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82C2C" w:rsidRPr="00482C2C" w14:paraId="5B3269DC" w14:textId="77777777" w:rsidTr="00620CD0">
        <w:tc>
          <w:tcPr>
            <w:tcW w:w="2160" w:type="dxa"/>
          </w:tcPr>
          <w:p w14:paraId="5DAF86F1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>&gt;UL NG-U UP TNL Modify Item</w:t>
            </w:r>
          </w:p>
        </w:tc>
        <w:tc>
          <w:tcPr>
            <w:tcW w:w="1080" w:type="dxa"/>
          </w:tcPr>
          <w:p w14:paraId="31D8C1F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94EDBA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82C2C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482C2C">
              <w:rPr>
                <w:rFonts w:ascii="Arial" w:hAnsi="Arial"/>
                <w:i/>
                <w:sz w:val="18"/>
                <w:lang w:eastAsia="ja-JP"/>
              </w:rPr>
              <w:t>maxnoofMultiConnectivity</w:t>
            </w:r>
            <w:proofErr w:type="spellEnd"/>
            <w:r w:rsidRPr="00482C2C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370D4BB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A9DF3C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9F18E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A8C15F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82C2C" w:rsidRPr="00482C2C" w14:paraId="31BE84C1" w14:textId="77777777" w:rsidTr="00620CD0">
        <w:tc>
          <w:tcPr>
            <w:tcW w:w="2160" w:type="dxa"/>
          </w:tcPr>
          <w:p w14:paraId="3813F65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&gt;&gt;UL NG-U UP TNL Information</w:t>
            </w:r>
          </w:p>
        </w:tc>
        <w:tc>
          <w:tcPr>
            <w:tcW w:w="1080" w:type="dxa"/>
          </w:tcPr>
          <w:p w14:paraId="70DD2949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85C7A2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A488444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4B070CA1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687C53ED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04ACAA54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F0F1C5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82C2C" w:rsidRPr="00482C2C" w14:paraId="3AE49BAA" w14:textId="77777777" w:rsidTr="00620CD0">
        <w:tc>
          <w:tcPr>
            <w:tcW w:w="2160" w:type="dxa"/>
          </w:tcPr>
          <w:p w14:paraId="74F7A977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&gt;&gt;DL NG-U UP TNL Information</w:t>
            </w:r>
          </w:p>
        </w:tc>
        <w:tc>
          <w:tcPr>
            <w:tcW w:w="1080" w:type="dxa"/>
          </w:tcPr>
          <w:p w14:paraId="5C2D33C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D27B1A8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6D75081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D380982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39D16CE2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324AFDD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1F8A528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82C2C" w:rsidRPr="00482C2C" w14:paraId="10765F9F" w14:textId="77777777" w:rsidTr="00620CD0">
        <w:tc>
          <w:tcPr>
            <w:tcW w:w="2160" w:type="dxa"/>
          </w:tcPr>
          <w:p w14:paraId="6F34A212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513A9129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EDFBF37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B77B57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9.3.1.113</w:t>
            </w:r>
          </w:p>
        </w:tc>
        <w:tc>
          <w:tcPr>
            <w:tcW w:w="1728" w:type="dxa"/>
          </w:tcPr>
          <w:p w14:paraId="3203BB0F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42BEB11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E5C2F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82C2C" w:rsidRPr="00482C2C" w14:paraId="24D70A72" w14:textId="77777777" w:rsidTr="00620CD0">
        <w:tc>
          <w:tcPr>
            <w:tcW w:w="2160" w:type="dxa"/>
          </w:tcPr>
          <w:p w14:paraId="283F05F8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proofErr w:type="spellStart"/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>QoS</w:t>
            </w:r>
            <w:proofErr w:type="spellEnd"/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 xml:space="preserve"> Flow Add or Modify Request List</w:t>
            </w:r>
          </w:p>
        </w:tc>
        <w:tc>
          <w:tcPr>
            <w:tcW w:w="1080" w:type="dxa"/>
          </w:tcPr>
          <w:p w14:paraId="14D4BF3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0B80C0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82C2C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FB13B3B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D3A4176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EE55F6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648F37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82C2C" w:rsidRPr="00482C2C" w14:paraId="419B4581" w14:textId="77777777" w:rsidTr="00620CD0">
        <w:tc>
          <w:tcPr>
            <w:tcW w:w="2160" w:type="dxa"/>
          </w:tcPr>
          <w:p w14:paraId="68B88C9B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>&gt;</w:t>
            </w:r>
            <w:proofErr w:type="spellStart"/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>QoS</w:t>
            </w:r>
            <w:proofErr w:type="spellEnd"/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 xml:space="preserve"> Flow Add or Modify Request Item</w:t>
            </w:r>
          </w:p>
        </w:tc>
        <w:tc>
          <w:tcPr>
            <w:tcW w:w="1080" w:type="dxa"/>
          </w:tcPr>
          <w:p w14:paraId="0AF7044F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16CF0B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82C2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482C2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482C2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B5A6D4D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71FE2E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4FF5FC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F9C7E04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82C2C" w:rsidRPr="00482C2C" w14:paraId="2C3A65A4" w14:textId="77777777" w:rsidTr="00620CD0">
        <w:tc>
          <w:tcPr>
            <w:tcW w:w="2160" w:type="dxa"/>
          </w:tcPr>
          <w:p w14:paraId="7CC64ED6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482C2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482C2C">
              <w:rPr>
                <w:rFonts w:ascii="Arial" w:eastAsia="Batang" w:hAnsi="Arial"/>
                <w:sz w:val="18"/>
                <w:lang w:eastAsia="ja-JP"/>
              </w:rPr>
              <w:t xml:space="preserve"> Flow </w:t>
            </w:r>
            <w:r w:rsidRPr="00482C2C">
              <w:rPr>
                <w:rFonts w:ascii="Arial" w:hAnsi="Arial"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ECB53F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960031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64631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9.3.1.51</w:t>
            </w:r>
          </w:p>
        </w:tc>
        <w:tc>
          <w:tcPr>
            <w:tcW w:w="1728" w:type="dxa"/>
          </w:tcPr>
          <w:p w14:paraId="2D39AD31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B5E9C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5D52007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82C2C" w:rsidRPr="00482C2C" w14:paraId="1FB9B269" w14:textId="77777777" w:rsidTr="00620CD0">
        <w:tc>
          <w:tcPr>
            <w:tcW w:w="2160" w:type="dxa"/>
          </w:tcPr>
          <w:p w14:paraId="575A07CA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482C2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482C2C">
              <w:rPr>
                <w:rFonts w:ascii="Arial" w:eastAsia="Batang" w:hAnsi="Arial"/>
                <w:sz w:val="18"/>
                <w:lang w:eastAsia="ja-JP"/>
              </w:rPr>
              <w:t xml:space="preserve"> Flow Level </w:t>
            </w:r>
            <w:proofErr w:type="spellStart"/>
            <w:r w:rsidRPr="00482C2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482C2C">
              <w:rPr>
                <w:rFonts w:ascii="Arial" w:eastAsia="Batang" w:hAnsi="Arial"/>
                <w:sz w:val="18"/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33E9A79A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5CF82E8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DDCE7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C461F9D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37C451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B73420C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82C2C" w:rsidRPr="00482C2C" w14:paraId="067D84BE" w14:textId="77777777" w:rsidTr="00620CD0">
        <w:tc>
          <w:tcPr>
            <w:tcW w:w="2160" w:type="dxa"/>
          </w:tcPr>
          <w:p w14:paraId="31FE16C6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7BBC7F58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96E55DF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E10C1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9.3.2.3</w:t>
            </w:r>
          </w:p>
        </w:tc>
        <w:tc>
          <w:tcPr>
            <w:tcW w:w="1728" w:type="dxa"/>
          </w:tcPr>
          <w:p w14:paraId="1C991A5C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94ECA7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447831B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82C2C" w:rsidRPr="00482C2C" w14:paraId="38096EF7" w14:textId="77777777" w:rsidTr="00620CD0">
        <w:tc>
          <w:tcPr>
            <w:tcW w:w="2160" w:type="dxa"/>
          </w:tcPr>
          <w:p w14:paraId="185A300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proofErr w:type="spellStart"/>
            <w:r w:rsidRPr="00482C2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482C2C">
              <w:rPr>
                <w:rFonts w:ascii="Arial" w:eastAsia="Batang" w:hAnsi="Arial"/>
                <w:sz w:val="18"/>
                <w:lang w:eastAsia="ja-JP"/>
              </w:rPr>
              <w:t xml:space="preserve"> Flow to Release List</w:t>
            </w:r>
          </w:p>
        </w:tc>
        <w:tc>
          <w:tcPr>
            <w:tcW w:w="1080" w:type="dxa"/>
          </w:tcPr>
          <w:p w14:paraId="56F0A566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0630BD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88B81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82C2C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482C2C">
              <w:rPr>
                <w:rFonts w:ascii="Arial" w:hAnsi="Arial"/>
                <w:sz w:val="18"/>
                <w:lang w:eastAsia="ja-JP"/>
              </w:rPr>
              <w:t xml:space="preserve"> Flow List with Cause</w:t>
            </w:r>
          </w:p>
          <w:p w14:paraId="710A7C94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9.3.1.13</w:t>
            </w:r>
          </w:p>
        </w:tc>
        <w:tc>
          <w:tcPr>
            <w:tcW w:w="1728" w:type="dxa"/>
          </w:tcPr>
          <w:p w14:paraId="3A5A252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4F94CB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0C0ADD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82C2C" w:rsidRPr="00482C2C" w14:paraId="67258476" w14:textId="77777777" w:rsidTr="00620CD0">
        <w:tc>
          <w:tcPr>
            <w:tcW w:w="2160" w:type="dxa"/>
          </w:tcPr>
          <w:p w14:paraId="5CF2D9C9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Additional UL NG-U UP TNL Information</w:t>
            </w:r>
          </w:p>
        </w:tc>
        <w:tc>
          <w:tcPr>
            <w:tcW w:w="1080" w:type="dxa"/>
          </w:tcPr>
          <w:p w14:paraId="6B99EEF9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71C96F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496E48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UP Transport Layer Information List</w:t>
            </w:r>
          </w:p>
          <w:p w14:paraId="47189A8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9.3.2.12</w:t>
            </w:r>
          </w:p>
        </w:tc>
        <w:tc>
          <w:tcPr>
            <w:tcW w:w="1728" w:type="dxa"/>
          </w:tcPr>
          <w:p w14:paraId="15ECBC68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36049E5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3AA6FF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AE2177" w:rsidRPr="00482C2C" w14:paraId="20EDA48B" w14:textId="77777777" w:rsidTr="00620CD0">
        <w:tc>
          <w:tcPr>
            <w:tcW w:w="2160" w:type="dxa"/>
          </w:tcPr>
          <w:p w14:paraId="25579E6D" w14:textId="1D4F45E7"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65833B" w14:textId="05396ED6"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683ACA" w14:textId="77777777"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A40E60" w14:textId="3DE6113C"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FC88584" w14:textId="03D63C49"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B6F08C" w14:textId="4CD3759D"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36EB4C" w14:textId="1A68C4E4"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57CE2B7B" w14:textId="77777777" w:rsidR="00482C2C" w:rsidRPr="00482C2C" w:rsidRDefault="00482C2C" w:rsidP="00482C2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482C2C" w:rsidRPr="00482C2C" w14:paraId="77FE296F" w14:textId="77777777" w:rsidTr="00620CD0">
        <w:tc>
          <w:tcPr>
            <w:tcW w:w="3204" w:type="dxa"/>
          </w:tcPr>
          <w:p w14:paraId="1B66F65C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6" w:type="dxa"/>
          </w:tcPr>
          <w:p w14:paraId="5805F7B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82C2C" w:rsidRPr="00482C2C" w14:paraId="2FD8335A" w14:textId="77777777" w:rsidTr="00620CD0">
        <w:tc>
          <w:tcPr>
            <w:tcW w:w="3204" w:type="dxa"/>
          </w:tcPr>
          <w:p w14:paraId="6C88795D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82C2C">
              <w:rPr>
                <w:rFonts w:ascii="Arial" w:hAnsi="Arial"/>
                <w:sz w:val="18"/>
                <w:lang w:eastAsia="ja-JP"/>
              </w:rPr>
              <w:t>maxnoof</w:t>
            </w: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6516" w:type="dxa"/>
          </w:tcPr>
          <w:p w14:paraId="4AA4D04F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proofErr w:type="spellStart"/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 xml:space="preserve"> flow</w:t>
            </w:r>
            <w:r w:rsidRPr="00482C2C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482C2C">
              <w:rPr>
                <w:rFonts w:ascii="Arial" w:eastAsia="宋体" w:hAnsi="Arial"/>
                <w:sz w:val="18"/>
                <w:lang w:eastAsia="zh-CN"/>
              </w:rPr>
              <w:t>64</w:t>
            </w:r>
            <w:r w:rsidRPr="00482C2C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482C2C" w:rsidRPr="00482C2C" w14:paraId="1D192A9C" w14:textId="77777777" w:rsidTr="00620CD0">
        <w:tc>
          <w:tcPr>
            <w:tcW w:w="3204" w:type="dxa"/>
          </w:tcPr>
          <w:p w14:paraId="1436D692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82C2C">
              <w:rPr>
                <w:rFonts w:ascii="Arial" w:hAnsi="Arial"/>
                <w:sz w:val="18"/>
                <w:lang w:eastAsia="ja-JP"/>
              </w:rPr>
              <w:t>m</w:t>
            </w:r>
            <w:r w:rsidRPr="00482C2C">
              <w:rPr>
                <w:rFonts w:ascii="Arial" w:eastAsia="宋体" w:hAnsi="Arial"/>
                <w:sz w:val="18"/>
                <w:lang w:eastAsia="zh-CN"/>
              </w:rPr>
              <w:t>axnoofMultiConnectivity</w:t>
            </w:r>
            <w:proofErr w:type="spellEnd"/>
          </w:p>
        </w:tc>
        <w:tc>
          <w:tcPr>
            <w:tcW w:w="6516" w:type="dxa"/>
          </w:tcPr>
          <w:p w14:paraId="16D24E79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482C2C">
              <w:rPr>
                <w:rFonts w:ascii="Arial" w:eastAsia="宋体" w:hAnsi="Arial"/>
                <w:sz w:val="18"/>
                <w:lang w:eastAsia="zh-CN"/>
              </w:rPr>
              <w:t>connectivity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for a UE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482C2C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482C2C">
              <w:rPr>
                <w:rFonts w:ascii="Arial" w:hAnsi="Arial"/>
                <w:sz w:val="18"/>
                <w:lang w:eastAsia="ja-JP"/>
              </w:rPr>
              <w:t>. The current version of the specification supports up to 2 connectivity.</w:t>
            </w:r>
          </w:p>
        </w:tc>
      </w:tr>
    </w:tbl>
    <w:p w14:paraId="6984746B" w14:textId="77777777" w:rsidR="00482C2C" w:rsidRPr="00482C2C" w:rsidRDefault="00482C2C" w:rsidP="00482C2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9730D3B" w14:textId="77777777" w:rsidR="00182DFF" w:rsidRDefault="00182DFF"/>
    <w:p w14:paraId="6DCF5A89" w14:textId="77777777" w:rsidR="00182DFF" w:rsidRDefault="00182DFF">
      <w:bookmarkStart w:id="19" w:name="OLE_LINK19"/>
      <w:r w:rsidRPr="00261DB4">
        <w:rPr>
          <w:highlight w:val="yellow"/>
        </w:rPr>
        <w:t>/********Skip to next change**********/</w:t>
      </w:r>
      <w:bookmarkEnd w:id="19"/>
    </w:p>
    <w:p w14:paraId="2E741376" w14:textId="77777777" w:rsidR="00010A58" w:rsidRDefault="00010A58"/>
    <w:p w14:paraId="361B6598" w14:textId="77777777" w:rsidR="007E35CA" w:rsidRDefault="007E35CA"/>
    <w:p w14:paraId="541535E2" w14:textId="77777777" w:rsidR="007E35CA" w:rsidRDefault="007E35CA"/>
    <w:p w14:paraId="4CC10BBF" w14:textId="77777777" w:rsidR="00010A58" w:rsidRDefault="00010A58">
      <w:r w:rsidRPr="00261DB4">
        <w:rPr>
          <w:highlight w:val="yellow"/>
        </w:rPr>
        <w:t>/********Skip to next change**********/</w:t>
      </w:r>
    </w:p>
    <w:p w14:paraId="24EC86C4" w14:textId="77777777" w:rsidR="007E35CA" w:rsidRDefault="007E35CA"/>
    <w:p w14:paraId="20FAC1A8" w14:textId="77777777" w:rsidR="00010A58" w:rsidRPr="00010A58" w:rsidRDefault="00010A58" w:rsidP="00010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bookmarkStart w:id="20" w:name="_Toc5694449"/>
      <w:r w:rsidRPr="00010A58">
        <w:rPr>
          <w:rFonts w:ascii="Arial" w:eastAsia="Batang" w:hAnsi="Arial"/>
          <w:sz w:val="24"/>
          <w:lang w:eastAsia="en-GB"/>
        </w:rPr>
        <w:lastRenderedPageBreak/>
        <w:t>9.3.1.</w:t>
      </w:r>
      <w:r>
        <w:rPr>
          <w:rFonts w:ascii="Arial" w:eastAsia="Batang" w:hAnsi="Arial"/>
          <w:sz w:val="24"/>
          <w:lang w:eastAsia="en-GB"/>
        </w:rPr>
        <w:t>yy</w:t>
      </w:r>
      <w:r w:rsidRPr="00010A58">
        <w:rPr>
          <w:rFonts w:ascii="Arial" w:eastAsia="Batang" w:hAnsi="Arial"/>
          <w:sz w:val="24"/>
          <w:lang w:eastAsia="en-GB"/>
        </w:rPr>
        <w:tab/>
      </w:r>
      <w:r w:rsidRPr="00010A58">
        <w:rPr>
          <w:rFonts w:ascii="Arial" w:hAnsi="Arial"/>
          <w:sz w:val="24"/>
          <w:lang w:eastAsia="en-GB"/>
        </w:rPr>
        <w:t xml:space="preserve">Global </w:t>
      </w:r>
      <w:r w:rsidR="00DF5633">
        <w:rPr>
          <w:rFonts w:ascii="Arial" w:hAnsi="Arial"/>
          <w:sz w:val="24"/>
          <w:lang w:eastAsia="en-GB"/>
        </w:rPr>
        <w:t>TNGF</w:t>
      </w:r>
      <w:r w:rsidRPr="00010A58">
        <w:rPr>
          <w:rFonts w:ascii="Arial" w:hAnsi="Arial"/>
          <w:sz w:val="24"/>
          <w:lang w:eastAsia="en-GB"/>
        </w:rPr>
        <w:t xml:space="preserve"> ID</w:t>
      </w:r>
      <w:bookmarkEnd w:id="20"/>
    </w:p>
    <w:p w14:paraId="4EE40333" w14:textId="77777777" w:rsidR="00010A58" w:rsidRPr="00010A58" w:rsidRDefault="00010A58" w:rsidP="00010A5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10A58">
        <w:rPr>
          <w:lang w:eastAsia="en-GB"/>
        </w:rPr>
        <w:t xml:space="preserve">This IE is used to globally identify </w:t>
      </w:r>
      <w:r w:rsidR="00DF5633">
        <w:rPr>
          <w:lang w:eastAsia="en-GB"/>
        </w:rPr>
        <w:t>a</w:t>
      </w:r>
      <w:r w:rsidRPr="00010A58">
        <w:rPr>
          <w:lang w:eastAsia="en-GB"/>
        </w:rPr>
        <w:t xml:space="preserve"> </w:t>
      </w:r>
      <w:r w:rsidR="00DF5633">
        <w:rPr>
          <w:lang w:eastAsia="en-GB"/>
        </w:rPr>
        <w:t>TNGF</w:t>
      </w:r>
      <w:r w:rsidRPr="00010A58">
        <w:rPr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0A58" w:rsidRPr="00010A58" w14:paraId="74C375AD" w14:textId="77777777" w:rsidTr="00FC2683">
        <w:tc>
          <w:tcPr>
            <w:tcW w:w="2448" w:type="dxa"/>
          </w:tcPr>
          <w:p w14:paraId="1C5BAC1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E501A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37C8E8E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C7583D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350FB3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010A58" w:rsidRPr="00010A58" w14:paraId="65128311" w14:textId="77777777" w:rsidTr="00FC2683">
        <w:tc>
          <w:tcPr>
            <w:tcW w:w="2448" w:type="dxa"/>
          </w:tcPr>
          <w:p w14:paraId="09866D3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PLMN</w:t>
            </w:r>
            <w:r w:rsidRPr="00010A58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010A58">
              <w:rPr>
                <w:rFonts w:ascii="Arial" w:hAnsi="Arial" w:cs="Arial"/>
                <w:sz w:val="18"/>
                <w:lang w:eastAsia="ja-JP"/>
              </w:rPr>
              <w:t>Identity</w:t>
            </w:r>
          </w:p>
        </w:tc>
        <w:tc>
          <w:tcPr>
            <w:tcW w:w="1080" w:type="dxa"/>
          </w:tcPr>
          <w:p w14:paraId="05191BD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F4D0149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3717A0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10A58"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2880" w:type="dxa"/>
          </w:tcPr>
          <w:p w14:paraId="3492214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28B7A3BE" w14:textId="77777777" w:rsidTr="00FC2683">
        <w:tc>
          <w:tcPr>
            <w:tcW w:w="2448" w:type="dxa"/>
          </w:tcPr>
          <w:p w14:paraId="123B15D2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="00DF5633">
              <w:rPr>
                <w:rFonts w:ascii="Arial" w:hAnsi="Arial" w:cs="Arial"/>
                <w:i/>
                <w:sz w:val="18"/>
                <w:lang w:eastAsia="ja-JP"/>
              </w:rPr>
              <w:t>TNGF</w:t>
            </w:r>
            <w:r w:rsidRPr="00010A58">
              <w:rPr>
                <w:rFonts w:ascii="Arial" w:hAnsi="Arial" w:cs="Arial"/>
                <w:i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FC0C95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1F812D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F6FFC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2BFF21A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6A3B54F1" w14:textId="77777777" w:rsidTr="00FC2683">
        <w:tc>
          <w:tcPr>
            <w:tcW w:w="2448" w:type="dxa"/>
          </w:tcPr>
          <w:p w14:paraId="281170C3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&gt;</w:t>
            </w:r>
            <w:r w:rsidR="00DF5633">
              <w:rPr>
                <w:rFonts w:ascii="Arial" w:hAnsi="Arial" w:cs="Arial"/>
                <w:i/>
                <w:sz w:val="18"/>
                <w:lang w:eastAsia="ja-JP"/>
              </w:rPr>
              <w:t>TNGF</w:t>
            </w:r>
            <w:r w:rsidRPr="00010A58">
              <w:rPr>
                <w:rFonts w:ascii="Arial" w:hAnsi="Arial" w:cs="Arial"/>
                <w:i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01FC048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D206306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83A0F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AC3F28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01941C2A" w14:textId="77777777" w:rsidTr="00FC2683">
        <w:tc>
          <w:tcPr>
            <w:tcW w:w="2448" w:type="dxa"/>
          </w:tcPr>
          <w:p w14:paraId="01369B17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&gt;&gt;</w:t>
            </w:r>
            <w:r w:rsidR="00DF5633">
              <w:rPr>
                <w:rFonts w:ascii="Arial" w:hAnsi="Arial" w:cs="Arial"/>
                <w:sz w:val="18"/>
                <w:lang w:eastAsia="ja-JP"/>
              </w:rPr>
              <w:t>TNGF</w:t>
            </w:r>
            <w:r w:rsidRPr="00010A5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6E8664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CA93A24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32855D3" w14:textId="77777777" w:rsidR="00010A58" w:rsidRPr="00010A58" w:rsidRDefault="00DE3392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FFS</w:t>
            </w:r>
          </w:p>
        </w:tc>
        <w:tc>
          <w:tcPr>
            <w:tcW w:w="2880" w:type="dxa"/>
          </w:tcPr>
          <w:p w14:paraId="7D71609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2A09227E" w14:textId="77777777" w:rsidR="009110F0" w:rsidRDefault="009110F0"/>
    <w:p w14:paraId="3B7D0E32" w14:textId="77777777" w:rsidR="007E35CA" w:rsidRDefault="007E35CA"/>
    <w:p w14:paraId="47967203" w14:textId="77777777" w:rsidR="007E35CA" w:rsidRDefault="007E35CA"/>
    <w:p w14:paraId="71A0B727" w14:textId="77777777" w:rsidR="009110F0" w:rsidRDefault="009110F0" w:rsidP="009110F0">
      <w:r w:rsidRPr="00261DB4">
        <w:rPr>
          <w:highlight w:val="yellow"/>
        </w:rPr>
        <w:t>/********Skip to next change**********/</w:t>
      </w:r>
    </w:p>
    <w:p w14:paraId="3D9F39BF" w14:textId="77777777" w:rsidR="007E35CA" w:rsidRDefault="007E35CA" w:rsidP="009110F0"/>
    <w:p w14:paraId="2077217D" w14:textId="77777777" w:rsidR="00413B26" w:rsidRPr="00010A58" w:rsidRDefault="00413B26" w:rsidP="00413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r w:rsidRPr="00010A58">
        <w:rPr>
          <w:rFonts w:ascii="Arial" w:eastAsia="Batang" w:hAnsi="Arial"/>
          <w:sz w:val="24"/>
          <w:lang w:eastAsia="en-GB"/>
        </w:rPr>
        <w:t>9.3.1.</w:t>
      </w:r>
      <w:r>
        <w:rPr>
          <w:rFonts w:ascii="Arial" w:eastAsia="Batang" w:hAnsi="Arial"/>
          <w:sz w:val="24"/>
          <w:lang w:eastAsia="en-GB"/>
        </w:rPr>
        <w:t>zz</w:t>
      </w:r>
      <w:r w:rsidRPr="00010A58">
        <w:rPr>
          <w:rFonts w:ascii="Arial" w:eastAsia="Batang" w:hAnsi="Arial"/>
          <w:sz w:val="24"/>
          <w:lang w:eastAsia="en-GB"/>
        </w:rPr>
        <w:tab/>
      </w:r>
      <w:r w:rsidRPr="00010A58">
        <w:rPr>
          <w:rFonts w:ascii="Arial" w:hAnsi="Arial"/>
          <w:sz w:val="24"/>
          <w:lang w:eastAsia="en-GB"/>
        </w:rPr>
        <w:t xml:space="preserve">Global </w:t>
      </w:r>
      <w:r>
        <w:rPr>
          <w:rFonts w:ascii="Arial" w:hAnsi="Arial"/>
          <w:sz w:val="24"/>
          <w:lang w:eastAsia="en-GB"/>
        </w:rPr>
        <w:t>W-AGF</w:t>
      </w:r>
      <w:r w:rsidRPr="00010A58">
        <w:rPr>
          <w:rFonts w:ascii="Arial" w:hAnsi="Arial"/>
          <w:sz w:val="24"/>
          <w:lang w:eastAsia="en-GB"/>
        </w:rPr>
        <w:t xml:space="preserve"> ID</w:t>
      </w:r>
    </w:p>
    <w:p w14:paraId="154C8EBB" w14:textId="77777777" w:rsidR="00413B26" w:rsidRPr="00010A58" w:rsidRDefault="00413B26" w:rsidP="00413B26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10A58">
        <w:rPr>
          <w:lang w:eastAsia="en-GB"/>
        </w:rPr>
        <w:t xml:space="preserve">This IE is used to globally identify </w:t>
      </w:r>
      <w:r>
        <w:rPr>
          <w:lang w:eastAsia="en-GB"/>
        </w:rPr>
        <w:t>a</w:t>
      </w:r>
      <w:r w:rsidRPr="00010A58">
        <w:rPr>
          <w:lang w:eastAsia="en-GB"/>
        </w:rPr>
        <w:t xml:space="preserve"> </w:t>
      </w:r>
      <w:r>
        <w:rPr>
          <w:lang w:eastAsia="en-GB"/>
        </w:rPr>
        <w:t>W-AGF</w:t>
      </w:r>
      <w:r w:rsidRPr="00010A58">
        <w:rPr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B26" w:rsidRPr="00010A58" w14:paraId="5992203C" w14:textId="77777777" w:rsidTr="00FC2683">
        <w:tc>
          <w:tcPr>
            <w:tcW w:w="2448" w:type="dxa"/>
          </w:tcPr>
          <w:p w14:paraId="350C5900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BF304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2AB5D5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327EA9C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6011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413B26" w:rsidRPr="00010A58" w14:paraId="3F992800" w14:textId="77777777" w:rsidTr="00FC2683">
        <w:tc>
          <w:tcPr>
            <w:tcW w:w="2448" w:type="dxa"/>
          </w:tcPr>
          <w:p w14:paraId="55EB778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PLMN</w:t>
            </w:r>
            <w:r w:rsidRPr="00010A58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010A58">
              <w:rPr>
                <w:rFonts w:ascii="Arial" w:hAnsi="Arial" w:cs="Arial"/>
                <w:sz w:val="18"/>
                <w:lang w:eastAsia="ja-JP"/>
              </w:rPr>
              <w:t>Identity</w:t>
            </w:r>
          </w:p>
        </w:tc>
        <w:tc>
          <w:tcPr>
            <w:tcW w:w="1080" w:type="dxa"/>
          </w:tcPr>
          <w:p w14:paraId="45569A04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65F68F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54A999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10A58"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2880" w:type="dxa"/>
          </w:tcPr>
          <w:p w14:paraId="09F2B86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74AEC5DE" w14:textId="77777777" w:rsidTr="00FC2683">
        <w:tc>
          <w:tcPr>
            <w:tcW w:w="2448" w:type="dxa"/>
          </w:tcPr>
          <w:p w14:paraId="71A0670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W-AGF</w:t>
            </w:r>
            <w:r w:rsidRPr="00010A58">
              <w:rPr>
                <w:rFonts w:ascii="Arial" w:hAnsi="Arial" w:cs="Arial"/>
                <w:i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19C9DD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060A4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889A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A2269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658F0850" w14:textId="77777777" w:rsidTr="00FC2683">
        <w:tc>
          <w:tcPr>
            <w:tcW w:w="2448" w:type="dxa"/>
          </w:tcPr>
          <w:p w14:paraId="6FE9C8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&gt;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W-AGF</w:t>
            </w:r>
            <w:r w:rsidRPr="00010A58">
              <w:rPr>
                <w:rFonts w:ascii="Arial" w:hAnsi="Arial" w:cs="Arial"/>
                <w:i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6B2B57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0E8FEE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86FDC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6C3187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55430565" w14:textId="77777777" w:rsidTr="00FC2683">
        <w:tc>
          <w:tcPr>
            <w:tcW w:w="2448" w:type="dxa"/>
          </w:tcPr>
          <w:p w14:paraId="3B3ED8E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lang w:eastAsia="ja-JP"/>
              </w:rPr>
              <w:t>W-AGF</w:t>
            </w:r>
            <w:r w:rsidRPr="00010A5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513E8B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D3834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612479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FFS</w:t>
            </w:r>
          </w:p>
        </w:tc>
        <w:tc>
          <w:tcPr>
            <w:tcW w:w="2880" w:type="dxa"/>
          </w:tcPr>
          <w:p w14:paraId="31C1075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0732D268" w14:textId="77777777" w:rsidR="00413B26" w:rsidRDefault="00413B26" w:rsidP="00413B26"/>
    <w:p w14:paraId="43BE83AC" w14:textId="77777777" w:rsidR="009110F0" w:rsidRDefault="009110F0"/>
    <w:p w14:paraId="7ECE378B" w14:textId="77777777" w:rsidR="007B25D9" w:rsidRDefault="007B25D9" w:rsidP="007B25D9">
      <w:r w:rsidRPr="00261DB4">
        <w:rPr>
          <w:highlight w:val="yellow"/>
        </w:rPr>
        <w:t>/********Skip to next change**********/</w:t>
      </w:r>
    </w:p>
    <w:p w14:paraId="4835DC70" w14:textId="77777777" w:rsidR="009110F0" w:rsidRDefault="009110F0"/>
    <w:p w14:paraId="555681CA" w14:textId="77777777" w:rsidR="007E35CA" w:rsidRPr="00010A58" w:rsidRDefault="007E35CA" w:rsidP="007E35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r w:rsidRPr="00010A58">
        <w:rPr>
          <w:rFonts w:ascii="Arial" w:eastAsia="Batang" w:hAnsi="Arial"/>
          <w:sz w:val="24"/>
          <w:lang w:eastAsia="en-GB"/>
        </w:rPr>
        <w:t>9.3.1.</w:t>
      </w:r>
      <w:r>
        <w:rPr>
          <w:rFonts w:ascii="Arial" w:eastAsia="Batang" w:hAnsi="Arial"/>
          <w:sz w:val="24"/>
          <w:lang w:eastAsia="en-GB"/>
        </w:rPr>
        <w:t>aa</w:t>
      </w:r>
      <w:r w:rsidRPr="00010A58">
        <w:rPr>
          <w:rFonts w:ascii="Arial" w:eastAsia="Batang" w:hAnsi="Arial"/>
          <w:sz w:val="24"/>
          <w:lang w:eastAsia="en-GB"/>
        </w:rPr>
        <w:tab/>
      </w:r>
      <w:r w:rsidRPr="00010A58">
        <w:rPr>
          <w:rFonts w:ascii="Arial" w:hAnsi="Arial"/>
          <w:sz w:val="24"/>
          <w:lang w:eastAsia="en-GB"/>
        </w:rPr>
        <w:t xml:space="preserve">Global </w:t>
      </w:r>
      <w:r w:rsidR="0044493B">
        <w:rPr>
          <w:rFonts w:ascii="Arial" w:hAnsi="Arial"/>
          <w:sz w:val="24"/>
          <w:lang w:eastAsia="en-GB"/>
        </w:rPr>
        <w:t>TWIF</w:t>
      </w:r>
      <w:r w:rsidRPr="00010A58">
        <w:rPr>
          <w:rFonts w:ascii="Arial" w:hAnsi="Arial"/>
          <w:sz w:val="24"/>
          <w:lang w:eastAsia="en-GB"/>
        </w:rPr>
        <w:t xml:space="preserve"> ID</w:t>
      </w:r>
    </w:p>
    <w:p w14:paraId="72BDF8B3" w14:textId="77777777" w:rsidR="007E35CA" w:rsidRPr="00010A58" w:rsidRDefault="007E35CA" w:rsidP="007E35CA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10A58">
        <w:rPr>
          <w:lang w:eastAsia="en-GB"/>
        </w:rPr>
        <w:t xml:space="preserve">This IE is used to globally identify </w:t>
      </w:r>
      <w:r>
        <w:rPr>
          <w:lang w:eastAsia="en-GB"/>
        </w:rPr>
        <w:t>a</w:t>
      </w:r>
      <w:r w:rsidRPr="00010A58">
        <w:rPr>
          <w:lang w:eastAsia="en-GB"/>
        </w:rPr>
        <w:t xml:space="preserve"> </w:t>
      </w:r>
      <w:r w:rsidR="0044493B">
        <w:rPr>
          <w:lang w:eastAsia="en-GB"/>
        </w:rPr>
        <w:t>TWIF</w:t>
      </w:r>
      <w:r w:rsidRPr="00010A58">
        <w:rPr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35CA" w:rsidRPr="00010A58" w14:paraId="240F99F1" w14:textId="77777777" w:rsidTr="00FC2683">
        <w:tc>
          <w:tcPr>
            <w:tcW w:w="2448" w:type="dxa"/>
          </w:tcPr>
          <w:p w14:paraId="7CFACE74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CF39D8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4EAD72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04BE7A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B02C36B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7E35CA" w:rsidRPr="00010A58" w14:paraId="2172A967" w14:textId="77777777" w:rsidTr="00FC2683">
        <w:tc>
          <w:tcPr>
            <w:tcW w:w="2448" w:type="dxa"/>
          </w:tcPr>
          <w:p w14:paraId="059183A1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PLMN</w:t>
            </w:r>
            <w:r w:rsidRPr="00010A58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010A58">
              <w:rPr>
                <w:rFonts w:ascii="Arial" w:hAnsi="Arial" w:cs="Arial"/>
                <w:sz w:val="18"/>
                <w:lang w:eastAsia="ja-JP"/>
              </w:rPr>
              <w:t>Identity</w:t>
            </w:r>
          </w:p>
        </w:tc>
        <w:tc>
          <w:tcPr>
            <w:tcW w:w="1080" w:type="dxa"/>
          </w:tcPr>
          <w:p w14:paraId="3A73592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62F362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3E71D5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10A58"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2880" w:type="dxa"/>
          </w:tcPr>
          <w:p w14:paraId="52A1BA3D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517D8C9B" w14:textId="77777777" w:rsidTr="00FC2683">
        <w:tc>
          <w:tcPr>
            <w:tcW w:w="2448" w:type="dxa"/>
          </w:tcPr>
          <w:p w14:paraId="46D995D5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="0044493B">
              <w:rPr>
                <w:rFonts w:ascii="Arial" w:hAnsi="Arial" w:cs="Arial"/>
                <w:i/>
                <w:sz w:val="18"/>
                <w:lang w:eastAsia="ja-JP"/>
              </w:rPr>
              <w:t>TWIF</w:t>
            </w:r>
            <w:r w:rsidRPr="00010A58">
              <w:rPr>
                <w:rFonts w:ascii="Arial" w:hAnsi="Arial" w:cs="Arial"/>
                <w:i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455D5D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BF8405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C910C9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595DE4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6BFF2559" w14:textId="77777777" w:rsidTr="00FC2683">
        <w:tc>
          <w:tcPr>
            <w:tcW w:w="2448" w:type="dxa"/>
          </w:tcPr>
          <w:p w14:paraId="5887FA56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&gt;</w:t>
            </w:r>
            <w:r w:rsidR="0044493B">
              <w:rPr>
                <w:rFonts w:ascii="Arial" w:hAnsi="Arial" w:cs="Arial"/>
                <w:i/>
                <w:sz w:val="18"/>
                <w:lang w:eastAsia="ja-JP"/>
              </w:rPr>
              <w:t>TWIF</w:t>
            </w:r>
            <w:r w:rsidRPr="00010A58">
              <w:rPr>
                <w:rFonts w:ascii="Arial" w:hAnsi="Arial" w:cs="Arial"/>
                <w:i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39BA1E3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49E69D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C4F37F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23F1C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7CB0C286" w14:textId="77777777" w:rsidTr="00FC2683">
        <w:tc>
          <w:tcPr>
            <w:tcW w:w="2448" w:type="dxa"/>
          </w:tcPr>
          <w:p w14:paraId="3648C12B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&gt;&gt;</w:t>
            </w:r>
            <w:r w:rsidR="0044493B">
              <w:rPr>
                <w:rFonts w:ascii="Arial" w:hAnsi="Arial" w:cs="Arial"/>
                <w:sz w:val="18"/>
                <w:lang w:eastAsia="ja-JP"/>
              </w:rPr>
              <w:t>TWIF</w:t>
            </w:r>
            <w:r w:rsidRPr="00010A5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0274F9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10A5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F24F37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9D5BD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FFS</w:t>
            </w:r>
          </w:p>
        </w:tc>
        <w:tc>
          <w:tcPr>
            <w:tcW w:w="2880" w:type="dxa"/>
          </w:tcPr>
          <w:p w14:paraId="1AD8729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24238D4F" w14:textId="77777777" w:rsidR="009110F0" w:rsidRDefault="009110F0"/>
    <w:p w14:paraId="02F0E8A5" w14:textId="77777777" w:rsidR="009110F0" w:rsidRDefault="009110F0"/>
    <w:p w14:paraId="6F19A65B" w14:textId="77777777" w:rsidR="00182DFF" w:rsidRDefault="00182DFF"/>
    <w:p w14:paraId="460FD58A" w14:textId="77777777" w:rsidR="00182DFF" w:rsidRDefault="00182DFF"/>
    <w:sectPr w:rsidR="0018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650025" w16cid:durableId="2112C338"/>
  <w16cid:commentId w16cid:paraId="1CAA14D9" w16cid:durableId="2112C626"/>
  <w16cid:commentId w16cid:paraId="7F7FB2AD" w16cid:durableId="2112C64C"/>
  <w16cid:commentId w16cid:paraId="08D1B5B9" w16cid:durableId="2112C0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85CC8" w14:textId="77777777" w:rsidR="00CD1505" w:rsidRDefault="00CD1505">
      <w:r>
        <w:separator/>
      </w:r>
    </w:p>
  </w:endnote>
  <w:endnote w:type="continuationSeparator" w:id="0">
    <w:p w14:paraId="70480280" w14:textId="77777777" w:rsidR="00CD1505" w:rsidRDefault="00CD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8810F" w14:textId="77777777" w:rsidR="00CD1505" w:rsidRDefault="00CD1505">
      <w:r>
        <w:separator/>
      </w:r>
    </w:p>
  </w:footnote>
  <w:footnote w:type="continuationSeparator" w:id="0">
    <w:p w14:paraId="29642133" w14:textId="77777777" w:rsidR="00CD1505" w:rsidRDefault="00CD1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45A70" w14:textId="77777777" w:rsidR="00C80D7E" w:rsidRDefault="00C80D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9A95C" w14:textId="77777777" w:rsidR="00C80D7E" w:rsidRDefault="00C80D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C80D7E" w:rsidRDefault="00C80D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4EB35" w14:textId="77777777" w:rsidR="00C80D7E" w:rsidRDefault="00C80D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22E4A"/>
    <w:rsid w:val="000267EE"/>
    <w:rsid w:val="00034ACB"/>
    <w:rsid w:val="000351B8"/>
    <w:rsid w:val="0005216B"/>
    <w:rsid w:val="0006176F"/>
    <w:rsid w:val="00067DCC"/>
    <w:rsid w:val="0007564D"/>
    <w:rsid w:val="000A571C"/>
    <w:rsid w:val="000A6394"/>
    <w:rsid w:val="000A7C76"/>
    <w:rsid w:val="000A7FB5"/>
    <w:rsid w:val="000B7FED"/>
    <w:rsid w:val="000C038A"/>
    <w:rsid w:val="000C338E"/>
    <w:rsid w:val="000C6598"/>
    <w:rsid w:val="000D1134"/>
    <w:rsid w:val="000D2596"/>
    <w:rsid w:val="000D59A9"/>
    <w:rsid w:val="000E42F6"/>
    <w:rsid w:val="000E5480"/>
    <w:rsid w:val="000F4080"/>
    <w:rsid w:val="000F788E"/>
    <w:rsid w:val="0010662B"/>
    <w:rsid w:val="00111AA5"/>
    <w:rsid w:val="00120069"/>
    <w:rsid w:val="00124121"/>
    <w:rsid w:val="00126886"/>
    <w:rsid w:val="00144DD0"/>
    <w:rsid w:val="00145D43"/>
    <w:rsid w:val="001815B6"/>
    <w:rsid w:val="00182DFF"/>
    <w:rsid w:val="00192C46"/>
    <w:rsid w:val="001A08B3"/>
    <w:rsid w:val="001A7B60"/>
    <w:rsid w:val="001B52F0"/>
    <w:rsid w:val="001B7A65"/>
    <w:rsid w:val="001B7E82"/>
    <w:rsid w:val="001C1B35"/>
    <w:rsid w:val="001D57BD"/>
    <w:rsid w:val="001E0388"/>
    <w:rsid w:val="001E41F3"/>
    <w:rsid w:val="001F1B74"/>
    <w:rsid w:val="00202E2B"/>
    <w:rsid w:val="00207398"/>
    <w:rsid w:val="0021711E"/>
    <w:rsid w:val="0022247A"/>
    <w:rsid w:val="00222AD6"/>
    <w:rsid w:val="0024425B"/>
    <w:rsid w:val="0025754F"/>
    <w:rsid w:val="0026004D"/>
    <w:rsid w:val="002640DD"/>
    <w:rsid w:val="00270557"/>
    <w:rsid w:val="00275D12"/>
    <w:rsid w:val="00284FEB"/>
    <w:rsid w:val="002860C4"/>
    <w:rsid w:val="002927EF"/>
    <w:rsid w:val="002A0139"/>
    <w:rsid w:val="002A5507"/>
    <w:rsid w:val="002B4883"/>
    <w:rsid w:val="002B5741"/>
    <w:rsid w:val="002C3A5F"/>
    <w:rsid w:val="002D4BE2"/>
    <w:rsid w:val="002D4C8B"/>
    <w:rsid w:val="002E01EC"/>
    <w:rsid w:val="002F649A"/>
    <w:rsid w:val="002F7593"/>
    <w:rsid w:val="00305409"/>
    <w:rsid w:val="00306D48"/>
    <w:rsid w:val="00354DF2"/>
    <w:rsid w:val="003568D9"/>
    <w:rsid w:val="003609EF"/>
    <w:rsid w:val="00360B49"/>
    <w:rsid w:val="0036231A"/>
    <w:rsid w:val="00365735"/>
    <w:rsid w:val="003673FD"/>
    <w:rsid w:val="00374DD4"/>
    <w:rsid w:val="003755E2"/>
    <w:rsid w:val="003769D3"/>
    <w:rsid w:val="00376C6D"/>
    <w:rsid w:val="00384F83"/>
    <w:rsid w:val="00396044"/>
    <w:rsid w:val="003A072C"/>
    <w:rsid w:val="003A456C"/>
    <w:rsid w:val="003B3E5D"/>
    <w:rsid w:val="003B5996"/>
    <w:rsid w:val="003B5B21"/>
    <w:rsid w:val="003B5FCA"/>
    <w:rsid w:val="003C27CE"/>
    <w:rsid w:val="003C334C"/>
    <w:rsid w:val="003C6CC7"/>
    <w:rsid w:val="003C7B0D"/>
    <w:rsid w:val="003D3B01"/>
    <w:rsid w:val="003E1A36"/>
    <w:rsid w:val="003F3312"/>
    <w:rsid w:val="00410371"/>
    <w:rsid w:val="00413B26"/>
    <w:rsid w:val="00423367"/>
    <w:rsid w:val="004242F1"/>
    <w:rsid w:val="0042519E"/>
    <w:rsid w:val="00427428"/>
    <w:rsid w:val="00432B5A"/>
    <w:rsid w:val="0043436B"/>
    <w:rsid w:val="0044493B"/>
    <w:rsid w:val="0045724F"/>
    <w:rsid w:val="004650F5"/>
    <w:rsid w:val="00472BD9"/>
    <w:rsid w:val="00476241"/>
    <w:rsid w:val="00480F08"/>
    <w:rsid w:val="00482C2C"/>
    <w:rsid w:val="00495C05"/>
    <w:rsid w:val="004A7803"/>
    <w:rsid w:val="004B33C3"/>
    <w:rsid w:val="004B54E6"/>
    <w:rsid w:val="004B5E51"/>
    <w:rsid w:val="004B75B7"/>
    <w:rsid w:val="004C17EE"/>
    <w:rsid w:val="004C205E"/>
    <w:rsid w:val="004C4D60"/>
    <w:rsid w:val="004C592D"/>
    <w:rsid w:val="004D2A3A"/>
    <w:rsid w:val="004E29D8"/>
    <w:rsid w:val="004E45AF"/>
    <w:rsid w:val="004E6800"/>
    <w:rsid w:val="0051206F"/>
    <w:rsid w:val="0051580D"/>
    <w:rsid w:val="00527C85"/>
    <w:rsid w:val="00542465"/>
    <w:rsid w:val="00547111"/>
    <w:rsid w:val="00547358"/>
    <w:rsid w:val="005603EA"/>
    <w:rsid w:val="0056412E"/>
    <w:rsid w:val="00592D74"/>
    <w:rsid w:val="00594FAB"/>
    <w:rsid w:val="005B4794"/>
    <w:rsid w:val="005D04C6"/>
    <w:rsid w:val="005E2C44"/>
    <w:rsid w:val="005F2B17"/>
    <w:rsid w:val="005F566F"/>
    <w:rsid w:val="006151D5"/>
    <w:rsid w:val="00620CD0"/>
    <w:rsid w:val="00621188"/>
    <w:rsid w:val="00623760"/>
    <w:rsid w:val="006257ED"/>
    <w:rsid w:val="00631A89"/>
    <w:rsid w:val="00643E3C"/>
    <w:rsid w:val="00650BA5"/>
    <w:rsid w:val="00654A40"/>
    <w:rsid w:val="00662F63"/>
    <w:rsid w:val="00664BB8"/>
    <w:rsid w:val="00675148"/>
    <w:rsid w:val="006779D4"/>
    <w:rsid w:val="00681B5E"/>
    <w:rsid w:val="006945B6"/>
    <w:rsid w:val="00695808"/>
    <w:rsid w:val="006A00FD"/>
    <w:rsid w:val="006A51F4"/>
    <w:rsid w:val="006A61A5"/>
    <w:rsid w:val="006B46FB"/>
    <w:rsid w:val="006C5D34"/>
    <w:rsid w:val="006C6096"/>
    <w:rsid w:val="006C6CCB"/>
    <w:rsid w:val="006D66C6"/>
    <w:rsid w:val="006E21FB"/>
    <w:rsid w:val="006F2469"/>
    <w:rsid w:val="006F6DA7"/>
    <w:rsid w:val="0070346C"/>
    <w:rsid w:val="00713EFA"/>
    <w:rsid w:val="007420FE"/>
    <w:rsid w:val="007638E9"/>
    <w:rsid w:val="00773A99"/>
    <w:rsid w:val="00783E9F"/>
    <w:rsid w:val="00792342"/>
    <w:rsid w:val="007977A8"/>
    <w:rsid w:val="007B23B5"/>
    <w:rsid w:val="007B25D9"/>
    <w:rsid w:val="007B512A"/>
    <w:rsid w:val="007C2097"/>
    <w:rsid w:val="007C2AF9"/>
    <w:rsid w:val="007D6A07"/>
    <w:rsid w:val="007E35CA"/>
    <w:rsid w:val="007F7259"/>
    <w:rsid w:val="008040A8"/>
    <w:rsid w:val="00805BC5"/>
    <w:rsid w:val="008143D4"/>
    <w:rsid w:val="008279FA"/>
    <w:rsid w:val="00836EB4"/>
    <w:rsid w:val="00846728"/>
    <w:rsid w:val="00851304"/>
    <w:rsid w:val="008551E3"/>
    <w:rsid w:val="008626E7"/>
    <w:rsid w:val="008646AE"/>
    <w:rsid w:val="00865D1D"/>
    <w:rsid w:val="00870EE7"/>
    <w:rsid w:val="00885029"/>
    <w:rsid w:val="008863B9"/>
    <w:rsid w:val="00891E54"/>
    <w:rsid w:val="0089443D"/>
    <w:rsid w:val="008A45A6"/>
    <w:rsid w:val="008B00B5"/>
    <w:rsid w:val="008B33B0"/>
    <w:rsid w:val="008B45C9"/>
    <w:rsid w:val="008B5810"/>
    <w:rsid w:val="008B7AC3"/>
    <w:rsid w:val="008C59D9"/>
    <w:rsid w:val="008D3226"/>
    <w:rsid w:val="008D698C"/>
    <w:rsid w:val="008F686C"/>
    <w:rsid w:val="009078F1"/>
    <w:rsid w:val="009110F0"/>
    <w:rsid w:val="009148DE"/>
    <w:rsid w:val="00922467"/>
    <w:rsid w:val="00927A35"/>
    <w:rsid w:val="00937A2B"/>
    <w:rsid w:val="00941E30"/>
    <w:rsid w:val="00943D44"/>
    <w:rsid w:val="00952EE0"/>
    <w:rsid w:val="009574A2"/>
    <w:rsid w:val="009602C2"/>
    <w:rsid w:val="009768D0"/>
    <w:rsid w:val="009777D9"/>
    <w:rsid w:val="00981684"/>
    <w:rsid w:val="0099038C"/>
    <w:rsid w:val="009916EF"/>
    <w:rsid w:val="00991B88"/>
    <w:rsid w:val="009A5753"/>
    <w:rsid w:val="009A579D"/>
    <w:rsid w:val="009C7798"/>
    <w:rsid w:val="009E3297"/>
    <w:rsid w:val="009E634F"/>
    <w:rsid w:val="009F71D7"/>
    <w:rsid w:val="009F734F"/>
    <w:rsid w:val="00A227D0"/>
    <w:rsid w:val="00A246B6"/>
    <w:rsid w:val="00A37D63"/>
    <w:rsid w:val="00A405C9"/>
    <w:rsid w:val="00A47E70"/>
    <w:rsid w:val="00A50CF0"/>
    <w:rsid w:val="00A5596E"/>
    <w:rsid w:val="00A6641F"/>
    <w:rsid w:val="00A7671C"/>
    <w:rsid w:val="00A81953"/>
    <w:rsid w:val="00A91E01"/>
    <w:rsid w:val="00AA2CBC"/>
    <w:rsid w:val="00AA3586"/>
    <w:rsid w:val="00AB4346"/>
    <w:rsid w:val="00AB57B6"/>
    <w:rsid w:val="00AB66C5"/>
    <w:rsid w:val="00AC5820"/>
    <w:rsid w:val="00AD1CD8"/>
    <w:rsid w:val="00AE2177"/>
    <w:rsid w:val="00AF649C"/>
    <w:rsid w:val="00AF742E"/>
    <w:rsid w:val="00B000BA"/>
    <w:rsid w:val="00B00F90"/>
    <w:rsid w:val="00B01CE0"/>
    <w:rsid w:val="00B258BB"/>
    <w:rsid w:val="00B37775"/>
    <w:rsid w:val="00B412AC"/>
    <w:rsid w:val="00B425CF"/>
    <w:rsid w:val="00B43B39"/>
    <w:rsid w:val="00B506D9"/>
    <w:rsid w:val="00B54DF5"/>
    <w:rsid w:val="00B67B97"/>
    <w:rsid w:val="00B72DCE"/>
    <w:rsid w:val="00B74850"/>
    <w:rsid w:val="00B901A2"/>
    <w:rsid w:val="00B968C8"/>
    <w:rsid w:val="00BA3EC5"/>
    <w:rsid w:val="00BA51D9"/>
    <w:rsid w:val="00BB5DFC"/>
    <w:rsid w:val="00BB7736"/>
    <w:rsid w:val="00BC0916"/>
    <w:rsid w:val="00BC5D5D"/>
    <w:rsid w:val="00BD279D"/>
    <w:rsid w:val="00BD2FB7"/>
    <w:rsid w:val="00BD6BB8"/>
    <w:rsid w:val="00BE6D08"/>
    <w:rsid w:val="00C226A3"/>
    <w:rsid w:val="00C227CA"/>
    <w:rsid w:val="00C259D0"/>
    <w:rsid w:val="00C25F61"/>
    <w:rsid w:val="00C350E3"/>
    <w:rsid w:val="00C4513E"/>
    <w:rsid w:val="00C47AFE"/>
    <w:rsid w:val="00C53A71"/>
    <w:rsid w:val="00C5482F"/>
    <w:rsid w:val="00C556DD"/>
    <w:rsid w:val="00C60690"/>
    <w:rsid w:val="00C66A1A"/>
    <w:rsid w:val="00C66BA2"/>
    <w:rsid w:val="00C80D7E"/>
    <w:rsid w:val="00C84DA9"/>
    <w:rsid w:val="00C9126E"/>
    <w:rsid w:val="00C9306D"/>
    <w:rsid w:val="00C95985"/>
    <w:rsid w:val="00CB20D5"/>
    <w:rsid w:val="00CB2A40"/>
    <w:rsid w:val="00CC5026"/>
    <w:rsid w:val="00CC68D0"/>
    <w:rsid w:val="00CD1505"/>
    <w:rsid w:val="00CD58C2"/>
    <w:rsid w:val="00CD7BE8"/>
    <w:rsid w:val="00CE5339"/>
    <w:rsid w:val="00D03F9A"/>
    <w:rsid w:val="00D044A9"/>
    <w:rsid w:val="00D06D51"/>
    <w:rsid w:val="00D23726"/>
    <w:rsid w:val="00D24991"/>
    <w:rsid w:val="00D346DC"/>
    <w:rsid w:val="00D35088"/>
    <w:rsid w:val="00D35768"/>
    <w:rsid w:val="00D50255"/>
    <w:rsid w:val="00D55BB2"/>
    <w:rsid w:val="00D62BB1"/>
    <w:rsid w:val="00D66520"/>
    <w:rsid w:val="00D70009"/>
    <w:rsid w:val="00D70F50"/>
    <w:rsid w:val="00D95995"/>
    <w:rsid w:val="00DB0FB7"/>
    <w:rsid w:val="00DB6662"/>
    <w:rsid w:val="00DB6893"/>
    <w:rsid w:val="00DD0AAA"/>
    <w:rsid w:val="00DE10B5"/>
    <w:rsid w:val="00DE1F60"/>
    <w:rsid w:val="00DE3392"/>
    <w:rsid w:val="00DE34CF"/>
    <w:rsid w:val="00DF5633"/>
    <w:rsid w:val="00DF6C7B"/>
    <w:rsid w:val="00E13F3D"/>
    <w:rsid w:val="00E2399E"/>
    <w:rsid w:val="00E30F5F"/>
    <w:rsid w:val="00E337F0"/>
    <w:rsid w:val="00E34898"/>
    <w:rsid w:val="00E43B33"/>
    <w:rsid w:val="00E45A1F"/>
    <w:rsid w:val="00E52923"/>
    <w:rsid w:val="00E5355E"/>
    <w:rsid w:val="00E73C2A"/>
    <w:rsid w:val="00E73F96"/>
    <w:rsid w:val="00E76CAC"/>
    <w:rsid w:val="00E82481"/>
    <w:rsid w:val="00E82607"/>
    <w:rsid w:val="00E8703A"/>
    <w:rsid w:val="00E94C36"/>
    <w:rsid w:val="00EB09B7"/>
    <w:rsid w:val="00EC1F02"/>
    <w:rsid w:val="00EC4F2D"/>
    <w:rsid w:val="00EC7D8F"/>
    <w:rsid w:val="00ED044A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6430"/>
    <w:rsid w:val="00F07CE7"/>
    <w:rsid w:val="00F1723C"/>
    <w:rsid w:val="00F174C2"/>
    <w:rsid w:val="00F21D27"/>
    <w:rsid w:val="00F23DBA"/>
    <w:rsid w:val="00F25D98"/>
    <w:rsid w:val="00F26B23"/>
    <w:rsid w:val="00F300FB"/>
    <w:rsid w:val="00F46773"/>
    <w:rsid w:val="00F55EEA"/>
    <w:rsid w:val="00F64208"/>
    <w:rsid w:val="00F66C2F"/>
    <w:rsid w:val="00F766CE"/>
    <w:rsid w:val="00F77279"/>
    <w:rsid w:val="00F821DC"/>
    <w:rsid w:val="00F83C42"/>
    <w:rsid w:val="00F877CC"/>
    <w:rsid w:val="00FB6386"/>
    <w:rsid w:val="00FC2683"/>
    <w:rsid w:val="00FE1626"/>
    <w:rsid w:val="00FE639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F2B1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FD2F6-39F6-43BC-AEA8-CF3721169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2408</Words>
  <Characters>13732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2019-08-30T07:58:00Z</dcterms:created>
  <dcterms:modified xsi:type="dcterms:W3CDTF">2019-08-30T08:04:00Z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(3)c55/KwuO1E/Eol6yeIR+nQtofVoK8Je+KIoFBvQo5uwYzPRN1dXUwd1qoWAJpBfAOSguBE90
hv+rxVgX6lceH/hgKmah782FUuN4GhbviMvAZf2iMWCaGU/NGcrJBaFUCcdoUeATcXo6bnm2
ylG+Rq89VJZI+X29l/RUHgR2UhKBIhNTHHDnvRdUMqnM//PiKhzMhEPIX5VEei/isKUw5o59
zqxudqXrpAXa668nqE</vt:lpwstr>
  </property>
  <property fmtid="{D5CDD505-2E9C-101B-9397-08002B2CF9AE}" pid="22" name="_2015_ms_pID_7253431">
    <vt:lpwstr>0dAcs/brT/IGeF3pslg2/hw/Q5EENL2SQMenyMmm44/UrRiDeHMpTZ
WK/9J9bdJwDgmCaIIRg+Vjy0dtwfL+1kLZyR2UUR5tJImqYi7DoRJLRT/KXr0ngjr7IkJcH+
kDNDjwWsgmL675MfF8zHpstvLAxedwwErZLWmX5Aks5C7Jwmx5J4HIPbyfWxhrM48u/eOPHy
As8ptSeX6uLM7aqz962F+ZqzCOi17W2jwRLr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1566005981</vt:lpwstr>
  </property>
</Properties>
</file>