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50E80" w14:textId="62FA28D5" w:rsidR="006E18D0" w:rsidRDefault="006E18D0" w:rsidP="006E18D0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105</w:t>
      </w:r>
      <w:r>
        <w:rPr>
          <w:rFonts w:cs="Arial"/>
          <w:bCs/>
          <w:noProof w:val="0"/>
          <w:sz w:val="24"/>
          <w:lang w:val="en-GB"/>
        </w:rPr>
        <w:tab/>
      </w:r>
      <w:r w:rsidR="001163A4" w:rsidRPr="001163A4">
        <w:rPr>
          <w:rFonts w:cs="Arial"/>
          <w:bCs/>
          <w:noProof w:val="0"/>
          <w:sz w:val="24"/>
          <w:lang w:val="en-GB" w:eastAsia="ja-JP"/>
        </w:rPr>
        <w:t>R3-194141</w:t>
      </w:r>
      <w:bookmarkStart w:id="0" w:name="_GoBack"/>
      <w:bookmarkEnd w:id="0"/>
    </w:p>
    <w:p w14:paraId="3A1A23E2" w14:textId="77777777" w:rsidR="006E18D0" w:rsidRDefault="006E18D0" w:rsidP="006E18D0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133B91B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B3DB9">
        <w:rPr>
          <w:rFonts w:cs="Arial"/>
          <w:b/>
          <w:bCs/>
          <w:sz w:val="24"/>
          <w:szCs w:val="24"/>
          <w:lang w:val="en-US"/>
        </w:rPr>
        <w:t>9.</w:t>
      </w:r>
      <w:r w:rsidR="00EF07EA">
        <w:rPr>
          <w:rFonts w:cs="Arial"/>
          <w:b/>
          <w:bCs/>
          <w:sz w:val="24"/>
          <w:szCs w:val="24"/>
          <w:lang w:val="en-US"/>
        </w:rPr>
        <w:t>2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30E38270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E9559D" w:rsidRPr="00E9559D">
        <w:rPr>
          <w:rFonts w:cs="Arial"/>
          <w:b/>
          <w:bCs/>
          <w:color w:val="000000"/>
          <w:sz w:val="24"/>
          <w:szCs w:val="24"/>
        </w:rPr>
        <w:t>ERROR INDICATION Message in S1AP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5F87FE83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600EA">
        <w:rPr>
          <w:lang w:eastAsia="zh-CN"/>
        </w:rPr>
        <w:t>Discussion</w:t>
      </w:r>
    </w:p>
    <w:p w14:paraId="0A2E8323" w14:textId="21A63E66" w:rsidR="001F437B" w:rsidRDefault="00EB7C04" w:rsidP="00B259CB">
      <w:r>
        <w:t xml:space="preserve">The </w:t>
      </w:r>
      <w:r w:rsidR="00862540">
        <w:t>Error Indication procedure is used for one node receiving the message to indicate to the node sending the message when there is a</w:t>
      </w:r>
      <w:r w:rsidR="008945FB">
        <w:t>n</w:t>
      </w:r>
      <w:r w:rsidR="00862540">
        <w:t xml:space="preserve"> error related to unknown, protocol data, when there is no appropriate response message to feedback the error.</w:t>
      </w:r>
    </w:p>
    <w:p w14:paraId="135B94BD" w14:textId="19D0732C" w:rsidR="00071B8A" w:rsidRDefault="00862540" w:rsidP="00E97CA6">
      <w:r>
        <w:t xml:space="preserve">When the message is sent for a </w:t>
      </w:r>
      <w:proofErr w:type="gramStart"/>
      <w:r>
        <w:t>particular UE</w:t>
      </w:r>
      <w:proofErr w:type="gramEnd"/>
      <w:r>
        <w:t xml:space="preserve">, but without any UE APID, the receiving node cannot feedback the error ping point to the right UE. For example, in RETRIEVE UE INFORMATUION message, only S-TMSI is used. If S-TMSI is unknown by MME, it would be benefit to feedback to </w:t>
      </w:r>
      <w:proofErr w:type="spellStart"/>
      <w:r>
        <w:t>eNB</w:t>
      </w:r>
      <w:proofErr w:type="spellEnd"/>
      <w:r>
        <w:t xml:space="preserve"> what went wrong. </w:t>
      </w:r>
      <w:r w:rsidR="00071B8A">
        <w:t xml:space="preserve">One possible scenario of the S-TMSI is unknow by MME is during MME restart. </w:t>
      </w:r>
      <w:r w:rsidR="00E97CA6">
        <w:t xml:space="preserve">In TS 23.007, it is specified that after </w:t>
      </w:r>
      <w:proofErr w:type="gramStart"/>
      <w:r w:rsidR="00E97CA6">
        <w:t>a</w:t>
      </w:r>
      <w:proofErr w:type="gramEnd"/>
      <w:r w:rsidR="00032FA9">
        <w:t xml:space="preserve"> </w:t>
      </w:r>
      <w:r w:rsidR="00E97CA6">
        <w:t xml:space="preserve">MME restart, the MME shall delete all MM Bearer contexts affected by the restart that it may have stored. </w:t>
      </w:r>
      <w:r w:rsidR="00032FA9">
        <w:t xml:space="preserve">In this case </w:t>
      </w:r>
      <w:r w:rsidR="00E97CA6">
        <w:t xml:space="preserve">MME </w:t>
      </w:r>
      <w:r w:rsidR="00032FA9">
        <w:t xml:space="preserve">does not </w:t>
      </w:r>
      <w:r w:rsidR="00E97CA6">
        <w:t xml:space="preserve">have </w:t>
      </w:r>
      <w:r w:rsidR="00032FA9">
        <w:t>any</w:t>
      </w:r>
      <w:r w:rsidR="00E97CA6">
        <w:t xml:space="preserve"> S-TMSI.</w:t>
      </w:r>
    </w:p>
    <w:p w14:paraId="6CDF1CCC" w14:textId="3EF9500E" w:rsidR="008775AF" w:rsidRDefault="008775AF" w:rsidP="00E97CA6">
      <w:r>
        <w:t xml:space="preserve">At the last meeting, a proposal is to handle this abnormal case with a successful operation signalling. </w:t>
      </w:r>
      <w:r w:rsidR="00124425">
        <w:t>In our view</w:t>
      </w:r>
      <w:r>
        <w:t xml:space="preserve"> the unknow protocol data should be handled as we have already specified, in Error Indication procedure.</w:t>
      </w:r>
    </w:p>
    <w:p w14:paraId="51716C3A" w14:textId="5E09D83E" w:rsidR="00862540" w:rsidRDefault="00032FA9" w:rsidP="00B259CB">
      <w:r>
        <w:t>We</w:t>
      </w:r>
      <w:r w:rsidR="00862540">
        <w:t xml:space="preserve"> propose to add S-TMSI in ERROR INDICATION.</w:t>
      </w:r>
    </w:p>
    <w:p w14:paraId="06D85025" w14:textId="77777777" w:rsidR="00862540" w:rsidRPr="00F917BF" w:rsidRDefault="00862540" w:rsidP="00862540">
      <w:pPr>
        <w:pStyle w:val="Heading4"/>
        <w:rPr>
          <w:sz w:val="32"/>
          <w:szCs w:val="32"/>
          <w:lang w:eastAsia="zh-CN"/>
        </w:rPr>
      </w:pPr>
      <w:bookmarkStart w:id="1" w:name="_Toc534711809"/>
      <w:r w:rsidRPr="00F917BF">
        <w:t>9.1.4.21</w:t>
      </w:r>
      <w:r w:rsidRPr="00F917BF">
        <w:tab/>
        <w:t>RETRIEVE UE INFORMATION</w:t>
      </w:r>
      <w:bookmarkEnd w:id="1"/>
      <w:r w:rsidRPr="00F917BF">
        <w:t xml:space="preserve"> </w:t>
      </w:r>
    </w:p>
    <w:p w14:paraId="338746AD" w14:textId="77777777" w:rsidR="00862540" w:rsidRPr="00F917BF" w:rsidRDefault="00862540" w:rsidP="00862540">
      <w:pPr>
        <w:rPr>
          <w:lang w:eastAsia="zh-CN"/>
        </w:rPr>
      </w:pPr>
      <w:r w:rsidRPr="00F917BF">
        <w:t xml:space="preserve">The </w:t>
      </w:r>
      <w:r w:rsidRPr="00F917BF">
        <w:rPr>
          <w:lang w:eastAsia="zh-CN"/>
        </w:rPr>
        <w:t xml:space="preserve">message is sent by the </w:t>
      </w:r>
      <w:proofErr w:type="spellStart"/>
      <w:r w:rsidRPr="00F917BF">
        <w:rPr>
          <w:lang w:eastAsia="zh-CN"/>
        </w:rPr>
        <w:t>eNB</w:t>
      </w:r>
      <w:proofErr w:type="spellEnd"/>
      <w:r w:rsidRPr="00F917BF">
        <w:rPr>
          <w:lang w:eastAsia="zh-CN"/>
        </w:rPr>
        <w:t xml:space="preserve"> to request UE information over the S1 interface.</w:t>
      </w:r>
    </w:p>
    <w:p w14:paraId="67AF2D44" w14:textId="77777777" w:rsidR="00862540" w:rsidRPr="00F917BF" w:rsidRDefault="00862540" w:rsidP="00862540">
      <w:pPr>
        <w:keepNext/>
        <w:rPr>
          <w:rFonts w:eastAsia="Batang"/>
        </w:rPr>
      </w:pPr>
      <w:r w:rsidRPr="00F917BF">
        <w:t xml:space="preserve">Direction: </w:t>
      </w:r>
      <w:proofErr w:type="spellStart"/>
      <w:r w:rsidRPr="00F917BF">
        <w:t>eNB</w:t>
      </w:r>
      <w:proofErr w:type="spellEnd"/>
      <w:r w:rsidRPr="00F917BF">
        <w:t xml:space="preserve"> </w:t>
      </w:r>
      <w:r w:rsidRPr="00F917BF">
        <w:sym w:font="Symbol" w:char="F0AE"/>
      </w:r>
      <w:r w:rsidRPr="00F917BF">
        <w:t xml:space="preserve"> MME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862540" w:rsidRPr="00F917BF" w14:paraId="2CF28921" w14:textId="77777777" w:rsidTr="00523404">
        <w:tc>
          <w:tcPr>
            <w:tcW w:w="2518" w:type="dxa"/>
          </w:tcPr>
          <w:p w14:paraId="4668826A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90" w:type="dxa"/>
          </w:tcPr>
          <w:p w14:paraId="325FE7E3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44FBEF7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225DD8DB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05551C35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27DE25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97" w:type="dxa"/>
          </w:tcPr>
          <w:p w14:paraId="6D81F074" w14:textId="77777777" w:rsidR="00862540" w:rsidRPr="00F917BF" w:rsidRDefault="00862540" w:rsidP="00523404">
            <w:pPr>
              <w:pStyle w:val="TAH"/>
              <w:rPr>
                <w:rFonts w:cs="Arial"/>
                <w:b w:val="0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Assigned Criticality</w:t>
            </w:r>
          </w:p>
        </w:tc>
      </w:tr>
      <w:tr w:rsidR="00862540" w:rsidRPr="00F917BF" w14:paraId="311B9FD7" w14:textId="77777777" w:rsidTr="00523404">
        <w:tc>
          <w:tcPr>
            <w:tcW w:w="2518" w:type="dxa"/>
          </w:tcPr>
          <w:p w14:paraId="6F837B8C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90" w:type="dxa"/>
          </w:tcPr>
          <w:p w14:paraId="22278B6B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21C4E87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2FD75E5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9.2.1.1</w:t>
            </w:r>
          </w:p>
        </w:tc>
        <w:tc>
          <w:tcPr>
            <w:tcW w:w="2160" w:type="dxa"/>
          </w:tcPr>
          <w:p w14:paraId="00A0BEC4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C32053" w14:textId="77777777" w:rsidR="00862540" w:rsidRPr="00F917BF" w:rsidRDefault="00862540" w:rsidP="0052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25BBCFB2" w14:textId="77777777" w:rsidR="00862540" w:rsidRPr="00F917BF" w:rsidRDefault="00862540" w:rsidP="0052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reject</w:t>
            </w:r>
          </w:p>
        </w:tc>
      </w:tr>
      <w:tr w:rsidR="00862540" w:rsidRPr="00567372" w14:paraId="363E691D" w14:textId="77777777" w:rsidTr="00523404">
        <w:tc>
          <w:tcPr>
            <w:tcW w:w="2518" w:type="dxa"/>
          </w:tcPr>
          <w:p w14:paraId="0BCFD7D5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bookmarkStart w:id="2" w:name="_Hlk470627103"/>
            <w:r w:rsidRPr="00F917BF">
              <w:rPr>
                <w:rFonts w:cs="Arial"/>
                <w:lang w:eastAsia="ja-JP"/>
              </w:rPr>
              <w:t>S-TMSI</w:t>
            </w:r>
          </w:p>
        </w:tc>
        <w:tc>
          <w:tcPr>
            <w:tcW w:w="1190" w:type="dxa"/>
          </w:tcPr>
          <w:p w14:paraId="3F97C49B" w14:textId="77777777" w:rsidR="00862540" w:rsidRPr="00F917BF" w:rsidRDefault="00862540" w:rsidP="00523404">
            <w:pPr>
              <w:pStyle w:val="TAL"/>
              <w:rPr>
                <w:rFonts w:cs="Arial"/>
                <w:lang w:eastAsia="zh-CN"/>
              </w:rPr>
            </w:pPr>
            <w:r w:rsidRPr="00F917BF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14:paraId="3C5E55AC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A098419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9.2.3.6</w:t>
            </w:r>
          </w:p>
        </w:tc>
        <w:tc>
          <w:tcPr>
            <w:tcW w:w="2160" w:type="dxa"/>
          </w:tcPr>
          <w:p w14:paraId="2A1D7A0A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DFABFF" w14:textId="77777777" w:rsidR="00862540" w:rsidRPr="00F917BF" w:rsidRDefault="00862540" w:rsidP="0052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6AD631B9" w14:textId="77777777" w:rsidR="00862540" w:rsidRPr="00567372" w:rsidRDefault="00862540" w:rsidP="0052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reject</w:t>
            </w:r>
          </w:p>
        </w:tc>
      </w:tr>
      <w:bookmarkEnd w:id="2"/>
    </w:tbl>
    <w:p w14:paraId="703B4461" w14:textId="77777777" w:rsidR="00B259CB" w:rsidRPr="00927304" w:rsidRDefault="00B259CB" w:rsidP="00B259CB">
      <w:pPr>
        <w:rPr>
          <w:lang w:eastAsia="ko-KR"/>
        </w:rPr>
      </w:pPr>
    </w:p>
    <w:p w14:paraId="3194A809" w14:textId="77777777" w:rsidR="00362FA2" w:rsidRPr="00567372" w:rsidRDefault="00362FA2" w:rsidP="00362FA2">
      <w:pPr>
        <w:pStyle w:val="Heading4"/>
      </w:pPr>
      <w:bookmarkStart w:id="3" w:name="_Toc534711839"/>
      <w:r w:rsidRPr="00567372">
        <w:t>9.1.8.3</w:t>
      </w:r>
      <w:r w:rsidRPr="00567372">
        <w:tab/>
        <w:t>ERROR INDICATION</w:t>
      </w:r>
      <w:bookmarkEnd w:id="3"/>
    </w:p>
    <w:p w14:paraId="2EFF1F76" w14:textId="77777777" w:rsidR="00362FA2" w:rsidRPr="00567372" w:rsidRDefault="00362FA2" w:rsidP="00362FA2">
      <w:r w:rsidRPr="00567372">
        <w:t xml:space="preserve">This message is sent by both the MME and the </w:t>
      </w:r>
      <w:proofErr w:type="spellStart"/>
      <w:r w:rsidRPr="00567372">
        <w:t>eNB</w:t>
      </w:r>
      <w:proofErr w:type="spellEnd"/>
      <w:r w:rsidRPr="00567372">
        <w:t xml:space="preserve"> and is used to indicate that some error has been detected in the node.</w:t>
      </w:r>
    </w:p>
    <w:p w14:paraId="0C66C292" w14:textId="77777777" w:rsidR="00362FA2" w:rsidRPr="00567372" w:rsidRDefault="00362FA2" w:rsidP="00362FA2"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  <w:r w:rsidRPr="00567372">
        <w:t xml:space="preserve"> and </w:t>
      </w:r>
      <w:proofErr w:type="spellStart"/>
      <w:r w:rsidRPr="00567372">
        <w:t>eNB</w:t>
      </w:r>
      <w:proofErr w:type="spellEnd"/>
      <w:r w:rsidRPr="00567372">
        <w:t xml:space="preserve"> </w:t>
      </w:r>
      <w:r w:rsidRPr="00567372">
        <w:sym w:font="Symbol" w:char="F0AE"/>
      </w:r>
      <w:r w:rsidRPr="00567372">
        <w:t xml:space="preserve"> MME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362FA2" w:rsidRPr="00567372" w14:paraId="247AC4A9" w14:textId="77777777" w:rsidTr="00094DE3">
        <w:tc>
          <w:tcPr>
            <w:tcW w:w="2552" w:type="dxa"/>
          </w:tcPr>
          <w:p w14:paraId="5D430034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E6BA853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33256566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3CAFCD9A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3F6F54BA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D123DDC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2FDBF60B" w14:textId="77777777" w:rsidR="00362FA2" w:rsidRPr="00567372" w:rsidRDefault="00362FA2" w:rsidP="00094DE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362FA2" w:rsidRPr="00567372" w14:paraId="19F81BD0" w14:textId="77777777" w:rsidTr="00094DE3">
        <w:tc>
          <w:tcPr>
            <w:tcW w:w="2552" w:type="dxa"/>
          </w:tcPr>
          <w:p w14:paraId="14D757DF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452BCA3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151B7CA7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5A89D86D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14:paraId="7540AB8E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D025E3F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EE673DF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362FA2" w:rsidRPr="00567372" w14:paraId="4565C55B" w14:textId="77777777" w:rsidTr="00094DE3">
        <w:tc>
          <w:tcPr>
            <w:tcW w:w="2552" w:type="dxa"/>
          </w:tcPr>
          <w:p w14:paraId="5E4FC052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3491E7C0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5C74820C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7CADE344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276" w:type="dxa"/>
          </w:tcPr>
          <w:p w14:paraId="35F4B0E6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7333183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1FF2CC8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362FA2" w:rsidRPr="00567372" w14:paraId="5735613C" w14:textId="77777777" w:rsidTr="00094DE3">
        <w:tc>
          <w:tcPr>
            <w:tcW w:w="2552" w:type="dxa"/>
          </w:tcPr>
          <w:p w14:paraId="6C50FF95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7A69FAED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4ECC436B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0D433A50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276" w:type="dxa"/>
          </w:tcPr>
          <w:p w14:paraId="6720CBC1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03589E5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0F80DC7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362FA2" w:rsidRPr="00567372" w14:paraId="27EA4131" w14:textId="77777777" w:rsidTr="00094DE3">
        <w:tc>
          <w:tcPr>
            <w:tcW w:w="2552" w:type="dxa"/>
          </w:tcPr>
          <w:p w14:paraId="35E021C0" w14:textId="77777777" w:rsidR="00362FA2" w:rsidRPr="00567372" w:rsidRDefault="00362FA2" w:rsidP="00094DE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727B8C40" w14:textId="77777777" w:rsidR="00362FA2" w:rsidRPr="00567372" w:rsidRDefault="00362FA2" w:rsidP="00094DE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08C07AB9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5B30CE44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</w:t>
            </w:r>
          </w:p>
        </w:tc>
        <w:tc>
          <w:tcPr>
            <w:tcW w:w="1276" w:type="dxa"/>
          </w:tcPr>
          <w:p w14:paraId="7A65F658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4A88089" w14:textId="77777777" w:rsidR="00362FA2" w:rsidRPr="00567372" w:rsidRDefault="00362FA2" w:rsidP="00094DE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F57D745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362FA2" w:rsidRPr="00567372" w14:paraId="067D2E15" w14:textId="77777777" w:rsidTr="00094DE3">
        <w:tc>
          <w:tcPr>
            <w:tcW w:w="2552" w:type="dxa"/>
          </w:tcPr>
          <w:p w14:paraId="60D3C772" w14:textId="77777777" w:rsidR="00362FA2" w:rsidRPr="00567372" w:rsidRDefault="00362FA2" w:rsidP="00094DE3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379747AB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41A52A23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784E5156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9.2.1.21</w:t>
            </w:r>
          </w:p>
        </w:tc>
        <w:tc>
          <w:tcPr>
            <w:tcW w:w="1276" w:type="dxa"/>
          </w:tcPr>
          <w:p w14:paraId="6F933B2A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E519BE3" w14:textId="77777777" w:rsidR="00362FA2" w:rsidRPr="00567372" w:rsidRDefault="00362FA2" w:rsidP="00094DE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BD64762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40304424" w14:textId="77777777" w:rsidR="00362FA2" w:rsidRDefault="00362FA2" w:rsidP="00432C3F">
      <w:pPr>
        <w:rPr>
          <w:b/>
          <w:lang w:val="en-US"/>
        </w:rPr>
      </w:pPr>
    </w:p>
    <w:p w14:paraId="3E932B53" w14:textId="77777777" w:rsidR="00071B8A" w:rsidRDefault="00071B8A" w:rsidP="00432C3F">
      <w:pPr>
        <w:rPr>
          <w:lang w:val="en-US"/>
        </w:rPr>
      </w:pPr>
    </w:p>
    <w:p w14:paraId="1C0CFC99" w14:textId="4599F685" w:rsidR="001959BB" w:rsidRPr="00432C3F" w:rsidRDefault="00A27733" w:rsidP="00432C3F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agree to add </w:t>
      </w:r>
      <w:r w:rsidR="00162339">
        <w:rPr>
          <w:b/>
          <w:lang w:val="en-US"/>
        </w:rPr>
        <w:t xml:space="preserve">S-TMSI </w:t>
      </w:r>
      <w:r>
        <w:rPr>
          <w:b/>
          <w:lang w:val="en-US"/>
        </w:rPr>
        <w:t xml:space="preserve">in </w:t>
      </w:r>
      <w:r w:rsidR="00162339">
        <w:rPr>
          <w:b/>
          <w:lang w:val="en-US"/>
        </w:rPr>
        <w:t>ERROR INDICATION</w:t>
      </w:r>
    </w:p>
    <w:p w14:paraId="5C97E3F4" w14:textId="7E88BEC7" w:rsidR="00F20E2F" w:rsidRPr="004A5FA8" w:rsidRDefault="00A27733" w:rsidP="00F20E2F">
      <w:pPr>
        <w:pStyle w:val="Heading1"/>
        <w:rPr>
          <w:lang w:val="en-US"/>
        </w:rPr>
      </w:pPr>
      <w:r>
        <w:rPr>
          <w:lang w:eastAsia="zh-CN"/>
        </w:rPr>
        <w:lastRenderedPageBreak/>
        <w:t>2</w:t>
      </w:r>
      <w:r w:rsidR="00F20E2F">
        <w:rPr>
          <w:lang w:eastAsia="zh-CN"/>
        </w:rPr>
        <w:tab/>
        <w:t>Proposal</w:t>
      </w:r>
    </w:p>
    <w:p w14:paraId="60E3E3DE" w14:textId="0BCEC872" w:rsidR="00162339" w:rsidRPr="00432C3F" w:rsidRDefault="00162339" w:rsidP="00162339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agree to add S-TMSI in ERROR INDICATION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AA99C" w14:textId="77777777" w:rsidR="00B153C8" w:rsidRDefault="00B153C8">
      <w:pPr>
        <w:spacing w:after="0"/>
      </w:pPr>
      <w:r>
        <w:separator/>
      </w:r>
    </w:p>
  </w:endnote>
  <w:endnote w:type="continuationSeparator" w:id="0">
    <w:p w14:paraId="4761D1A0" w14:textId="77777777" w:rsidR="00B153C8" w:rsidRDefault="00B153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B5925" w14:textId="77777777" w:rsidR="00B153C8" w:rsidRDefault="00B153C8">
      <w:pPr>
        <w:spacing w:after="0"/>
      </w:pPr>
      <w:r>
        <w:separator/>
      </w:r>
    </w:p>
  </w:footnote>
  <w:footnote w:type="continuationSeparator" w:id="0">
    <w:p w14:paraId="1D70E875" w14:textId="77777777" w:rsidR="00B153C8" w:rsidRDefault="00B153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2FA9"/>
    <w:rsid w:val="0003318D"/>
    <w:rsid w:val="00034F96"/>
    <w:rsid w:val="000352E6"/>
    <w:rsid w:val="00036372"/>
    <w:rsid w:val="00037418"/>
    <w:rsid w:val="0004170C"/>
    <w:rsid w:val="0004319A"/>
    <w:rsid w:val="00043A56"/>
    <w:rsid w:val="00045418"/>
    <w:rsid w:val="00051EF1"/>
    <w:rsid w:val="00052481"/>
    <w:rsid w:val="00052ACC"/>
    <w:rsid w:val="00052C2A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1B8A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061B5"/>
    <w:rsid w:val="0011026A"/>
    <w:rsid w:val="001163A4"/>
    <w:rsid w:val="00120199"/>
    <w:rsid w:val="00123FF4"/>
    <w:rsid w:val="00124425"/>
    <w:rsid w:val="001307B0"/>
    <w:rsid w:val="0013096F"/>
    <w:rsid w:val="00131266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2339"/>
    <w:rsid w:val="00163EF4"/>
    <w:rsid w:val="0017021F"/>
    <w:rsid w:val="00170416"/>
    <w:rsid w:val="001714C1"/>
    <w:rsid w:val="00171E9E"/>
    <w:rsid w:val="001751D0"/>
    <w:rsid w:val="00180BE7"/>
    <w:rsid w:val="00182C64"/>
    <w:rsid w:val="001835CB"/>
    <w:rsid w:val="00183C1A"/>
    <w:rsid w:val="00185C8F"/>
    <w:rsid w:val="00194427"/>
    <w:rsid w:val="001959BB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65A9"/>
    <w:rsid w:val="001D73DD"/>
    <w:rsid w:val="001E11DA"/>
    <w:rsid w:val="001E1F5C"/>
    <w:rsid w:val="001E2093"/>
    <w:rsid w:val="001F437B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67F3"/>
    <w:rsid w:val="002D7F54"/>
    <w:rsid w:val="002E2DB8"/>
    <w:rsid w:val="002E400B"/>
    <w:rsid w:val="002E43B0"/>
    <w:rsid w:val="002E4DF2"/>
    <w:rsid w:val="002E79E3"/>
    <w:rsid w:val="002E7D34"/>
    <w:rsid w:val="002E7EC8"/>
    <w:rsid w:val="002F00F4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2A0A"/>
    <w:rsid w:val="003256F0"/>
    <w:rsid w:val="00326430"/>
    <w:rsid w:val="00327913"/>
    <w:rsid w:val="003301E8"/>
    <w:rsid w:val="003309D9"/>
    <w:rsid w:val="0033153B"/>
    <w:rsid w:val="003317CD"/>
    <w:rsid w:val="0033223B"/>
    <w:rsid w:val="0034038A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5712A"/>
    <w:rsid w:val="00362FA2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426"/>
    <w:rsid w:val="004156CD"/>
    <w:rsid w:val="00420F88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47A2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1E7E"/>
    <w:rsid w:val="004938F5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357C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B6FA8"/>
    <w:rsid w:val="005C1E42"/>
    <w:rsid w:val="005C32E8"/>
    <w:rsid w:val="005C492F"/>
    <w:rsid w:val="005C49C3"/>
    <w:rsid w:val="005C54FF"/>
    <w:rsid w:val="005D495F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779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C0"/>
    <w:rsid w:val="00666432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8D0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30D9"/>
    <w:rsid w:val="0078580F"/>
    <w:rsid w:val="00786339"/>
    <w:rsid w:val="00792D5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0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2540"/>
    <w:rsid w:val="0086306C"/>
    <w:rsid w:val="008634D2"/>
    <w:rsid w:val="00864605"/>
    <w:rsid w:val="00866B74"/>
    <w:rsid w:val="00866D68"/>
    <w:rsid w:val="0087009F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775AF"/>
    <w:rsid w:val="008818C5"/>
    <w:rsid w:val="008833AF"/>
    <w:rsid w:val="00883C38"/>
    <w:rsid w:val="0088430D"/>
    <w:rsid w:val="00884BC8"/>
    <w:rsid w:val="00884BE4"/>
    <w:rsid w:val="008913F2"/>
    <w:rsid w:val="008919F7"/>
    <w:rsid w:val="008927F9"/>
    <w:rsid w:val="008945FB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E1E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22D2D"/>
    <w:rsid w:val="009260C9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6F5B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3C8"/>
    <w:rsid w:val="00B1598C"/>
    <w:rsid w:val="00B16D64"/>
    <w:rsid w:val="00B17782"/>
    <w:rsid w:val="00B221C5"/>
    <w:rsid w:val="00B259CB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351D"/>
    <w:rsid w:val="00C64655"/>
    <w:rsid w:val="00C66921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A6C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68A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6BB0"/>
    <w:rsid w:val="00DF297C"/>
    <w:rsid w:val="00E018A3"/>
    <w:rsid w:val="00E03354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559D"/>
    <w:rsid w:val="00E96316"/>
    <w:rsid w:val="00E9660E"/>
    <w:rsid w:val="00E97CA6"/>
    <w:rsid w:val="00EA100B"/>
    <w:rsid w:val="00EA35C9"/>
    <w:rsid w:val="00EA546E"/>
    <w:rsid w:val="00EB12B5"/>
    <w:rsid w:val="00EB2CC9"/>
    <w:rsid w:val="00EB368D"/>
    <w:rsid w:val="00EB560F"/>
    <w:rsid w:val="00EB5AE5"/>
    <w:rsid w:val="00EB7C04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E602B"/>
    <w:rsid w:val="00EF07EA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A6B"/>
    <w:rsid w:val="00F74B0A"/>
    <w:rsid w:val="00F80648"/>
    <w:rsid w:val="00F80802"/>
    <w:rsid w:val="00F813FD"/>
    <w:rsid w:val="00F848CE"/>
    <w:rsid w:val="00F86A12"/>
    <w:rsid w:val="00F873FF"/>
    <w:rsid w:val="00F917B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C3767F6-1CFB-472E-A04A-09CBA030F1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63D73E-9D2F-4CB1-A529-C471CC552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B248D2-BEF9-40B4-8D4C-D949C49D29D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352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2018-05-22T10:28:00Z</cp:lastPrinted>
  <dcterms:created xsi:type="dcterms:W3CDTF">2019-08-16T13:47:00Z</dcterms:created>
  <dcterms:modified xsi:type="dcterms:W3CDTF">2019-08-16T13:47:00Z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