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24367" w:rsidRPr="00786301" w14:paraId="20BDC65C" w14:textId="77777777" w:rsidTr="00B11A2B">
        <w:trPr>
          <w:cantSplit/>
        </w:trPr>
        <w:tc>
          <w:tcPr>
            <w:tcW w:w="10423" w:type="dxa"/>
            <w:gridSpan w:val="2"/>
          </w:tcPr>
          <w:p w14:paraId="70EF2079" w14:textId="29B70564" w:rsidR="00D24367" w:rsidRPr="00786301" w:rsidRDefault="00D24367" w:rsidP="00B11A2B">
            <w:pPr>
              <w:pStyle w:val="ZA"/>
              <w:framePr w:w="0" w:hRule="auto" w:wrap="auto" w:vAnchor="margin" w:hAnchor="text" w:yAlign="inline"/>
            </w:pPr>
            <w:bookmarkStart w:id="0" w:name="page1"/>
            <w:r>
              <w:rPr>
                <w:sz w:val="64"/>
              </w:rPr>
              <w:t xml:space="preserve">3GPP TS 25.442 </w:t>
            </w:r>
            <w:r>
              <w:t>V</w:t>
            </w:r>
            <w:r w:rsidR="00863982">
              <w:t>19.0.0</w:t>
            </w:r>
            <w:r w:rsidR="00863982">
              <w:rPr>
                <w:sz w:val="32"/>
              </w:rPr>
              <w:t xml:space="preserve"> </w:t>
            </w:r>
            <w:r>
              <w:rPr>
                <w:sz w:val="32"/>
              </w:rPr>
              <w:t>(</w:t>
            </w:r>
            <w:r w:rsidR="00863982">
              <w:rPr>
                <w:sz w:val="32"/>
              </w:rPr>
              <w:t>2025-09</w:t>
            </w:r>
            <w:r>
              <w:rPr>
                <w:sz w:val="32"/>
              </w:rPr>
              <w:t>)</w:t>
            </w:r>
          </w:p>
        </w:tc>
      </w:tr>
      <w:tr w:rsidR="00D24367" w:rsidRPr="00786301" w14:paraId="6C2B4DD0" w14:textId="77777777" w:rsidTr="00B11A2B">
        <w:trPr>
          <w:cantSplit/>
          <w:trHeight w:hRule="exact" w:val="1134"/>
        </w:trPr>
        <w:tc>
          <w:tcPr>
            <w:tcW w:w="10423" w:type="dxa"/>
            <w:gridSpan w:val="2"/>
          </w:tcPr>
          <w:p w14:paraId="2B6F6967" w14:textId="77777777" w:rsidR="00D24367" w:rsidRPr="00786301" w:rsidRDefault="00D24367" w:rsidP="00B11A2B">
            <w:pPr>
              <w:pStyle w:val="TAR"/>
            </w:pPr>
            <w:r>
              <w:t>Technical Specification</w:t>
            </w:r>
          </w:p>
        </w:tc>
      </w:tr>
      <w:tr w:rsidR="00D24367" w:rsidRPr="00786301" w14:paraId="27BAA5D2" w14:textId="77777777" w:rsidTr="00B11A2B">
        <w:trPr>
          <w:cantSplit/>
          <w:trHeight w:hRule="exact" w:val="3685"/>
        </w:trPr>
        <w:tc>
          <w:tcPr>
            <w:tcW w:w="10423" w:type="dxa"/>
            <w:gridSpan w:val="2"/>
          </w:tcPr>
          <w:p w14:paraId="545503A5" w14:textId="77777777" w:rsidR="00D24367" w:rsidRDefault="00D24367" w:rsidP="00B11A2B">
            <w:pPr>
              <w:pStyle w:val="ZT"/>
              <w:framePr w:wrap="auto" w:hAnchor="text" w:yAlign="inline"/>
            </w:pPr>
            <w:r>
              <w:t>3rd Generation Partnership Project;</w:t>
            </w:r>
          </w:p>
          <w:p w14:paraId="5C79BE1C" w14:textId="77777777" w:rsidR="00D24367" w:rsidRDefault="00D24367" w:rsidP="00B11A2B">
            <w:pPr>
              <w:pStyle w:val="ZT"/>
              <w:framePr w:wrap="auto" w:hAnchor="text" w:yAlign="inline"/>
            </w:pPr>
            <w:r>
              <w:t>Technical Specification Group Radio Access Network;</w:t>
            </w:r>
          </w:p>
          <w:p w14:paraId="457F2AF6" w14:textId="77777777" w:rsidR="00D24367" w:rsidRDefault="00D24367" w:rsidP="00B11A2B">
            <w:pPr>
              <w:pStyle w:val="ZT"/>
              <w:framePr w:wrap="auto" w:hAnchor="text" w:yAlign="inline"/>
            </w:pPr>
            <w:r>
              <w:t>UTRAN implementation-specific O&amp;M transport</w:t>
            </w:r>
          </w:p>
          <w:p w14:paraId="3AA003B2" w14:textId="2FAB760E" w:rsidR="00D24367" w:rsidRPr="00786301" w:rsidRDefault="00D24367" w:rsidP="00B11A2B">
            <w:pPr>
              <w:pStyle w:val="ZT"/>
              <w:framePr w:wrap="auto" w:hAnchor="text" w:yAlign="inline"/>
              <w:rPr>
                <w:i/>
                <w:sz w:val="28"/>
              </w:rPr>
            </w:pPr>
            <w:r>
              <w:t>(</w:t>
            </w:r>
            <w:r>
              <w:rPr>
                <w:rStyle w:val="ZGSM"/>
              </w:rPr>
              <w:t>Release</w:t>
            </w:r>
            <w:r w:rsidR="00863982">
              <w:rPr>
                <w:rStyle w:val="ZGSM"/>
              </w:rPr>
              <w:t xml:space="preserve"> 19</w:t>
            </w:r>
            <w:r>
              <w:t>)</w:t>
            </w:r>
          </w:p>
        </w:tc>
      </w:tr>
      <w:tr w:rsidR="00D24367" w:rsidRPr="00786301" w14:paraId="26695E06" w14:textId="77777777" w:rsidTr="00B11A2B">
        <w:trPr>
          <w:cantSplit/>
        </w:trPr>
        <w:tc>
          <w:tcPr>
            <w:tcW w:w="10423" w:type="dxa"/>
            <w:gridSpan w:val="2"/>
            <w:tcBorders>
              <w:bottom w:val="single" w:sz="12" w:space="0" w:color="auto"/>
            </w:tcBorders>
          </w:tcPr>
          <w:p w14:paraId="3E78412E" w14:textId="77777777" w:rsidR="00D24367" w:rsidRDefault="00D24367" w:rsidP="00B11A2B">
            <w:pPr>
              <w:pStyle w:val="FP"/>
            </w:pPr>
          </w:p>
        </w:tc>
      </w:tr>
      <w:bookmarkStart w:id="1" w:name="_Hlk99699974"/>
      <w:bookmarkEnd w:id="1"/>
      <w:bookmarkStart w:id="2" w:name="_MON_1684549432"/>
      <w:bookmarkEnd w:id="2"/>
      <w:tr w:rsidR="00D24367" w:rsidRPr="00786301" w14:paraId="63CF840B" w14:textId="77777777" w:rsidTr="00B11A2B">
        <w:trPr>
          <w:cantSplit/>
          <w:trHeight w:hRule="exact" w:val="1531"/>
        </w:trPr>
        <w:tc>
          <w:tcPr>
            <w:tcW w:w="5211" w:type="dxa"/>
            <w:tcBorders>
              <w:top w:val="dashed" w:sz="4" w:space="0" w:color="auto"/>
              <w:bottom w:val="dashed" w:sz="4" w:space="0" w:color="auto"/>
            </w:tcBorders>
          </w:tcPr>
          <w:p w14:paraId="3348DDA1" w14:textId="77777777" w:rsidR="00D24367" w:rsidRPr="00786301" w:rsidRDefault="00D24367" w:rsidP="00B11A2B">
            <w:pPr>
              <w:pStyle w:val="TAL"/>
            </w:pPr>
            <w:r w:rsidRPr="00210A77">
              <w:rPr>
                <w:color w:val="0000FF"/>
              </w:rPr>
              <w:object w:dxaOrig="2026" w:dyaOrig="1251" w14:anchorId="20D39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pt;height:69.5pt" o:ole="">
                  <v:imagedata r:id="rId8" o:title=""/>
                </v:shape>
                <o:OLEObject Type="Embed" ProgID="Word.Picture.8" ShapeID="_x0000_i1025" DrawAspect="Content" ObjectID="_1820144979" r:id="rId9"/>
              </w:object>
            </w:r>
          </w:p>
        </w:tc>
        <w:tc>
          <w:tcPr>
            <w:tcW w:w="5212" w:type="dxa"/>
            <w:tcBorders>
              <w:top w:val="dashed" w:sz="4" w:space="0" w:color="auto"/>
              <w:bottom w:val="dashed" w:sz="4" w:space="0" w:color="auto"/>
            </w:tcBorders>
          </w:tcPr>
          <w:p w14:paraId="0D6B2DFA" w14:textId="7140B324" w:rsidR="00D24367" w:rsidRPr="00786301" w:rsidRDefault="00863982" w:rsidP="00B11A2B">
            <w:pPr>
              <w:pStyle w:val="TAR"/>
            </w:pPr>
            <w:r>
              <w:rPr>
                <w:noProof/>
                <w:color w:val="0000FF"/>
              </w:rPr>
              <w:pict w14:anchorId="42BCA394">
                <v:shape id="Picture 1" o:spid="_x0000_i1026" type="#_x0000_t75" style="width:127.7pt;height:73.25pt;visibility:visible;mso-wrap-style:square">
                  <v:imagedata r:id="rId10" o:title=""/>
                </v:shape>
              </w:pict>
            </w:r>
          </w:p>
        </w:tc>
      </w:tr>
      <w:tr w:rsidR="00D24367" w:rsidRPr="00786301" w14:paraId="2825E274" w14:textId="77777777" w:rsidTr="00B11A2B">
        <w:trPr>
          <w:cantSplit/>
          <w:trHeight w:hRule="exact" w:val="5783"/>
        </w:trPr>
        <w:tc>
          <w:tcPr>
            <w:tcW w:w="10423" w:type="dxa"/>
            <w:gridSpan w:val="2"/>
            <w:tcBorders>
              <w:top w:val="dashed" w:sz="4" w:space="0" w:color="auto"/>
              <w:bottom w:val="dashed" w:sz="4" w:space="0" w:color="auto"/>
            </w:tcBorders>
          </w:tcPr>
          <w:p w14:paraId="2B098AFD" w14:textId="77777777" w:rsidR="00D24367" w:rsidRPr="00786301" w:rsidRDefault="00D24367" w:rsidP="00B11A2B">
            <w:pPr>
              <w:pStyle w:val="FP"/>
            </w:pPr>
          </w:p>
        </w:tc>
      </w:tr>
      <w:tr w:rsidR="00D24367" w:rsidRPr="00786301" w14:paraId="0C5A7D70" w14:textId="77777777" w:rsidTr="00B11A2B">
        <w:trPr>
          <w:cantSplit/>
          <w:trHeight w:hRule="exact" w:val="964"/>
        </w:trPr>
        <w:tc>
          <w:tcPr>
            <w:tcW w:w="10423" w:type="dxa"/>
            <w:gridSpan w:val="2"/>
            <w:tcBorders>
              <w:top w:val="dashed" w:sz="4" w:space="0" w:color="auto"/>
            </w:tcBorders>
          </w:tcPr>
          <w:p w14:paraId="506D4E1D" w14:textId="77777777" w:rsidR="00D24367" w:rsidRPr="00786301" w:rsidRDefault="00D24367" w:rsidP="00B11A2B">
            <w:pPr>
              <w:rPr>
                <w:sz w:val="16"/>
                <w:szCs w:val="16"/>
              </w:rPr>
            </w:pPr>
            <w:r w:rsidRPr="00786301">
              <w:rPr>
                <w:sz w:val="16"/>
                <w:szCs w:val="16"/>
              </w:rPr>
              <w:t>The present document has been developed within the 3rd Generation Partnership Project (3GPP</w:t>
            </w:r>
            <w:r w:rsidRPr="00786301">
              <w:rPr>
                <w:sz w:val="16"/>
                <w:szCs w:val="16"/>
                <w:vertAlign w:val="superscript"/>
              </w:rPr>
              <w:t xml:space="preserve"> TM</w:t>
            </w:r>
            <w:r w:rsidRPr="00786301">
              <w:rPr>
                <w:sz w:val="16"/>
                <w:szCs w:val="16"/>
              </w:rPr>
              <w:t>) and may be further elaborated for the purposes of 3GPP.</w:t>
            </w:r>
            <w:r w:rsidRPr="00786301">
              <w:rPr>
                <w:sz w:val="16"/>
                <w:szCs w:val="16"/>
              </w:rPr>
              <w:br/>
              <w:t>The present document has not been subject to any approval process by the 3GPP</w:t>
            </w:r>
            <w:r w:rsidRPr="00786301">
              <w:rPr>
                <w:sz w:val="16"/>
                <w:szCs w:val="16"/>
                <w:vertAlign w:val="superscript"/>
              </w:rPr>
              <w:t xml:space="preserve"> </w:t>
            </w:r>
            <w:r w:rsidRPr="00786301">
              <w:rPr>
                <w:sz w:val="16"/>
                <w:szCs w:val="16"/>
              </w:rPr>
              <w:t>Organizational Partners and shall not be implemented.</w:t>
            </w:r>
            <w:r w:rsidRPr="00786301">
              <w:rPr>
                <w:sz w:val="16"/>
                <w:szCs w:val="16"/>
              </w:rPr>
              <w:br/>
              <w:t>This Specification is provided for future development work within 3GPP</w:t>
            </w:r>
            <w:r w:rsidRPr="00786301">
              <w:rPr>
                <w:sz w:val="16"/>
                <w:szCs w:val="16"/>
                <w:vertAlign w:val="superscript"/>
              </w:rPr>
              <w:t xml:space="preserve"> </w:t>
            </w:r>
            <w:r w:rsidRPr="00786301">
              <w:rPr>
                <w:sz w:val="16"/>
                <w:szCs w:val="16"/>
              </w:rPr>
              <w:t>only. The Organizational Partners accept no liability for any use of this Specification.</w:t>
            </w:r>
            <w:r w:rsidRPr="00786301">
              <w:rPr>
                <w:sz w:val="16"/>
                <w:szCs w:val="16"/>
              </w:rPr>
              <w:br/>
              <w:t>Specifications and Reports for implementation of the 3GPP</w:t>
            </w:r>
            <w:r w:rsidRPr="00786301">
              <w:rPr>
                <w:sz w:val="16"/>
                <w:szCs w:val="16"/>
                <w:vertAlign w:val="superscript"/>
              </w:rPr>
              <w:t xml:space="preserve"> TM</w:t>
            </w:r>
            <w:r w:rsidRPr="00786301">
              <w:rPr>
                <w:sz w:val="16"/>
                <w:szCs w:val="16"/>
              </w:rPr>
              <w:t xml:space="preserve"> system should be obtained via the 3GPP Organizational Partners' Publications Offices.</w:t>
            </w:r>
          </w:p>
        </w:tc>
      </w:tr>
    </w:tbl>
    <w:p w14:paraId="068AEF6F" w14:textId="77777777" w:rsidR="00D24367" w:rsidRPr="00786301" w:rsidRDefault="00D24367" w:rsidP="00D24367">
      <w:pPr>
        <w:sectPr w:rsidR="00D24367" w:rsidRPr="00786301" w:rsidSect="008B5D12">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D24367" w:rsidRPr="00786301" w14:paraId="541727DF" w14:textId="77777777" w:rsidTr="00B11A2B">
        <w:trPr>
          <w:cantSplit/>
          <w:trHeight w:hRule="exact" w:val="5669"/>
        </w:trPr>
        <w:tc>
          <w:tcPr>
            <w:tcW w:w="10423" w:type="dxa"/>
          </w:tcPr>
          <w:p w14:paraId="1B101C37" w14:textId="77777777" w:rsidR="00D24367" w:rsidRPr="00786301" w:rsidRDefault="00D24367" w:rsidP="00B11A2B">
            <w:pPr>
              <w:pStyle w:val="FP"/>
            </w:pPr>
            <w:bookmarkStart w:id="4" w:name="page2"/>
          </w:p>
        </w:tc>
      </w:tr>
      <w:tr w:rsidR="00D24367" w:rsidRPr="00786301" w14:paraId="71D53B3B" w14:textId="77777777" w:rsidTr="00B11A2B">
        <w:trPr>
          <w:cantSplit/>
          <w:trHeight w:hRule="exact" w:val="5386"/>
        </w:trPr>
        <w:tc>
          <w:tcPr>
            <w:tcW w:w="10423" w:type="dxa"/>
          </w:tcPr>
          <w:p w14:paraId="17617134" w14:textId="77777777" w:rsidR="00D24367" w:rsidRPr="00786301" w:rsidRDefault="00D24367" w:rsidP="00B11A2B">
            <w:pPr>
              <w:pStyle w:val="FP"/>
              <w:spacing w:after="240"/>
              <w:ind w:left="2835" w:right="2835"/>
              <w:jc w:val="center"/>
              <w:rPr>
                <w:rFonts w:ascii="Arial" w:hAnsi="Arial"/>
                <w:b/>
                <w:i/>
                <w:noProof/>
              </w:rPr>
            </w:pPr>
            <w:bookmarkStart w:id="5" w:name="coords3gpp"/>
            <w:r w:rsidRPr="00786301">
              <w:rPr>
                <w:rFonts w:ascii="Arial" w:hAnsi="Arial"/>
                <w:b/>
                <w:i/>
                <w:noProof/>
              </w:rPr>
              <w:t>3GPP</w:t>
            </w:r>
          </w:p>
          <w:p w14:paraId="10408D8B" w14:textId="77777777" w:rsidR="00D24367" w:rsidRPr="00786301" w:rsidRDefault="00D24367" w:rsidP="00B11A2B">
            <w:pPr>
              <w:pStyle w:val="FP"/>
              <w:pBdr>
                <w:bottom w:val="single" w:sz="6" w:space="1" w:color="auto"/>
              </w:pBdr>
              <w:ind w:left="2835" w:right="2835"/>
              <w:jc w:val="center"/>
              <w:rPr>
                <w:noProof/>
              </w:rPr>
            </w:pPr>
            <w:r w:rsidRPr="00786301">
              <w:rPr>
                <w:noProof/>
              </w:rPr>
              <w:t>Postal address</w:t>
            </w:r>
          </w:p>
          <w:p w14:paraId="1782C313" w14:textId="77777777" w:rsidR="00D24367" w:rsidRPr="00786301" w:rsidRDefault="00D24367" w:rsidP="00B11A2B">
            <w:pPr>
              <w:pStyle w:val="FP"/>
              <w:ind w:left="2835" w:right="2835"/>
              <w:jc w:val="center"/>
              <w:rPr>
                <w:rFonts w:ascii="Arial" w:hAnsi="Arial"/>
                <w:noProof/>
                <w:sz w:val="18"/>
              </w:rPr>
            </w:pPr>
          </w:p>
          <w:p w14:paraId="0E825E83" w14:textId="77777777" w:rsidR="00D24367" w:rsidRPr="00786301" w:rsidRDefault="00D24367" w:rsidP="00B11A2B">
            <w:pPr>
              <w:pStyle w:val="FP"/>
              <w:pBdr>
                <w:bottom w:val="single" w:sz="6" w:space="1" w:color="auto"/>
              </w:pBdr>
              <w:spacing w:before="240"/>
              <w:ind w:left="2835" w:right="2835"/>
              <w:jc w:val="center"/>
              <w:rPr>
                <w:noProof/>
              </w:rPr>
            </w:pPr>
            <w:r w:rsidRPr="00786301">
              <w:rPr>
                <w:noProof/>
              </w:rPr>
              <w:t>3GPP support office address</w:t>
            </w:r>
          </w:p>
          <w:p w14:paraId="3A707A51" w14:textId="77777777" w:rsidR="00D24367" w:rsidRPr="00D24367" w:rsidRDefault="00D24367" w:rsidP="00B11A2B">
            <w:pPr>
              <w:pStyle w:val="FP"/>
              <w:ind w:left="2835" w:right="2835"/>
              <w:jc w:val="center"/>
              <w:rPr>
                <w:rFonts w:ascii="Arial" w:hAnsi="Arial"/>
                <w:noProof/>
                <w:sz w:val="18"/>
                <w:lang w:val="fr-FR"/>
              </w:rPr>
            </w:pPr>
            <w:r w:rsidRPr="00D24367">
              <w:rPr>
                <w:rFonts w:ascii="Arial" w:hAnsi="Arial"/>
                <w:noProof/>
                <w:sz w:val="18"/>
                <w:lang w:val="fr-FR"/>
              </w:rPr>
              <w:t>650 Route des Lucioles - Sophia Antipolis</w:t>
            </w:r>
          </w:p>
          <w:p w14:paraId="08114E25" w14:textId="77777777" w:rsidR="00D24367" w:rsidRPr="00D24367" w:rsidRDefault="00D24367" w:rsidP="00B11A2B">
            <w:pPr>
              <w:pStyle w:val="FP"/>
              <w:ind w:left="2835" w:right="2835"/>
              <w:jc w:val="center"/>
              <w:rPr>
                <w:rFonts w:ascii="Arial" w:hAnsi="Arial"/>
                <w:noProof/>
                <w:sz w:val="18"/>
                <w:lang w:val="fr-FR"/>
              </w:rPr>
            </w:pPr>
            <w:r w:rsidRPr="00D24367">
              <w:rPr>
                <w:rFonts w:ascii="Arial" w:hAnsi="Arial"/>
                <w:noProof/>
                <w:sz w:val="18"/>
                <w:lang w:val="fr-FR"/>
              </w:rPr>
              <w:t>Valbonne - FRANCE</w:t>
            </w:r>
          </w:p>
          <w:p w14:paraId="1AEF9751" w14:textId="77777777" w:rsidR="00D24367" w:rsidRPr="00786301" w:rsidRDefault="00D24367" w:rsidP="00B11A2B">
            <w:pPr>
              <w:pStyle w:val="FP"/>
              <w:spacing w:after="20"/>
              <w:ind w:left="2835" w:right="2835"/>
              <w:jc w:val="center"/>
              <w:rPr>
                <w:rFonts w:ascii="Arial" w:hAnsi="Arial"/>
                <w:noProof/>
                <w:sz w:val="18"/>
              </w:rPr>
            </w:pPr>
            <w:r w:rsidRPr="00786301">
              <w:rPr>
                <w:rFonts w:ascii="Arial" w:hAnsi="Arial"/>
                <w:noProof/>
                <w:sz w:val="18"/>
              </w:rPr>
              <w:t>Tel.: +33 4 92 94 42 00 Fax: +33 4 93 65 47 16</w:t>
            </w:r>
          </w:p>
          <w:p w14:paraId="748CC8E7" w14:textId="77777777" w:rsidR="00D24367" w:rsidRPr="00786301" w:rsidRDefault="00D24367" w:rsidP="00B11A2B">
            <w:pPr>
              <w:pStyle w:val="FP"/>
              <w:pBdr>
                <w:bottom w:val="single" w:sz="6" w:space="1" w:color="auto"/>
              </w:pBdr>
              <w:spacing w:before="240"/>
              <w:ind w:left="2835" w:right="2835"/>
              <w:jc w:val="center"/>
              <w:rPr>
                <w:noProof/>
              </w:rPr>
            </w:pPr>
            <w:r w:rsidRPr="00786301">
              <w:rPr>
                <w:noProof/>
              </w:rPr>
              <w:t>Internet</w:t>
            </w:r>
          </w:p>
          <w:p w14:paraId="580434E3" w14:textId="77777777" w:rsidR="00D24367" w:rsidRPr="00786301" w:rsidRDefault="00D24367" w:rsidP="00B11A2B">
            <w:pPr>
              <w:pStyle w:val="FP"/>
              <w:ind w:left="2835" w:right="2835"/>
              <w:jc w:val="center"/>
              <w:rPr>
                <w:rFonts w:ascii="Arial" w:hAnsi="Arial"/>
                <w:noProof/>
                <w:sz w:val="18"/>
              </w:rPr>
            </w:pPr>
            <w:r w:rsidRPr="00786301">
              <w:rPr>
                <w:rFonts w:ascii="Arial" w:hAnsi="Arial"/>
                <w:noProof/>
                <w:sz w:val="18"/>
              </w:rPr>
              <w:t>https://www.3gpp.org</w:t>
            </w:r>
            <w:bookmarkEnd w:id="5"/>
          </w:p>
          <w:p w14:paraId="346DC2C1" w14:textId="77777777" w:rsidR="00D24367" w:rsidRPr="00786301" w:rsidRDefault="00D24367" w:rsidP="00B11A2B">
            <w:pPr>
              <w:rPr>
                <w:noProof/>
              </w:rPr>
            </w:pPr>
          </w:p>
        </w:tc>
      </w:tr>
      <w:tr w:rsidR="00D24367" w:rsidRPr="00786301" w14:paraId="79FF9FED" w14:textId="77777777" w:rsidTr="00B11A2B">
        <w:trPr>
          <w:cantSplit/>
        </w:trPr>
        <w:tc>
          <w:tcPr>
            <w:tcW w:w="10423" w:type="dxa"/>
            <w:vAlign w:val="bottom"/>
          </w:tcPr>
          <w:p w14:paraId="1C4E2D76" w14:textId="77777777" w:rsidR="00D24367" w:rsidRPr="00786301" w:rsidRDefault="00D24367" w:rsidP="00B11A2B">
            <w:pPr>
              <w:pStyle w:val="FP"/>
              <w:pBdr>
                <w:bottom w:val="single" w:sz="6" w:space="1" w:color="auto"/>
              </w:pBdr>
              <w:spacing w:after="240"/>
              <w:jc w:val="center"/>
              <w:rPr>
                <w:rFonts w:ascii="Arial" w:hAnsi="Arial"/>
                <w:b/>
                <w:i/>
                <w:noProof/>
              </w:rPr>
            </w:pPr>
            <w:bookmarkStart w:id="6" w:name="copyrightNotification"/>
            <w:r w:rsidRPr="00786301">
              <w:rPr>
                <w:rFonts w:ascii="Arial" w:hAnsi="Arial"/>
                <w:b/>
                <w:i/>
                <w:noProof/>
              </w:rPr>
              <w:t>Copyright Notification</w:t>
            </w:r>
          </w:p>
          <w:p w14:paraId="7E32D869" w14:textId="77777777" w:rsidR="00D24367" w:rsidRPr="00786301" w:rsidRDefault="00D24367" w:rsidP="00B11A2B">
            <w:pPr>
              <w:pStyle w:val="FP"/>
              <w:jc w:val="center"/>
              <w:rPr>
                <w:noProof/>
              </w:rPr>
            </w:pPr>
            <w:r w:rsidRPr="00786301">
              <w:rPr>
                <w:noProof/>
              </w:rPr>
              <w:t>No part may be reproduced except as authorized by written permission.</w:t>
            </w:r>
            <w:r w:rsidRPr="00786301">
              <w:rPr>
                <w:noProof/>
              </w:rPr>
              <w:br/>
              <w:t>The copyright and the foregoing restriction extend to reproduction in all media.</w:t>
            </w:r>
          </w:p>
          <w:p w14:paraId="7FA53E75" w14:textId="77777777" w:rsidR="00D24367" w:rsidRPr="00786301" w:rsidRDefault="00D24367" w:rsidP="00B11A2B">
            <w:pPr>
              <w:pStyle w:val="FP"/>
              <w:jc w:val="center"/>
              <w:rPr>
                <w:noProof/>
              </w:rPr>
            </w:pPr>
          </w:p>
          <w:p w14:paraId="015A1AB3" w14:textId="760C743B" w:rsidR="00D24367" w:rsidRPr="00786301" w:rsidRDefault="00D24367" w:rsidP="00B11A2B">
            <w:pPr>
              <w:pStyle w:val="FP"/>
              <w:jc w:val="center"/>
              <w:rPr>
                <w:noProof/>
                <w:sz w:val="18"/>
              </w:rPr>
            </w:pPr>
            <w:r w:rsidRPr="00786301">
              <w:rPr>
                <w:noProof/>
                <w:sz w:val="18"/>
              </w:rPr>
              <w:t>©</w:t>
            </w:r>
            <w:r w:rsidR="00863982">
              <w:rPr>
                <w:noProof/>
                <w:sz w:val="18"/>
              </w:rPr>
              <w:t xml:space="preserve"> 2025</w:t>
            </w:r>
            <w:r w:rsidRPr="00786301">
              <w:rPr>
                <w:noProof/>
                <w:sz w:val="18"/>
              </w:rPr>
              <w:t>, 3GPP Organizational Partners (ARIB, ATIS, CCSA, ETSI, TSDSI, TTA, TTC).</w:t>
            </w:r>
            <w:bookmarkStart w:id="7" w:name="copyrightaddon"/>
            <w:bookmarkEnd w:id="7"/>
          </w:p>
          <w:p w14:paraId="78BEF2CE" w14:textId="77777777" w:rsidR="00D24367" w:rsidRPr="00786301" w:rsidRDefault="00D24367" w:rsidP="00B11A2B">
            <w:pPr>
              <w:pStyle w:val="FP"/>
              <w:jc w:val="center"/>
              <w:rPr>
                <w:noProof/>
                <w:sz w:val="18"/>
              </w:rPr>
            </w:pPr>
            <w:r w:rsidRPr="00786301">
              <w:rPr>
                <w:noProof/>
                <w:sz w:val="18"/>
              </w:rPr>
              <w:t>All rights reserved.</w:t>
            </w:r>
          </w:p>
          <w:p w14:paraId="5075C85D" w14:textId="77777777" w:rsidR="00D24367" w:rsidRPr="00786301" w:rsidRDefault="00D24367" w:rsidP="00B11A2B">
            <w:pPr>
              <w:pStyle w:val="FP"/>
              <w:rPr>
                <w:noProof/>
                <w:sz w:val="18"/>
              </w:rPr>
            </w:pPr>
          </w:p>
          <w:p w14:paraId="51948302" w14:textId="77777777" w:rsidR="00D24367" w:rsidRPr="00786301" w:rsidRDefault="00D24367" w:rsidP="00B11A2B">
            <w:pPr>
              <w:pStyle w:val="FP"/>
              <w:rPr>
                <w:noProof/>
                <w:sz w:val="18"/>
              </w:rPr>
            </w:pPr>
            <w:r w:rsidRPr="00786301">
              <w:rPr>
                <w:noProof/>
                <w:sz w:val="18"/>
              </w:rPr>
              <w:t>UMTS™ is a Trade Mark of ETSI registered for the benefit of its members</w:t>
            </w:r>
          </w:p>
          <w:p w14:paraId="4972BACB" w14:textId="77777777" w:rsidR="00D24367" w:rsidRPr="00786301" w:rsidRDefault="00D24367" w:rsidP="00B11A2B">
            <w:pPr>
              <w:pStyle w:val="FP"/>
              <w:rPr>
                <w:noProof/>
                <w:sz w:val="18"/>
              </w:rPr>
            </w:pPr>
            <w:r w:rsidRPr="00786301">
              <w:rPr>
                <w:noProof/>
                <w:sz w:val="18"/>
              </w:rPr>
              <w:t>3GPP™ is a Trade Mark of ETSI registered for the benefit of its Members and of the 3GPP Organizational Partners</w:t>
            </w:r>
            <w:r w:rsidRPr="00786301">
              <w:rPr>
                <w:noProof/>
                <w:sz w:val="18"/>
              </w:rPr>
              <w:br/>
              <w:t>LTE™ is a Trade Mark of ETSI registered for the benefit of its Members and of the 3GPP Organizational Partners</w:t>
            </w:r>
          </w:p>
          <w:p w14:paraId="5174DA22" w14:textId="77777777" w:rsidR="00D24367" w:rsidRPr="00786301" w:rsidRDefault="00D24367" w:rsidP="00B11A2B">
            <w:pPr>
              <w:pStyle w:val="FP"/>
              <w:rPr>
                <w:noProof/>
                <w:sz w:val="18"/>
              </w:rPr>
            </w:pPr>
            <w:r w:rsidRPr="00786301">
              <w:rPr>
                <w:noProof/>
                <w:sz w:val="18"/>
              </w:rPr>
              <w:t>GSM® and the GSM logo are registered and owned by the GSM Association</w:t>
            </w:r>
            <w:bookmarkEnd w:id="6"/>
          </w:p>
          <w:p w14:paraId="0AE122C5" w14:textId="77777777" w:rsidR="00D24367" w:rsidRPr="00786301" w:rsidRDefault="00D24367" w:rsidP="00B11A2B"/>
        </w:tc>
      </w:tr>
      <w:bookmarkEnd w:id="4"/>
    </w:tbl>
    <w:p w14:paraId="6643F580" w14:textId="5EA7486C" w:rsidR="00080512" w:rsidRDefault="00D24367">
      <w:pPr>
        <w:pStyle w:val="TT"/>
      </w:pPr>
      <w:r w:rsidRPr="00786301">
        <w:br w:type="page"/>
      </w:r>
      <w:r w:rsidR="00080512">
        <w:lastRenderedPageBreak/>
        <w:t>Contents</w:t>
      </w:r>
    </w:p>
    <w:p w14:paraId="718D16B5" w14:textId="19CDF84A" w:rsidR="005D5009" w:rsidRDefault="004B7AA0">
      <w:pPr>
        <w:pStyle w:val="TOC1"/>
        <w:rPr>
          <w:rFonts w:ascii="Calibri" w:eastAsia="Malgun Gothic" w:hAnsi="Calibri"/>
          <w:kern w:val="2"/>
          <w:szCs w:val="22"/>
        </w:rPr>
      </w:pPr>
      <w:r>
        <w:fldChar w:fldCharType="begin" w:fldLock="1"/>
      </w:r>
      <w:r>
        <w:instrText xml:space="preserve"> TOC \o "1-9" </w:instrText>
      </w:r>
      <w:r>
        <w:fldChar w:fldCharType="separate"/>
      </w:r>
      <w:r w:rsidR="005D5009">
        <w:t>Foreword</w:t>
      </w:r>
      <w:r w:rsidR="005D5009">
        <w:tab/>
      </w:r>
      <w:r w:rsidR="005D5009">
        <w:fldChar w:fldCharType="begin" w:fldLock="1"/>
      </w:r>
      <w:r w:rsidR="005D5009">
        <w:instrText xml:space="preserve"> PAGEREF _Toc161684017 \h </w:instrText>
      </w:r>
      <w:r w:rsidR="005D5009">
        <w:fldChar w:fldCharType="separate"/>
      </w:r>
      <w:r w:rsidR="005D5009">
        <w:t>4</w:t>
      </w:r>
      <w:r w:rsidR="005D5009">
        <w:fldChar w:fldCharType="end"/>
      </w:r>
    </w:p>
    <w:p w14:paraId="4CAD121E" w14:textId="4B451983" w:rsidR="005D5009" w:rsidRDefault="005D5009">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_Toc161684018 \h </w:instrText>
      </w:r>
      <w:r>
        <w:fldChar w:fldCharType="separate"/>
      </w:r>
      <w:r>
        <w:t>5</w:t>
      </w:r>
      <w:r>
        <w:fldChar w:fldCharType="end"/>
      </w:r>
    </w:p>
    <w:p w14:paraId="269CE630" w14:textId="4F59543C" w:rsidR="005D5009" w:rsidRDefault="005D5009">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_Toc161684019 \h </w:instrText>
      </w:r>
      <w:r>
        <w:fldChar w:fldCharType="separate"/>
      </w:r>
      <w:r>
        <w:t>5</w:t>
      </w:r>
      <w:r>
        <w:fldChar w:fldCharType="end"/>
      </w:r>
    </w:p>
    <w:p w14:paraId="6C377861" w14:textId="7D9100BA" w:rsidR="005D5009" w:rsidRDefault="005D5009">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_Toc161684020 \h </w:instrText>
      </w:r>
      <w:r>
        <w:fldChar w:fldCharType="separate"/>
      </w:r>
      <w:r>
        <w:t>5</w:t>
      </w:r>
      <w:r>
        <w:fldChar w:fldCharType="end"/>
      </w:r>
    </w:p>
    <w:p w14:paraId="2712233E" w14:textId="3D1221AB" w:rsidR="005D5009" w:rsidRDefault="005D5009">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_Toc161684021 \h </w:instrText>
      </w:r>
      <w:r>
        <w:fldChar w:fldCharType="separate"/>
      </w:r>
      <w:r>
        <w:t>5</w:t>
      </w:r>
      <w:r>
        <w:fldChar w:fldCharType="end"/>
      </w:r>
    </w:p>
    <w:p w14:paraId="7DDEBAB1" w14:textId="5234329D" w:rsidR="005D5009" w:rsidRDefault="005D5009">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_Toc161684022 \h </w:instrText>
      </w:r>
      <w:r>
        <w:fldChar w:fldCharType="separate"/>
      </w:r>
      <w:r>
        <w:t>5</w:t>
      </w:r>
      <w:r>
        <w:fldChar w:fldCharType="end"/>
      </w:r>
    </w:p>
    <w:p w14:paraId="64AD08D7" w14:textId="128DC4AE" w:rsidR="005D5009" w:rsidRDefault="005D5009">
      <w:pPr>
        <w:pStyle w:val="TOC1"/>
        <w:rPr>
          <w:rFonts w:ascii="Calibri" w:eastAsia="Malgun Gothic" w:hAnsi="Calibri"/>
          <w:kern w:val="2"/>
          <w:szCs w:val="22"/>
        </w:rPr>
      </w:pPr>
      <w:r>
        <w:t>4</w:t>
      </w:r>
      <w:r>
        <w:rPr>
          <w:rFonts w:ascii="Calibri" w:eastAsia="Malgun Gothic" w:hAnsi="Calibri"/>
          <w:kern w:val="2"/>
          <w:szCs w:val="22"/>
        </w:rPr>
        <w:tab/>
      </w:r>
      <w:r>
        <w:t>Implementation Specific O&amp;M Transport</w:t>
      </w:r>
      <w:r>
        <w:tab/>
      </w:r>
      <w:r>
        <w:fldChar w:fldCharType="begin" w:fldLock="1"/>
      </w:r>
      <w:r>
        <w:instrText xml:space="preserve"> PAGEREF _Toc161684023 \h </w:instrText>
      </w:r>
      <w:r>
        <w:fldChar w:fldCharType="separate"/>
      </w:r>
      <w:r>
        <w:t>6</w:t>
      </w:r>
      <w:r>
        <w:fldChar w:fldCharType="end"/>
      </w:r>
    </w:p>
    <w:p w14:paraId="5D3919B6" w14:textId="69DF71A0" w:rsidR="005D5009" w:rsidRDefault="005D5009">
      <w:pPr>
        <w:pStyle w:val="TOC2"/>
        <w:rPr>
          <w:rFonts w:ascii="Calibri" w:eastAsia="Malgun Gothic" w:hAnsi="Calibri"/>
          <w:kern w:val="2"/>
          <w:sz w:val="22"/>
          <w:szCs w:val="22"/>
        </w:rPr>
      </w:pPr>
      <w:r>
        <w:t>4.1</w:t>
      </w:r>
      <w:r>
        <w:rPr>
          <w:rFonts w:ascii="Calibri" w:eastAsia="Malgun Gothic" w:hAnsi="Calibri"/>
          <w:kern w:val="2"/>
          <w:sz w:val="22"/>
          <w:szCs w:val="22"/>
        </w:rPr>
        <w:tab/>
      </w:r>
      <w:r>
        <w:t>Requirements</w:t>
      </w:r>
      <w:r>
        <w:tab/>
      </w:r>
      <w:r>
        <w:fldChar w:fldCharType="begin" w:fldLock="1"/>
      </w:r>
      <w:r>
        <w:instrText xml:space="preserve"> PAGEREF _Toc161684024 \h </w:instrText>
      </w:r>
      <w:r>
        <w:fldChar w:fldCharType="separate"/>
      </w:r>
      <w:r>
        <w:t>6</w:t>
      </w:r>
      <w:r>
        <w:fldChar w:fldCharType="end"/>
      </w:r>
    </w:p>
    <w:p w14:paraId="729C53C0" w14:textId="440D0F95" w:rsidR="005D5009" w:rsidRDefault="005D5009">
      <w:pPr>
        <w:pStyle w:val="TOC2"/>
        <w:rPr>
          <w:rFonts w:ascii="Calibri" w:eastAsia="Malgun Gothic" w:hAnsi="Calibri"/>
          <w:kern w:val="2"/>
          <w:sz w:val="22"/>
          <w:szCs w:val="22"/>
        </w:rPr>
      </w:pPr>
      <w:r>
        <w:t>4.2</w:t>
      </w:r>
      <w:r>
        <w:rPr>
          <w:rFonts w:ascii="Calibri" w:eastAsia="Malgun Gothic" w:hAnsi="Calibri"/>
          <w:kern w:val="2"/>
          <w:sz w:val="22"/>
          <w:szCs w:val="22"/>
        </w:rPr>
        <w:tab/>
      </w:r>
      <w:r>
        <w:t>Routing</w:t>
      </w:r>
      <w:r>
        <w:tab/>
      </w:r>
      <w:r>
        <w:fldChar w:fldCharType="begin" w:fldLock="1"/>
      </w:r>
      <w:r>
        <w:instrText xml:space="preserve"> PAGEREF _Toc161684025 \h </w:instrText>
      </w:r>
      <w:r>
        <w:fldChar w:fldCharType="separate"/>
      </w:r>
      <w:r>
        <w:t>6</w:t>
      </w:r>
      <w:r>
        <w:fldChar w:fldCharType="end"/>
      </w:r>
    </w:p>
    <w:p w14:paraId="7245D785" w14:textId="3C87F75D" w:rsidR="005D5009" w:rsidRDefault="005D5009">
      <w:pPr>
        <w:pStyle w:val="TOC2"/>
        <w:rPr>
          <w:rFonts w:ascii="Calibri" w:eastAsia="Malgun Gothic" w:hAnsi="Calibri"/>
          <w:kern w:val="2"/>
          <w:sz w:val="22"/>
          <w:szCs w:val="22"/>
        </w:rPr>
      </w:pPr>
      <w:r>
        <w:t>4.3</w:t>
      </w:r>
      <w:r>
        <w:rPr>
          <w:rFonts w:ascii="Calibri" w:eastAsia="Malgun Gothic" w:hAnsi="Calibri"/>
          <w:kern w:val="2"/>
          <w:sz w:val="22"/>
          <w:szCs w:val="22"/>
        </w:rPr>
        <w:tab/>
      </w:r>
      <w:r>
        <w:t>Transport Bearer</w:t>
      </w:r>
      <w:r>
        <w:tab/>
      </w:r>
      <w:r>
        <w:fldChar w:fldCharType="begin" w:fldLock="1"/>
      </w:r>
      <w:r>
        <w:instrText xml:space="preserve"> PAGEREF _Toc161684026 \h </w:instrText>
      </w:r>
      <w:r>
        <w:fldChar w:fldCharType="separate"/>
      </w:r>
      <w:r>
        <w:t>7</w:t>
      </w:r>
      <w:r>
        <w:fldChar w:fldCharType="end"/>
      </w:r>
    </w:p>
    <w:p w14:paraId="7C6A035F" w14:textId="2E862241" w:rsidR="005D5009" w:rsidRDefault="005D5009">
      <w:pPr>
        <w:pStyle w:val="TOC3"/>
        <w:rPr>
          <w:rFonts w:ascii="Calibri" w:eastAsia="Malgun Gothic" w:hAnsi="Calibri"/>
          <w:kern w:val="2"/>
          <w:sz w:val="22"/>
          <w:szCs w:val="22"/>
        </w:rPr>
      </w:pPr>
      <w:r>
        <w:t>4.3.1</w:t>
      </w:r>
      <w:r>
        <w:rPr>
          <w:rFonts w:ascii="Calibri" w:eastAsia="Malgun Gothic" w:hAnsi="Calibri"/>
          <w:kern w:val="2"/>
          <w:sz w:val="22"/>
          <w:szCs w:val="22"/>
        </w:rPr>
        <w:tab/>
      </w:r>
      <w:r>
        <w:t>ATM Transport Option</w:t>
      </w:r>
      <w:r>
        <w:tab/>
      </w:r>
      <w:r>
        <w:fldChar w:fldCharType="begin" w:fldLock="1"/>
      </w:r>
      <w:r>
        <w:instrText xml:space="preserve"> PAGEREF _Toc161684027 \h </w:instrText>
      </w:r>
      <w:r>
        <w:fldChar w:fldCharType="separate"/>
      </w:r>
      <w:r>
        <w:t>7</w:t>
      </w:r>
      <w:r>
        <w:fldChar w:fldCharType="end"/>
      </w:r>
    </w:p>
    <w:p w14:paraId="0A104FAC" w14:textId="2DAE82BA" w:rsidR="005D5009" w:rsidRDefault="005D5009">
      <w:pPr>
        <w:pStyle w:val="TOC3"/>
        <w:rPr>
          <w:rFonts w:ascii="Calibri" w:eastAsia="Malgun Gothic" w:hAnsi="Calibri"/>
          <w:kern w:val="2"/>
          <w:sz w:val="22"/>
          <w:szCs w:val="22"/>
        </w:rPr>
      </w:pPr>
      <w:r>
        <w:t>4.3.2</w:t>
      </w:r>
      <w:r>
        <w:rPr>
          <w:rFonts w:ascii="Calibri" w:eastAsia="Malgun Gothic" w:hAnsi="Calibri"/>
          <w:kern w:val="2"/>
          <w:sz w:val="22"/>
          <w:szCs w:val="22"/>
        </w:rPr>
        <w:tab/>
      </w:r>
      <w:r>
        <w:t>IP Transport Option</w:t>
      </w:r>
      <w:r>
        <w:tab/>
      </w:r>
      <w:r>
        <w:fldChar w:fldCharType="begin" w:fldLock="1"/>
      </w:r>
      <w:r>
        <w:instrText xml:space="preserve"> PAGEREF _Toc161684028 \h </w:instrText>
      </w:r>
      <w:r>
        <w:fldChar w:fldCharType="separate"/>
      </w:r>
      <w:r>
        <w:t>7</w:t>
      </w:r>
      <w:r>
        <w:fldChar w:fldCharType="end"/>
      </w:r>
    </w:p>
    <w:p w14:paraId="2ECD2C36" w14:textId="036BC40F" w:rsidR="005D5009" w:rsidRDefault="005D5009" w:rsidP="005D5009">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_Toc161684029 \h </w:instrText>
      </w:r>
      <w:r>
        <w:fldChar w:fldCharType="separate"/>
      </w:r>
      <w:r>
        <w:t>9</w:t>
      </w:r>
      <w:r>
        <w:fldChar w:fldCharType="end"/>
      </w:r>
    </w:p>
    <w:p w14:paraId="49427F95" w14:textId="1025EC56" w:rsidR="00080512" w:rsidRDefault="004B7AA0">
      <w:r>
        <w:rPr>
          <w:noProof/>
          <w:sz w:val="22"/>
        </w:rPr>
        <w:fldChar w:fldCharType="end"/>
      </w:r>
    </w:p>
    <w:p w14:paraId="17254535" w14:textId="77777777" w:rsidR="00080512" w:rsidRDefault="00080512">
      <w:pPr>
        <w:pStyle w:val="Heading1"/>
      </w:pPr>
      <w:r>
        <w:br w:type="page"/>
      </w:r>
      <w:bookmarkStart w:id="8" w:name="_Toc161684017"/>
      <w:r>
        <w:lastRenderedPageBreak/>
        <w:t>Foreword</w:t>
      </w:r>
      <w:bookmarkEnd w:id="8"/>
    </w:p>
    <w:p w14:paraId="0BDCC013" w14:textId="77777777" w:rsidR="00080512" w:rsidRDefault="00080512">
      <w:r>
        <w:t>This Technical Specification has been produced by the 3</w:t>
      </w:r>
      <w:r>
        <w:rPr>
          <w:vertAlign w:val="superscript"/>
        </w:rPr>
        <w:t>rd</w:t>
      </w:r>
      <w:r>
        <w:t xml:space="preserve"> Generation Partnership Project (3GPP).</w:t>
      </w:r>
    </w:p>
    <w:p w14:paraId="2EC146C3"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7C4609C" w14:textId="77777777" w:rsidR="00080512" w:rsidRPr="005944C9" w:rsidRDefault="00080512">
      <w:pPr>
        <w:pStyle w:val="B1"/>
        <w:rPr>
          <w:lang w:val="en-US"/>
        </w:rPr>
      </w:pPr>
      <w:r w:rsidRPr="005944C9">
        <w:rPr>
          <w:lang w:val="en-US"/>
        </w:rPr>
        <w:t>Version x.y.z</w:t>
      </w:r>
    </w:p>
    <w:p w14:paraId="53BB1C3C" w14:textId="77777777" w:rsidR="00080512" w:rsidRDefault="00080512">
      <w:pPr>
        <w:pStyle w:val="B1"/>
      </w:pPr>
      <w:r>
        <w:t>where:</w:t>
      </w:r>
    </w:p>
    <w:p w14:paraId="4C370249" w14:textId="77777777" w:rsidR="00080512" w:rsidRDefault="00080512">
      <w:pPr>
        <w:pStyle w:val="B2"/>
      </w:pPr>
      <w:r>
        <w:t>x</w:t>
      </w:r>
      <w:r>
        <w:tab/>
        <w:t>the first digit:</w:t>
      </w:r>
    </w:p>
    <w:p w14:paraId="755F9836" w14:textId="77777777" w:rsidR="00080512" w:rsidRDefault="00080512">
      <w:pPr>
        <w:pStyle w:val="B3"/>
      </w:pPr>
      <w:r>
        <w:t>1</w:t>
      </w:r>
      <w:r>
        <w:tab/>
        <w:t>presented to TSG for information;</w:t>
      </w:r>
    </w:p>
    <w:p w14:paraId="6F5F4CD2" w14:textId="77777777" w:rsidR="00080512" w:rsidRDefault="00080512">
      <w:pPr>
        <w:pStyle w:val="B3"/>
      </w:pPr>
      <w:r>
        <w:t>2</w:t>
      </w:r>
      <w:r>
        <w:tab/>
        <w:t>presented to TSG for approval;</w:t>
      </w:r>
    </w:p>
    <w:p w14:paraId="36130236" w14:textId="77777777" w:rsidR="00080512" w:rsidRDefault="00080512">
      <w:pPr>
        <w:pStyle w:val="B3"/>
      </w:pPr>
      <w:r>
        <w:t>3</w:t>
      </w:r>
      <w:r>
        <w:tab/>
        <w:t>or greater indicates TSG approved document under change control.</w:t>
      </w:r>
    </w:p>
    <w:p w14:paraId="12489714" w14:textId="77777777" w:rsidR="00080512" w:rsidRDefault="00080512">
      <w:pPr>
        <w:pStyle w:val="B2"/>
      </w:pPr>
      <w:r>
        <w:t>y</w:t>
      </w:r>
      <w:r>
        <w:tab/>
        <w:t>the second digit is incremented for all changes of substance, i.e. technical enhancements, corrections, updates, etc.</w:t>
      </w:r>
    </w:p>
    <w:p w14:paraId="05D89C5B" w14:textId="77777777" w:rsidR="00080512" w:rsidRDefault="00080512">
      <w:pPr>
        <w:pStyle w:val="B2"/>
      </w:pPr>
      <w:r>
        <w:t>z</w:t>
      </w:r>
      <w:r>
        <w:tab/>
        <w:t>the third digit is incremented when editorial only changes have been incorporated in the document.</w:t>
      </w:r>
    </w:p>
    <w:p w14:paraId="61F30A7A" w14:textId="77777777" w:rsidR="00080512" w:rsidRDefault="00080512">
      <w:pPr>
        <w:pStyle w:val="Heading1"/>
      </w:pPr>
      <w:r>
        <w:br w:type="page"/>
      </w:r>
      <w:bookmarkStart w:id="9" w:name="_Toc161684018"/>
      <w:r>
        <w:lastRenderedPageBreak/>
        <w:t>1</w:t>
      </w:r>
      <w:r>
        <w:tab/>
        <w:t>Scope</w:t>
      </w:r>
      <w:bookmarkEnd w:id="9"/>
    </w:p>
    <w:p w14:paraId="43E5C5BC" w14:textId="77777777" w:rsidR="00614DD4" w:rsidRDefault="00614DD4" w:rsidP="00614DD4">
      <w:r w:rsidRPr="00614DD4">
        <w:t>The present document specifies the transport of implementation specific O&amp;M signalling between Node B and the Management Platform in case that the transport is routed via the RNC.</w:t>
      </w:r>
    </w:p>
    <w:p w14:paraId="60DF87D9" w14:textId="77777777" w:rsidR="00080512" w:rsidRDefault="00080512">
      <w:pPr>
        <w:pStyle w:val="Heading1"/>
      </w:pPr>
      <w:bookmarkStart w:id="10" w:name="_Toc161684019"/>
      <w:r>
        <w:t>2</w:t>
      </w:r>
      <w:r>
        <w:tab/>
        <w:t>References</w:t>
      </w:r>
      <w:bookmarkEnd w:id="10"/>
    </w:p>
    <w:p w14:paraId="7A6B85C4" w14:textId="77777777" w:rsidR="00080512" w:rsidRDefault="00080512">
      <w:r>
        <w:t>The following documents contain provisions which, through reference in this text, constitute provisions of the present document.</w:t>
      </w:r>
    </w:p>
    <w:p w14:paraId="09F7ACA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7DA79DFE" w14:textId="77777777" w:rsidR="00080512" w:rsidRDefault="00080512">
      <w:pPr>
        <w:pStyle w:val="B1"/>
      </w:pPr>
      <w:r>
        <w:t>-</w:t>
      </w:r>
      <w:r>
        <w:tab/>
        <w:t>For a specific reference, subsequent revisions do not apply.</w:t>
      </w:r>
    </w:p>
    <w:p w14:paraId="226507DF"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EBAD63" w14:textId="77777777" w:rsidR="00614DD4" w:rsidRDefault="00614DD4" w:rsidP="00614DD4">
      <w:pPr>
        <w:pStyle w:val="EX"/>
      </w:pPr>
      <w:r>
        <w:t>[1]</w:t>
      </w:r>
      <w:r>
        <w:tab/>
      </w:r>
      <w:r w:rsidR="0028089C">
        <w:t>Void</w:t>
      </w:r>
    </w:p>
    <w:p w14:paraId="24676B5C" w14:textId="77777777" w:rsidR="00614DD4" w:rsidRDefault="00614DD4" w:rsidP="00614DD4">
      <w:pPr>
        <w:pStyle w:val="EX"/>
      </w:pPr>
      <w:r>
        <w:t>[2]</w:t>
      </w:r>
      <w:r>
        <w:tab/>
      </w:r>
      <w:r w:rsidR="0028089C">
        <w:t>Void</w:t>
      </w:r>
    </w:p>
    <w:p w14:paraId="2E8E6B56" w14:textId="77777777" w:rsidR="00614DD4" w:rsidRDefault="00614DD4" w:rsidP="00614DD4">
      <w:pPr>
        <w:pStyle w:val="EX"/>
      </w:pPr>
      <w:bookmarkStart w:id="11" w:name="_Ref462797859"/>
      <w:r>
        <w:t>[3]</w:t>
      </w:r>
      <w:r>
        <w:tab/>
        <w:t>ITU-T Recommendation I.363.5 (1996</w:t>
      </w:r>
      <w:r w:rsidR="0028089C">
        <w:t>-08</w:t>
      </w:r>
      <w:r>
        <w:t>): "B-ISDN ATM Adaptation Layer Type 5 Specification</w:t>
      </w:r>
      <w:bookmarkEnd w:id="11"/>
      <w:r>
        <w:t>".</w:t>
      </w:r>
    </w:p>
    <w:p w14:paraId="28B87D96" w14:textId="77777777" w:rsidR="00614DD4" w:rsidRDefault="00614DD4" w:rsidP="00614DD4">
      <w:pPr>
        <w:pStyle w:val="EX"/>
      </w:pPr>
      <w:bookmarkStart w:id="12" w:name="_Ref462797882"/>
      <w:r>
        <w:t>[4]</w:t>
      </w:r>
      <w:r>
        <w:tab/>
        <w:t>IETF RFC 2225 (1998</w:t>
      </w:r>
      <w:r w:rsidR="0028089C">
        <w:t>-04</w:t>
      </w:r>
      <w:r>
        <w:t>): "Classical IP and ARP over ATM</w:t>
      </w:r>
      <w:bookmarkEnd w:id="12"/>
      <w:r>
        <w:t>".</w:t>
      </w:r>
    </w:p>
    <w:p w14:paraId="48B6B7F0" w14:textId="77777777" w:rsidR="00614DD4" w:rsidRDefault="00614DD4" w:rsidP="00614DD4">
      <w:pPr>
        <w:pStyle w:val="EX"/>
      </w:pPr>
      <w:bookmarkStart w:id="13" w:name="_Ref462797900"/>
      <w:r>
        <w:t>[5]</w:t>
      </w:r>
      <w:r>
        <w:tab/>
      </w:r>
      <w:bookmarkEnd w:id="13"/>
      <w:r>
        <w:t>IETF RFC 2684 (1999</w:t>
      </w:r>
      <w:r w:rsidR="0028089C">
        <w:t>-09</w:t>
      </w:r>
      <w:r>
        <w:t>): "Multiprotocol Encapsulation over ATM Adaptation Layer 5".</w:t>
      </w:r>
    </w:p>
    <w:p w14:paraId="24BB40DD" w14:textId="77777777" w:rsidR="00614DD4" w:rsidRDefault="00614DD4" w:rsidP="00614DD4">
      <w:pPr>
        <w:pStyle w:val="EX"/>
      </w:pPr>
      <w:r>
        <w:t>[6]</w:t>
      </w:r>
      <w:r>
        <w:tab/>
        <w:t>IETF RFC 791 (1981</w:t>
      </w:r>
      <w:r w:rsidR="0028089C">
        <w:t>-09</w:t>
      </w:r>
      <w:r>
        <w:t>): "Internet Protocol".</w:t>
      </w:r>
    </w:p>
    <w:p w14:paraId="3EB42D7C" w14:textId="77777777" w:rsidR="00614DD4" w:rsidRDefault="00614DD4" w:rsidP="00614DD4">
      <w:pPr>
        <w:pStyle w:val="EX"/>
      </w:pPr>
      <w:r>
        <w:t>[7]</w:t>
      </w:r>
      <w:r>
        <w:tab/>
      </w:r>
      <w:r w:rsidR="0028089C">
        <w:t>Void</w:t>
      </w:r>
    </w:p>
    <w:p w14:paraId="2141C7AA" w14:textId="77777777" w:rsidR="00614DD4" w:rsidRDefault="00614DD4" w:rsidP="00614DD4">
      <w:pPr>
        <w:pStyle w:val="EX"/>
      </w:pPr>
      <w:r>
        <w:t>[8]</w:t>
      </w:r>
      <w:r>
        <w:tab/>
        <w:t>3GPP TS 25.426: "UTRAN Iur and Iub Interface Data Transport&amp;Transport Signalling for DCH".</w:t>
      </w:r>
    </w:p>
    <w:p w14:paraId="73958186" w14:textId="77777777" w:rsidR="00080512" w:rsidRDefault="00080512">
      <w:pPr>
        <w:pStyle w:val="Heading1"/>
      </w:pPr>
      <w:bookmarkStart w:id="14" w:name="_Toc161684020"/>
      <w:r>
        <w:t>3</w:t>
      </w:r>
      <w:r>
        <w:tab/>
        <w:t>Definitions and abbreviations</w:t>
      </w:r>
      <w:bookmarkEnd w:id="14"/>
    </w:p>
    <w:p w14:paraId="4996D76F" w14:textId="77777777" w:rsidR="00080512" w:rsidRDefault="00080512">
      <w:pPr>
        <w:pStyle w:val="Heading2"/>
      </w:pPr>
      <w:bookmarkStart w:id="15" w:name="_Toc161684021"/>
      <w:r>
        <w:t>3.1</w:t>
      </w:r>
      <w:r>
        <w:tab/>
        <w:t>Definitions</w:t>
      </w:r>
      <w:bookmarkEnd w:id="15"/>
    </w:p>
    <w:p w14:paraId="3AD38A93" w14:textId="77777777" w:rsidR="00614DD4" w:rsidRDefault="00614DD4" w:rsidP="00614DD4">
      <w:r>
        <w:t>For the purposes of the present document, the following terms and definitions apply:</w:t>
      </w:r>
    </w:p>
    <w:p w14:paraId="60780DA8" w14:textId="77777777" w:rsidR="00614DD4" w:rsidRDefault="00614DD4" w:rsidP="00614DD4">
      <w:r>
        <w:rPr>
          <w:b/>
        </w:rPr>
        <w:t>Logical O&amp;M</w:t>
      </w:r>
      <w:r>
        <w:t>: Logical O&amp;M is the signalling associated with the control of logical resources owned by the RNC but physically implemented in Node B.</w:t>
      </w:r>
    </w:p>
    <w:p w14:paraId="78B0C137" w14:textId="77777777" w:rsidR="00614DD4" w:rsidRDefault="00614DD4" w:rsidP="00614DD4">
      <w:r>
        <w:rPr>
          <w:b/>
        </w:rPr>
        <w:t>Implementation Specific O&amp;M</w:t>
      </w:r>
      <w:r>
        <w:t>: Implementation Specific O&amp;M  functions depend on the implementation of the Node B, both for it’s hardware and software components.</w:t>
      </w:r>
    </w:p>
    <w:p w14:paraId="2FF15D5B" w14:textId="77777777" w:rsidR="00080512" w:rsidRDefault="00614DD4">
      <w:pPr>
        <w:pStyle w:val="Heading2"/>
      </w:pPr>
      <w:bookmarkStart w:id="16" w:name="_Toc161684022"/>
      <w:r>
        <w:t>3.2</w:t>
      </w:r>
      <w:r w:rsidR="00080512">
        <w:tab/>
        <w:t>Abbreviations</w:t>
      </w:r>
      <w:bookmarkEnd w:id="16"/>
    </w:p>
    <w:p w14:paraId="599747FF" w14:textId="77777777" w:rsidR="00614DD4" w:rsidRDefault="00614DD4" w:rsidP="00614DD4">
      <w:pPr>
        <w:keepNext/>
      </w:pPr>
      <w:r>
        <w:t>For the purposes of the present document, the following abbreviations apply:</w:t>
      </w:r>
    </w:p>
    <w:p w14:paraId="1BB1D69C" w14:textId="77777777" w:rsidR="00614DD4" w:rsidRDefault="00614DD4" w:rsidP="00614DD4">
      <w:pPr>
        <w:pStyle w:val="EW"/>
      </w:pPr>
      <w:r>
        <w:t>AAL5</w:t>
      </w:r>
      <w:r>
        <w:tab/>
        <w:t>ATM Adaptation Layer type 5</w:t>
      </w:r>
    </w:p>
    <w:p w14:paraId="1082D167" w14:textId="77777777" w:rsidR="00614DD4" w:rsidRDefault="00614DD4" w:rsidP="00614DD4">
      <w:pPr>
        <w:pStyle w:val="EW"/>
      </w:pPr>
      <w:r>
        <w:t>ATM</w:t>
      </w:r>
      <w:r>
        <w:tab/>
        <w:t>Asynchronous Transfer Mode</w:t>
      </w:r>
    </w:p>
    <w:p w14:paraId="05A80EC6" w14:textId="77777777" w:rsidR="00614DD4" w:rsidRDefault="00614DD4" w:rsidP="00614DD4">
      <w:pPr>
        <w:pStyle w:val="EW"/>
      </w:pPr>
      <w:r>
        <w:t>ARP</w:t>
      </w:r>
      <w:r>
        <w:tab/>
        <w:t>Address Resolution Protocol</w:t>
      </w:r>
    </w:p>
    <w:p w14:paraId="1B4B77CE" w14:textId="77777777" w:rsidR="00614DD4" w:rsidRDefault="00614DD4" w:rsidP="00614DD4">
      <w:pPr>
        <w:pStyle w:val="EW"/>
      </w:pPr>
      <w:r>
        <w:t>RFC</w:t>
      </w:r>
      <w:r>
        <w:tab/>
        <w:t>Request For Comment</w:t>
      </w:r>
    </w:p>
    <w:p w14:paraId="393FE451" w14:textId="77777777" w:rsidR="00614DD4" w:rsidRDefault="00614DD4" w:rsidP="00614DD4">
      <w:pPr>
        <w:pStyle w:val="EW"/>
      </w:pPr>
      <w:r>
        <w:t>IP</w:t>
      </w:r>
      <w:r>
        <w:tab/>
        <w:t>Internet Protocol</w:t>
      </w:r>
    </w:p>
    <w:p w14:paraId="6326C008" w14:textId="77777777" w:rsidR="00614DD4" w:rsidRDefault="00614DD4" w:rsidP="00614DD4">
      <w:pPr>
        <w:pStyle w:val="EW"/>
      </w:pPr>
      <w:r>
        <w:lastRenderedPageBreak/>
        <w:t>O&amp;M</w:t>
      </w:r>
      <w:r>
        <w:tab/>
        <w:t>Operation and Maintenance</w:t>
      </w:r>
    </w:p>
    <w:p w14:paraId="60A1CD1E" w14:textId="77777777" w:rsidR="00614DD4" w:rsidRDefault="00614DD4" w:rsidP="00614DD4">
      <w:pPr>
        <w:pStyle w:val="EW"/>
      </w:pPr>
      <w:r>
        <w:t>RNC</w:t>
      </w:r>
      <w:r>
        <w:tab/>
        <w:t>Radio Network Controller</w:t>
      </w:r>
    </w:p>
    <w:p w14:paraId="3A46EC6A" w14:textId="77777777" w:rsidR="00614DD4" w:rsidRDefault="00614DD4" w:rsidP="00614DD4">
      <w:pPr>
        <w:pStyle w:val="EW"/>
      </w:pPr>
      <w:r>
        <w:t>TNL</w:t>
      </w:r>
      <w:r>
        <w:tab/>
        <w:t>Transport Network Layer</w:t>
      </w:r>
    </w:p>
    <w:p w14:paraId="4DE8634B" w14:textId="77777777" w:rsidR="00614DD4" w:rsidRDefault="00614DD4" w:rsidP="00614DD4">
      <w:pPr>
        <w:pStyle w:val="Heading1"/>
      </w:pPr>
      <w:bookmarkStart w:id="17" w:name="_Toc161684023"/>
      <w:r>
        <w:t>4</w:t>
      </w:r>
      <w:r>
        <w:tab/>
        <w:t>Implementation Specific O&amp;M Transport</w:t>
      </w:r>
      <w:bookmarkEnd w:id="17"/>
    </w:p>
    <w:p w14:paraId="67360458" w14:textId="77777777" w:rsidR="00614DD4" w:rsidRDefault="00614DD4" w:rsidP="00614DD4">
      <w:pPr>
        <w:pStyle w:val="Heading2"/>
      </w:pPr>
      <w:bookmarkStart w:id="18" w:name="_Toc161684024"/>
      <w:r>
        <w:t>4.1</w:t>
      </w:r>
      <w:r>
        <w:tab/>
        <w:t>Requirements</w:t>
      </w:r>
      <w:bookmarkEnd w:id="18"/>
    </w:p>
    <w:p w14:paraId="1E51847B" w14:textId="77777777" w:rsidR="00614DD4" w:rsidRDefault="00614DD4" w:rsidP="00614DD4">
      <w:r>
        <w:t>While this specification only addresses the transport of Node B Implementation Specific O&amp;M signalling, many of the following requirements are derived from generic requirements for O&amp;M of UMTS network elements:</w:t>
      </w:r>
    </w:p>
    <w:p w14:paraId="3854145D" w14:textId="77777777" w:rsidR="00614DD4" w:rsidRDefault="00D92B85" w:rsidP="00D92B85">
      <w:pPr>
        <w:pStyle w:val="B1"/>
      </w:pPr>
      <w:r>
        <w:t>●</w:t>
      </w:r>
      <w:r>
        <w:tab/>
      </w:r>
      <w:r w:rsidR="00614DD4">
        <w:t>Common O&amp;M infrastructure for all network elements.</w:t>
      </w:r>
    </w:p>
    <w:p w14:paraId="0C9DF7AC" w14:textId="77777777" w:rsidR="00614DD4" w:rsidRDefault="00D92B85" w:rsidP="00D92B85">
      <w:pPr>
        <w:pStyle w:val="B1"/>
      </w:pPr>
      <w:r>
        <w:t>●</w:t>
      </w:r>
      <w:r>
        <w:tab/>
      </w:r>
      <w:smartTag w:uri="urn:schemas-microsoft-com:office:smarttags" w:element="place">
        <w:smartTag w:uri="urn:schemas-microsoft-com:office:smarttags" w:element="City">
          <w:r w:rsidR="00614DD4">
            <w:t>Independence</w:t>
          </w:r>
        </w:smartTag>
      </w:smartTag>
      <w:r w:rsidR="00614DD4">
        <w:t xml:space="preserve"> from various data link protocols.</w:t>
      </w:r>
    </w:p>
    <w:p w14:paraId="23334AB1" w14:textId="77777777" w:rsidR="00614DD4" w:rsidRDefault="00614DD4" w:rsidP="00614DD4">
      <w:pPr>
        <w:numPr>
          <w:ilvl w:val="0"/>
          <w:numId w:val="3"/>
        </w:numPr>
      </w:pPr>
      <w:r>
        <w:t>Support of various higher layer protocols and applications.</w:t>
      </w:r>
    </w:p>
    <w:p w14:paraId="01C52D8A" w14:textId="77777777" w:rsidR="00614DD4" w:rsidRDefault="00614DD4" w:rsidP="00614DD4">
      <w:pPr>
        <w:numPr>
          <w:ilvl w:val="0"/>
          <w:numId w:val="3"/>
        </w:numPr>
      </w:pPr>
      <w:r>
        <w:t>Secure transmission.</w:t>
      </w:r>
    </w:p>
    <w:p w14:paraId="0470B452" w14:textId="77777777" w:rsidR="00614DD4" w:rsidRDefault="00614DD4" w:rsidP="00614DD4">
      <w:pPr>
        <w:numPr>
          <w:ilvl w:val="0"/>
          <w:numId w:val="3"/>
        </w:numPr>
      </w:pPr>
      <w:r>
        <w:t>No Impact of O&amp;M transport on traffic transport and signalling.</w:t>
      </w:r>
    </w:p>
    <w:p w14:paraId="72C24F35" w14:textId="77777777" w:rsidR="00614DD4" w:rsidRDefault="00614DD4" w:rsidP="00614DD4">
      <w:pPr>
        <w:numPr>
          <w:ilvl w:val="0"/>
          <w:numId w:val="3"/>
        </w:numPr>
      </w:pPr>
      <w:r>
        <w:t>Re-use of existing transport facilities, i.e. co-existence of Iub and Implementation Specific O&amp;M on the same bearer.</w:t>
      </w:r>
    </w:p>
    <w:p w14:paraId="2365958A" w14:textId="77777777" w:rsidR="00614DD4" w:rsidRDefault="00614DD4" w:rsidP="005D5009">
      <w:pPr>
        <w:pStyle w:val="Heading2"/>
      </w:pPr>
      <w:bookmarkStart w:id="19" w:name="_Toc161684025"/>
      <w:r>
        <w:t>4.2</w:t>
      </w:r>
      <w:r>
        <w:tab/>
        <w:t>Routing</w:t>
      </w:r>
      <w:bookmarkEnd w:id="19"/>
    </w:p>
    <w:p w14:paraId="0B268C0E" w14:textId="77777777" w:rsidR="00614DD4" w:rsidRDefault="00614DD4" w:rsidP="00614DD4">
      <w:r>
        <w:t>It is the responsibility of the RNC to route Implementation Specific O&amp;M signalling traffic. The traffic exchanged over this signalling link is completely transparent to the RNC. Both RNC and Node B have to support the routing of Implementation specific O&amp;M via the RNC.</w:t>
      </w:r>
    </w:p>
    <w:bookmarkStart w:id="20" w:name="_MON_987414896"/>
    <w:bookmarkStart w:id="21" w:name="_MON_987414951"/>
    <w:bookmarkStart w:id="22" w:name="_MON_987415548"/>
    <w:bookmarkStart w:id="23" w:name="_MON_988713904"/>
    <w:bookmarkStart w:id="24" w:name="_MON_988714459"/>
    <w:bookmarkStart w:id="25" w:name="_MON_988714619"/>
    <w:bookmarkStart w:id="26" w:name="_MON_996488395"/>
    <w:bookmarkStart w:id="27" w:name="_MON_999588783"/>
    <w:bookmarkStart w:id="28" w:name="_MON_1363187827"/>
    <w:bookmarkStart w:id="29" w:name="_MON_987404817"/>
    <w:bookmarkStart w:id="30" w:name="_MON_987407286"/>
    <w:bookmarkEnd w:id="20"/>
    <w:bookmarkEnd w:id="21"/>
    <w:bookmarkEnd w:id="22"/>
    <w:bookmarkEnd w:id="23"/>
    <w:bookmarkEnd w:id="24"/>
    <w:bookmarkEnd w:id="25"/>
    <w:bookmarkEnd w:id="26"/>
    <w:bookmarkEnd w:id="27"/>
    <w:bookmarkEnd w:id="28"/>
    <w:bookmarkEnd w:id="29"/>
    <w:bookmarkEnd w:id="30"/>
    <w:bookmarkStart w:id="31" w:name="_MON_987407301"/>
    <w:bookmarkEnd w:id="31"/>
    <w:p w14:paraId="60D79C0C" w14:textId="77777777" w:rsidR="00614DD4" w:rsidRDefault="00614DD4" w:rsidP="00614DD4">
      <w:pPr>
        <w:pStyle w:val="TH"/>
      </w:pPr>
      <w:r>
        <w:object w:dxaOrig="8789" w:dyaOrig="5842" w14:anchorId="133A5813">
          <v:shape id="_x0000_i1027" type="#_x0000_t75" style="width:438.25pt;height:291.75pt" o:ole="" fillcolor="window">
            <v:imagedata r:id="rId11" o:title=""/>
          </v:shape>
          <o:OLEObject Type="Embed" ProgID="Word.Picture.8" ShapeID="_x0000_i1027" DrawAspect="Content" ObjectID="_1820144980" r:id="rId12"/>
        </w:object>
      </w:r>
    </w:p>
    <w:p w14:paraId="4A8A6395" w14:textId="77777777" w:rsidR="00614DD4" w:rsidRDefault="00614DD4" w:rsidP="00614DD4">
      <w:pPr>
        <w:pStyle w:val="TF"/>
      </w:pPr>
      <w:r>
        <w:t>Figure 1: Implementation Specific O&amp;M Transport via RNC</w:t>
      </w:r>
    </w:p>
    <w:p w14:paraId="3A1B2232" w14:textId="77777777" w:rsidR="00614DD4" w:rsidRDefault="00614DD4" w:rsidP="00614DD4">
      <w:pPr>
        <w:pStyle w:val="Heading2"/>
      </w:pPr>
      <w:bookmarkStart w:id="32" w:name="_Toc161684026"/>
      <w:r>
        <w:lastRenderedPageBreak/>
        <w:t>4.3</w:t>
      </w:r>
      <w:r>
        <w:tab/>
        <w:t>Transport Bearer</w:t>
      </w:r>
      <w:bookmarkEnd w:id="32"/>
    </w:p>
    <w:p w14:paraId="3DFBB48D" w14:textId="77777777" w:rsidR="00614DD4" w:rsidRDefault="00614DD4" w:rsidP="00614DD4">
      <w:r>
        <w:t xml:space="preserve">An appropriate transport bearer for Implementation Specific O&amp;M should consider the requirements listed in subclause 4.1. IP (IETF RFC 791 [6]) should be the transport mechanism in order to allow a data link independent support of a variety of O&amp;M applications and protocols for the Implementation Specific O&amp;M of the Node B. </w:t>
      </w:r>
    </w:p>
    <w:p w14:paraId="7C4A5DA2" w14:textId="77777777" w:rsidR="00614DD4" w:rsidRDefault="00614DD4" w:rsidP="00614DD4">
      <w:r>
        <w:t>IP datagrams containing O&amp;M signalling have to be carried over the same bearer as Iub. There are two options for the implementation specific O&amp;M signalling bearer in Iub.</w:t>
      </w:r>
    </w:p>
    <w:p w14:paraId="4BF71CF1" w14:textId="77777777" w:rsidR="00614DD4" w:rsidRDefault="00614DD4" w:rsidP="00614DD4">
      <w:pPr>
        <w:pStyle w:val="B1"/>
      </w:pPr>
      <w:r>
        <w:t>1)</w:t>
      </w:r>
      <w:r>
        <w:tab/>
        <w:t>ATM Transport option</w:t>
      </w:r>
    </w:p>
    <w:p w14:paraId="621E2496" w14:textId="77777777" w:rsidR="00614DD4" w:rsidRDefault="00614DD4" w:rsidP="00614DD4">
      <w:pPr>
        <w:pStyle w:val="B1"/>
      </w:pPr>
      <w:r>
        <w:t>2)</w:t>
      </w:r>
      <w:r>
        <w:tab/>
        <w:t>IP Transport option</w:t>
      </w:r>
    </w:p>
    <w:p w14:paraId="396E82EE" w14:textId="77777777" w:rsidR="00614DD4" w:rsidRDefault="00614DD4" w:rsidP="00614DD4">
      <w:pPr>
        <w:pStyle w:val="Heading3"/>
      </w:pPr>
      <w:bookmarkStart w:id="33" w:name="_Toc161684027"/>
      <w:r>
        <w:t>4.3.1</w:t>
      </w:r>
      <w:r>
        <w:tab/>
        <w:t>ATM Transport Option</w:t>
      </w:r>
      <w:bookmarkEnd w:id="33"/>
    </w:p>
    <w:p w14:paraId="5FA1C8A3" w14:textId="77777777" w:rsidR="00614DD4" w:rsidRDefault="00614DD4" w:rsidP="00614DD4">
      <w:r>
        <w:t>The following figure shows the protocol stack for Implementation Specific O&amp;M transport between Node B and RNC in case of ATM transport option in Iub:</w:t>
      </w:r>
    </w:p>
    <w:p w14:paraId="5C9B0FCC" w14:textId="77777777" w:rsidR="00614DD4" w:rsidRDefault="00863982" w:rsidP="00614DD4">
      <w:pPr>
        <w:pStyle w:val="TH"/>
      </w:pPr>
      <w:r>
        <w:pict w14:anchorId="40519191">
          <v:shape id="_x0000_i1028" type="#_x0000_t75" style="width:222.25pt;height:166.55pt" fillcolor="window">
            <v:imagedata r:id="rId13" o:title=""/>
          </v:shape>
        </w:pict>
      </w:r>
    </w:p>
    <w:p w14:paraId="43B9E53E" w14:textId="77777777" w:rsidR="00614DD4" w:rsidRDefault="00614DD4" w:rsidP="00614DD4">
      <w:pPr>
        <w:pStyle w:val="TF"/>
      </w:pPr>
      <w:r>
        <w:t>Figure 2: Protocol Stack for Implementation Specific O&amp;M Transport (ATM transport option)</w:t>
      </w:r>
    </w:p>
    <w:p w14:paraId="4D9C5716" w14:textId="77777777" w:rsidR="00614DD4" w:rsidRDefault="00614DD4" w:rsidP="00614DD4">
      <w:r>
        <w:t>AAL5 shall be used according to ITU-T Recommendation I.363.5 [3].</w:t>
      </w:r>
    </w:p>
    <w:p w14:paraId="01C5BF7D" w14:textId="77777777" w:rsidR="00614DD4" w:rsidRDefault="00614DD4" w:rsidP="00614DD4">
      <w:r>
        <w:rPr>
          <w:rFonts w:eastAsia="@System"/>
        </w:rPr>
        <w:t xml:space="preserve">AAL5 </w:t>
      </w:r>
      <w:r>
        <w:t>virtual circuits are used to transport the IP packets containing Implementation Specific O&amp;M signalling data between Node B and RNC. Multiple VCs can be used over the interface. An association shall be made between a VC and the IP addresses that are related to this VC in the peer node side. This association can be made using O&amp;M or using ATM Inverse ARP according to Classical IP over ATM.</w:t>
      </w:r>
    </w:p>
    <w:p w14:paraId="1A4FBF62" w14:textId="77777777" w:rsidR="00614DD4" w:rsidRDefault="00614DD4" w:rsidP="00614DD4">
      <w:r>
        <w:t>Classical IP over ATM protocols are used to carry the IP packets over the ATM transport network. Classical IP over ATM is specified in IETF RFC 2225 [4]. Multiprotocol Encapsulation over AAL5 is specified in IETF RFC 2684 [5].</w:t>
      </w:r>
    </w:p>
    <w:p w14:paraId="006DC316" w14:textId="77777777" w:rsidR="00614DD4" w:rsidRDefault="00614DD4" w:rsidP="00614DD4">
      <w:pPr>
        <w:pStyle w:val="Heading3"/>
      </w:pPr>
      <w:bookmarkStart w:id="34" w:name="_Toc161684028"/>
      <w:r>
        <w:t>4.3.2</w:t>
      </w:r>
      <w:r>
        <w:tab/>
        <w:t>IP Transport Option</w:t>
      </w:r>
      <w:bookmarkEnd w:id="34"/>
    </w:p>
    <w:p w14:paraId="0DE1DB1E" w14:textId="77777777" w:rsidR="0078017D" w:rsidRDefault="00614DD4" w:rsidP="0078017D">
      <w:r>
        <w:t>The following figure shows the protocol stack for Implementation Specific O&amp;M transport between Node B and RNC in case of IP transport option in Iub:</w:t>
      </w:r>
    </w:p>
    <w:p w14:paraId="2C9FC340" w14:textId="77777777" w:rsidR="00C87A86" w:rsidRDefault="00863982" w:rsidP="00C87A86">
      <w:pPr>
        <w:pStyle w:val="TH"/>
      </w:pPr>
      <w:r>
        <w:pict w14:anchorId="144A4F28">
          <v:group id="_x0000_s5179" editas="canvas" style="width:238.8pt;height:163.95pt;mso-position-horizontal-relative:char;mso-position-vertical-relative:line" coordorigin="3406,8938" coordsize="4776,3279">
            <o:lock v:ext="edit" aspectratio="t"/>
            <v:shape id="_x0000_s5180" type="#_x0000_t75" style="position:absolute;left:3406;top:8938;width:4776;height:3279" o:preferrelative="f">
              <v:fill o:detectmouseclick="t"/>
              <v:path o:extrusionok="t" o:connecttype="none"/>
              <o:lock v:ext="edit" text="t"/>
            </v:shape>
            <v:rect id="_x0000_s5181" style="position:absolute;left:6454;top:8946;width:1534;height:2345" filled="f"/>
            <v:line id="_x0000_s5182" style="position:absolute" from="6462,10925" to="7988,10925"/>
            <v:rect id="_x0000_s5183" style="position:absolute;left:6931;top:10959;width:554;height:338" filled="f" stroked="f"/>
            <v:rect id="_x0000_s5184" style="position:absolute;left:7040;top:11004;width:358;height:449;mso-wrap-style:none" filled="f" stroked="f">
              <v:textbox style="mso-next-textbox:#_x0000_s5184;mso-fit-shape-to-text:t" inset="0,0,0,0">
                <w:txbxContent>
                  <w:p w14:paraId="2BDBACEF"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group id="_x0000_s5185" style="position:absolute;left:6454;top:9807;width:1517;height:15" coordorigin="6454,9807" coordsize="1517,15">
              <v:shape id="_x0000_s5186" style="position:absolute;left:6454;top:9807;width:15;height:15" coordsize="15,15" path="m8,l2,2,,7r2,6l8,15r,l13,13,15,7,13,2,8,xe" fillcolor="black" stroked="f">
                <v:path arrowok="t"/>
              </v:shape>
              <v:shape id="_x0000_s5187" style="position:absolute;left:6484;top:9807;width:15;height:15" coordsize="15,15" path="m8,l2,2,,7r2,6l8,15r,l13,13,15,7,13,2,8,xe" fillcolor="black" stroked="f">
                <v:path arrowok="t"/>
              </v:shape>
              <v:shape id="_x0000_s5188" style="position:absolute;left:6514;top:9807;width:15;height:15" coordsize="15,15" path="m8,l2,2,,7r2,6l8,15r,l13,13,15,7,13,2,8,xe" fillcolor="black" stroked="f">
                <v:path arrowok="t"/>
              </v:shape>
              <v:shape id="_x0000_s5189" style="position:absolute;left:6544;top:9807;width:15;height:15" coordsize="15,15" path="m8,l2,2,,7r2,6l8,15r,l13,13,15,7,13,2,8,xe" fillcolor="black" stroked="f">
                <v:path arrowok="t"/>
              </v:shape>
              <v:shape id="_x0000_s5190" style="position:absolute;left:6574;top:9807;width:15;height:15" coordsize="15,15" path="m8,l2,2,,7r2,6l8,15r,l13,13,15,7,13,2,8,xe" fillcolor="black" stroked="f">
                <v:path arrowok="t"/>
              </v:shape>
              <v:shape id="_x0000_s5191" style="position:absolute;left:6604;top:9807;width:15;height:15" coordsize="15,15" path="m8,l2,2,,7r2,6l8,15r,l14,13,15,7,14,2,8,xe" fillcolor="black" stroked="f">
                <v:path arrowok="t"/>
              </v:shape>
              <v:shape id="_x0000_s5192" style="position:absolute;left:6634;top:9807;width:15;height:15" coordsize="15,15" path="m8,l2,2,,7r2,6l8,15r,l14,13,15,7,14,2,8,xe" fillcolor="black" stroked="f">
                <v:path arrowok="t"/>
              </v:shape>
              <v:shape id="_x0000_s5193" style="position:absolute;left:6664;top:9807;width:15;height:15" coordsize="15,15" path="m8,l2,2,,7r2,6l8,15r,l14,13,15,7,14,2,8,xe" fillcolor="black" stroked="f">
                <v:path arrowok="t"/>
              </v:shape>
              <v:shape id="_x0000_s5194" style="position:absolute;left:6694;top:9807;width:15;height:15" coordsize="15,15" path="m8,l2,2,,7r2,6l8,15r,l14,13,15,7,14,2,8,xe" fillcolor="black" stroked="f">
                <v:path arrowok="t"/>
              </v:shape>
              <v:shape id="_x0000_s5195" style="position:absolute;left:6725;top:9807;width:15;height:15" coordsize="15,15" path="m7,l1,2,,7r1,6l7,15r,l13,13,15,7,13,2,7,xe" fillcolor="black" stroked="f">
                <v:path arrowok="t"/>
              </v:shape>
              <v:shape id="_x0000_s5196" style="position:absolute;left:6755;top:9807;width:15;height:15" coordsize="15,15" path="m7,l1,2,,7r1,6l7,15r,l13,13,15,7,13,2,7,xe" fillcolor="black" stroked="f">
                <v:path arrowok="t"/>
              </v:shape>
              <v:shape id="_x0000_s5197" style="position:absolute;left:6785;top:9807;width:15;height:15" coordsize="15,15" path="m7,l1,2,,7r1,6l7,15r,l13,13,15,7,13,2,7,xe" fillcolor="black" stroked="f">
                <v:path arrowok="t"/>
              </v:shape>
              <v:shape id="_x0000_s5198" style="position:absolute;left:6815;top:9807;width:15;height:15" coordsize="15,15" path="m7,l1,2,,7r1,6l7,15r,l13,13,15,7,13,2,7,xe" fillcolor="black" stroked="f">
                <v:path arrowok="t"/>
              </v:shape>
              <v:shape id="_x0000_s5199" style="position:absolute;left:6845;top:9807;width:15;height:15" coordsize="15,15" path="m7,l2,2,,7r2,6l7,15r,l13,13,15,7,13,2,7,xe" fillcolor="black" stroked="f">
                <v:path arrowok="t"/>
              </v:shape>
              <v:shape id="_x0000_s5200" style="position:absolute;left:6875;top:9807;width:15;height:15" coordsize="15,15" path="m7,l2,2,,7r2,6l7,15r,l13,13,15,7,13,2,7,xe" fillcolor="black" stroked="f">
                <v:path arrowok="t"/>
              </v:shape>
              <v:shape id="_x0000_s5201" style="position:absolute;left:6905;top:9807;width:15;height:15" coordsize="15,15" path="m7,l2,2,,7r2,6l7,15r,l13,13,15,7,13,2,7,xe" fillcolor="black" stroked="f">
                <v:path arrowok="t"/>
              </v:shape>
              <v:shape id="_x0000_s5202" style="position:absolute;left:6935;top:9807;width:15;height:15" coordsize="15,15" path="m7,l2,2,,7r2,6l7,15r,l13,13,15,7,13,2,7,xe" fillcolor="black" stroked="f">
                <v:path arrowok="t"/>
              </v:shape>
              <v:shape id="_x0000_s5203" style="position:absolute;left:6965;top:9807;width:15;height:15" coordsize="15,15" path="m7,l2,2,,7r2,6l7,15r,l13,13,15,7,13,2,7,xe" fillcolor="black" stroked="f">
                <v:path arrowok="t"/>
              </v:shape>
              <v:shape id="_x0000_s5204" style="position:absolute;left:6995;top:9807;width:15;height:15" coordsize="15,15" path="m7,l2,2,,7r2,6l7,15r,l13,13,15,7,13,2,7,xe" fillcolor="black" stroked="f">
                <v:path arrowok="t"/>
              </v:shape>
              <v:shape id="_x0000_s5205" style="position:absolute;left:7025;top:9807;width:15;height:15" coordsize="15,15" path="m7,l2,2,,7r2,6l7,15r,l13,13,15,7,13,2,7,xe" fillcolor="black" stroked="f">
                <v:path arrowok="t"/>
              </v:shape>
              <v:shape id="_x0000_s5206" style="position:absolute;left:7055;top:9807;width:15;height:15" coordsize="15,15" path="m7,l2,2,,7r2,6l7,15r,l13,13,15,7,13,2,7,xe" fillcolor="black" stroked="f">
                <v:path arrowok="t"/>
              </v:shape>
              <v:shape id="_x0000_s5207" style="position:absolute;left:7085;top:9807;width:15;height:15" coordsize="15,15" path="m7,l2,2,,7r2,6l7,15r,l13,13,15,7,13,2,7,xe" fillcolor="black" stroked="f">
                <v:path arrowok="t"/>
              </v:shape>
              <v:shape id="_x0000_s5208" style="position:absolute;left:7115;top:9807;width:15;height:15" coordsize="15,15" path="m7,l2,2,,7r2,6l7,15r,l13,13,15,7,13,2,7,xe" fillcolor="black" stroked="f">
                <v:path arrowok="t"/>
              </v:shape>
              <v:shape id="_x0000_s5209" style="position:absolute;left:7145;top:9807;width:15;height:15" coordsize="15,15" path="m7,l2,2,,7r2,6l7,15r,l13,13,15,7,13,2,7,xe" fillcolor="black" stroked="f">
                <v:path arrowok="t"/>
              </v:shape>
              <v:shape id="_x0000_s5210" style="position:absolute;left:7175;top:9807;width:15;height:15" coordsize="15,15" path="m7,l2,2,,7r2,6l7,15r,l13,13,15,7,13,2,7,xe" fillcolor="black" stroked="f">
                <v:path arrowok="t"/>
              </v:shape>
              <v:shape id="_x0000_s5211" style="position:absolute;left:7205;top:9807;width:15;height:15" coordsize="15,15" path="m8,l2,2,,7r2,6l8,15r,l13,13,15,7,13,2,8,xe" fillcolor="black" stroked="f">
                <v:path arrowok="t"/>
              </v:shape>
              <v:shape id="_x0000_s5212" style="position:absolute;left:7235;top:9807;width:15;height:15" coordsize="15,15" path="m8,l2,2,,7r2,6l8,15r,l13,13,15,7,13,2,8,xe" fillcolor="black" stroked="f">
                <v:path arrowok="t"/>
              </v:shape>
              <v:shape id="_x0000_s5213" style="position:absolute;left:7265;top:9807;width:15;height:15" coordsize="15,15" path="m8,l2,2,,7r2,6l8,15r,l13,13,15,7,13,2,8,xe" fillcolor="black" stroked="f">
                <v:path arrowok="t"/>
              </v:shape>
              <v:shape id="_x0000_s5214" style="position:absolute;left:7295;top:9807;width:15;height:15" coordsize="15,15" path="m8,l2,2,,7r2,6l8,15r,l13,13,15,7,13,2,8,xe" fillcolor="black" stroked="f">
                <v:path arrowok="t"/>
              </v:shape>
              <v:shape id="_x0000_s5215" style="position:absolute;left:7325;top:9807;width:15;height:15" coordsize="15,15" path="m8,l2,2,,7r2,6l8,15r,l13,13,15,7,13,2,8,xe" fillcolor="black" stroked="f">
                <v:path arrowok="t"/>
              </v:shape>
              <v:shape id="_x0000_s5216" style="position:absolute;left:7355;top:9807;width:15;height:15" coordsize="15,15" path="m8,l2,2,,7r2,6l8,15r,l13,13,15,7,13,2,8,xe" fillcolor="black" stroked="f">
                <v:path arrowok="t"/>
              </v:shape>
              <v:shape id="_x0000_s5217" style="position:absolute;left:7385;top:9807;width:15;height:15" coordsize="15,15" path="m8,l2,2,,7r2,6l8,15r,l13,13,15,7,13,2,8,xe" fillcolor="black" stroked="f">
                <v:path arrowok="t"/>
              </v:shape>
              <v:shape id="_x0000_s5218" style="position:absolute;left:7415;top:9807;width:15;height:15" coordsize="15,15" path="m8,l2,2,,7r2,6l8,15r,l13,13,15,7,13,2,8,xe" fillcolor="black" stroked="f">
                <v:path arrowok="t"/>
              </v:shape>
              <v:shape id="_x0000_s5219" style="position:absolute;left:7445;top:9807;width:15;height:15" coordsize="15,15" path="m8,l2,2,,7r2,6l8,15r,l13,13,15,7,13,2,8,xe" fillcolor="black" stroked="f">
                <v:path arrowok="t"/>
              </v:shape>
              <v:shape id="_x0000_s5220" style="position:absolute;left:7475;top:9807;width:15;height:15" coordsize="15,15" path="m8,l2,2,,7r2,6l8,15r,l13,13,15,7,13,2,8,xe" fillcolor="black" stroked="f">
                <v:path arrowok="t"/>
              </v:shape>
              <v:shape id="_x0000_s5221" style="position:absolute;left:7505;top:9807;width:15;height:15" coordsize="15,15" path="m8,l2,2,,7r2,6l8,15r,l13,13,15,7,13,2,8,xe" fillcolor="black" stroked="f">
                <v:path arrowok="t"/>
              </v:shape>
              <v:shape id="_x0000_s5222" style="position:absolute;left:7535;top:9807;width:15;height:15" coordsize="15,15" path="m8,l2,2,,7r2,6l8,15r,l14,13,15,7,14,2,8,xe" fillcolor="black" stroked="f">
                <v:path arrowok="t"/>
              </v:shape>
              <v:shape id="_x0000_s5223" style="position:absolute;left:7565;top:9807;width:15;height:15" coordsize="15,15" path="m8,l2,2,,7r2,6l8,15r,l14,13,15,7,14,2,8,xe" fillcolor="black" stroked="f">
                <v:path arrowok="t"/>
              </v:shape>
              <v:shape id="_x0000_s5224" style="position:absolute;left:7595;top:9807;width:15;height:15" coordsize="15,15" path="m8,l2,2,,7r2,6l8,15r,l14,13,15,7,14,2,8,xe" fillcolor="black" stroked="f">
                <v:path arrowok="t"/>
              </v:shape>
              <v:shape id="_x0000_s5225" style="position:absolute;left:7625;top:9807;width:15;height:15" coordsize="15,15" path="m8,l2,2,,7r2,6l8,15r,l14,13,15,7,14,2,8,xe" fillcolor="black" stroked="f">
                <v:path arrowok="t"/>
              </v:shape>
              <v:shape id="_x0000_s5226" style="position:absolute;left:7655;top:9807;width:16;height:15" coordsize="16,15" path="m8,l2,2,,7r2,6l8,15r,l14,13,16,7,14,2,8,xe" fillcolor="black" stroked="f">
                <v:path arrowok="t"/>
              </v:shape>
              <v:shape id="_x0000_s5227" style="position:absolute;left:7686;top:9807;width:15;height:15" coordsize="15,15" path="m7,l1,2,,7r1,6l7,15r,l13,13,15,7,13,2,7,xe" fillcolor="black" stroked="f">
                <v:path arrowok="t"/>
              </v:shape>
              <v:shape id="_x0000_s5228" style="position:absolute;left:7716;top:9807;width:15;height:15" coordsize="15,15" path="m7,l1,2,,7r1,6l7,15r,l13,13,15,7,13,2,7,xe" fillcolor="black" stroked="f">
                <v:path arrowok="t"/>
              </v:shape>
              <v:shape id="_x0000_s5229" style="position:absolute;left:7746;top:9807;width:15;height:15" coordsize="15,15" path="m7,l1,2,,7r1,6l7,15r,l13,13,15,7,13,2,7,xe" fillcolor="black" stroked="f">
                <v:path arrowok="t"/>
              </v:shape>
              <v:shape id="_x0000_s5230" style="position:absolute;left:7776;top:9807;width:15;height:15" coordsize="15,15" path="m7,l1,2,,7r1,6l7,15r,l13,13,15,7,13,2,7,xe" fillcolor="black" stroked="f">
                <v:path arrowok="t"/>
              </v:shape>
              <v:shape id="_x0000_s5231" style="position:absolute;left:7806;top:9807;width:15;height:15" coordsize="15,15" path="m7,l2,2,,7r2,6l7,15r,l13,13,15,7,13,2,7,xe" fillcolor="black" stroked="f">
                <v:path arrowok="t"/>
              </v:shape>
              <v:shape id="_x0000_s5232" style="position:absolute;left:7836;top:9807;width:15;height:15" coordsize="15,15" path="m7,l2,2,,7r2,6l7,15r,l13,13,15,7,13,2,7,xe" fillcolor="black" stroked="f">
                <v:path arrowok="t"/>
              </v:shape>
              <v:shape id="_x0000_s5233" style="position:absolute;left:7866;top:9807;width:15;height:15" coordsize="15,15" path="m7,l2,2,,7r2,6l7,15r,l13,13,15,7,13,2,7,xe" fillcolor="black" stroked="f">
                <v:path arrowok="t"/>
              </v:shape>
              <v:shape id="_x0000_s5234" style="position:absolute;left:7896;top:9807;width:15;height:15" coordsize="15,15" path="m7,l2,2,,7r2,6l7,15r,l13,13,15,7,13,2,7,xe" fillcolor="black" stroked="f">
                <v:path arrowok="t"/>
              </v:shape>
              <v:shape id="_x0000_s5235" style="position:absolute;left:7926;top:9807;width:15;height:15" coordsize="15,15" path="m7,l2,2,,7r2,6l7,15r,l13,13,15,7,13,2,7,xe" fillcolor="black" stroked="f">
                <v:path arrowok="t"/>
              </v:shape>
              <v:shape id="_x0000_s5236" style="position:absolute;left:7956;top:9807;width:15;height:15" coordsize="15,15" path="m7,l2,2,,7r2,6l7,15r,l13,13,15,7,13,2,7,xe" fillcolor="black" stroked="f">
                <v:path arrowok="t"/>
              </v:shape>
            </v:group>
            <v:rect id="_x0000_s5237" style="position:absolute;left:6544;top:8940;width:1369;height:501" filled="f" stroked="f"/>
            <v:rect id="_x0000_s5238" style="position:absolute;left:6668;top:8987;width:1181;height:400;mso-wrap-style:none" filled="f" stroked="f">
              <v:textbox style="mso-next-textbox:#_x0000_s5238;mso-fit-shape-to-text:t" inset="0,0,0,0">
                <w:txbxContent>
                  <w:p w14:paraId="2244AA72" w14:textId="77777777" w:rsidR="00C87A86" w:rsidRDefault="00C87A86" w:rsidP="00C87A86">
                    <w:r>
                      <w:rPr>
                        <w:rFonts w:ascii="Rotis Sans Serif for Nokia" w:hAnsi="Rotis Sans Serif for Nokia" w:cs="Rotis Sans Serif for Nokia"/>
                        <w:color w:val="000000"/>
                        <w:sz w:val="18"/>
                        <w:szCs w:val="18"/>
                        <w:lang w:val="en-US"/>
                      </w:rPr>
                      <w:t xml:space="preserve">Implementation </w:t>
                    </w:r>
                  </w:p>
                </w:txbxContent>
              </v:textbox>
            </v:rect>
            <v:rect id="_x0000_s5239" style="position:absolute;left:6745;top:9182;width:994;height:400;mso-wrap-style:none" filled="f" stroked="f">
              <v:textbox style="mso-next-textbox:#_x0000_s5239;mso-fit-shape-to-text:t" inset="0,0,0,0">
                <w:txbxContent>
                  <w:p w14:paraId="54241012" w14:textId="77777777" w:rsidR="00C87A86" w:rsidRDefault="00C87A86" w:rsidP="00C87A86">
                    <w:r>
                      <w:rPr>
                        <w:rFonts w:ascii="Rotis Sans Serif for Nokia" w:hAnsi="Rotis Sans Serif for Nokia" w:cs="Rotis Sans Serif for Nokia"/>
                        <w:color w:val="000000"/>
                        <w:sz w:val="18"/>
                        <w:szCs w:val="18"/>
                        <w:lang w:val="en-US"/>
                      </w:rPr>
                      <w:t>Specific O&amp;M</w:t>
                    </w:r>
                  </w:p>
                </w:txbxContent>
              </v:textbox>
            </v:rect>
            <v:rect id="_x0000_s5240" style="position:absolute;left:6828;top:11419;width:816;height:338" filled="f" stroked="f"/>
            <v:rect id="_x0000_s5241" style="position:absolute;left:6937;top:11464;width:653;height:449;mso-wrap-style:none" filled="f" stroked="f">
              <v:textbox style="mso-next-textbox:#_x0000_s5241;mso-fit-shape-to-text:t" inset="0,0,0,0">
                <w:txbxContent>
                  <w:p w14:paraId="61198AD8" w14:textId="77777777" w:rsidR="00C87A86" w:rsidRDefault="00C87A86" w:rsidP="00C87A86">
                    <w:r>
                      <w:rPr>
                        <w:rFonts w:ascii="Rotis Sans Serif for Nokia" w:hAnsi="Rotis Sans Serif for Nokia" w:cs="Rotis Sans Serif for Nokia"/>
                        <w:color w:val="000000"/>
                        <w:sz w:val="22"/>
                        <w:szCs w:val="22"/>
                        <w:lang w:val="en-US"/>
                      </w:rPr>
                      <w:t>Node B</w:t>
                    </w:r>
                  </w:p>
                </w:txbxContent>
              </v:textbox>
            </v:rect>
            <v:rect id="_x0000_s5242" style="position:absolute;left:6725;top:10276;width:953;height:565" filled="f" stroked="f"/>
            <v:rect id="_x0000_s5243" style="position:absolute;left:6860;top:10321;width:737;height:449;mso-wrap-style:none" filled="f" stroked="f">
              <v:textbox style="mso-next-textbox:#_x0000_s5243;mso-fit-shape-to-text:t" inset="0,0,0,0">
                <w:txbxContent>
                  <w:p w14:paraId="42AACD7F"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244" style="position:absolute;left:7000;top:10548;width:442;height:449;mso-wrap-style:none" filled="f" stroked="f">
              <v:textbox style="mso-next-textbox:#_x0000_s5244;mso-fit-shape-to-text:t" inset="0,0,0,0">
                <w:txbxContent>
                  <w:p w14:paraId="13FA6D82"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rect id="_x0000_s5245" style="position:absolute;left:6576;top:9833;width:376;height:338" filled="f" stroked="f"/>
            <v:rect id="_x0000_s5246" style="position:absolute;left:6685;top:9878;width:170;height:449;mso-wrap-style:none" filled="f" stroked="f">
              <v:textbox style="mso-next-textbox:#_x0000_s5246;mso-fit-shape-to-text:t" inset="0,0,0,0">
                <w:txbxContent>
                  <w:p w14:paraId="208044AE" w14:textId="77777777" w:rsidR="00C87A86" w:rsidRDefault="00C87A86" w:rsidP="00C87A86">
                    <w:r>
                      <w:rPr>
                        <w:rFonts w:ascii="Rotis Sans Serif for Nokia" w:hAnsi="Rotis Sans Serif for Nokia" w:cs="Rotis Sans Serif for Nokia"/>
                        <w:color w:val="000000"/>
                        <w:sz w:val="22"/>
                        <w:szCs w:val="22"/>
                        <w:lang w:val="en-US"/>
                      </w:rPr>
                      <w:t>IP</w:t>
                    </w:r>
                  </w:p>
                </w:txbxContent>
              </v:textbox>
            </v:rect>
            <v:group id="_x0000_s5247" style="position:absolute;left:6450;top:10162;width:1517;height:15" coordorigin="6450,10162" coordsize="1517,15">
              <v:shape id="_x0000_s5248" style="position:absolute;left:6450;top:10162;width:15;height:15" coordsize="15,15" path="m8,l2,1,,7r2,6l8,15r,l14,13,15,7,14,1,8,xe" fillcolor="black" stroked="f">
                <v:path arrowok="t"/>
              </v:shape>
              <v:shape id="_x0000_s5249" style="position:absolute;left:6481;top:10162;width:15;height:15" coordsize="15,15" path="m7,l1,1,,7r1,6l7,15r,l13,13,15,7,13,1,7,xe" fillcolor="black" stroked="f">
                <v:path arrowok="t"/>
              </v:shape>
              <v:shape id="_x0000_s5250" style="position:absolute;left:6511;top:10162;width:15;height:15" coordsize="15,15" path="m7,l1,1,,7r1,6l7,15r,l13,13,15,7,13,1,7,xe" fillcolor="black" stroked="f">
                <v:path arrowok="t"/>
              </v:shape>
              <v:shape id="_x0000_s5251" style="position:absolute;left:6541;top:10162;width:15;height:15" coordsize="15,15" path="m7,l1,1,,7r1,6l7,15r,l13,13,15,7,13,1,7,xe" fillcolor="black" stroked="f">
                <v:path arrowok="t"/>
              </v:shape>
              <v:shape id="_x0000_s5252" style="position:absolute;left:6571;top:10162;width:15;height:15" coordsize="15,15" path="m7,l1,1,,7r1,6l7,15r,l13,13,15,7,13,1,7,xe" fillcolor="black" stroked="f">
                <v:path arrowok="t"/>
              </v:shape>
              <v:shape id="_x0000_s5253" style="position:absolute;left:6601;top:10162;width:15;height:15" coordsize="15,15" path="m7,l2,1,,7r2,6l7,15r,l13,13,15,7,13,1,7,xe" fillcolor="black" stroked="f">
                <v:path arrowok="t"/>
              </v:shape>
              <v:shape id="_x0000_s5254" style="position:absolute;left:6631;top:10162;width:15;height:15" coordsize="15,15" path="m7,l2,1,,7r2,6l7,15r,l13,13,15,7,13,1,7,xe" fillcolor="black" stroked="f">
                <v:path arrowok="t"/>
              </v:shape>
              <v:shape id="_x0000_s5255" style="position:absolute;left:6661;top:10162;width:15;height:15" coordsize="15,15" path="m7,l2,1,,7r2,6l7,15r,l13,13,15,7,13,1,7,xe" fillcolor="black" stroked="f">
                <v:path arrowok="t"/>
              </v:shape>
              <v:shape id="_x0000_s5256" style="position:absolute;left:6691;top:10162;width:15;height:15" coordsize="15,15" path="m7,l2,1,,7r2,6l7,15r,l13,13,15,7,13,1,7,xe" fillcolor="black" stroked="f">
                <v:path arrowok="t"/>
              </v:shape>
              <v:shape id="_x0000_s5257" style="position:absolute;left:6721;top:10162;width:15;height:15" coordsize="15,15" path="m7,l2,1,,7r2,6l7,15r,l13,13,15,7,13,1,7,xe" fillcolor="black" stroked="f">
                <v:path arrowok="t"/>
              </v:shape>
              <v:shape id="_x0000_s5258" style="position:absolute;left:6751;top:10162;width:15;height:15" coordsize="15,15" path="m7,l2,1,,7r2,6l7,15r,l13,13,15,7,13,1,7,xe" fillcolor="black" stroked="f">
                <v:path arrowok="t"/>
              </v:shape>
              <v:shape id="_x0000_s5259" style="position:absolute;left:6781;top:10162;width:15;height:15" coordsize="15,15" path="m7,l2,1,,7r2,6l7,15r,l13,13,15,7,13,1,7,xe" fillcolor="black" stroked="f">
                <v:path arrowok="t"/>
              </v:shape>
              <v:shape id="_x0000_s5260" style="position:absolute;left:6811;top:10162;width:15;height:15" coordsize="15,15" path="m7,l2,1,,7r2,6l7,15r,l13,13,15,7,13,1,7,xe" fillcolor="black" stroked="f">
                <v:path arrowok="t"/>
              </v:shape>
              <v:shape id="_x0000_s5261" style="position:absolute;left:6841;top:10162;width:15;height:15" coordsize="15,15" path="m7,l2,1,,7r2,6l7,15r,l13,13,15,7,13,1,7,xe" fillcolor="black" stroked="f">
                <v:path arrowok="t"/>
              </v:shape>
              <v:shape id="_x0000_s5262" style="position:absolute;left:6871;top:10162;width:15;height:15" coordsize="15,15" path="m7,l2,1,,7r2,6l7,15r,l13,13,15,7,13,1,7,xe" fillcolor="black" stroked="f">
                <v:path arrowok="t"/>
              </v:shape>
              <v:shape id="_x0000_s5263" style="position:absolute;left:6901;top:10162;width:15;height:15" coordsize="15,15" path="m7,l2,1,,7r2,6l7,15r,l13,13,15,7,13,1,7,xe" fillcolor="black" stroked="f">
                <v:path arrowok="t"/>
              </v:shape>
              <v:shape id="_x0000_s5264" style="position:absolute;left:6931;top:10162;width:15;height:15" coordsize="15,15" path="m7,l2,1,,7r2,6l7,15r,l13,13,15,7,13,1,7,xe" fillcolor="black" stroked="f">
                <v:path arrowok="t"/>
              </v:shape>
              <v:shape id="_x0000_s5265" style="position:absolute;left:6961;top:10162;width:15;height:15" coordsize="15,15" path="m8,l2,1,,7r2,6l8,15r,l13,13,15,7,13,1,8,xe" fillcolor="black" stroked="f">
                <v:path arrowok="t"/>
              </v:shape>
              <v:shape id="_x0000_s5266" style="position:absolute;left:6991;top:10162;width:15;height:15" coordsize="15,15" path="m8,l2,1,,7r2,6l8,15r,l13,13,15,7,13,1,8,xe" fillcolor="black" stroked="f">
                <v:path arrowok="t"/>
              </v:shape>
              <v:shape id="_x0000_s5267" style="position:absolute;left:7021;top:10162;width:15;height:15" coordsize="15,15" path="m8,l2,1,,7r2,6l8,15r,l13,13,15,7,13,1,8,xe" fillcolor="black" stroked="f">
                <v:path arrowok="t"/>
              </v:shape>
              <v:shape id="_x0000_s5268" style="position:absolute;left:7051;top:10162;width:15;height:15" coordsize="15,15" path="m8,l2,1,,7r2,6l8,15r,l13,13,15,7,13,1,8,xe" fillcolor="black" stroked="f">
                <v:path arrowok="t"/>
              </v:shape>
              <v:shape id="_x0000_s5269" style="position:absolute;left:7081;top:10162;width:15;height:15" coordsize="15,15" path="m8,l2,1,,7r2,6l8,15r,l13,13,15,7,13,1,8,xe" fillcolor="black" stroked="f">
                <v:path arrowok="t"/>
              </v:shape>
              <v:shape id="_x0000_s5270" style="position:absolute;left:7111;top:10162;width:15;height:15" coordsize="15,15" path="m8,l2,1,,7r2,6l8,15r,l13,13,15,7,13,1,8,xe" fillcolor="black" stroked="f">
                <v:path arrowok="t"/>
              </v:shape>
              <v:shape id="_x0000_s5271" style="position:absolute;left:7141;top:10162;width:15;height:15" coordsize="15,15" path="m8,l2,1,,7r2,6l8,15r,l13,13,15,7,13,1,8,xe" fillcolor="black" stroked="f">
                <v:path arrowok="t"/>
              </v:shape>
              <v:shape id="_x0000_s5272" style="position:absolute;left:7171;top:10162;width:15;height:15" coordsize="15,15" path="m8,l2,1,,7r2,6l8,15r,l13,13,15,7,13,1,8,xe" fillcolor="black" stroked="f">
                <v:path arrowok="t"/>
              </v:shape>
              <v:shape id="_x0000_s5273" style="position:absolute;left:7201;top:10162;width:15;height:15" coordsize="15,15" path="m8,l2,1,,7r2,6l8,15r,l13,13,15,7,13,1,8,xe" fillcolor="black" stroked="f">
                <v:path arrowok="t"/>
              </v:shape>
              <v:shape id="_x0000_s5274" style="position:absolute;left:7231;top:10162;width:15;height:15" coordsize="15,15" path="m8,l2,1,,7r2,6l8,15r,l13,13,15,7,13,1,8,xe" fillcolor="black" stroked="f">
                <v:path arrowok="t"/>
              </v:shape>
              <v:shape id="_x0000_s5275" style="position:absolute;left:7261;top:10162;width:15;height:15" coordsize="15,15" path="m8,l2,1,,7r2,6l8,15r,l13,13,15,7,13,1,8,xe" fillcolor="black" stroked="f">
                <v:path arrowok="t"/>
              </v:shape>
              <v:shape id="_x0000_s5276" style="position:absolute;left:7291;top:10162;width:15;height:15" coordsize="15,15" path="m8,l2,1,,7r2,6l8,15r,l13,13,15,7,13,1,8,xe" fillcolor="black" stroked="f">
                <v:path arrowok="t"/>
              </v:shape>
              <v:shape id="_x0000_s5277" style="position:absolute;left:7321;top:10162;width:15;height:15" coordsize="15,15" path="m8,l2,1,,7r2,6l8,15r,l14,13,15,7,14,1,8,xe" fillcolor="black" stroked="f">
                <v:path arrowok="t"/>
              </v:shape>
              <v:shape id="_x0000_s5278" style="position:absolute;left:7351;top:10162;width:15;height:15" coordsize="15,15" path="m8,l2,1,,7r2,6l8,15r,l14,13,15,7,14,1,8,xe" fillcolor="black" stroked="f">
                <v:path arrowok="t"/>
              </v:shape>
              <v:shape id="_x0000_s5279" style="position:absolute;left:7381;top:10162;width:15;height:15" coordsize="15,15" path="m8,l2,1,,7r2,6l8,15r,l14,13,15,7,14,1,8,xe" fillcolor="black" stroked="f">
                <v:path arrowok="t"/>
              </v:shape>
              <v:shape id="_x0000_s5280" style="position:absolute;left:7411;top:10162;width:16;height:15" coordsize="16,15" path="m8,l2,1,,7r2,6l8,15r,l14,13,16,7,14,1,8,xe" fillcolor="black" stroked="f">
                <v:path arrowok="t"/>
              </v:shape>
              <v:shape id="_x0000_s5281" style="position:absolute;left:7442;top:10162;width:15;height:15" coordsize="15,15" path="m7,l1,1,,7r1,6l7,15r,l13,13,15,7,13,1,7,xe" fillcolor="black" stroked="f">
                <v:path arrowok="t"/>
              </v:shape>
              <v:shape id="_x0000_s5282" style="position:absolute;left:7472;top:10162;width:15;height:15" coordsize="15,15" path="m7,l1,1,,7r1,6l7,15r,l13,13,15,7,13,1,7,xe" fillcolor="black" stroked="f">
                <v:path arrowok="t"/>
              </v:shape>
              <v:shape id="_x0000_s5283" style="position:absolute;left:7502;top:10162;width:15;height:15" coordsize="15,15" path="m7,l1,1,,7r1,6l7,15r,l13,13,15,7,13,1,7,xe" fillcolor="black" stroked="f">
                <v:path arrowok="t"/>
              </v:shape>
              <v:shape id="_x0000_s5284" style="position:absolute;left:7532;top:10162;width:15;height:15" coordsize="15,15" path="m7,l1,1,,7r1,6l7,15r,l13,13,15,7,13,1,7,xe" fillcolor="black" stroked="f">
                <v:path arrowok="t"/>
              </v:shape>
              <v:shape id="_x0000_s5285" style="position:absolute;left:7562;top:10162;width:15;height:15" coordsize="15,15" path="m7,l2,1,,7r2,6l7,15r,l13,13,15,7,13,1,7,xe" fillcolor="black" stroked="f">
                <v:path arrowok="t"/>
              </v:shape>
              <v:shape id="_x0000_s5286" style="position:absolute;left:7592;top:10162;width:15;height:15" coordsize="15,15" path="m7,l2,1,,7r2,6l7,15r,l13,13,15,7,13,1,7,xe" fillcolor="black" stroked="f">
                <v:path arrowok="t"/>
              </v:shape>
              <v:shape id="_x0000_s5287" style="position:absolute;left:7622;top:10162;width:15;height:15" coordsize="15,15" path="m7,l2,1,,7r2,6l7,15r,l13,13,15,7,13,1,7,xe" fillcolor="black" stroked="f">
                <v:path arrowok="t"/>
              </v:shape>
              <v:shape id="_x0000_s5288" style="position:absolute;left:7652;top:10162;width:15;height:15" coordsize="15,15" path="m7,l2,1,,7r2,6l7,15r,l13,13,15,7,13,1,7,xe" fillcolor="black" stroked="f">
                <v:path arrowok="t"/>
              </v:shape>
              <v:shape id="_x0000_s5289" style="position:absolute;left:7682;top:10162;width:15;height:15" coordsize="15,15" path="m7,l2,1,,7r2,6l7,15r,l13,13,15,7,13,1,7,xe" fillcolor="black" stroked="f">
                <v:path arrowok="t"/>
              </v:shape>
              <v:shape id="_x0000_s5290" style="position:absolute;left:7712;top:10162;width:15;height:15" coordsize="15,15" path="m7,l2,1,,7r2,6l7,15r,l13,13,15,7,13,1,7,xe" fillcolor="black" stroked="f">
                <v:path arrowok="t"/>
              </v:shape>
              <v:shape id="_x0000_s5291" style="position:absolute;left:7742;top:10162;width:15;height:15" coordsize="15,15" path="m7,l2,1,,7r2,6l7,15r,l13,13,15,7,13,1,7,xe" fillcolor="black" stroked="f">
                <v:path arrowok="t"/>
              </v:shape>
              <v:shape id="_x0000_s5292" style="position:absolute;left:7772;top:10162;width:15;height:15" coordsize="15,15" path="m7,l2,1,,7r2,6l7,15r,l13,13,15,7,13,1,7,xe" fillcolor="black" stroked="f">
                <v:path arrowok="t"/>
              </v:shape>
              <v:shape id="_x0000_s5293" style="position:absolute;left:7802;top:10162;width:15;height:15" coordsize="15,15" path="m7,l2,1,,7r2,6l7,15r,l13,13,15,7,13,1,7,xe" fillcolor="black" stroked="f">
                <v:path arrowok="t"/>
              </v:shape>
              <v:shape id="_x0000_s5294" style="position:absolute;left:7832;top:10162;width:15;height:15" coordsize="15,15" path="m7,l2,1,,7r2,6l7,15r,l13,13,15,7,13,1,7,xe" fillcolor="black" stroked="f">
                <v:path arrowok="t"/>
              </v:shape>
              <v:shape id="_x0000_s5295" style="position:absolute;left:7862;top:10162;width:15;height:15" coordsize="15,15" path="m7,l2,1,,7r2,6l7,15r,l13,13,15,7,13,1,7,xe" fillcolor="black" stroked="f">
                <v:path arrowok="t"/>
              </v:shape>
              <v:shape id="_x0000_s5296" style="position:absolute;left:7892;top:10162;width:15;height:15" coordsize="15,15" path="m8,l2,1,,7r2,6l8,15r,l13,13,15,7,13,1,8,xe" fillcolor="black" stroked="f">
                <v:path arrowok="t"/>
              </v:shape>
              <v:shape id="_x0000_s5297" style="position:absolute;left:7922;top:10162;width:15;height:15" coordsize="15,15" path="m8,l2,1,,7r2,6l8,15r,l13,13,15,7,13,1,8,xe" fillcolor="black" stroked="f">
                <v:path arrowok="t"/>
              </v:shape>
              <v:shape id="_x0000_s5298" style="position:absolute;left:7952;top:10162;width:15;height:15" coordsize="15,15" path="m8,l2,1,,7r2,6l8,15r,l13,13,15,7,13,1,8,xe" fillcolor="black" stroked="f">
                <v:path arrowok="t"/>
              </v:shape>
            </v:group>
            <v:rect id="_x0000_s5299" style="position:absolute;left:7002;top:9447;width:398;height:371" filled="f" stroked="f"/>
            <v:rect id="_x0000_s5300" style="position:absolute;left:7111;top:9493;width:185;height:473;mso-wrap-style:none" filled="f" stroked="f">
              <v:textbox style="mso-next-textbox:#_x0000_s5300;mso-fit-shape-to-text:t" inset="0,0,0,0">
                <w:txbxContent>
                  <w:p w14:paraId="2D455B34" w14:textId="77777777" w:rsidR="00C87A86" w:rsidRDefault="00C87A86" w:rsidP="00C87A86">
                    <w:r>
                      <w:rPr>
                        <w:rFonts w:ascii="Rotis Sans Serif for Nokia" w:hAnsi="Rotis Sans Serif for Nokia" w:cs="Rotis Sans Serif for Nokia"/>
                        <w:color w:val="000000"/>
                        <w:sz w:val="24"/>
                        <w:szCs w:val="24"/>
                        <w:lang w:val="en-US"/>
                      </w:rPr>
                      <w:t>IP</w:t>
                    </w:r>
                  </w:p>
                </w:txbxContent>
              </v:textbox>
            </v:rect>
            <v:line id="_x0000_s5301" style="position:absolute;flip:x" from="6458,9443" to="7984,9443"/>
            <v:rect id="_x0000_s5302" style="position:absolute;left:3449;top:9426;width:1757;height:1871" filled="f"/>
            <v:rect id="_x0000_s5303" style="position:absolute;left:4489;top:10965;width:554;height:338" filled="f" stroked="f"/>
            <v:rect id="_x0000_s5304" style="position:absolute;left:4598;top:11009;width:358;height:449;mso-wrap-style:none" filled="f" stroked="f">
              <v:textbox style="mso-next-textbox:#_x0000_s5304;mso-fit-shape-to-text:t" inset="0,0,0,0">
                <w:txbxContent>
                  <w:p w14:paraId="26AF5E17"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rect id="_x0000_s5305" style="position:absolute;left:3562;top:10969;width:554;height:337" filled="f" stroked="f"/>
            <v:rect id="_x0000_s5306" style="position:absolute;left:3671;top:11013;width:358;height:449;mso-wrap-style:none" filled="f" stroked="f">
              <v:textbox style="mso-next-textbox:#_x0000_s5306;mso-fit-shape-to-text:t" inset="0,0,0,0">
                <w:txbxContent>
                  <w:p w14:paraId="52D51710"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rect id="_x0000_s5307" style="position:absolute;left:3406;top:10132;width:954;height:564" filled="f" stroked="f"/>
            <v:rect id="_x0000_s5308" style="position:absolute;left:3541;top:10176;width:737;height:449;mso-wrap-style:none" filled="f" stroked="f">
              <v:textbox style="mso-next-textbox:#_x0000_s5308;mso-fit-shape-to-text:t" inset="0,0,0,0">
                <w:txbxContent>
                  <w:p w14:paraId="38DAB8C1"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309" style="position:absolute;left:3682;top:10403;width:442;height:449;mso-wrap-style:none" filled="f" stroked="f">
              <v:textbox style="mso-next-textbox:#_x0000_s5309;mso-fit-shape-to-text:t" inset="0,0,0,0">
                <w:txbxContent>
                  <w:p w14:paraId="0E9C5471"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line id="_x0000_s5310" style="position:absolute;flip:x" from="3455,10927" to="5202,10927"/>
            <v:rect id="_x0000_s5311" style="position:absolute;left:4283;top:10282;width:953;height:565" filled="f" stroked="f"/>
            <v:rect id="_x0000_s5312" style="position:absolute;left:4418;top:10326;width:737;height:449;mso-wrap-style:none" filled="f" stroked="f">
              <v:textbox style="mso-next-textbox:#_x0000_s5312;mso-fit-shape-to-text:t" inset="0,0,0,0">
                <w:txbxContent>
                  <w:p w14:paraId="6A8D50E2"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313" style="position:absolute;left:4558;top:10553;width:442;height:449;mso-wrap-style:none" filled="f" stroked="f">
              <v:textbox style="mso-next-textbox:#_x0000_s5313;mso-fit-shape-to-text:t" inset="0,0,0,0">
                <w:txbxContent>
                  <w:p w14:paraId="1C1443A6"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rect id="_x0000_s5314" style="position:absolute;left:4558;top:9833;width:376;height:338" filled="f" stroked="f"/>
            <v:rect id="_x0000_s5315" style="position:absolute;left:4667;top:9878;width:170;height:449;mso-wrap-style:none" filled="f" stroked="f">
              <v:textbox style="mso-next-textbox:#_x0000_s5315;mso-fit-shape-to-text:t" inset="0,0,0,0">
                <w:txbxContent>
                  <w:p w14:paraId="0DC8A0E1" w14:textId="77777777" w:rsidR="00C87A86" w:rsidRDefault="00C87A86" w:rsidP="00C87A86">
                    <w:r>
                      <w:rPr>
                        <w:rFonts w:ascii="Rotis Sans Serif for Nokia" w:hAnsi="Rotis Sans Serif for Nokia" w:cs="Rotis Sans Serif for Nokia"/>
                        <w:color w:val="000000"/>
                        <w:sz w:val="22"/>
                        <w:szCs w:val="22"/>
                        <w:lang w:val="en-US"/>
                      </w:rPr>
                      <w:t>IP</w:t>
                    </w:r>
                  </w:p>
                </w:txbxContent>
              </v:textbox>
            </v:rect>
            <v:line id="_x0000_s5316" style="position:absolute;flip:y" from="4326,9798" to="4326,11278"/>
            <v:group id="_x0000_s5317" style="position:absolute;left:4322;top:10162;width:886;height:15" coordorigin="4322,10162" coordsize="886,15">
              <v:shape id="_x0000_s5318" style="position:absolute;left:5193;top:10162;width:15;height:15" coordsize="15,15" path="m7,15r6,-2l15,7,13,1,7,r,l2,1,,7r2,6l7,15xe" fillcolor="black" stroked="f">
                <v:path arrowok="t"/>
              </v:shape>
              <v:shape id="_x0000_s5319" style="position:absolute;left:5163;top:10162;width:15;height:15" coordsize="15,15" path="m7,15r6,-2l15,7,13,1,7,r,l2,1,,7r2,6l7,15xe" fillcolor="black" stroked="f">
                <v:path arrowok="t"/>
              </v:shape>
              <v:shape id="_x0000_s5320" style="position:absolute;left:5133;top:10162;width:15;height:15" coordsize="15,15" path="m7,15r6,-2l15,7,13,1,7,r,l2,1,,7r2,6l7,15xe" fillcolor="black" stroked="f">
                <v:path arrowok="t"/>
              </v:shape>
              <v:shape id="_x0000_s5321" style="position:absolute;left:5103;top:10162;width:15;height:15" coordsize="15,15" path="m7,15r6,-2l15,7,13,1,7,r,l2,1,,7r2,6l7,15xe" fillcolor="black" stroked="f">
                <v:path arrowok="t"/>
              </v:shape>
              <v:shape id="_x0000_s5322" style="position:absolute;left:5073;top:10162;width:15;height:15" coordsize="15,15" path="m7,15r6,-2l15,7,13,1,7,r,l2,1,,7r2,6l7,15xe" fillcolor="black" stroked="f">
                <v:path arrowok="t"/>
              </v:shape>
              <v:shape id="_x0000_s5323" style="position:absolute;left:5043;top:10162;width:15;height:15" coordsize="15,15" path="m7,15r6,-2l15,7,13,1,7,r,l2,1,,7r2,6l7,15xe" fillcolor="black" stroked="f">
                <v:path arrowok="t"/>
              </v:shape>
              <v:shape id="_x0000_s5324" style="position:absolute;left:5013;top:10162;width:15;height:15" coordsize="15,15" path="m7,15r6,-2l15,7,13,1,7,r,l2,1,,7r2,6l7,15xe" fillcolor="black" stroked="f">
                <v:path arrowok="t"/>
              </v:shape>
              <v:shape id="_x0000_s5325" style="position:absolute;left:4983;top:10162;width:15;height:15" coordsize="15,15" path="m7,15r6,-2l15,7,13,1,7,r,l2,1,,7r2,6l7,15xe" fillcolor="black" stroked="f">
                <v:path arrowok="t"/>
              </v:shape>
              <v:shape id="_x0000_s5326" style="position:absolute;left:4953;top:10162;width:15;height:15" coordsize="15,15" path="m7,15r6,-2l15,7,13,1,7,r,l2,1,,7r2,6l7,15xe" fillcolor="black" stroked="f">
                <v:path arrowok="t"/>
              </v:shape>
              <v:shape id="_x0000_s5327" style="position:absolute;left:4923;top:10162;width:15;height:15" coordsize="15,15" path="m7,15r6,-2l15,7,13,1,7,r,l1,1,,7r1,6l7,15xe" fillcolor="black" stroked="f">
                <v:path arrowok="t"/>
              </v:shape>
              <v:shape id="_x0000_s5328" style="position:absolute;left:4893;top:10162;width:15;height:15" coordsize="15,15" path="m7,15r6,-2l15,7,13,1,7,r,l1,1,,7r1,6l7,15xe" fillcolor="black" stroked="f">
                <v:path arrowok="t"/>
              </v:shape>
              <v:shape id="_x0000_s5329" style="position:absolute;left:4863;top:10162;width:15;height:15" coordsize="15,15" path="m7,15r6,-2l15,7,13,1,7,r,l1,1,,7r1,6l7,15xe" fillcolor="black" stroked="f">
                <v:path arrowok="t"/>
              </v:shape>
              <v:shape id="_x0000_s5330" style="position:absolute;left:4833;top:10162;width:15;height:15" coordsize="15,15" path="m7,15r6,-2l15,7,13,1,7,r,l1,1,,7r1,6l7,15xe" fillcolor="black" stroked="f">
                <v:path arrowok="t"/>
              </v:shape>
              <v:shape id="_x0000_s5331" style="position:absolute;left:4802;top:10162;width:15;height:15" coordsize="15,15" path="m8,15r6,-2l15,7,14,1,8,r,l2,1,,7r2,6l8,15xe" fillcolor="black" stroked="f">
                <v:path arrowok="t"/>
              </v:shape>
              <v:shape id="_x0000_s5332" style="position:absolute;left:4772;top:10162;width:15;height:15" coordsize="15,15" path="m8,15r6,-2l15,7,14,1,8,r,l2,1,,7r2,6l8,15xe" fillcolor="black" stroked="f">
                <v:path arrowok="t"/>
              </v:shape>
              <v:shape id="_x0000_s5333" style="position:absolute;left:4742;top:10162;width:15;height:15" coordsize="15,15" path="m8,15r6,-2l15,7,14,1,8,r,l2,1,,7r2,6l8,15xe" fillcolor="black" stroked="f">
                <v:path arrowok="t"/>
              </v:shape>
              <v:shape id="_x0000_s5334" style="position:absolute;left:4712;top:10162;width:15;height:15" coordsize="15,15" path="m8,15r6,-2l15,7,14,1,8,r,l2,1,,7r2,6l8,15xe" fillcolor="black" stroked="f">
                <v:path arrowok="t"/>
              </v:shape>
              <v:shape id="_x0000_s5335" style="position:absolute;left:4682;top:10162;width:15;height:15" coordsize="15,15" path="m8,15r5,-2l15,7,13,1,8,r,l2,1,,7r2,6l8,15xe" fillcolor="black" stroked="f">
                <v:path arrowok="t"/>
              </v:shape>
              <v:shape id="_x0000_s5336" style="position:absolute;left:4652;top:10162;width:15;height:15" coordsize="15,15" path="m8,15r5,-2l15,7,13,1,8,r,l2,1,,7r2,6l8,15xe" fillcolor="black" stroked="f">
                <v:path arrowok="t"/>
              </v:shape>
              <v:shape id="_x0000_s5337" style="position:absolute;left:4622;top:10162;width:15;height:15" coordsize="15,15" path="m8,15r5,-2l15,7,13,1,8,r,l2,1,,7r2,6l8,15xe" fillcolor="black" stroked="f">
                <v:path arrowok="t"/>
              </v:shape>
              <v:shape id="_x0000_s5338" style="position:absolute;left:4592;top:10162;width:15;height:15" coordsize="15,15" path="m8,15r5,-2l15,7,13,1,8,r,l2,1,,7r2,6l8,15xe" fillcolor="black" stroked="f">
                <v:path arrowok="t"/>
              </v:shape>
              <v:shape id="_x0000_s5339" style="position:absolute;left:4562;top:10162;width:15;height:15" coordsize="15,15" path="m8,15r5,-2l15,7,13,1,8,r,l2,1,,7r2,6l8,15xe" fillcolor="black" stroked="f">
                <v:path arrowok="t"/>
              </v:shape>
              <v:shape id="_x0000_s5340" style="position:absolute;left:4532;top:10162;width:15;height:15" coordsize="15,15" path="m8,15r5,-2l15,7,13,1,8,r,l2,1,,7r2,6l8,15xe" fillcolor="black" stroked="f">
                <v:path arrowok="t"/>
              </v:shape>
              <v:shape id="_x0000_s5341" style="position:absolute;left:4502;top:10162;width:15;height:15" coordsize="15,15" path="m8,15r5,-2l15,7,13,1,8,r,l2,1,,7r2,6l8,15xe" fillcolor="black" stroked="f">
                <v:path arrowok="t"/>
              </v:shape>
              <v:shape id="_x0000_s5342" style="position:absolute;left:4472;top:10162;width:15;height:15" coordsize="15,15" path="m8,15r5,-2l15,7,13,1,8,r,l2,1,,7r2,6l8,15xe" fillcolor="black" stroked="f">
                <v:path arrowok="t"/>
              </v:shape>
              <v:shape id="_x0000_s5343" style="position:absolute;left:4442;top:10162;width:15;height:15" coordsize="15,15" path="m8,15r5,-2l15,7,13,1,8,r,l2,1,,7r2,6l8,15xe" fillcolor="black" stroked="f">
                <v:path arrowok="t"/>
              </v:shape>
              <v:shape id="_x0000_s5344" style="position:absolute;left:4412;top:10162;width:15;height:15" coordsize="15,15" path="m8,15r5,-2l15,7,13,1,8,r,l2,1,,7r2,6l8,15xe" fillcolor="black" stroked="f">
                <v:path arrowok="t"/>
              </v:shape>
              <v:shape id="_x0000_s5345" style="position:absolute;left:4382;top:10162;width:15;height:15" coordsize="15,15" path="m8,15r5,-2l15,7,13,1,8,r,l2,1,,7r2,6l8,15xe" fillcolor="black" stroked="f">
                <v:path arrowok="t"/>
              </v:shape>
              <v:shape id="_x0000_s5346" style="position:absolute;left:4352;top:10162;width:15;height:15" coordsize="15,15" path="m8,15r5,-2l15,7,13,1,8,r,l2,1,,7r2,6l8,15xe" fillcolor="black" stroked="f">
                <v:path arrowok="t"/>
              </v:shape>
              <v:shape id="_x0000_s5347" style="position:absolute;left:4322;top:10162;width:15;height:15" coordsize="15,15" path="m7,15r6,-2l15,7,13,1,7,r,l2,1,,7r2,6l7,15xe" fillcolor="black" stroked="f">
                <v:path arrowok="t"/>
              </v:shape>
            </v:group>
            <v:rect id="_x0000_s5348" style="position:absolute;left:4131;top:9433;width:397;height:372" filled="f" stroked="f"/>
            <v:rect id="_x0000_s5349" style="position:absolute;left:4239;top:9480;width:185;height:473;mso-wrap-style:none" filled="f" stroked="f">
              <v:textbox style="mso-next-textbox:#_x0000_s5349;mso-fit-shape-to-text:t" inset="0,0,0,0">
                <w:txbxContent>
                  <w:p w14:paraId="2EDE55A3" w14:textId="77777777" w:rsidR="00C87A86" w:rsidRDefault="00C87A86" w:rsidP="00C87A86">
                    <w:r>
                      <w:rPr>
                        <w:rFonts w:ascii="Rotis Sans Serif for Nokia" w:hAnsi="Rotis Sans Serif for Nokia" w:cs="Rotis Sans Serif for Nokia"/>
                        <w:color w:val="000000"/>
                        <w:sz w:val="24"/>
                        <w:szCs w:val="24"/>
                        <w:lang w:val="en-US"/>
                      </w:rPr>
                      <w:t>IP</w:t>
                    </w:r>
                  </w:p>
                </w:txbxContent>
              </v:textbox>
            </v:rect>
            <v:line id="_x0000_s5350" style="position:absolute" from="5200,11175" to="6458,11175"/>
            <v:rect id="_x0000_s5351" style="position:absolute;left:4042;top:11432;width:578;height:338" filled="f" stroked="f"/>
            <v:rect id="_x0000_s5352" style="position:absolute;left:4151;top:11477;width:379;height:449;mso-wrap-style:none" filled="f" stroked="f">
              <v:textbox style="mso-next-textbox:#_x0000_s5352;mso-fit-shape-to-text:t" inset="0,0,0,0">
                <w:txbxContent>
                  <w:p w14:paraId="5B3F00B9" w14:textId="77777777" w:rsidR="00C87A86" w:rsidRDefault="00C87A86" w:rsidP="00C87A86">
                    <w:r>
                      <w:rPr>
                        <w:rFonts w:ascii="Rotis Sans Serif for Nokia" w:hAnsi="Rotis Sans Serif for Nokia" w:cs="Rotis Sans Serif for Nokia"/>
                        <w:color w:val="000000"/>
                        <w:sz w:val="22"/>
                        <w:szCs w:val="22"/>
                        <w:lang w:val="en-US"/>
                      </w:rPr>
                      <w:t>RNC</w:t>
                    </w:r>
                  </w:p>
                </w:txbxContent>
              </v:textbox>
            </v:rect>
            <v:group id="_x0000_s5353" style="position:absolute;left:4314;top:9790;width:886;height:15" coordorigin="4314,9790" coordsize="886,15">
              <v:shape id="_x0000_s5354" style="position:absolute;left:4314;top:9790;width:15;height:15" coordsize="15,15" path="m8,l2,2,,8r2,5l8,15r,l14,13,15,8,14,2,8,xe" fillcolor="black" stroked="f">
                <v:path arrowok="t"/>
              </v:shape>
              <v:shape id="_x0000_s5355" style="position:absolute;left:4344;top:9790;width:16;height:15" coordsize="16,15" path="m8,l2,2,,8r2,5l8,15r,l14,13,16,8,14,2,8,xe" fillcolor="black" stroked="f">
                <v:path arrowok="t"/>
              </v:shape>
              <v:shape id="_x0000_s5356" style="position:absolute;left:4375;top:9790;width:15;height:15" coordsize="15,15" path="m7,l1,2,,8r1,5l7,15r,l13,13,15,8,13,2,7,xe" fillcolor="black" stroked="f">
                <v:path arrowok="t"/>
              </v:shape>
              <v:shape id="_x0000_s5357" style="position:absolute;left:4405;top:9790;width:15;height:15" coordsize="15,15" path="m7,l1,2,,8r1,5l7,15r,l13,13,15,8,13,2,7,xe" fillcolor="black" stroked="f">
                <v:path arrowok="t"/>
              </v:shape>
              <v:shape id="_x0000_s5358" style="position:absolute;left:4435;top:9790;width:15;height:15" coordsize="15,15" path="m7,l1,2,,8r1,5l7,15r,l13,13,15,8,13,2,7,xe" fillcolor="black" stroked="f">
                <v:path arrowok="t"/>
              </v:shape>
              <v:shape id="_x0000_s5359" style="position:absolute;left:4465;top:9790;width:15;height:15" coordsize="15,15" path="m7,l1,2,,8r1,5l7,15r,l13,13,15,8,13,2,7,xe" fillcolor="black" stroked="f">
                <v:path arrowok="t"/>
              </v:shape>
              <v:shape id="_x0000_s5360" style="position:absolute;left:4495;top:9790;width:15;height:15" coordsize="15,15" path="m7,l2,2,,8r2,5l7,15r,l13,13,15,8,13,2,7,xe" fillcolor="black" stroked="f">
                <v:path arrowok="t"/>
              </v:shape>
              <v:shape id="_x0000_s5361" style="position:absolute;left:4525;top:9790;width:15;height:15" coordsize="15,15" path="m7,l2,2,,8r2,5l7,15r,l13,13,15,8,13,2,7,xe" fillcolor="black" stroked="f">
                <v:path arrowok="t"/>
              </v:shape>
              <v:shape id="_x0000_s5362" style="position:absolute;left:4555;top:9790;width:15;height:15" coordsize="15,15" path="m7,l2,2,,8r2,5l7,15r,l13,13,15,8,13,2,7,xe" fillcolor="black" stroked="f">
                <v:path arrowok="t"/>
              </v:shape>
              <v:shape id="_x0000_s5363" style="position:absolute;left:4585;top:9790;width:15;height:15" coordsize="15,15" path="m7,l2,2,,8r2,5l7,15r,l13,13,15,8,13,2,7,xe" fillcolor="black" stroked="f">
                <v:path arrowok="t"/>
              </v:shape>
              <v:shape id="_x0000_s5364" style="position:absolute;left:4615;top:9790;width:15;height:15" coordsize="15,15" path="m7,l2,2,,8r2,5l7,15r,l13,13,15,8,13,2,7,xe" fillcolor="black" stroked="f">
                <v:path arrowok="t"/>
              </v:shape>
              <v:shape id="_x0000_s5365" style="position:absolute;left:4645;top:9790;width:15;height:15" coordsize="15,15" path="m7,l2,2,,8r2,5l7,15r,l13,13,15,8,13,2,7,xe" fillcolor="black" stroked="f">
                <v:path arrowok="t"/>
              </v:shape>
              <v:shape id="_x0000_s5366" style="position:absolute;left:4675;top:9790;width:15;height:15" coordsize="15,15" path="m7,l2,2,,8r2,5l7,15r,l13,13,15,8,13,2,7,xe" fillcolor="black" stroked="f">
                <v:path arrowok="t"/>
              </v:shape>
              <v:shape id="_x0000_s5367" style="position:absolute;left:4705;top:9790;width:15;height:15" coordsize="15,15" path="m7,l2,2,,8r2,5l7,15r,l13,13,15,8,13,2,7,xe" fillcolor="black" stroked="f">
                <v:path arrowok="t"/>
              </v:shape>
              <v:shape id="_x0000_s5368" style="position:absolute;left:4735;top:9790;width:15;height:15" coordsize="15,15" path="m7,l2,2,,8r2,5l7,15r,l13,13,15,8,13,2,7,xe" fillcolor="black" stroked="f">
                <v:path arrowok="t"/>
              </v:shape>
              <v:shape id="_x0000_s5369" style="position:absolute;left:4765;top:9790;width:15;height:15" coordsize="15,15" path="m7,l2,2,,8r2,5l7,15r,l13,13,15,8,13,2,7,xe" fillcolor="black" stroked="f">
                <v:path arrowok="t"/>
              </v:shape>
              <v:shape id="_x0000_s5370" style="position:absolute;left:4795;top:9790;width:15;height:15" coordsize="15,15" path="m7,l2,2,,8r2,5l7,15r,l13,13,15,8,13,2,7,xe" fillcolor="black" stroked="f">
                <v:path arrowok="t"/>
              </v:shape>
              <v:shape id="_x0000_s5371" style="position:absolute;left:4825;top:9790;width:15;height:15" coordsize="15,15" path="m8,l2,2,,8r2,5l8,15r,l13,13,15,8,13,2,8,xe" fillcolor="black" stroked="f">
                <v:path arrowok="t"/>
              </v:shape>
              <v:shape id="_x0000_s5372" style="position:absolute;left:4855;top:9790;width:15;height:15" coordsize="15,15" path="m8,l2,2,,8r2,5l8,15r,l13,13,15,8,13,2,8,xe" fillcolor="black" stroked="f">
                <v:path arrowok="t"/>
              </v:shape>
              <v:shape id="_x0000_s5373" style="position:absolute;left:4885;top:9790;width:15;height:15" coordsize="15,15" path="m8,l2,2,,8r2,5l8,15r,l13,13,15,8,13,2,8,xe" fillcolor="black" stroked="f">
                <v:path arrowok="t"/>
              </v:shape>
              <v:shape id="_x0000_s5374" style="position:absolute;left:4915;top:9790;width:15;height:15" coordsize="15,15" path="m8,l2,2,,8r2,5l8,15r,l13,13,15,8,13,2,8,xe" fillcolor="black" stroked="f">
                <v:path arrowok="t"/>
              </v:shape>
              <v:shape id="_x0000_s5375" style="position:absolute;left:4945;top:9790;width:15;height:15" coordsize="15,15" path="m8,l2,2,,8r2,5l8,15r,l13,13,15,8,13,2,8,xe" fillcolor="black" stroked="f">
                <v:path arrowok="t"/>
              </v:shape>
              <v:shape id="_x0000_s5376" style="position:absolute;left:4975;top:9790;width:15;height:15" coordsize="15,15" path="m8,l2,2,,8r2,5l8,15r,l13,13,15,8,13,2,8,xe" fillcolor="black" stroked="f">
                <v:path arrowok="t"/>
              </v:shape>
              <v:shape id="_x0000_s5377" style="position:absolute;left:5005;top:9790;width:15;height:15" coordsize="15,15" path="m8,l2,2,,8r2,5l8,15r,l13,13,15,8,13,2,8,xe" fillcolor="black" stroked="f">
                <v:path arrowok="t"/>
              </v:shape>
              <v:shape id="_x0000_s5378" style="position:absolute;left:5035;top:9790;width:15;height:15" coordsize="15,15" path="m8,l2,2,,8r2,5l8,15r,l13,13,15,8,13,2,8,xe" fillcolor="black" stroked="f">
                <v:path arrowok="t"/>
              </v:shape>
              <v:shape id="_x0000_s5379" style="position:absolute;left:5065;top:9790;width:15;height:15" coordsize="15,15" path="m8,l2,2,,8r2,5l8,15r,l13,13,15,8,13,2,8,xe" fillcolor="black" stroked="f">
                <v:path arrowok="t"/>
              </v:shape>
              <v:shape id="_x0000_s5380" style="position:absolute;left:5095;top:9790;width:15;height:15" coordsize="15,15" path="m8,l2,2,,8r2,5l8,15r,l13,13,15,8,13,2,8,xe" fillcolor="black" stroked="f">
                <v:path arrowok="t"/>
              </v:shape>
              <v:shape id="_x0000_s5381" style="position:absolute;left:5125;top:9790;width:15;height:15" coordsize="15,15" path="m8,l2,2,,8r2,5l8,15r,l13,13,15,8,13,2,8,xe" fillcolor="black" stroked="f">
                <v:path arrowok="t"/>
              </v:shape>
              <v:shape id="_x0000_s5382" style="position:absolute;left:5155;top:9790;width:15;height:15" coordsize="15,15" path="m8,l2,2,,8r2,5l8,15r,l13,13,15,8,13,2,8,xe" fillcolor="black" stroked="f">
                <v:path arrowok="t"/>
              </v:shape>
              <v:shape id="_x0000_s5383" style="position:absolute;left:5185;top:9790;width:15;height:15" coordsize="15,15" path="m8,l2,2,,8r2,5l8,15r,l14,13,15,8,14,2,8,xe" fillcolor="black" stroked="f">
                <v:path arrowok="t"/>
              </v:shape>
            </v:group>
            <v:line id="_x0000_s5384" style="position:absolute;flip:x" from="3445,9798" to="4322,9798"/>
            <v:rect id="_x0000_s5385" style="position:absolute;left:6929;top:9880;width:978;height:272" filled="f" stroked="f"/>
            <v:rect id="_x0000_s5386" style="position:absolute;left:7038;top:9927;width:842;height:375;mso-wrap-style:none" filled="f" stroked="f">
              <v:textbox style="mso-next-textbox:#_x0000_s5386;mso-fit-shape-to-text:t" inset="0,0,0,0">
                <w:txbxContent>
                  <w:p w14:paraId="29791DFA" w14:textId="77777777" w:rsidR="00C87A86" w:rsidRDefault="00C87A86" w:rsidP="00C87A86">
                    <w:r>
                      <w:rPr>
                        <w:rFonts w:ascii="Rotis Sans Serif for Nokia" w:hAnsi="Rotis Sans Serif for Nokia" w:cs="Rotis Sans Serif for Nokia"/>
                        <w:color w:val="000000"/>
                        <w:sz w:val="16"/>
                        <w:szCs w:val="16"/>
                        <w:lang w:val="en-US"/>
                      </w:rPr>
                      <w:t>(if tunnelled)</w:t>
                    </w:r>
                  </w:p>
                </w:txbxContent>
              </v:textbox>
            </v:rect>
            <v:rect id="_x0000_s5387" style="position:absolute;left:6454;top:8946;width:1534;height:2345" filled="f"/>
            <v:line id="_x0000_s5388" style="position:absolute" from="6462,10925" to="7988,10925"/>
            <v:rect id="_x0000_s5389" style="position:absolute;left:6931;top:10959;width:554;height:338" filled="f" stroked="f"/>
            <v:rect id="_x0000_s5390" style="position:absolute;left:7040;top:11004;width:358;height:449;mso-wrap-style:none" filled="f" stroked="f">
              <v:textbox style="mso-next-textbox:#_x0000_s5390;mso-fit-shape-to-text:t" inset="0,0,0,0">
                <w:txbxContent>
                  <w:p w14:paraId="0F331813"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group id="_x0000_s5391" style="position:absolute;left:6454;top:9807;width:1517;height:15" coordorigin="6454,9807" coordsize="1517,15">
              <v:shape id="_x0000_s5392" style="position:absolute;left:6454;top:9807;width:15;height:15" coordsize="15,15" path="m8,l2,2,,7r2,6l8,15r,l13,13,15,7,13,2,8,xe" fillcolor="black" stroked="f">
                <v:path arrowok="t"/>
              </v:shape>
              <v:shape id="_x0000_s5393" style="position:absolute;left:6484;top:9807;width:15;height:15" coordsize="15,15" path="m8,l2,2,,7r2,6l8,15r,l13,13,15,7,13,2,8,xe" fillcolor="black" stroked="f">
                <v:path arrowok="t"/>
              </v:shape>
              <v:shape id="_x0000_s5394" style="position:absolute;left:6514;top:9807;width:15;height:15" coordsize="15,15" path="m8,l2,2,,7r2,6l8,15r,l13,13,15,7,13,2,8,xe" fillcolor="black" stroked="f">
                <v:path arrowok="t"/>
              </v:shape>
              <v:shape id="_x0000_s5395" style="position:absolute;left:6544;top:9807;width:15;height:15" coordsize="15,15" path="m8,l2,2,,7r2,6l8,15r,l13,13,15,7,13,2,8,xe" fillcolor="black" stroked="f">
                <v:path arrowok="t"/>
              </v:shape>
              <v:shape id="_x0000_s5396" style="position:absolute;left:6574;top:9807;width:15;height:15" coordsize="15,15" path="m8,l2,2,,7r2,6l8,15r,l13,13,15,7,13,2,8,xe" fillcolor="black" stroked="f">
                <v:path arrowok="t"/>
              </v:shape>
              <v:shape id="_x0000_s5397" style="position:absolute;left:6604;top:9807;width:15;height:15" coordsize="15,15" path="m8,l2,2,,7r2,6l8,15r,l14,13,15,7,14,2,8,xe" fillcolor="black" stroked="f">
                <v:path arrowok="t"/>
              </v:shape>
              <v:shape id="_x0000_s5398" style="position:absolute;left:6634;top:9807;width:15;height:15" coordsize="15,15" path="m8,l2,2,,7r2,6l8,15r,l14,13,15,7,14,2,8,xe" fillcolor="black" stroked="f">
                <v:path arrowok="t"/>
              </v:shape>
              <v:shape id="_x0000_s5399" style="position:absolute;left:6664;top:9807;width:15;height:15" coordsize="15,15" path="m8,l2,2,,7r2,6l8,15r,l14,13,15,7,14,2,8,xe" fillcolor="black" stroked="f">
                <v:path arrowok="t"/>
              </v:shape>
              <v:shape id="_x0000_s5400" style="position:absolute;left:6694;top:9807;width:15;height:15" coordsize="15,15" path="m8,l2,2,,7r2,6l8,15r,l14,13,15,7,14,2,8,xe" fillcolor="black" stroked="f">
                <v:path arrowok="t"/>
              </v:shape>
              <v:shape id="_x0000_s5401" style="position:absolute;left:6725;top:9807;width:15;height:15" coordsize="15,15" path="m7,l1,2,,7r1,6l7,15r,l13,13,15,7,13,2,7,xe" fillcolor="black" stroked="f">
                <v:path arrowok="t"/>
              </v:shape>
              <v:shape id="_x0000_s5402" style="position:absolute;left:6755;top:9807;width:15;height:15" coordsize="15,15" path="m7,l1,2,,7r1,6l7,15r,l13,13,15,7,13,2,7,xe" fillcolor="black" stroked="f">
                <v:path arrowok="t"/>
              </v:shape>
              <v:shape id="_x0000_s5403" style="position:absolute;left:6785;top:9807;width:15;height:15" coordsize="15,15" path="m7,l1,2,,7r1,6l7,15r,l13,13,15,7,13,2,7,xe" fillcolor="black" stroked="f">
                <v:path arrowok="t"/>
              </v:shape>
              <v:shape id="_x0000_s5404" style="position:absolute;left:6815;top:9807;width:15;height:15" coordsize="15,15" path="m7,l1,2,,7r1,6l7,15r,l13,13,15,7,13,2,7,xe" fillcolor="black" stroked="f">
                <v:path arrowok="t"/>
              </v:shape>
              <v:shape id="_x0000_s5405" style="position:absolute;left:6845;top:9807;width:15;height:15" coordsize="15,15" path="m7,l2,2,,7r2,6l7,15r,l13,13,15,7,13,2,7,xe" fillcolor="black" stroked="f">
                <v:path arrowok="t"/>
              </v:shape>
              <v:shape id="_x0000_s5406" style="position:absolute;left:6875;top:9807;width:15;height:15" coordsize="15,15" path="m7,l2,2,,7r2,6l7,15r,l13,13,15,7,13,2,7,xe" fillcolor="black" stroked="f">
                <v:path arrowok="t"/>
              </v:shape>
              <v:shape id="_x0000_s5407" style="position:absolute;left:6905;top:9807;width:15;height:15" coordsize="15,15" path="m7,l2,2,,7r2,6l7,15r,l13,13,15,7,13,2,7,xe" fillcolor="black" stroked="f">
                <v:path arrowok="t"/>
              </v:shape>
              <v:shape id="_x0000_s5408" style="position:absolute;left:6935;top:9807;width:15;height:15" coordsize="15,15" path="m7,l2,2,,7r2,6l7,15r,l13,13,15,7,13,2,7,xe" fillcolor="black" stroked="f">
                <v:path arrowok="t"/>
              </v:shape>
              <v:shape id="_x0000_s5409" style="position:absolute;left:6965;top:9807;width:15;height:15" coordsize="15,15" path="m7,l2,2,,7r2,6l7,15r,l13,13,15,7,13,2,7,xe" fillcolor="black" stroked="f">
                <v:path arrowok="t"/>
              </v:shape>
              <v:shape id="_x0000_s5410" style="position:absolute;left:6995;top:9807;width:15;height:15" coordsize="15,15" path="m7,l2,2,,7r2,6l7,15r,l13,13,15,7,13,2,7,xe" fillcolor="black" stroked="f">
                <v:path arrowok="t"/>
              </v:shape>
              <v:shape id="_x0000_s5411" style="position:absolute;left:7025;top:9807;width:15;height:15" coordsize="15,15" path="m7,l2,2,,7r2,6l7,15r,l13,13,15,7,13,2,7,xe" fillcolor="black" stroked="f">
                <v:path arrowok="t"/>
              </v:shape>
              <v:shape id="_x0000_s5412" style="position:absolute;left:7055;top:9807;width:15;height:15" coordsize="15,15" path="m7,l2,2,,7r2,6l7,15r,l13,13,15,7,13,2,7,xe" fillcolor="black" stroked="f">
                <v:path arrowok="t"/>
              </v:shape>
              <v:shape id="_x0000_s5413" style="position:absolute;left:7085;top:9807;width:15;height:15" coordsize="15,15" path="m7,l2,2,,7r2,6l7,15r,l13,13,15,7,13,2,7,xe" fillcolor="black" stroked="f">
                <v:path arrowok="t"/>
              </v:shape>
              <v:shape id="_x0000_s5414" style="position:absolute;left:7115;top:9807;width:15;height:15" coordsize="15,15" path="m7,l2,2,,7r2,6l7,15r,l13,13,15,7,13,2,7,xe" fillcolor="black" stroked="f">
                <v:path arrowok="t"/>
              </v:shape>
              <v:shape id="_x0000_s5415" style="position:absolute;left:7145;top:9807;width:15;height:15" coordsize="15,15" path="m7,l2,2,,7r2,6l7,15r,l13,13,15,7,13,2,7,xe" fillcolor="black" stroked="f">
                <v:path arrowok="t"/>
              </v:shape>
              <v:shape id="_x0000_s5416" style="position:absolute;left:7175;top:9807;width:15;height:15" coordsize="15,15" path="m7,l2,2,,7r2,6l7,15r,l13,13,15,7,13,2,7,xe" fillcolor="black" stroked="f">
                <v:path arrowok="t"/>
              </v:shape>
              <v:shape id="_x0000_s5417" style="position:absolute;left:7205;top:9807;width:15;height:15" coordsize="15,15" path="m8,l2,2,,7r2,6l8,15r,l13,13,15,7,13,2,8,xe" fillcolor="black" stroked="f">
                <v:path arrowok="t"/>
              </v:shape>
              <v:shape id="_x0000_s5418" style="position:absolute;left:7235;top:9807;width:15;height:15" coordsize="15,15" path="m8,l2,2,,7r2,6l8,15r,l13,13,15,7,13,2,8,xe" fillcolor="black" stroked="f">
                <v:path arrowok="t"/>
              </v:shape>
              <v:shape id="_x0000_s5419" style="position:absolute;left:7265;top:9807;width:15;height:15" coordsize="15,15" path="m8,l2,2,,7r2,6l8,15r,l13,13,15,7,13,2,8,xe" fillcolor="black" stroked="f">
                <v:path arrowok="t"/>
              </v:shape>
              <v:shape id="_x0000_s5420" style="position:absolute;left:7295;top:9807;width:15;height:15" coordsize="15,15" path="m8,l2,2,,7r2,6l8,15r,l13,13,15,7,13,2,8,xe" fillcolor="black" stroked="f">
                <v:path arrowok="t"/>
              </v:shape>
              <v:shape id="_x0000_s5421" style="position:absolute;left:7325;top:9807;width:15;height:15" coordsize="15,15" path="m8,l2,2,,7r2,6l8,15r,l13,13,15,7,13,2,8,xe" fillcolor="black" stroked="f">
                <v:path arrowok="t"/>
              </v:shape>
              <v:shape id="_x0000_s5422" style="position:absolute;left:7355;top:9807;width:15;height:15" coordsize="15,15" path="m8,l2,2,,7r2,6l8,15r,l13,13,15,7,13,2,8,xe" fillcolor="black" stroked="f">
                <v:path arrowok="t"/>
              </v:shape>
              <v:shape id="_x0000_s5423" style="position:absolute;left:7385;top:9807;width:15;height:15" coordsize="15,15" path="m8,l2,2,,7r2,6l8,15r,l13,13,15,7,13,2,8,xe" fillcolor="black" stroked="f">
                <v:path arrowok="t"/>
              </v:shape>
              <v:shape id="_x0000_s5424" style="position:absolute;left:7415;top:9807;width:15;height:15" coordsize="15,15" path="m8,l2,2,,7r2,6l8,15r,l13,13,15,7,13,2,8,xe" fillcolor="black" stroked="f">
                <v:path arrowok="t"/>
              </v:shape>
              <v:shape id="_x0000_s5425" style="position:absolute;left:7445;top:9807;width:15;height:15" coordsize="15,15" path="m8,l2,2,,7r2,6l8,15r,l13,13,15,7,13,2,8,xe" fillcolor="black" stroked="f">
                <v:path arrowok="t"/>
              </v:shape>
              <v:shape id="_x0000_s5426" style="position:absolute;left:7475;top:9807;width:15;height:15" coordsize="15,15" path="m8,l2,2,,7r2,6l8,15r,l13,13,15,7,13,2,8,xe" fillcolor="black" stroked="f">
                <v:path arrowok="t"/>
              </v:shape>
              <v:shape id="_x0000_s5427" style="position:absolute;left:7505;top:9807;width:15;height:15" coordsize="15,15" path="m8,l2,2,,7r2,6l8,15r,l13,13,15,7,13,2,8,xe" fillcolor="black" stroked="f">
                <v:path arrowok="t"/>
              </v:shape>
              <v:shape id="_x0000_s5428" style="position:absolute;left:7535;top:9807;width:15;height:15" coordsize="15,15" path="m8,l2,2,,7r2,6l8,15r,l14,13,15,7,14,2,8,xe" fillcolor="black" stroked="f">
                <v:path arrowok="t"/>
              </v:shape>
              <v:shape id="_x0000_s5429" style="position:absolute;left:7565;top:9807;width:15;height:15" coordsize="15,15" path="m8,l2,2,,7r2,6l8,15r,l14,13,15,7,14,2,8,xe" fillcolor="black" stroked="f">
                <v:path arrowok="t"/>
              </v:shape>
              <v:shape id="_x0000_s5430" style="position:absolute;left:7595;top:9807;width:15;height:15" coordsize="15,15" path="m8,l2,2,,7r2,6l8,15r,l14,13,15,7,14,2,8,xe" fillcolor="black" stroked="f">
                <v:path arrowok="t"/>
              </v:shape>
              <v:shape id="_x0000_s5431" style="position:absolute;left:7625;top:9807;width:15;height:15" coordsize="15,15" path="m8,l2,2,,7r2,6l8,15r,l14,13,15,7,14,2,8,xe" fillcolor="black" stroked="f">
                <v:path arrowok="t"/>
              </v:shape>
              <v:shape id="_x0000_s5432" style="position:absolute;left:7655;top:9807;width:16;height:15" coordsize="16,15" path="m8,l2,2,,7r2,6l8,15r,l14,13,16,7,14,2,8,xe" fillcolor="black" stroked="f">
                <v:path arrowok="t"/>
              </v:shape>
              <v:shape id="_x0000_s5433" style="position:absolute;left:7686;top:9807;width:15;height:15" coordsize="15,15" path="m7,l1,2,,7r1,6l7,15r,l13,13,15,7,13,2,7,xe" fillcolor="black" stroked="f">
                <v:path arrowok="t"/>
              </v:shape>
              <v:shape id="_x0000_s5434" style="position:absolute;left:7716;top:9807;width:15;height:15" coordsize="15,15" path="m7,l1,2,,7r1,6l7,15r,l13,13,15,7,13,2,7,xe" fillcolor="black" stroked="f">
                <v:path arrowok="t"/>
              </v:shape>
              <v:shape id="_x0000_s5435" style="position:absolute;left:7746;top:9807;width:15;height:15" coordsize="15,15" path="m7,l1,2,,7r1,6l7,15r,l13,13,15,7,13,2,7,xe" fillcolor="black" stroked="f">
                <v:path arrowok="t"/>
              </v:shape>
              <v:shape id="_x0000_s5436" style="position:absolute;left:7776;top:9807;width:15;height:15" coordsize="15,15" path="m7,l1,2,,7r1,6l7,15r,l13,13,15,7,13,2,7,xe" fillcolor="black" stroked="f">
                <v:path arrowok="t"/>
              </v:shape>
              <v:shape id="_x0000_s5437" style="position:absolute;left:7806;top:9807;width:15;height:15" coordsize="15,15" path="m7,l2,2,,7r2,6l7,15r,l13,13,15,7,13,2,7,xe" fillcolor="black" stroked="f">
                <v:path arrowok="t"/>
              </v:shape>
              <v:shape id="_x0000_s5438" style="position:absolute;left:7836;top:9807;width:15;height:15" coordsize="15,15" path="m7,l2,2,,7r2,6l7,15r,l13,13,15,7,13,2,7,xe" fillcolor="black" stroked="f">
                <v:path arrowok="t"/>
              </v:shape>
              <v:shape id="_x0000_s5439" style="position:absolute;left:7866;top:9807;width:15;height:15" coordsize="15,15" path="m7,l2,2,,7r2,6l7,15r,l13,13,15,7,13,2,7,xe" fillcolor="black" stroked="f">
                <v:path arrowok="t"/>
              </v:shape>
              <v:shape id="_x0000_s5440" style="position:absolute;left:7896;top:9807;width:15;height:15" coordsize="15,15" path="m7,l2,2,,7r2,6l7,15r,l13,13,15,7,13,2,7,xe" fillcolor="black" stroked="f">
                <v:path arrowok="t"/>
              </v:shape>
              <v:shape id="_x0000_s5441" style="position:absolute;left:7926;top:9807;width:15;height:15" coordsize="15,15" path="m7,l2,2,,7r2,6l7,15r,l13,13,15,7,13,2,7,xe" fillcolor="black" stroked="f">
                <v:path arrowok="t"/>
              </v:shape>
              <v:shape id="_x0000_s5442" style="position:absolute;left:7956;top:9807;width:15;height:15" coordsize="15,15" path="m7,l2,2,,7r2,6l7,15r,l13,13,15,7,13,2,7,xe" fillcolor="black" stroked="f">
                <v:path arrowok="t"/>
              </v:shape>
            </v:group>
            <v:rect id="_x0000_s5443" style="position:absolute;left:6544;top:8940;width:1369;height:501" filled="f" stroked="f"/>
            <v:rect id="_x0000_s5444" style="position:absolute;left:6668;top:8987;width:1181;height:400;mso-wrap-style:none" filled="f" stroked="f">
              <v:textbox style="mso-next-textbox:#_x0000_s5444;mso-fit-shape-to-text:t" inset="0,0,0,0">
                <w:txbxContent>
                  <w:p w14:paraId="4DDAD4DC" w14:textId="77777777" w:rsidR="00C87A86" w:rsidRDefault="00C87A86" w:rsidP="00C87A86">
                    <w:r>
                      <w:rPr>
                        <w:rFonts w:ascii="Rotis Sans Serif for Nokia" w:hAnsi="Rotis Sans Serif for Nokia" w:cs="Rotis Sans Serif for Nokia"/>
                        <w:color w:val="000000"/>
                        <w:sz w:val="18"/>
                        <w:szCs w:val="18"/>
                        <w:lang w:val="en-US"/>
                      </w:rPr>
                      <w:t xml:space="preserve">Implementation </w:t>
                    </w:r>
                  </w:p>
                </w:txbxContent>
              </v:textbox>
            </v:rect>
            <v:rect id="_x0000_s5445" style="position:absolute;left:6745;top:9182;width:994;height:400;mso-wrap-style:none" filled="f" stroked="f">
              <v:textbox style="mso-next-textbox:#_x0000_s5445;mso-fit-shape-to-text:t" inset="0,0,0,0">
                <w:txbxContent>
                  <w:p w14:paraId="22C1F02B" w14:textId="77777777" w:rsidR="00C87A86" w:rsidRDefault="00C87A86" w:rsidP="00C87A86">
                    <w:r>
                      <w:rPr>
                        <w:rFonts w:ascii="Rotis Sans Serif for Nokia" w:hAnsi="Rotis Sans Serif for Nokia" w:cs="Rotis Sans Serif for Nokia"/>
                        <w:color w:val="000000"/>
                        <w:sz w:val="18"/>
                        <w:szCs w:val="18"/>
                        <w:lang w:val="en-US"/>
                      </w:rPr>
                      <w:t>Specific O&amp;M</w:t>
                    </w:r>
                  </w:p>
                </w:txbxContent>
              </v:textbox>
            </v:rect>
            <v:rect id="_x0000_s5446" style="position:absolute;left:6828;top:11419;width:816;height:338" filled="f" stroked="f"/>
            <v:rect id="_x0000_s5447" style="position:absolute;left:6937;top:11464;width:653;height:449;mso-wrap-style:none" filled="f" stroked="f">
              <v:textbox style="mso-next-textbox:#_x0000_s5447;mso-fit-shape-to-text:t" inset="0,0,0,0">
                <w:txbxContent>
                  <w:p w14:paraId="55E3791C" w14:textId="77777777" w:rsidR="00C87A86" w:rsidRDefault="00C87A86" w:rsidP="00C87A86">
                    <w:r>
                      <w:rPr>
                        <w:rFonts w:ascii="Rotis Sans Serif for Nokia" w:hAnsi="Rotis Sans Serif for Nokia" w:cs="Rotis Sans Serif for Nokia"/>
                        <w:color w:val="000000"/>
                        <w:sz w:val="22"/>
                        <w:szCs w:val="22"/>
                        <w:lang w:val="en-US"/>
                      </w:rPr>
                      <w:t>Node B</w:t>
                    </w:r>
                  </w:p>
                </w:txbxContent>
              </v:textbox>
            </v:rect>
            <v:rect id="_x0000_s5448" style="position:absolute;left:6725;top:10276;width:953;height:565" filled="f" stroked="f"/>
            <v:rect id="_x0000_s5449" style="position:absolute;left:6860;top:10321;width:737;height:449;mso-wrap-style:none" filled="f" stroked="f">
              <v:textbox style="mso-next-textbox:#_x0000_s5449;mso-fit-shape-to-text:t" inset="0,0,0,0">
                <w:txbxContent>
                  <w:p w14:paraId="1E99A5E7"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450" style="position:absolute;left:7000;top:10548;width:442;height:449;mso-wrap-style:none" filled="f" stroked="f">
              <v:textbox style="mso-next-textbox:#_x0000_s5450;mso-fit-shape-to-text:t" inset="0,0,0,0">
                <w:txbxContent>
                  <w:p w14:paraId="1438922C"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rect id="_x0000_s5451" style="position:absolute;left:6576;top:9833;width:376;height:338" filled="f" stroked="f"/>
            <v:rect id="_x0000_s5452" style="position:absolute;left:6685;top:9878;width:170;height:449;mso-wrap-style:none" filled="f" stroked="f">
              <v:textbox style="mso-next-textbox:#_x0000_s5452;mso-fit-shape-to-text:t" inset="0,0,0,0">
                <w:txbxContent>
                  <w:p w14:paraId="63BEBBC6" w14:textId="77777777" w:rsidR="00C87A86" w:rsidRDefault="00C87A86" w:rsidP="00C87A86">
                    <w:r>
                      <w:rPr>
                        <w:rFonts w:ascii="Rotis Sans Serif for Nokia" w:hAnsi="Rotis Sans Serif for Nokia" w:cs="Rotis Sans Serif for Nokia"/>
                        <w:color w:val="000000"/>
                        <w:sz w:val="22"/>
                        <w:szCs w:val="22"/>
                        <w:lang w:val="en-US"/>
                      </w:rPr>
                      <w:t>IP</w:t>
                    </w:r>
                  </w:p>
                </w:txbxContent>
              </v:textbox>
            </v:rect>
            <v:group id="_x0000_s5453" style="position:absolute;left:6450;top:10162;width:1517;height:15" coordorigin="6450,10162" coordsize="1517,15">
              <v:shape id="_x0000_s5454" style="position:absolute;left:6450;top:10162;width:15;height:15" coordsize="15,15" path="m8,l2,1,,7r2,6l8,15r,l14,13,15,7,14,1,8,xe" fillcolor="black" stroked="f">
                <v:path arrowok="t"/>
              </v:shape>
              <v:shape id="_x0000_s5455" style="position:absolute;left:6481;top:10162;width:15;height:15" coordsize="15,15" path="m7,l1,1,,7r1,6l7,15r,l13,13,15,7,13,1,7,xe" fillcolor="black" stroked="f">
                <v:path arrowok="t"/>
              </v:shape>
              <v:shape id="_x0000_s5456" style="position:absolute;left:6511;top:10162;width:15;height:15" coordsize="15,15" path="m7,l1,1,,7r1,6l7,15r,l13,13,15,7,13,1,7,xe" fillcolor="black" stroked="f">
                <v:path arrowok="t"/>
              </v:shape>
              <v:shape id="_x0000_s5457" style="position:absolute;left:6541;top:10162;width:15;height:15" coordsize="15,15" path="m7,l1,1,,7r1,6l7,15r,l13,13,15,7,13,1,7,xe" fillcolor="black" stroked="f">
                <v:path arrowok="t"/>
              </v:shape>
              <v:shape id="_x0000_s5458" style="position:absolute;left:6571;top:10162;width:15;height:15" coordsize="15,15" path="m7,l1,1,,7r1,6l7,15r,l13,13,15,7,13,1,7,xe" fillcolor="black" stroked="f">
                <v:path arrowok="t"/>
              </v:shape>
              <v:shape id="_x0000_s5459" style="position:absolute;left:6601;top:10162;width:15;height:15" coordsize="15,15" path="m7,l2,1,,7r2,6l7,15r,l13,13,15,7,13,1,7,xe" fillcolor="black" stroked="f">
                <v:path arrowok="t"/>
              </v:shape>
              <v:shape id="_x0000_s5460" style="position:absolute;left:6631;top:10162;width:15;height:15" coordsize="15,15" path="m7,l2,1,,7r2,6l7,15r,l13,13,15,7,13,1,7,xe" fillcolor="black" stroked="f">
                <v:path arrowok="t"/>
              </v:shape>
              <v:shape id="_x0000_s5461" style="position:absolute;left:6661;top:10162;width:15;height:15" coordsize="15,15" path="m7,l2,1,,7r2,6l7,15r,l13,13,15,7,13,1,7,xe" fillcolor="black" stroked="f">
                <v:path arrowok="t"/>
              </v:shape>
              <v:shape id="_x0000_s5462" style="position:absolute;left:6691;top:10162;width:15;height:15" coordsize="15,15" path="m7,l2,1,,7r2,6l7,15r,l13,13,15,7,13,1,7,xe" fillcolor="black" stroked="f">
                <v:path arrowok="t"/>
              </v:shape>
              <v:shape id="_x0000_s5463" style="position:absolute;left:6721;top:10162;width:15;height:15" coordsize="15,15" path="m7,l2,1,,7r2,6l7,15r,l13,13,15,7,13,1,7,xe" fillcolor="black" stroked="f">
                <v:path arrowok="t"/>
              </v:shape>
              <v:shape id="_x0000_s5464" style="position:absolute;left:6751;top:10162;width:15;height:15" coordsize="15,15" path="m7,l2,1,,7r2,6l7,15r,l13,13,15,7,13,1,7,xe" fillcolor="black" stroked="f">
                <v:path arrowok="t"/>
              </v:shape>
              <v:shape id="_x0000_s5465" style="position:absolute;left:6781;top:10162;width:15;height:15" coordsize="15,15" path="m7,l2,1,,7r2,6l7,15r,l13,13,15,7,13,1,7,xe" fillcolor="black" stroked="f">
                <v:path arrowok="t"/>
              </v:shape>
              <v:shape id="_x0000_s5466" style="position:absolute;left:6811;top:10162;width:15;height:15" coordsize="15,15" path="m7,l2,1,,7r2,6l7,15r,l13,13,15,7,13,1,7,xe" fillcolor="black" stroked="f">
                <v:path arrowok="t"/>
              </v:shape>
              <v:shape id="_x0000_s5467" style="position:absolute;left:6841;top:10162;width:15;height:15" coordsize="15,15" path="m7,l2,1,,7r2,6l7,15r,l13,13,15,7,13,1,7,xe" fillcolor="black" stroked="f">
                <v:path arrowok="t"/>
              </v:shape>
              <v:shape id="_x0000_s5468" style="position:absolute;left:6871;top:10162;width:15;height:15" coordsize="15,15" path="m7,l2,1,,7r2,6l7,15r,l13,13,15,7,13,1,7,xe" fillcolor="black" stroked="f">
                <v:path arrowok="t"/>
              </v:shape>
              <v:shape id="_x0000_s5469" style="position:absolute;left:6901;top:10162;width:15;height:15" coordsize="15,15" path="m7,l2,1,,7r2,6l7,15r,l13,13,15,7,13,1,7,xe" fillcolor="black" stroked="f">
                <v:path arrowok="t"/>
              </v:shape>
              <v:shape id="_x0000_s5470" style="position:absolute;left:6931;top:10162;width:15;height:15" coordsize="15,15" path="m7,l2,1,,7r2,6l7,15r,l13,13,15,7,13,1,7,xe" fillcolor="black" stroked="f">
                <v:path arrowok="t"/>
              </v:shape>
              <v:shape id="_x0000_s5471" style="position:absolute;left:6961;top:10162;width:15;height:15" coordsize="15,15" path="m8,l2,1,,7r2,6l8,15r,l13,13,15,7,13,1,8,xe" fillcolor="black" stroked="f">
                <v:path arrowok="t"/>
              </v:shape>
              <v:shape id="_x0000_s5472" style="position:absolute;left:6991;top:10162;width:15;height:15" coordsize="15,15" path="m8,l2,1,,7r2,6l8,15r,l13,13,15,7,13,1,8,xe" fillcolor="black" stroked="f">
                <v:path arrowok="t"/>
              </v:shape>
              <v:shape id="_x0000_s5473" style="position:absolute;left:7021;top:10162;width:15;height:15" coordsize="15,15" path="m8,l2,1,,7r2,6l8,15r,l13,13,15,7,13,1,8,xe" fillcolor="black" stroked="f">
                <v:path arrowok="t"/>
              </v:shape>
              <v:shape id="_x0000_s5474" style="position:absolute;left:7051;top:10162;width:15;height:15" coordsize="15,15" path="m8,l2,1,,7r2,6l8,15r,l13,13,15,7,13,1,8,xe" fillcolor="black" stroked="f">
                <v:path arrowok="t"/>
              </v:shape>
              <v:shape id="_x0000_s5475" style="position:absolute;left:7081;top:10162;width:15;height:15" coordsize="15,15" path="m8,l2,1,,7r2,6l8,15r,l13,13,15,7,13,1,8,xe" fillcolor="black" stroked="f">
                <v:path arrowok="t"/>
              </v:shape>
              <v:shape id="_x0000_s5476" style="position:absolute;left:7111;top:10162;width:15;height:15" coordsize="15,15" path="m8,l2,1,,7r2,6l8,15r,l13,13,15,7,13,1,8,xe" fillcolor="black" stroked="f">
                <v:path arrowok="t"/>
              </v:shape>
              <v:shape id="_x0000_s5477" style="position:absolute;left:7141;top:10162;width:15;height:15" coordsize="15,15" path="m8,l2,1,,7r2,6l8,15r,l13,13,15,7,13,1,8,xe" fillcolor="black" stroked="f">
                <v:path arrowok="t"/>
              </v:shape>
              <v:shape id="_x0000_s5478" style="position:absolute;left:7171;top:10162;width:15;height:15" coordsize="15,15" path="m8,l2,1,,7r2,6l8,15r,l13,13,15,7,13,1,8,xe" fillcolor="black" stroked="f">
                <v:path arrowok="t"/>
              </v:shape>
              <v:shape id="_x0000_s5479" style="position:absolute;left:7201;top:10162;width:15;height:15" coordsize="15,15" path="m8,l2,1,,7r2,6l8,15r,l13,13,15,7,13,1,8,xe" fillcolor="black" stroked="f">
                <v:path arrowok="t"/>
              </v:shape>
              <v:shape id="_x0000_s5480" style="position:absolute;left:7231;top:10162;width:15;height:15" coordsize="15,15" path="m8,l2,1,,7r2,6l8,15r,l13,13,15,7,13,1,8,xe" fillcolor="black" stroked="f">
                <v:path arrowok="t"/>
              </v:shape>
              <v:shape id="_x0000_s5481" style="position:absolute;left:7261;top:10162;width:15;height:15" coordsize="15,15" path="m8,l2,1,,7r2,6l8,15r,l13,13,15,7,13,1,8,xe" fillcolor="black" stroked="f">
                <v:path arrowok="t"/>
              </v:shape>
              <v:shape id="_x0000_s5482" style="position:absolute;left:7291;top:10162;width:15;height:15" coordsize="15,15" path="m8,l2,1,,7r2,6l8,15r,l13,13,15,7,13,1,8,xe" fillcolor="black" stroked="f">
                <v:path arrowok="t"/>
              </v:shape>
              <v:shape id="_x0000_s5483" style="position:absolute;left:7321;top:10162;width:15;height:15" coordsize="15,15" path="m8,l2,1,,7r2,6l8,15r,l14,13,15,7,14,1,8,xe" fillcolor="black" stroked="f">
                <v:path arrowok="t"/>
              </v:shape>
              <v:shape id="_x0000_s5484" style="position:absolute;left:7351;top:10162;width:15;height:15" coordsize="15,15" path="m8,l2,1,,7r2,6l8,15r,l14,13,15,7,14,1,8,xe" fillcolor="black" stroked="f">
                <v:path arrowok="t"/>
              </v:shape>
              <v:shape id="_x0000_s5485" style="position:absolute;left:7381;top:10162;width:15;height:15" coordsize="15,15" path="m8,l2,1,,7r2,6l8,15r,l14,13,15,7,14,1,8,xe" fillcolor="black" stroked="f">
                <v:path arrowok="t"/>
              </v:shape>
              <v:shape id="_x0000_s5486" style="position:absolute;left:7411;top:10162;width:16;height:15" coordsize="16,15" path="m8,l2,1,,7r2,6l8,15r,l14,13,16,7,14,1,8,xe" fillcolor="black" stroked="f">
                <v:path arrowok="t"/>
              </v:shape>
              <v:shape id="_x0000_s5487" style="position:absolute;left:7442;top:10162;width:15;height:15" coordsize="15,15" path="m7,l1,1,,7r1,6l7,15r,l13,13,15,7,13,1,7,xe" fillcolor="black" stroked="f">
                <v:path arrowok="t"/>
              </v:shape>
              <v:shape id="_x0000_s5488" style="position:absolute;left:7472;top:10162;width:15;height:15" coordsize="15,15" path="m7,l1,1,,7r1,6l7,15r,l13,13,15,7,13,1,7,xe" fillcolor="black" stroked="f">
                <v:path arrowok="t"/>
              </v:shape>
              <v:shape id="_x0000_s5489" style="position:absolute;left:7502;top:10162;width:15;height:15" coordsize="15,15" path="m7,l1,1,,7r1,6l7,15r,l13,13,15,7,13,1,7,xe" fillcolor="black" stroked="f">
                <v:path arrowok="t"/>
              </v:shape>
              <v:shape id="_x0000_s5490" style="position:absolute;left:7532;top:10162;width:15;height:15" coordsize="15,15" path="m7,l1,1,,7r1,6l7,15r,l13,13,15,7,13,1,7,xe" fillcolor="black" stroked="f">
                <v:path arrowok="t"/>
              </v:shape>
              <v:shape id="_x0000_s5491" style="position:absolute;left:7562;top:10162;width:15;height:15" coordsize="15,15" path="m7,l2,1,,7r2,6l7,15r,l13,13,15,7,13,1,7,xe" fillcolor="black" stroked="f">
                <v:path arrowok="t"/>
              </v:shape>
              <v:shape id="_x0000_s5492" style="position:absolute;left:7592;top:10162;width:15;height:15" coordsize="15,15" path="m7,l2,1,,7r2,6l7,15r,l13,13,15,7,13,1,7,xe" fillcolor="black" stroked="f">
                <v:path arrowok="t"/>
              </v:shape>
              <v:shape id="_x0000_s5493" style="position:absolute;left:7622;top:10162;width:15;height:15" coordsize="15,15" path="m7,l2,1,,7r2,6l7,15r,l13,13,15,7,13,1,7,xe" fillcolor="black" stroked="f">
                <v:path arrowok="t"/>
              </v:shape>
              <v:shape id="_x0000_s5494" style="position:absolute;left:7652;top:10162;width:15;height:15" coordsize="15,15" path="m7,l2,1,,7r2,6l7,15r,l13,13,15,7,13,1,7,xe" fillcolor="black" stroked="f">
                <v:path arrowok="t"/>
              </v:shape>
              <v:shape id="_x0000_s5495" style="position:absolute;left:7682;top:10162;width:15;height:15" coordsize="15,15" path="m7,l2,1,,7r2,6l7,15r,l13,13,15,7,13,1,7,xe" fillcolor="black" stroked="f">
                <v:path arrowok="t"/>
              </v:shape>
              <v:shape id="_x0000_s5496" style="position:absolute;left:7712;top:10162;width:15;height:15" coordsize="15,15" path="m7,l2,1,,7r2,6l7,15r,l13,13,15,7,13,1,7,xe" fillcolor="black" stroked="f">
                <v:path arrowok="t"/>
              </v:shape>
              <v:shape id="_x0000_s5497" style="position:absolute;left:7742;top:10162;width:15;height:15" coordsize="15,15" path="m7,l2,1,,7r2,6l7,15r,l13,13,15,7,13,1,7,xe" fillcolor="black" stroked="f">
                <v:path arrowok="t"/>
              </v:shape>
              <v:shape id="_x0000_s5498" style="position:absolute;left:7772;top:10162;width:15;height:15" coordsize="15,15" path="m7,l2,1,,7r2,6l7,15r,l13,13,15,7,13,1,7,xe" fillcolor="black" stroked="f">
                <v:path arrowok="t"/>
              </v:shape>
              <v:shape id="_x0000_s5499" style="position:absolute;left:7802;top:10162;width:15;height:15" coordsize="15,15" path="m7,l2,1,,7r2,6l7,15r,l13,13,15,7,13,1,7,xe" fillcolor="black" stroked="f">
                <v:path arrowok="t"/>
              </v:shape>
              <v:shape id="_x0000_s5500" style="position:absolute;left:7832;top:10162;width:15;height:15" coordsize="15,15" path="m7,l2,1,,7r2,6l7,15r,l13,13,15,7,13,1,7,xe" fillcolor="black" stroked="f">
                <v:path arrowok="t"/>
              </v:shape>
              <v:shape id="_x0000_s5501" style="position:absolute;left:7862;top:10162;width:15;height:15" coordsize="15,15" path="m7,l2,1,,7r2,6l7,15r,l13,13,15,7,13,1,7,xe" fillcolor="black" stroked="f">
                <v:path arrowok="t"/>
              </v:shape>
              <v:shape id="_x0000_s5502" style="position:absolute;left:7892;top:10162;width:15;height:15" coordsize="15,15" path="m8,l2,1,,7r2,6l8,15r,l13,13,15,7,13,1,8,xe" fillcolor="black" stroked="f">
                <v:path arrowok="t"/>
              </v:shape>
              <v:shape id="_x0000_s5503" style="position:absolute;left:7922;top:10162;width:15;height:15" coordsize="15,15" path="m8,l2,1,,7r2,6l8,15r,l13,13,15,7,13,1,8,xe" fillcolor="black" stroked="f">
                <v:path arrowok="t"/>
              </v:shape>
              <v:shape id="_x0000_s5504" style="position:absolute;left:7952;top:10162;width:15;height:15" coordsize="15,15" path="m8,l2,1,,7r2,6l8,15r,l13,13,15,7,13,1,8,xe" fillcolor="black" stroked="f">
                <v:path arrowok="t"/>
              </v:shape>
            </v:group>
            <v:rect id="_x0000_s5505" style="position:absolute;left:7002;top:9447;width:398;height:371" filled="f" stroked="f"/>
            <v:rect id="_x0000_s5506" style="position:absolute;left:7111;top:9493;width:185;height:473;mso-wrap-style:none" filled="f" stroked="f">
              <v:textbox style="mso-next-textbox:#_x0000_s5506;mso-fit-shape-to-text:t" inset="0,0,0,0">
                <w:txbxContent>
                  <w:p w14:paraId="72BC921C" w14:textId="77777777" w:rsidR="00C87A86" w:rsidRDefault="00C87A86" w:rsidP="00C87A86">
                    <w:r>
                      <w:rPr>
                        <w:rFonts w:ascii="Rotis Sans Serif for Nokia" w:hAnsi="Rotis Sans Serif for Nokia" w:cs="Rotis Sans Serif for Nokia"/>
                        <w:color w:val="000000"/>
                        <w:sz w:val="24"/>
                        <w:szCs w:val="24"/>
                        <w:lang w:val="en-US"/>
                      </w:rPr>
                      <w:t>IP</w:t>
                    </w:r>
                  </w:p>
                </w:txbxContent>
              </v:textbox>
            </v:rect>
            <v:line id="_x0000_s5507" style="position:absolute;flip:x" from="6458,9443" to="7984,9443"/>
            <v:rect id="_x0000_s5508" style="position:absolute;left:3449;top:9426;width:1757;height:1871" filled="f"/>
            <v:rect id="_x0000_s5509" style="position:absolute;left:4489;top:10965;width:554;height:338" filled="f" stroked="f"/>
            <v:rect id="_x0000_s5510" style="position:absolute;left:4598;top:11009;width:358;height:449;mso-wrap-style:none" filled="f" stroked="f">
              <v:textbox style="mso-next-textbox:#_x0000_s5510;mso-fit-shape-to-text:t" inset="0,0,0,0">
                <w:txbxContent>
                  <w:p w14:paraId="38A20C01"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rect id="_x0000_s5511" style="position:absolute;left:3562;top:10969;width:554;height:337" filled="f" stroked="f"/>
            <v:rect id="_x0000_s5512" style="position:absolute;left:3671;top:11013;width:358;height:449;mso-wrap-style:none" filled="f" stroked="f">
              <v:textbox style="mso-next-textbox:#_x0000_s5512;mso-fit-shape-to-text:t" inset="0,0,0,0">
                <w:txbxContent>
                  <w:p w14:paraId="68BA4185" w14:textId="77777777" w:rsidR="00C87A86" w:rsidRDefault="00C87A86" w:rsidP="00C87A86">
                    <w:r>
                      <w:rPr>
                        <w:rFonts w:ascii="Rotis Sans Serif for Nokia" w:hAnsi="Rotis Sans Serif for Nokia" w:cs="Rotis Sans Serif for Nokia"/>
                        <w:color w:val="000000"/>
                        <w:sz w:val="22"/>
                        <w:szCs w:val="22"/>
                        <w:lang w:val="en-US"/>
                      </w:rPr>
                      <w:t>PHY</w:t>
                    </w:r>
                  </w:p>
                </w:txbxContent>
              </v:textbox>
            </v:rect>
            <v:rect id="_x0000_s5513" style="position:absolute;left:3406;top:10132;width:954;height:564" filled="f" stroked="f"/>
            <v:rect id="_x0000_s5514" style="position:absolute;left:3541;top:10176;width:737;height:449;mso-wrap-style:none" filled="f" stroked="f">
              <v:textbox style="mso-next-textbox:#_x0000_s5514;mso-fit-shape-to-text:t" inset="0,0,0,0">
                <w:txbxContent>
                  <w:p w14:paraId="130A317C"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515" style="position:absolute;left:3682;top:10403;width:442;height:449;mso-wrap-style:none" filled="f" stroked="f">
              <v:textbox style="mso-next-textbox:#_x0000_s5515;mso-fit-shape-to-text:t" inset="0,0,0,0">
                <w:txbxContent>
                  <w:p w14:paraId="245E1034"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line id="_x0000_s5516" style="position:absolute;flip:x" from="3455,10927" to="5202,10927"/>
            <v:rect id="_x0000_s5517" style="position:absolute;left:4283;top:10282;width:953;height:565" filled="f" stroked="f"/>
            <v:rect id="_x0000_s5518" style="position:absolute;left:4418;top:10326;width:737;height:449;mso-wrap-style:none" filled="f" stroked="f">
              <v:textbox style="mso-next-textbox:#_x0000_s5518;mso-fit-shape-to-text:t" inset="0,0,0,0">
                <w:txbxContent>
                  <w:p w14:paraId="70496B83" w14:textId="77777777" w:rsidR="00C87A86" w:rsidRDefault="00C87A86" w:rsidP="00C87A86">
                    <w:r>
                      <w:rPr>
                        <w:rFonts w:ascii="Rotis Sans Serif for Nokia" w:hAnsi="Rotis Sans Serif for Nokia" w:cs="Rotis Sans Serif for Nokia"/>
                        <w:color w:val="000000"/>
                        <w:sz w:val="22"/>
                        <w:szCs w:val="22"/>
                        <w:lang w:val="en-US"/>
                      </w:rPr>
                      <w:t xml:space="preserve">Datalink </w:t>
                    </w:r>
                  </w:p>
                </w:txbxContent>
              </v:textbox>
            </v:rect>
            <v:rect id="_x0000_s5519" style="position:absolute;left:4558;top:10553;width:442;height:449;mso-wrap-style:none" filled="f" stroked="f">
              <v:textbox style="mso-next-textbox:#_x0000_s5519;mso-fit-shape-to-text:t" inset="0,0,0,0">
                <w:txbxContent>
                  <w:p w14:paraId="7BF81275" w14:textId="77777777" w:rsidR="00C87A86" w:rsidRDefault="00C87A86" w:rsidP="00C87A86">
                    <w:r>
                      <w:rPr>
                        <w:rFonts w:ascii="Rotis Sans Serif for Nokia" w:hAnsi="Rotis Sans Serif for Nokia" w:cs="Rotis Sans Serif for Nokia"/>
                        <w:color w:val="000000"/>
                        <w:sz w:val="22"/>
                        <w:szCs w:val="22"/>
                        <w:lang w:val="en-US"/>
                      </w:rPr>
                      <w:t>layer</w:t>
                    </w:r>
                  </w:p>
                </w:txbxContent>
              </v:textbox>
            </v:rect>
            <v:rect id="_x0000_s5520" style="position:absolute;left:4667;top:9878;width:170;height:449;mso-wrap-style:none" filled="f" stroked="f">
              <v:textbox style="mso-next-textbox:#_x0000_s5520;mso-fit-shape-to-text:t" inset="0,0,0,0">
                <w:txbxContent>
                  <w:p w14:paraId="68260890" w14:textId="77777777" w:rsidR="00C87A86" w:rsidRDefault="00C87A86" w:rsidP="00C87A86">
                    <w:r>
                      <w:rPr>
                        <w:rFonts w:ascii="Rotis Sans Serif for Nokia" w:hAnsi="Rotis Sans Serif for Nokia" w:cs="Rotis Sans Serif for Nokia"/>
                        <w:color w:val="000000"/>
                        <w:sz w:val="22"/>
                        <w:szCs w:val="22"/>
                        <w:lang w:val="en-US"/>
                      </w:rPr>
                      <w:t>IP</w:t>
                    </w:r>
                  </w:p>
                </w:txbxContent>
              </v:textbox>
            </v:rect>
            <v:line id="_x0000_s5521" style="position:absolute;flip:y" from="4326,9798" to="4326,11278"/>
            <v:group id="_x0000_s5522" style="position:absolute;left:4322;top:10162;width:886;height:15" coordorigin="4322,10162" coordsize="886,15">
              <v:shape id="_x0000_s5523" style="position:absolute;left:5193;top:10162;width:15;height:15" coordsize="15,15" path="m7,15r6,-2l15,7,13,1,7,r,l2,1,,7r2,6l7,15xe" fillcolor="black" stroked="f">
                <v:path arrowok="t"/>
              </v:shape>
              <v:shape id="_x0000_s5524" style="position:absolute;left:5163;top:10162;width:15;height:15" coordsize="15,15" path="m7,15r6,-2l15,7,13,1,7,r,l2,1,,7r2,6l7,15xe" fillcolor="black" stroked="f">
                <v:path arrowok="t"/>
              </v:shape>
              <v:shape id="_x0000_s5525" style="position:absolute;left:5133;top:10162;width:15;height:15" coordsize="15,15" path="m7,15r6,-2l15,7,13,1,7,r,l2,1,,7r2,6l7,15xe" fillcolor="black" stroked="f">
                <v:path arrowok="t"/>
              </v:shape>
              <v:shape id="_x0000_s5526" style="position:absolute;left:5103;top:10162;width:15;height:15" coordsize="15,15" path="m7,15r6,-2l15,7,13,1,7,r,l2,1,,7r2,6l7,15xe" fillcolor="black" stroked="f">
                <v:path arrowok="t"/>
              </v:shape>
              <v:shape id="_x0000_s5527" style="position:absolute;left:5073;top:10162;width:15;height:15" coordsize="15,15" path="m7,15r6,-2l15,7,13,1,7,r,l2,1,,7r2,6l7,15xe" fillcolor="black" stroked="f">
                <v:path arrowok="t"/>
              </v:shape>
              <v:shape id="_x0000_s5528" style="position:absolute;left:5043;top:10162;width:15;height:15" coordsize="15,15" path="m7,15r6,-2l15,7,13,1,7,r,l2,1,,7r2,6l7,15xe" fillcolor="black" stroked="f">
                <v:path arrowok="t"/>
              </v:shape>
              <v:shape id="_x0000_s5529" style="position:absolute;left:5013;top:10162;width:15;height:15" coordsize="15,15" path="m7,15r6,-2l15,7,13,1,7,r,l2,1,,7r2,6l7,15xe" fillcolor="black" stroked="f">
                <v:path arrowok="t"/>
              </v:shape>
              <v:shape id="_x0000_s5530" style="position:absolute;left:4983;top:10162;width:15;height:15" coordsize="15,15" path="m7,15r6,-2l15,7,13,1,7,r,l2,1,,7r2,6l7,15xe" fillcolor="black" stroked="f">
                <v:path arrowok="t"/>
              </v:shape>
              <v:shape id="_x0000_s5531" style="position:absolute;left:4953;top:10162;width:15;height:15" coordsize="15,15" path="m7,15r6,-2l15,7,13,1,7,r,l2,1,,7r2,6l7,15xe" fillcolor="black" stroked="f">
                <v:path arrowok="t"/>
              </v:shape>
              <v:shape id="_x0000_s5532" style="position:absolute;left:4923;top:10162;width:15;height:15" coordsize="15,15" path="m7,15r6,-2l15,7,13,1,7,r,l1,1,,7r1,6l7,15xe" fillcolor="black" stroked="f">
                <v:path arrowok="t"/>
              </v:shape>
              <v:shape id="_x0000_s5533" style="position:absolute;left:4893;top:10162;width:15;height:15" coordsize="15,15" path="m7,15r6,-2l15,7,13,1,7,r,l1,1,,7r1,6l7,15xe" fillcolor="black" stroked="f">
                <v:path arrowok="t"/>
              </v:shape>
              <v:shape id="_x0000_s5534" style="position:absolute;left:4863;top:10162;width:15;height:15" coordsize="15,15" path="m7,15r6,-2l15,7,13,1,7,r,l1,1,,7r1,6l7,15xe" fillcolor="black" stroked="f">
                <v:path arrowok="t"/>
              </v:shape>
              <v:shape id="_x0000_s5535" style="position:absolute;left:4833;top:10162;width:15;height:15" coordsize="15,15" path="m7,15r6,-2l15,7,13,1,7,r,l1,1,,7r1,6l7,15xe" fillcolor="black" stroked="f">
                <v:path arrowok="t"/>
              </v:shape>
              <v:shape id="_x0000_s5536" style="position:absolute;left:4802;top:10162;width:15;height:15" coordsize="15,15" path="m8,15r6,-2l15,7,14,1,8,r,l2,1,,7r2,6l8,15xe" fillcolor="black" stroked="f">
                <v:path arrowok="t"/>
              </v:shape>
              <v:shape id="_x0000_s5537" style="position:absolute;left:4772;top:10162;width:15;height:15" coordsize="15,15" path="m8,15r6,-2l15,7,14,1,8,r,l2,1,,7r2,6l8,15xe" fillcolor="black" stroked="f">
                <v:path arrowok="t"/>
              </v:shape>
              <v:shape id="_x0000_s5538" style="position:absolute;left:4742;top:10162;width:15;height:15" coordsize="15,15" path="m8,15r6,-2l15,7,14,1,8,r,l2,1,,7r2,6l8,15xe" fillcolor="black" stroked="f">
                <v:path arrowok="t"/>
              </v:shape>
              <v:shape id="_x0000_s5539" style="position:absolute;left:4712;top:10162;width:15;height:15" coordsize="15,15" path="m8,15r6,-2l15,7,14,1,8,r,l2,1,,7r2,6l8,15xe" fillcolor="black" stroked="f">
                <v:path arrowok="t"/>
              </v:shape>
              <v:shape id="_x0000_s5540" style="position:absolute;left:4682;top:10162;width:15;height:15" coordsize="15,15" path="m8,15r5,-2l15,7,13,1,8,r,l2,1,,7r2,6l8,15xe" fillcolor="black" stroked="f">
                <v:path arrowok="t"/>
              </v:shape>
              <v:shape id="_x0000_s5541" style="position:absolute;left:4652;top:10162;width:15;height:15" coordsize="15,15" path="m8,15r5,-2l15,7,13,1,8,r,l2,1,,7r2,6l8,15xe" fillcolor="black" stroked="f">
                <v:path arrowok="t"/>
              </v:shape>
              <v:shape id="_x0000_s5542" style="position:absolute;left:4622;top:10162;width:15;height:15" coordsize="15,15" path="m8,15r5,-2l15,7,13,1,8,r,l2,1,,7r2,6l8,15xe" fillcolor="black" stroked="f">
                <v:path arrowok="t"/>
              </v:shape>
              <v:shape id="_x0000_s5543" style="position:absolute;left:4592;top:10162;width:15;height:15" coordsize="15,15" path="m8,15r5,-2l15,7,13,1,8,r,l2,1,,7r2,6l8,15xe" fillcolor="black" stroked="f">
                <v:path arrowok="t"/>
              </v:shape>
              <v:shape id="_x0000_s5544" style="position:absolute;left:4562;top:10162;width:15;height:15" coordsize="15,15" path="m8,15r5,-2l15,7,13,1,8,r,l2,1,,7r2,6l8,15xe" fillcolor="black" stroked="f">
                <v:path arrowok="t"/>
              </v:shape>
              <v:shape id="_x0000_s5545" style="position:absolute;left:4532;top:10162;width:15;height:15" coordsize="15,15" path="m8,15r5,-2l15,7,13,1,8,r,l2,1,,7r2,6l8,15xe" fillcolor="black" stroked="f">
                <v:path arrowok="t"/>
              </v:shape>
              <v:shape id="_x0000_s5546" style="position:absolute;left:4502;top:10162;width:15;height:15" coordsize="15,15" path="m8,15r5,-2l15,7,13,1,8,r,l2,1,,7r2,6l8,15xe" fillcolor="black" stroked="f">
                <v:path arrowok="t"/>
              </v:shape>
              <v:shape id="_x0000_s5547" style="position:absolute;left:4472;top:10162;width:15;height:15" coordsize="15,15" path="m8,15r5,-2l15,7,13,1,8,r,l2,1,,7r2,6l8,15xe" fillcolor="black" stroked="f">
                <v:path arrowok="t"/>
              </v:shape>
              <v:shape id="_x0000_s5548" style="position:absolute;left:4442;top:10162;width:15;height:15" coordsize="15,15" path="m8,15r5,-2l15,7,13,1,8,r,l2,1,,7r2,6l8,15xe" fillcolor="black" stroked="f">
                <v:path arrowok="t"/>
              </v:shape>
              <v:shape id="_x0000_s5549" style="position:absolute;left:4412;top:10162;width:15;height:15" coordsize="15,15" path="m8,15r5,-2l15,7,13,1,8,r,l2,1,,7r2,6l8,15xe" fillcolor="black" stroked="f">
                <v:path arrowok="t"/>
              </v:shape>
              <v:shape id="_x0000_s5550" style="position:absolute;left:4382;top:10162;width:15;height:15" coordsize="15,15" path="m8,15r5,-2l15,7,13,1,8,r,l2,1,,7r2,6l8,15xe" fillcolor="black" stroked="f">
                <v:path arrowok="t"/>
              </v:shape>
              <v:shape id="_x0000_s5551" style="position:absolute;left:4352;top:10162;width:15;height:15" coordsize="15,15" path="m8,15r5,-2l15,7,13,1,8,r,l2,1,,7r2,6l8,15xe" fillcolor="black" stroked="f">
                <v:path arrowok="t"/>
              </v:shape>
              <v:shape id="_x0000_s5552" style="position:absolute;left:4322;top:10162;width:15;height:15" coordsize="15,15" path="m7,15r6,-2l15,7,13,1,7,r,l2,1,,7r2,6l7,15xe" fillcolor="black" stroked="f">
                <v:path arrowok="t"/>
              </v:shape>
            </v:group>
            <v:rect id="_x0000_s5553" style="position:absolute;left:4131;top:9433;width:397;height:372" filled="f" stroked="f"/>
            <v:rect id="_x0000_s5554" style="position:absolute;left:4239;top:9480;width:185;height:473;mso-wrap-style:none" filled="f" stroked="f">
              <v:textbox style="mso-next-textbox:#_x0000_s5554;mso-fit-shape-to-text:t" inset="0,0,0,0">
                <w:txbxContent>
                  <w:p w14:paraId="67E8C298" w14:textId="77777777" w:rsidR="00C87A86" w:rsidRDefault="00C87A86" w:rsidP="00C87A86">
                    <w:r>
                      <w:rPr>
                        <w:rFonts w:ascii="Rotis Sans Serif for Nokia" w:hAnsi="Rotis Sans Serif for Nokia" w:cs="Rotis Sans Serif for Nokia"/>
                        <w:color w:val="000000"/>
                        <w:sz w:val="24"/>
                        <w:szCs w:val="24"/>
                        <w:lang w:val="en-US"/>
                      </w:rPr>
                      <w:t>IP</w:t>
                    </w:r>
                  </w:p>
                </w:txbxContent>
              </v:textbox>
            </v:rect>
            <v:line id="_x0000_s5555" style="position:absolute" from="5200,11175" to="6458,11175"/>
            <v:rect id="_x0000_s5556" style="position:absolute;left:4042;top:11432;width:578;height:338" filled="f" stroked="f"/>
            <v:rect id="_x0000_s5557" style="position:absolute;left:4151;top:11477;width:379;height:449;mso-wrap-style:none" filled="f" stroked="f">
              <v:textbox style="mso-next-textbox:#_x0000_s5557;mso-fit-shape-to-text:t" inset="0,0,0,0">
                <w:txbxContent>
                  <w:p w14:paraId="6C2B9CC2" w14:textId="77777777" w:rsidR="00C87A86" w:rsidRDefault="00C87A86" w:rsidP="00C87A86">
                    <w:r>
                      <w:rPr>
                        <w:rFonts w:ascii="Rotis Sans Serif for Nokia" w:hAnsi="Rotis Sans Serif for Nokia" w:cs="Rotis Sans Serif for Nokia"/>
                        <w:color w:val="000000"/>
                        <w:sz w:val="22"/>
                        <w:szCs w:val="22"/>
                        <w:lang w:val="en-US"/>
                      </w:rPr>
                      <w:t>RNC</w:t>
                    </w:r>
                  </w:p>
                </w:txbxContent>
              </v:textbox>
            </v:rect>
            <v:group id="_x0000_s5558" style="position:absolute;left:4314;top:9790;width:886;height:15" coordorigin="4314,9790" coordsize="886,15">
              <v:shape id="_x0000_s5559" style="position:absolute;left:4314;top:9790;width:15;height:15" coordsize="15,15" path="m8,l2,2,,8r2,5l8,15r,l14,13,15,8,14,2,8,xe" fillcolor="black" stroked="f">
                <v:path arrowok="t"/>
              </v:shape>
              <v:shape id="_x0000_s5560" style="position:absolute;left:4344;top:9790;width:16;height:15" coordsize="16,15" path="m8,l2,2,,8r2,5l8,15r,l14,13,16,8,14,2,8,xe" fillcolor="black" stroked="f">
                <v:path arrowok="t"/>
              </v:shape>
              <v:shape id="_x0000_s5561" style="position:absolute;left:4375;top:9790;width:15;height:15" coordsize="15,15" path="m7,l1,2,,8r1,5l7,15r,l13,13,15,8,13,2,7,xe" fillcolor="black" stroked="f">
                <v:path arrowok="t"/>
              </v:shape>
              <v:shape id="_x0000_s5562" style="position:absolute;left:4405;top:9790;width:15;height:15" coordsize="15,15" path="m7,l1,2,,8r1,5l7,15r,l13,13,15,8,13,2,7,xe" fillcolor="black" stroked="f">
                <v:path arrowok="t"/>
              </v:shape>
              <v:shape id="_x0000_s5563" style="position:absolute;left:4435;top:9790;width:15;height:15" coordsize="15,15" path="m7,l1,2,,8r1,5l7,15r,l13,13,15,8,13,2,7,xe" fillcolor="black" stroked="f">
                <v:path arrowok="t"/>
              </v:shape>
              <v:shape id="_x0000_s5564" style="position:absolute;left:4465;top:9790;width:15;height:15" coordsize="15,15" path="m7,l1,2,,8r1,5l7,15r,l13,13,15,8,13,2,7,xe" fillcolor="black" stroked="f">
                <v:path arrowok="t"/>
              </v:shape>
              <v:shape id="_x0000_s5565" style="position:absolute;left:4495;top:9790;width:15;height:15" coordsize="15,15" path="m7,l2,2,,8r2,5l7,15r,l13,13,15,8,13,2,7,xe" fillcolor="black" stroked="f">
                <v:path arrowok="t"/>
              </v:shape>
              <v:shape id="_x0000_s5566" style="position:absolute;left:4525;top:9790;width:15;height:15" coordsize="15,15" path="m7,l2,2,,8r2,5l7,15r,l13,13,15,8,13,2,7,xe" fillcolor="black" stroked="f">
                <v:path arrowok="t"/>
              </v:shape>
              <v:shape id="_x0000_s5567" style="position:absolute;left:4555;top:9790;width:15;height:15" coordsize="15,15" path="m7,l2,2,,8r2,5l7,15r,l13,13,15,8,13,2,7,xe" fillcolor="black" stroked="f">
                <v:path arrowok="t"/>
              </v:shape>
              <v:shape id="_x0000_s5568" style="position:absolute;left:4585;top:9790;width:15;height:15" coordsize="15,15" path="m7,l2,2,,8r2,5l7,15r,l13,13,15,8,13,2,7,xe" fillcolor="black" stroked="f">
                <v:path arrowok="t"/>
              </v:shape>
              <v:shape id="_x0000_s5569" style="position:absolute;left:4615;top:9790;width:15;height:15" coordsize="15,15" path="m7,l2,2,,8r2,5l7,15r,l13,13,15,8,13,2,7,xe" fillcolor="black" stroked="f">
                <v:path arrowok="t"/>
              </v:shape>
              <v:shape id="_x0000_s5570" style="position:absolute;left:4645;top:9790;width:15;height:15" coordsize="15,15" path="m7,l2,2,,8r2,5l7,15r,l13,13,15,8,13,2,7,xe" fillcolor="black" stroked="f">
                <v:path arrowok="t"/>
              </v:shape>
              <v:shape id="_x0000_s5571" style="position:absolute;left:4675;top:9790;width:15;height:15" coordsize="15,15" path="m7,l2,2,,8r2,5l7,15r,l13,13,15,8,13,2,7,xe" fillcolor="black" stroked="f">
                <v:path arrowok="t"/>
              </v:shape>
              <v:shape id="_x0000_s5572" style="position:absolute;left:4705;top:9790;width:15;height:15" coordsize="15,15" path="m7,l2,2,,8r2,5l7,15r,l13,13,15,8,13,2,7,xe" fillcolor="black" stroked="f">
                <v:path arrowok="t"/>
              </v:shape>
              <v:shape id="_x0000_s5573" style="position:absolute;left:4735;top:9790;width:15;height:15" coordsize="15,15" path="m7,l2,2,,8r2,5l7,15r,l13,13,15,8,13,2,7,xe" fillcolor="black" stroked="f">
                <v:path arrowok="t"/>
              </v:shape>
              <v:shape id="_x0000_s5574" style="position:absolute;left:4765;top:9790;width:15;height:15" coordsize="15,15" path="m7,l2,2,,8r2,5l7,15r,l13,13,15,8,13,2,7,xe" fillcolor="black" stroked="f">
                <v:path arrowok="t"/>
              </v:shape>
              <v:shape id="_x0000_s5575" style="position:absolute;left:4795;top:9790;width:15;height:15" coordsize="15,15" path="m7,l2,2,,8r2,5l7,15r,l13,13,15,8,13,2,7,xe" fillcolor="black" stroked="f">
                <v:path arrowok="t"/>
              </v:shape>
              <v:shape id="_x0000_s5576" style="position:absolute;left:4825;top:9790;width:15;height:15" coordsize="15,15" path="m8,l2,2,,8r2,5l8,15r,l13,13,15,8,13,2,8,xe" fillcolor="black" stroked="f">
                <v:path arrowok="t"/>
              </v:shape>
              <v:shape id="_x0000_s5577" style="position:absolute;left:4855;top:9790;width:15;height:15" coordsize="15,15" path="m8,l2,2,,8r2,5l8,15r,l13,13,15,8,13,2,8,xe" fillcolor="black" stroked="f">
                <v:path arrowok="t"/>
              </v:shape>
              <v:shape id="_x0000_s5578" style="position:absolute;left:4885;top:9790;width:15;height:15" coordsize="15,15" path="m8,l2,2,,8r2,5l8,15r,l13,13,15,8,13,2,8,xe" fillcolor="black" stroked="f">
                <v:path arrowok="t"/>
              </v:shape>
              <v:shape id="_x0000_s5579" style="position:absolute;left:4915;top:9790;width:15;height:15" coordsize="15,15" path="m8,l2,2,,8r2,5l8,15r,l13,13,15,8,13,2,8,xe" fillcolor="black" stroked="f">
                <v:path arrowok="t"/>
              </v:shape>
              <v:shape id="_x0000_s5580" style="position:absolute;left:4945;top:9790;width:15;height:15" coordsize="15,15" path="m8,l2,2,,8r2,5l8,15r,l13,13,15,8,13,2,8,xe" fillcolor="black" stroked="f">
                <v:path arrowok="t"/>
              </v:shape>
              <v:shape id="_x0000_s5581" style="position:absolute;left:4975;top:9790;width:15;height:15" coordsize="15,15" path="m8,l2,2,,8r2,5l8,15r,l13,13,15,8,13,2,8,xe" fillcolor="black" stroked="f">
                <v:path arrowok="t"/>
              </v:shape>
              <v:shape id="_x0000_s5582" style="position:absolute;left:5005;top:9790;width:15;height:15" coordsize="15,15" path="m8,l2,2,,8r2,5l8,15r,l13,13,15,8,13,2,8,xe" fillcolor="black" stroked="f">
                <v:path arrowok="t"/>
              </v:shape>
              <v:shape id="_x0000_s5583" style="position:absolute;left:5035;top:9790;width:15;height:15" coordsize="15,15" path="m8,l2,2,,8r2,5l8,15r,l13,13,15,8,13,2,8,xe" fillcolor="black" stroked="f">
                <v:path arrowok="t"/>
              </v:shape>
              <v:shape id="_x0000_s5584" style="position:absolute;left:5065;top:9790;width:15;height:15" coordsize="15,15" path="m8,l2,2,,8r2,5l8,15r,l13,13,15,8,13,2,8,xe" fillcolor="black" stroked="f">
                <v:path arrowok="t"/>
              </v:shape>
              <v:shape id="_x0000_s5585" style="position:absolute;left:5095;top:9790;width:15;height:15" coordsize="15,15" path="m8,l2,2,,8r2,5l8,15r,l13,13,15,8,13,2,8,xe" fillcolor="black" stroked="f">
                <v:path arrowok="t"/>
              </v:shape>
              <v:shape id="_x0000_s5586" style="position:absolute;left:5125;top:9790;width:15;height:15" coordsize="15,15" path="m8,l2,2,,8r2,5l8,15r,l13,13,15,8,13,2,8,xe" fillcolor="black" stroked="f">
                <v:path arrowok="t"/>
              </v:shape>
              <v:shape id="_x0000_s5587" style="position:absolute;left:5155;top:9790;width:15;height:15" coordsize="15,15" path="m8,l2,2,,8r2,5l8,15r,l13,13,15,8,13,2,8,xe" fillcolor="black" stroked="f">
                <v:path arrowok="t"/>
              </v:shape>
              <v:shape id="_x0000_s5588" style="position:absolute;left:5185;top:9790;width:15;height:15" coordsize="15,15" path="m8,l2,2,,8r2,5l8,15r,l14,13,15,8,14,2,8,xe" fillcolor="black" stroked="f">
                <v:path arrowok="t"/>
              </v:shape>
            </v:group>
            <v:line id="_x0000_s5589" style="position:absolute;flip:x" from="3445,9798" to="4322,9798"/>
            <v:rect id="_x0000_s5590" style="position:absolute;left:6929;top:9880;width:978;height:272" filled="f" stroked="f"/>
            <v:rect id="_x0000_s5591" style="position:absolute;left:7038;top:9927;width:842;height:375;mso-wrap-style:none" filled="f" stroked="f">
              <v:textbox style="mso-next-textbox:#_x0000_s5591;mso-fit-shape-to-text:t" inset="0,0,0,0">
                <w:txbxContent>
                  <w:p w14:paraId="37E4A03E" w14:textId="77777777" w:rsidR="00C87A86" w:rsidRDefault="00C87A86" w:rsidP="00C87A86">
                    <w:r>
                      <w:rPr>
                        <w:rFonts w:ascii="Rotis Sans Serif for Nokia" w:hAnsi="Rotis Sans Serif for Nokia" w:cs="Rotis Sans Serif for Nokia"/>
                        <w:color w:val="000000"/>
                        <w:sz w:val="16"/>
                        <w:szCs w:val="16"/>
                        <w:lang w:val="en-US"/>
                      </w:rPr>
                      <w:t>(if tunnelled)</w:t>
                    </w:r>
                  </w:p>
                </w:txbxContent>
              </v:textbox>
            </v:rect>
            <w10:wrap type="none"/>
            <w10:anchorlock/>
          </v:group>
        </w:pict>
      </w:r>
    </w:p>
    <w:p w14:paraId="081239D2" w14:textId="77777777" w:rsidR="00614DD4" w:rsidRDefault="00614DD4" w:rsidP="00C87A86">
      <w:pPr>
        <w:pStyle w:val="TF"/>
      </w:pPr>
      <w:r>
        <w:t xml:space="preserve">Figure 3: Protocol Stack for Implementation Specific O&amp;M Transport (IP TNL) </w:t>
      </w:r>
    </w:p>
    <w:p w14:paraId="3E40D4AA" w14:textId="77777777" w:rsidR="00614DD4" w:rsidRDefault="00614DD4" w:rsidP="00614DD4">
      <w:r>
        <w:t>Implementation specific O&amp;M signalling is conveyed by IP between the Node B and the RNC. IP-in-IP tunneling may be applied when the Iub Transport Network Layer is used.</w:t>
      </w:r>
    </w:p>
    <w:p w14:paraId="582B55C3" w14:textId="77777777" w:rsidR="00614DD4" w:rsidRDefault="00614DD4" w:rsidP="00614DD4">
      <w:r w:rsidRPr="00614DD4">
        <w:t>IP based Transport Network Layer of Iub is further defined in TS 25.426 [8].</w:t>
      </w:r>
    </w:p>
    <w:p w14:paraId="1185ED77" w14:textId="77777777" w:rsidR="004A30E8" w:rsidRDefault="004A30E8" w:rsidP="00614DD4"/>
    <w:p w14:paraId="59F3969E" w14:textId="77777777" w:rsidR="004A30E8" w:rsidRDefault="004A30E8" w:rsidP="00614DD4">
      <w:pPr>
        <w:sectPr w:rsidR="004A30E8" w:rsidSect="008B5D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70E60190" w14:textId="77777777" w:rsidR="00614DD4" w:rsidRDefault="00080512" w:rsidP="00614DD4">
      <w:pPr>
        <w:pStyle w:val="Heading8"/>
      </w:pPr>
      <w:bookmarkStart w:id="35" w:name="_Toc161684029"/>
      <w:r>
        <w:lastRenderedPageBreak/>
        <w:t>Anne</w:t>
      </w:r>
      <w:r w:rsidR="00614DD4">
        <w:t>x A</w:t>
      </w:r>
      <w:r>
        <w:t xml:space="preserve"> (</w:t>
      </w:r>
      <w:r w:rsidR="00614DD4">
        <w:t>inf</w:t>
      </w:r>
      <w:r>
        <w:t>ormative):</w:t>
      </w:r>
      <w:r>
        <w:br/>
      </w:r>
      <w:r w:rsidR="00614DD4">
        <w:t>Change history</w:t>
      </w:r>
      <w:bookmarkEnd w:id="35"/>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732"/>
        <w:gridCol w:w="992"/>
        <w:gridCol w:w="567"/>
        <w:gridCol w:w="426"/>
        <w:gridCol w:w="6095"/>
        <w:gridCol w:w="850"/>
      </w:tblGrid>
      <w:tr w:rsidR="00614DD4" w14:paraId="665857D3" w14:textId="77777777">
        <w:trPr>
          <w:cantSplit/>
          <w:trHeight w:val="57"/>
        </w:trPr>
        <w:tc>
          <w:tcPr>
            <w:tcW w:w="732" w:type="dxa"/>
          </w:tcPr>
          <w:p w14:paraId="42D6ED2B" w14:textId="77777777" w:rsidR="00614DD4" w:rsidRDefault="00614DD4" w:rsidP="00C52F20">
            <w:pPr>
              <w:pStyle w:val="TAL"/>
              <w:rPr>
                <w:b/>
              </w:rPr>
            </w:pPr>
            <w:r>
              <w:rPr>
                <w:b/>
              </w:rPr>
              <w:t>Date / TSG</w:t>
            </w:r>
          </w:p>
        </w:tc>
        <w:tc>
          <w:tcPr>
            <w:tcW w:w="992" w:type="dxa"/>
          </w:tcPr>
          <w:p w14:paraId="4A556E33" w14:textId="77777777" w:rsidR="00614DD4" w:rsidRDefault="00614DD4" w:rsidP="00C52F20">
            <w:pPr>
              <w:pStyle w:val="TAL"/>
              <w:rPr>
                <w:b/>
              </w:rPr>
            </w:pPr>
            <w:r>
              <w:rPr>
                <w:b/>
              </w:rPr>
              <w:t>TSG Doc.</w:t>
            </w:r>
          </w:p>
        </w:tc>
        <w:tc>
          <w:tcPr>
            <w:tcW w:w="567" w:type="dxa"/>
          </w:tcPr>
          <w:p w14:paraId="4A7183BA" w14:textId="77777777" w:rsidR="00614DD4" w:rsidRDefault="00614DD4" w:rsidP="00C52F20">
            <w:pPr>
              <w:pStyle w:val="TAL"/>
              <w:rPr>
                <w:b/>
              </w:rPr>
            </w:pPr>
            <w:r>
              <w:rPr>
                <w:b/>
              </w:rPr>
              <w:t>CR</w:t>
            </w:r>
          </w:p>
        </w:tc>
        <w:tc>
          <w:tcPr>
            <w:tcW w:w="426" w:type="dxa"/>
          </w:tcPr>
          <w:p w14:paraId="7FD7514E" w14:textId="77777777" w:rsidR="00614DD4" w:rsidRDefault="00614DD4" w:rsidP="00C52F20">
            <w:pPr>
              <w:pStyle w:val="TAL"/>
              <w:rPr>
                <w:b/>
              </w:rPr>
            </w:pPr>
            <w:r>
              <w:rPr>
                <w:b/>
              </w:rPr>
              <w:t>Rev</w:t>
            </w:r>
          </w:p>
        </w:tc>
        <w:tc>
          <w:tcPr>
            <w:tcW w:w="6095" w:type="dxa"/>
          </w:tcPr>
          <w:p w14:paraId="02571C45" w14:textId="77777777" w:rsidR="00614DD4" w:rsidRDefault="00614DD4" w:rsidP="00C52F20">
            <w:pPr>
              <w:pStyle w:val="TAL"/>
              <w:rPr>
                <w:b/>
              </w:rPr>
            </w:pPr>
            <w:r>
              <w:rPr>
                <w:b/>
              </w:rPr>
              <w:t>Subject/Comment</w:t>
            </w:r>
          </w:p>
        </w:tc>
        <w:tc>
          <w:tcPr>
            <w:tcW w:w="850" w:type="dxa"/>
          </w:tcPr>
          <w:p w14:paraId="62E42B27" w14:textId="77777777" w:rsidR="00614DD4" w:rsidRDefault="00614DD4" w:rsidP="00C52F20">
            <w:pPr>
              <w:pStyle w:val="TAL"/>
              <w:rPr>
                <w:b/>
              </w:rPr>
            </w:pPr>
            <w:r>
              <w:rPr>
                <w:b/>
              </w:rPr>
              <w:t>New</w:t>
            </w:r>
          </w:p>
        </w:tc>
      </w:tr>
      <w:tr w:rsidR="00614DD4" w14:paraId="1BA357FE" w14:textId="77777777">
        <w:trPr>
          <w:cantSplit/>
          <w:trHeight w:val="57"/>
        </w:trPr>
        <w:tc>
          <w:tcPr>
            <w:tcW w:w="732" w:type="dxa"/>
          </w:tcPr>
          <w:p w14:paraId="662E36A1" w14:textId="77777777" w:rsidR="00614DD4" w:rsidRDefault="00614DD4" w:rsidP="00C52F20">
            <w:pPr>
              <w:pStyle w:val="TAL"/>
              <w:rPr>
                <w:snapToGrid w:val="0"/>
                <w:color w:val="000000"/>
                <w:lang w:val="en-AU"/>
              </w:rPr>
            </w:pPr>
            <w:r>
              <w:rPr>
                <w:snapToGrid w:val="0"/>
                <w:color w:val="000000"/>
                <w:lang w:val="en-AU"/>
              </w:rPr>
              <w:t>12/2008</w:t>
            </w:r>
          </w:p>
        </w:tc>
        <w:tc>
          <w:tcPr>
            <w:tcW w:w="992" w:type="dxa"/>
          </w:tcPr>
          <w:p w14:paraId="15F2BDCB" w14:textId="77777777" w:rsidR="00614DD4" w:rsidRDefault="00614DD4" w:rsidP="00C52F20">
            <w:pPr>
              <w:pStyle w:val="TAL"/>
              <w:rPr>
                <w:snapToGrid w:val="0"/>
                <w:color w:val="000000"/>
                <w:lang w:val="en-AU"/>
              </w:rPr>
            </w:pPr>
            <w:r>
              <w:rPr>
                <w:snapToGrid w:val="0"/>
                <w:color w:val="000000"/>
                <w:lang w:val="en-AU"/>
              </w:rPr>
              <w:t>-</w:t>
            </w:r>
          </w:p>
        </w:tc>
        <w:tc>
          <w:tcPr>
            <w:tcW w:w="567" w:type="dxa"/>
          </w:tcPr>
          <w:p w14:paraId="1C67DF87" w14:textId="77777777" w:rsidR="00614DD4" w:rsidRDefault="00614DD4" w:rsidP="00C52F20">
            <w:pPr>
              <w:pStyle w:val="TAL"/>
              <w:rPr>
                <w:snapToGrid w:val="0"/>
                <w:color w:val="000000"/>
                <w:lang w:val="en-AU"/>
              </w:rPr>
            </w:pPr>
            <w:r>
              <w:rPr>
                <w:snapToGrid w:val="0"/>
                <w:color w:val="000000"/>
                <w:lang w:val="en-AU"/>
              </w:rPr>
              <w:t>-</w:t>
            </w:r>
          </w:p>
        </w:tc>
        <w:tc>
          <w:tcPr>
            <w:tcW w:w="426" w:type="dxa"/>
          </w:tcPr>
          <w:p w14:paraId="57F6FC28" w14:textId="77777777" w:rsidR="00614DD4" w:rsidRDefault="00614DD4" w:rsidP="00C52F20">
            <w:pPr>
              <w:pStyle w:val="TAL"/>
              <w:rPr>
                <w:snapToGrid w:val="0"/>
                <w:color w:val="000000"/>
                <w:lang w:val="en-AU"/>
              </w:rPr>
            </w:pPr>
            <w:r>
              <w:rPr>
                <w:snapToGrid w:val="0"/>
                <w:color w:val="000000"/>
                <w:lang w:val="en-AU"/>
              </w:rPr>
              <w:t>-</w:t>
            </w:r>
          </w:p>
        </w:tc>
        <w:tc>
          <w:tcPr>
            <w:tcW w:w="6095" w:type="dxa"/>
          </w:tcPr>
          <w:p w14:paraId="39347AA0" w14:textId="77777777" w:rsidR="00614DD4" w:rsidRDefault="00614DD4" w:rsidP="00C52F20">
            <w:pPr>
              <w:pStyle w:val="TAL"/>
              <w:rPr>
                <w:snapToGrid w:val="0"/>
                <w:color w:val="000000"/>
                <w:lang w:val="en-AU"/>
              </w:rPr>
            </w:pPr>
            <w:r>
              <w:rPr>
                <w:snapToGrid w:val="0"/>
                <w:color w:val="000000"/>
                <w:lang w:val="en-AU"/>
              </w:rPr>
              <w:t>Creation of Rel-8 version based on v7.0.0</w:t>
            </w:r>
          </w:p>
        </w:tc>
        <w:tc>
          <w:tcPr>
            <w:tcW w:w="850" w:type="dxa"/>
          </w:tcPr>
          <w:p w14:paraId="2D511BC6" w14:textId="77777777" w:rsidR="00614DD4" w:rsidRDefault="00614DD4" w:rsidP="00C52F20">
            <w:pPr>
              <w:pStyle w:val="TAL"/>
              <w:rPr>
                <w:snapToGrid w:val="0"/>
                <w:color w:val="000000"/>
                <w:lang w:val="en-AU"/>
              </w:rPr>
            </w:pPr>
            <w:r>
              <w:rPr>
                <w:snapToGrid w:val="0"/>
                <w:color w:val="000000"/>
                <w:lang w:val="en-AU"/>
              </w:rPr>
              <w:t>8.0.0</w:t>
            </w:r>
          </w:p>
        </w:tc>
      </w:tr>
      <w:tr w:rsidR="00614DD4" w14:paraId="10A3D822"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647375AD" w14:textId="77777777" w:rsidR="00614DD4" w:rsidRDefault="00614DD4" w:rsidP="00C52F20">
            <w:pPr>
              <w:pStyle w:val="TAL"/>
              <w:rPr>
                <w:snapToGrid w:val="0"/>
                <w:color w:val="000000"/>
                <w:lang w:val="en-AU"/>
              </w:rPr>
            </w:pPr>
            <w:r>
              <w:rPr>
                <w:snapToGrid w:val="0"/>
                <w:color w:val="000000"/>
                <w:lang w:val="en-AU"/>
              </w:rPr>
              <w:t>12/2009</w:t>
            </w:r>
          </w:p>
        </w:tc>
        <w:tc>
          <w:tcPr>
            <w:tcW w:w="992" w:type="dxa"/>
            <w:tcBorders>
              <w:top w:val="single" w:sz="2" w:space="0" w:color="auto"/>
              <w:left w:val="single" w:sz="2" w:space="0" w:color="auto"/>
              <w:bottom w:val="single" w:sz="2" w:space="0" w:color="auto"/>
              <w:right w:val="single" w:sz="2" w:space="0" w:color="auto"/>
            </w:tcBorders>
          </w:tcPr>
          <w:p w14:paraId="3C7655D9" w14:textId="77777777" w:rsidR="00614DD4" w:rsidRDefault="00614DD4" w:rsidP="00C52F20">
            <w:pPr>
              <w:pStyle w:val="TAL"/>
              <w:rPr>
                <w:snapToGrid w:val="0"/>
                <w:color w:val="000000"/>
                <w:lang w:val="en-AU"/>
              </w:rPr>
            </w:pPr>
            <w:r>
              <w:rPr>
                <w:snapToGrid w:val="0"/>
                <w:color w:val="000000"/>
                <w:lang w:val="en-AU"/>
              </w:rPr>
              <w:t>-</w:t>
            </w:r>
          </w:p>
        </w:tc>
        <w:tc>
          <w:tcPr>
            <w:tcW w:w="567" w:type="dxa"/>
            <w:tcBorders>
              <w:top w:val="single" w:sz="2" w:space="0" w:color="auto"/>
              <w:left w:val="single" w:sz="2" w:space="0" w:color="auto"/>
              <w:bottom w:val="single" w:sz="2" w:space="0" w:color="auto"/>
              <w:right w:val="single" w:sz="2" w:space="0" w:color="auto"/>
            </w:tcBorders>
          </w:tcPr>
          <w:p w14:paraId="22C8442B" w14:textId="77777777" w:rsidR="00614DD4" w:rsidRDefault="00614DD4" w:rsidP="00C52F20">
            <w:pPr>
              <w:pStyle w:val="TAL"/>
              <w:rPr>
                <w:snapToGrid w:val="0"/>
                <w:color w:val="000000"/>
                <w:lang w:val="en-AU"/>
              </w:rPr>
            </w:pPr>
            <w:r>
              <w:rPr>
                <w:snapToGrid w:val="0"/>
                <w:color w:val="000000"/>
                <w:lang w:val="en-AU"/>
              </w:rPr>
              <w:t>-</w:t>
            </w:r>
          </w:p>
        </w:tc>
        <w:tc>
          <w:tcPr>
            <w:tcW w:w="426" w:type="dxa"/>
            <w:tcBorders>
              <w:top w:val="single" w:sz="2" w:space="0" w:color="auto"/>
              <w:left w:val="single" w:sz="2" w:space="0" w:color="auto"/>
              <w:bottom w:val="single" w:sz="2" w:space="0" w:color="auto"/>
              <w:right w:val="single" w:sz="2" w:space="0" w:color="auto"/>
            </w:tcBorders>
          </w:tcPr>
          <w:p w14:paraId="77EBF365" w14:textId="77777777" w:rsidR="00614DD4" w:rsidRDefault="00614DD4" w:rsidP="00C52F20">
            <w:pPr>
              <w:pStyle w:val="TAL"/>
              <w:rPr>
                <w:snapToGrid w:val="0"/>
                <w:color w:val="000000"/>
                <w:lang w:val="en-AU"/>
              </w:rPr>
            </w:pPr>
            <w:r>
              <w:rPr>
                <w:snapToGrid w:val="0"/>
                <w:color w:val="000000"/>
                <w:lang w:val="en-AU"/>
              </w:rPr>
              <w:t>-</w:t>
            </w:r>
          </w:p>
        </w:tc>
        <w:tc>
          <w:tcPr>
            <w:tcW w:w="6095" w:type="dxa"/>
            <w:tcBorders>
              <w:top w:val="single" w:sz="2" w:space="0" w:color="auto"/>
              <w:left w:val="single" w:sz="2" w:space="0" w:color="auto"/>
              <w:bottom w:val="single" w:sz="2" w:space="0" w:color="auto"/>
              <w:right w:val="single" w:sz="2" w:space="0" w:color="auto"/>
            </w:tcBorders>
          </w:tcPr>
          <w:p w14:paraId="31E5585D" w14:textId="77777777" w:rsidR="00614DD4" w:rsidRDefault="00614DD4" w:rsidP="00C52F20">
            <w:pPr>
              <w:pStyle w:val="TAL"/>
              <w:rPr>
                <w:snapToGrid w:val="0"/>
                <w:color w:val="000000"/>
                <w:lang w:val="en-AU"/>
              </w:rPr>
            </w:pPr>
            <w:r>
              <w:rPr>
                <w:snapToGrid w:val="0"/>
                <w:color w:val="000000"/>
                <w:lang w:val="en-AU"/>
              </w:rPr>
              <w:t>Creation of Rel-9 version based on v8.0.0</w:t>
            </w:r>
          </w:p>
        </w:tc>
        <w:tc>
          <w:tcPr>
            <w:tcW w:w="850" w:type="dxa"/>
            <w:tcBorders>
              <w:top w:val="single" w:sz="2" w:space="0" w:color="auto"/>
              <w:left w:val="single" w:sz="2" w:space="0" w:color="auto"/>
              <w:bottom w:val="single" w:sz="2" w:space="0" w:color="auto"/>
              <w:right w:val="single" w:sz="2" w:space="0" w:color="auto"/>
            </w:tcBorders>
          </w:tcPr>
          <w:p w14:paraId="467BA633" w14:textId="77777777" w:rsidR="00614DD4" w:rsidRDefault="00614DD4" w:rsidP="00C52F20">
            <w:pPr>
              <w:pStyle w:val="TAL"/>
              <w:rPr>
                <w:snapToGrid w:val="0"/>
                <w:color w:val="000000"/>
                <w:lang w:val="en-AU"/>
              </w:rPr>
            </w:pPr>
            <w:r>
              <w:rPr>
                <w:snapToGrid w:val="0"/>
                <w:color w:val="000000"/>
                <w:lang w:val="en-AU"/>
              </w:rPr>
              <w:t>9.0.0</w:t>
            </w:r>
          </w:p>
        </w:tc>
      </w:tr>
      <w:tr w:rsidR="00614DD4" w14:paraId="187795F4"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78A74F83" w14:textId="77777777" w:rsidR="00614DD4" w:rsidRDefault="00614DD4" w:rsidP="00C52F20">
            <w:pPr>
              <w:pStyle w:val="TAL"/>
              <w:rPr>
                <w:snapToGrid w:val="0"/>
                <w:color w:val="000000"/>
                <w:lang w:val="en-AU"/>
              </w:rPr>
            </w:pPr>
            <w:r>
              <w:rPr>
                <w:snapToGrid w:val="0"/>
                <w:color w:val="000000"/>
                <w:lang w:val="en-AU"/>
              </w:rPr>
              <w:t>SP-49</w:t>
            </w:r>
          </w:p>
        </w:tc>
        <w:tc>
          <w:tcPr>
            <w:tcW w:w="992" w:type="dxa"/>
            <w:tcBorders>
              <w:top w:val="single" w:sz="2" w:space="0" w:color="auto"/>
              <w:left w:val="single" w:sz="2" w:space="0" w:color="auto"/>
              <w:bottom w:val="single" w:sz="2" w:space="0" w:color="auto"/>
              <w:right w:val="single" w:sz="2" w:space="0" w:color="auto"/>
            </w:tcBorders>
          </w:tcPr>
          <w:p w14:paraId="45A25983" w14:textId="77777777" w:rsidR="00614DD4" w:rsidRDefault="00614DD4" w:rsidP="00C52F20">
            <w:pPr>
              <w:pStyle w:val="TAL"/>
              <w:rPr>
                <w:snapToGrid w:val="0"/>
                <w:color w:val="000000"/>
                <w:lang w:val="en-AU"/>
              </w:rPr>
            </w:pPr>
            <w:r>
              <w:rPr>
                <w:snapToGrid w:val="0"/>
                <w:color w:val="000000"/>
                <w:lang w:val="en-AU"/>
              </w:rPr>
              <w:t>SP-100629</w:t>
            </w:r>
          </w:p>
        </w:tc>
        <w:tc>
          <w:tcPr>
            <w:tcW w:w="567" w:type="dxa"/>
            <w:tcBorders>
              <w:top w:val="single" w:sz="2" w:space="0" w:color="auto"/>
              <w:left w:val="single" w:sz="2" w:space="0" w:color="auto"/>
              <w:bottom w:val="single" w:sz="2" w:space="0" w:color="auto"/>
              <w:right w:val="single" w:sz="2" w:space="0" w:color="auto"/>
            </w:tcBorders>
          </w:tcPr>
          <w:p w14:paraId="0050D96D" w14:textId="77777777" w:rsidR="00614DD4" w:rsidRDefault="00614DD4" w:rsidP="00C52F20">
            <w:pPr>
              <w:pStyle w:val="TAL"/>
              <w:rPr>
                <w:snapToGrid w:val="0"/>
                <w:color w:val="000000"/>
                <w:lang w:val="en-AU"/>
              </w:rPr>
            </w:pPr>
          </w:p>
        </w:tc>
        <w:tc>
          <w:tcPr>
            <w:tcW w:w="426" w:type="dxa"/>
            <w:tcBorders>
              <w:top w:val="single" w:sz="2" w:space="0" w:color="auto"/>
              <w:left w:val="single" w:sz="2" w:space="0" w:color="auto"/>
              <w:bottom w:val="single" w:sz="2" w:space="0" w:color="auto"/>
              <w:right w:val="single" w:sz="2" w:space="0" w:color="auto"/>
            </w:tcBorders>
          </w:tcPr>
          <w:p w14:paraId="38B1CE1D" w14:textId="77777777" w:rsidR="00614DD4" w:rsidRDefault="00614DD4" w:rsidP="00C52F20">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tcPr>
          <w:p w14:paraId="183D0C20" w14:textId="77777777" w:rsidR="00614DD4" w:rsidRPr="00BB3B91" w:rsidRDefault="00614DD4" w:rsidP="00C52F20">
            <w:pPr>
              <w:pStyle w:val="TAL"/>
              <w:rPr>
                <w:noProof/>
              </w:rPr>
            </w:pPr>
            <w:r w:rsidRPr="00BB3B91">
              <w:rPr>
                <w:noProof/>
              </w:rPr>
              <w:t>Clarification on the use of References (TS 21.801 CR#0030)</w:t>
            </w:r>
          </w:p>
        </w:tc>
        <w:tc>
          <w:tcPr>
            <w:tcW w:w="850" w:type="dxa"/>
            <w:tcBorders>
              <w:top w:val="single" w:sz="2" w:space="0" w:color="auto"/>
              <w:left w:val="single" w:sz="2" w:space="0" w:color="auto"/>
              <w:bottom w:val="single" w:sz="2" w:space="0" w:color="auto"/>
              <w:right w:val="single" w:sz="2" w:space="0" w:color="auto"/>
            </w:tcBorders>
          </w:tcPr>
          <w:p w14:paraId="7906E477" w14:textId="77777777" w:rsidR="00614DD4" w:rsidRDefault="00614DD4" w:rsidP="00C52F20">
            <w:pPr>
              <w:pStyle w:val="TAL"/>
              <w:rPr>
                <w:snapToGrid w:val="0"/>
                <w:color w:val="000000"/>
                <w:lang w:val="en-AU"/>
              </w:rPr>
            </w:pPr>
            <w:r>
              <w:rPr>
                <w:snapToGrid w:val="0"/>
                <w:color w:val="000000"/>
                <w:lang w:val="en-AU"/>
              </w:rPr>
              <w:t>9.0.1</w:t>
            </w:r>
          </w:p>
        </w:tc>
      </w:tr>
      <w:tr w:rsidR="004C2B0A" w14:paraId="09FFC4DE"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3EC07AB2" w14:textId="77777777" w:rsidR="004C2B0A" w:rsidRDefault="004C2B0A" w:rsidP="00C52F20">
            <w:pPr>
              <w:pStyle w:val="TAL"/>
              <w:rPr>
                <w:snapToGrid w:val="0"/>
                <w:color w:val="000000"/>
                <w:lang w:val="en-AU"/>
              </w:rPr>
            </w:pPr>
            <w:r>
              <w:rPr>
                <w:snapToGrid w:val="0"/>
                <w:color w:val="000000"/>
                <w:lang w:val="en-AU"/>
              </w:rPr>
              <w:t>03/2011</w:t>
            </w:r>
          </w:p>
        </w:tc>
        <w:tc>
          <w:tcPr>
            <w:tcW w:w="992" w:type="dxa"/>
            <w:tcBorders>
              <w:top w:val="single" w:sz="2" w:space="0" w:color="auto"/>
              <w:left w:val="single" w:sz="2" w:space="0" w:color="auto"/>
              <w:bottom w:val="single" w:sz="2" w:space="0" w:color="auto"/>
              <w:right w:val="single" w:sz="2" w:space="0" w:color="auto"/>
            </w:tcBorders>
          </w:tcPr>
          <w:p w14:paraId="792FDC52" w14:textId="77777777" w:rsidR="004C2B0A" w:rsidRDefault="004C2B0A" w:rsidP="00C52F20">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3C2437F1" w14:textId="77777777" w:rsidR="004C2B0A" w:rsidRDefault="004C2B0A" w:rsidP="00C52F20">
            <w:pPr>
              <w:pStyle w:val="TAL"/>
              <w:rPr>
                <w:snapToGrid w:val="0"/>
                <w:color w:val="000000"/>
                <w:lang w:val="en-AU"/>
              </w:rPr>
            </w:pPr>
          </w:p>
        </w:tc>
        <w:tc>
          <w:tcPr>
            <w:tcW w:w="426" w:type="dxa"/>
            <w:tcBorders>
              <w:top w:val="single" w:sz="2" w:space="0" w:color="auto"/>
              <w:left w:val="single" w:sz="2" w:space="0" w:color="auto"/>
              <w:bottom w:val="single" w:sz="2" w:space="0" w:color="auto"/>
              <w:right w:val="single" w:sz="2" w:space="0" w:color="auto"/>
            </w:tcBorders>
          </w:tcPr>
          <w:p w14:paraId="5482DFA8" w14:textId="77777777" w:rsidR="004C2B0A" w:rsidRDefault="004C2B0A" w:rsidP="00C52F20">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tcPr>
          <w:p w14:paraId="3BCB1855" w14:textId="77777777" w:rsidR="004C2B0A" w:rsidRPr="00BB3B91" w:rsidRDefault="004C2B0A" w:rsidP="00C52F20">
            <w:pPr>
              <w:pStyle w:val="TAL"/>
              <w:rPr>
                <w:noProof/>
              </w:rPr>
            </w:pPr>
            <w:r>
              <w:rPr>
                <w:snapToGrid w:val="0"/>
                <w:color w:val="000000"/>
                <w:lang w:val="en-AU"/>
              </w:rPr>
              <w:t>Creation of Rel-10 version based on v9.0.1</w:t>
            </w:r>
          </w:p>
        </w:tc>
        <w:tc>
          <w:tcPr>
            <w:tcW w:w="850" w:type="dxa"/>
            <w:tcBorders>
              <w:top w:val="single" w:sz="2" w:space="0" w:color="auto"/>
              <w:left w:val="single" w:sz="2" w:space="0" w:color="auto"/>
              <w:bottom w:val="single" w:sz="2" w:space="0" w:color="auto"/>
              <w:right w:val="single" w:sz="2" w:space="0" w:color="auto"/>
            </w:tcBorders>
          </w:tcPr>
          <w:p w14:paraId="797148B8" w14:textId="77777777" w:rsidR="004C2B0A" w:rsidRDefault="004C2B0A" w:rsidP="00C52F20">
            <w:pPr>
              <w:pStyle w:val="TAL"/>
              <w:rPr>
                <w:snapToGrid w:val="0"/>
                <w:color w:val="000000"/>
                <w:lang w:val="en-AU"/>
              </w:rPr>
            </w:pPr>
            <w:r>
              <w:rPr>
                <w:snapToGrid w:val="0"/>
                <w:color w:val="000000"/>
                <w:lang w:val="en-AU"/>
              </w:rPr>
              <w:t>10.0.0</w:t>
            </w:r>
          </w:p>
        </w:tc>
      </w:tr>
      <w:tr w:rsidR="0028089C" w14:paraId="67D236A0"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34301C3E" w14:textId="77777777" w:rsidR="0028089C" w:rsidRDefault="0028089C" w:rsidP="00C52F20">
            <w:pPr>
              <w:pStyle w:val="TAL"/>
              <w:rPr>
                <w:snapToGrid w:val="0"/>
                <w:color w:val="000000"/>
                <w:lang w:val="en-AU"/>
              </w:rPr>
            </w:pPr>
            <w:r>
              <w:rPr>
                <w:snapToGrid w:val="0"/>
                <w:color w:val="000000"/>
                <w:lang w:val="en-AU"/>
              </w:rPr>
              <w:t>52</w:t>
            </w:r>
          </w:p>
        </w:tc>
        <w:tc>
          <w:tcPr>
            <w:tcW w:w="992" w:type="dxa"/>
            <w:tcBorders>
              <w:top w:val="single" w:sz="2" w:space="0" w:color="auto"/>
              <w:left w:val="single" w:sz="2" w:space="0" w:color="auto"/>
              <w:bottom w:val="single" w:sz="2" w:space="0" w:color="auto"/>
              <w:right w:val="single" w:sz="2" w:space="0" w:color="auto"/>
            </w:tcBorders>
          </w:tcPr>
          <w:p w14:paraId="34B834B7" w14:textId="77777777" w:rsidR="0028089C" w:rsidRDefault="0028089C" w:rsidP="00C52F20">
            <w:pPr>
              <w:pStyle w:val="TAL"/>
              <w:rPr>
                <w:snapToGrid w:val="0"/>
                <w:color w:val="000000"/>
                <w:lang w:val="en-AU"/>
              </w:rPr>
            </w:pPr>
            <w:r>
              <w:rPr>
                <w:snapToGrid w:val="0"/>
                <w:color w:val="000000"/>
                <w:lang w:val="en-AU"/>
              </w:rPr>
              <w:t>RP-1106</w:t>
            </w:r>
            <w:r w:rsidR="00F744E6">
              <w:rPr>
                <w:snapToGrid w:val="0"/>
                <w:color w:val="000000"/>
                <w:lang w:val="en-AU"/>
              </w:rPr>
              <w:t>85</w:t>
            </w:r>
          </w:p>
        </w:tc>
        <w:tc>
          <w:tcPr>
            <w:tcW w:w="567" w:type="dxa"/>
            <w:tcBorders>
              <w:top w:val="single" w:sz="2" w:space="0" w:color="auto"/>
              <w:left w:val="single" w:sz="2" w:space="0" w:color="auto"/>
              <w:bottom w:val="single" w:sz="2" w:space="0" w:color="auto"/>
              <w:right w:val="single" w:sz="2" w:space="0" w:color="auto"/>
            </w:tcBorders>
          </w:tcPr>
          <w:p w14:paraId="19CB212E" w14:textId="77777777" w:rsidR="0028089C" w:rsidRDefault="0028089C" w:rsidP="00C52F20">
            <w:pPr>
              <w:pStyle w:val="TAL"/>
              <w:rPr>
                <w:snapToGrid w:val="0"/>
                <w:color w:val="000000"/>
                <w:lang w:val="en-AU"/>
              </w:rPr>
            </w:pPr>
            <w:r>
              <w:rPr>
                <w:snapToGrid w:val="0"/>
                <w:color w:val="000000"/>
                <w:lang w:val="en-AU"/>
              </w:rPr>
              <w:t>0005</w:t>
            </w:r>
          </w:p>
        </w:tc>
        <w:tc>
          <w:tcPr>
            <w:tcW w:w="426" w:type="dxa"/>
            <w:tcBorders>
              <w:top w:val="single" w:sz="2" w:space="0" w:color="auto"/>
              <w:left w:val="single" w:sz="2" w:space="0" w:color="auto"/>
              <w:bottom w:val="single" w:sz="2" w:space="0" w:color="auto"/>
              <w:right w:val="single" w:sz="2" w:space="0" w:color="auto"/>
            </w:tcBorders>
          </w:tcPr>
          <w:p w14:paraId="20C4AD3E" w14:textId="77777777" w:rsidR="0028089C" w:rsidRDefault="0028089C" w:rsidP="00C52F20">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tcPr>
          <w:p w14:paraId="3436DA99" w14:textId="77777777" w:rsidR="0028089C" w:rsidRPr="0028089C" w:rsidRDefault="0028089C" w:rsidP="00C52F20">
            <w:pPr>
              <w:pStyle w:val="TAL"/>
              <w:rPr>
                <w:snapToGrid w:val="0"/>
                <w:color w:val="000000"/>
                <w:lang w:val="en-AU"/>
              </w:rPr>
            </w:pPr>
            <w:r w:rsidRPr="0028089C">
              <w:rPr>
                <w:snapToGrid w:val="0"/>
                <w:color w:val="000000"/>
                <w:lang w:val="en-AU"/>
              </w:rPr>
              <w:t>Removal of unused references</w:t>
            </w:r>
          </w:p>
        </w:tc>
        <w:tc>
          <w:tcPr>
            <w:tcW w:w="850" w:type="dxa"/>
            <w:tcBorders>
              <w:top w:val="single" w:sz="2" w:space="0" w:color="auto"/>
              <w:left w:val="single" w:sz="2" w:space="0" w:color="auto"/>
              <w:bottom w:val="single" w:sz="2" w:space="0" w:color="auto"/>
              <w:right w:val="single" w:sz="2" w:space="0" w:color="auto"/>
            </w:tcBorders>
          </w:tcPr>
          <w:p w14:paraId="376CE677" w14:textId="77777777" w:rsidR="0028089C" w:rsidRDefault="0028089C" w:rsidP="00C52F20">
            <w:pPr>
              <w:pStyle w:val="TAL"/>
              <w:rPr>
                <w:snapToGrid w:val="0"/>
                <w:color w:val="000000"/>
                <w:lang w:val="en-AU"/>
              </w:rPr>
            </w:pPr>
            <w:r>
              <w:rPr>
                <w:snapToGrid w:val="0"/>
                <w:color w:val="000000"/>
                <w:lang w:val="en-AU"/>
              </w:rPr>
              <w:t>10.1.0</w:t>
            </w:r>
          </w:p>
        </w:tc>
      </w:tr>
      <w:tr w:rsidR="00D27CB4" w:rsidRPr="00500A56" w14:paraId="795C46E6" w14:textId="77777777">
        <w:trPr>
          <w:cantSplit/>
          <w:trHeight w:val="57"/>
        </w:trPr>
        <w:tc>
          <w:tcPr>
            <w:tcW w:w="732" w:type="dxa"/>
            <w:tcBorders>
              <w:top w:val="single" w:sz="2" w:space="0" w:color="auto"/>
              <w:left w:val="single" w:sz="2" w:space="0" w:color="auto"/>
              <w:bottom w:val="single" w:sz="2" w:space="0" w:color="auto"/>
              <w:right w:val="single" w:sz="2" w:space="0" w:color="auto"/>
            </w:tcBorders>
          </w:tcPr>
          <w:p w14:paraId="06867856" w14:textId="77777777" w:rsidR="00D27CB4" w:rsidRPr="00500A56" w:rsidRDefault="00500A56" w:rsidP="00C52F20">
            <w:pPr>
              <w:pStyle w:val="TAL"/>
              <w:rPr>
                <w:snapToGrid w:val="0"/>
                <w:color w:val="000000"/>
                <w:lang w:val="en-AU"/>
              </w:rPr>
            </w:pPr>
            <w:r>
              <w:rPr>
                <w:snapToGrid w:val="0"/>
                <w:color w:val="000000"/>
                <w:lang w:val="en-AU"/>
              </w:rPr>
              <w:t>09/</w:t>
            </w:r>
            <w:r w:rsidR="00D27CB4" w:rsidRPr="00500A56">
              <w:rPr>
                <w:snapToGrid w:val="0"/>
                <w:color w:val="000000"/>
                <w:lang w:val="en-AU"/>
              </w:rPr>
              <w:t>2012</w:t>
            </w:r>
          </w:p>
        </w:tc>
        <w:tc>
          <w:tcPr>
            <w:tcW w:w="992" w:type="dxa"/>
            <w:tcBorders>
              <w:top w:val="single" w:sz="2" w:space="0" w:color="auto"/>
              <w:left w:val="single" w:sz="2" w:space="0" w:color="auto"/>
              <w:bottom w:val="single" w:sz="2" w:space="0" w:color="auto"/>
              <w:right w:val="single" w:sz="2" w:space="0" w:color="auto"/>
            </w:tcBorders>
          </w:tcPr>
          <w:p w14:paraId="6FC33768" w14:textId="77777777" w:rsidR="00D27CB4" w:rsidRPr="00500A56" w:rsidRDefault="00D27CB4" w:rsidP="00C52F20">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2F318B84" w14:textId="77777777" w:rsidR="00D27CB4" w:rsidRPr="00500A56" w:rsidRDefault="00D27CB4" w:rsidP="00C52F20">
            <w:pPr>
              <w:pStyle w:val="TAL"/>
              <w:rPr>
                <w:snapToGrid w:val="0"/>
                <w:color w:val="000000"/>
                <w:lang w:val="en-AU"/>
              </w:rPr>
            </w:pPr>
          </w:p>
        </w:tc>
        <w:tc>
          <w:tcPr>
            <w:tcW w:w="426" w:type="dxa"/>
            <w:tcBorders>
              <w:top w:val="single" w:sz="2" w:space="0" w:color="auto"/>
              <w:left w:val="single" w:sz="2" w:space="0" w:color="auto"/>
              <w:bottom w:val="single" w:sz="2" w:space="0" w:color="auto"/>
              <w:right w:val="single" w:sz="2" w:space="0" w:color="auto"/>
            </w:tcBorders>
          </w:tcPr>
          <w:p w14:paraId="1AC20ED0" w14:textId="77777777" w:rsidR="00D27CB4" w:rsidRPr="00500A56" w:rsidRDefault="00D27CB4" w:rsidP="00C52F20">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tcPr>
          <w:p w14:paraId="21BEFC75" w14:textId="77777777" w:rsidR="00D27CB4" w:rsidRPr="00500A56" w:rsidRDefault="00500A56" w:rsidP="00C52F20">
            <w:pPr>
              <w:pStyle w:val="TAL"/>
              <w:rPr>
                <w:snapToGrid w:val="0"/>
                <w:color w:val="000000"/>
                <w:lang w:val="en-AU"/>
              </w:rPr>
            </w:pPr>
            <w:r w:rsidRPr="00500A56">
              <w:rPr>
                <w:snapToGrid w:val="0"/>
                <w:color w:val="000000"/>
                <w:lang w:val="en-AU"/>
              </w:rPr>
              <w:t>Update to Rel-11 version (MCC)</w:t>
            </w:r>
          </w:p>
        </w:tc>
        <w:tc>
          <w:tcPr>
            <w:tcW w:w="850" w:type="dxa"/>
            <w:tcBorders>
              <w:top w:val="single" w:sz="2" w:space="0" w:color="auto"/>
              <w:left w:val="single" w:sz="2" w:space="0" w:color="auto"/>
              <w:bottom w:val="single" w:sz="2" w:space="0" w:color="auto"/>
              <w:right w:val="single" w:sz="2" w:space="0" w:color="auto"/>
            </w:tcBorders>
          </w:tcPr>
          <w:p w14:paraId="36E7E581" w14:textId="77777777" w:rsidR="00D27CB4" w:rsidRPr="00500A56" w:rsidRDefault="00D27CB4" w:rsidP="00C52F20">
            <w:pPr>
              <w:pStyle w:val="TAL"/>
              <w:rPr>
                <w:snapToGrid w:val="0"/>
                <w:color w:val="000000"/>
                <w:lang w:val="en-AU"/>
              </w:rPr>
            </w:pPr>
            <w:r w:rsidRPr="00500A56">
              <w:rPr>
                <w:snapToGrid w:val="0"/>
                <w:color w:val="000000"/>
                <w:lang w:val="en-AU"/>
              </w:rPr>
              <w:t>11.0.0</w:t>
            </w:r>
          </w:p>
        </w:tc>
      </w:tr>
      <w:tr w:rsidR="00825257" w:rsidRPr="00500A56" w14:paraId="27778A4B" w14:textId="77777777" w:rsidTr="00825257">
        <w:trPr>
          <w:cantSplit/>
          <w:trHeight w:val="57"/>
        </w:trPr>
        <w:tc>
          <w:tcPr>
            <w:tcW w:w="732" w:type="dxa"/>
            <w:tcBorders>
              <w:top w:val="single" w:sz="2" w:space="0" w:color="auto"/>
              <w:left w:val="single" w:sz="2" w:space="0" w:color="auto"/>
              <w:bottom w:val="single" w:sz="2" w:space="0" w:color="auto"/>
              <w:right w:val="single" w:sz="2" w:space="0" w:color="auto"/>
            </w:tcBorders>
          </w:tcPr>
          <w:p w14:paraId="6418D8DE" w14:textId="77777777" w:rsidR="00825257" w:rsidRPr="00500A56" w:rsidRDefault="00825257" w:rsidP="00893958">
            <w:pPr>
              <w:pStyle w:val="TAL"/>
              <w:rPr>
                <w:snapToGrid w:val="0"/>
                <w:color w:val="000000"/>
                <w:lang w:val="en-AU"/>
              </w:rPr>
            </w:pPr>
            <w:r>
              <w:rPr>
                <w:snapToGrid w:val="0"/>
                <w:color w:val="000000"/>
                <w:lang w:val="en-AU"/>
              </w:rPr>
              <w:t>09/2014</w:t>
            </w:r>
          </w:p>
        </w:tc>
        <w:tc>
          <w:tcPr>
            <w:tcW w:w="992" w:type="dxa"/>
            <w:tcBorders>
              <w:top w:val="single" w:sz="2" w:space="0" w:color="auto"/>
              <w:left w:val="single" w:sz="2" w:space="0" w:color="auto"/>
              <w:bottom w:val="single" w:sz="2" w:space="0" w:color="auto"/>
              <w:right w:val="single" w:sz="2" w:space="0" w:color="auto"/>
            </w:tcBorders>
          </w:tcPr>
          <w:p w14:paraId="2844AB78" w14:textId="77777777" w:rsidR="00825257" w:rsidRPr="00500A56" w:rsidRDefault="00825257" w:rsidP="00893958">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6D72E6DE" w14:textId="77777777" w:rsidR="00825257" w:rsidRPr="00500A56" w:rsidRDefault="00825257" w:rsidP="00893958">
            <w:pPr>
              <w:pStyle w:val="TAL"/>
              <w:rPr>
                <w:snapToGrid w:val="0"/>
                <w:color w:val="000000"/>
                <w:lang w:val="en-AU"/>
              </w:rPr>
            </w:pPr>
          </w:p>
        </w:tc>
        <w:tc>
          <w:tcPr>
            <w:tcW w:w="426" w:type="dxa"/>
            <w:tcBorders>
              <w:top w:val="single" w:sz="2" w:space="0" w:color="auto"/>
              <w:left w:val="single" w:sz="2" w:space="0" w:color="auto"/>
              <w:bottom w:val="single" w:sz="2" w:space="0" w:color="auto"/>
              <w:right w:val="single" w:sz="2" w:space="0" w:color="auto"/>
            </w:tcBorders>
          </w:tcPr>
          <w:p w14:paraId="6C0FCF67" w14:textId="77777777" w:rsidR="00825257" w:rsidRPr="00500A56" w:rsidRDefault="00825257" w:rsidP="00893958">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tcPr>
          <w:p w14:paraId="35948CE4" w14:textId="77777777" w:rsidR="00825257" w:rsidRPr="00500A56" w:rsidRDefault="00825257" w:rsidP="00893958">
            <w:pPr>
              <w:pStyle w:val="TAL"/>
              <w:rPr>
                <w:snapToGrid w:val="0"/>
                <w:color w:val="000000"/>
                <w:lang w:val="en-AU"/>
              </w:rPr>
            </w:pPr>
            <w:r>
              <w:rPr>
                <w:snapToGrid w:val="0"/>
                <w:color w:val="000000"/>
                <w:lang w:val="en-AU"/>
              </w:rPr>
              <w:t>Update to Rel-12</w:t>
            </w:r>
            <w:r w:rsidRPr="00500A56">
              <w:rPr>
                <w:snapToGrid w:val="0"/>
                <w:color w:val="000000"/>
                <w:lang w:val="en-AU"/>
              </w:rPr>
              <w:t xml:space="preserve"> version (MCC)</w:t>
            </w:r>
          </w:p>
        </w:tc>
        <w:tc>
          <w:tcPr>
            <w:tcW w:w="850" w:type="dxa"/>
            <w:tcBorders>
              <w:top w:val="single" w:sz="2" w:space="0" w:color="auto"/>
              <w:left w:val="single" w:sz="2" w:space="0" w:color="auto"/>
              <w:bottom w:val="single" w:sz="2" w:space="0" w:color="auto"/>
              <w:right w:val="single" w:sz="2" w:space="0" w:color="auto"/>
            </w:tcBorders>
          </w:tcPr>
          <w:p w14:paraId="1EEDE504" w14:textId="77777777" w:rsidR="00825257" w:rsidRPr="00500A56" w:rsidRDefault="00825257" w:rsidP="00893958">
            <w:pPr>
              <w:pStyle w:val="TAL"/>
              <w:rPr>
                <w:snapToGrid w:val="0"/>
                <w:color w:val="000000"/>
                <w:lang w:val="en-AU"/>
              </w:rPr>
            </w:pPr>
            <w:r>
              <w:rPr>
                <w:snapToGrid w:val="0"/>
                <w:color w:val="000000"/>
                <w:lang w:val="en-AU"/>
              </w:rPr>
              <w:t>12</w:t>
            </w:r>
            <w:r w:rsidRPr="00500A56">
              <w:rPr>
                <w:snapToGrid w:val="0"/>
                <w:color w:val="000000"/>
                <w:lang w:val="en-AU"/>
              </w:rPr>
              <w:t>.0.0</w:t>
            </w:r>
          </w:p>
        </w:tc>
      </w:tr>
      <w:tr w:rsidR="00B242D5" w:rsidRPr="00500A56" w14:paraId="6CB4683D" w14:textId="77777777" w:rsidTr="00B242D5">
        <w:trPr>
          <w:cantSplit/>
          <w:trHeight w:val="57"/>
        </w:trPr>
        <w:tc>
          <w:tcPr>
            <w:tcW w:w="732" w:type="dxa"/>
            <w:tcBorders>
              <w:top w:val="single" w:sz="2" w:space="0" w:color="auto"/>
              <w:left w:val="single" w:sz="2" w:space="0" w:color="auto"/>
              <w:bottom w:val="single" w:sz="2" w:space="0" w:color="auto"/>
              <w:right w:val="single" w:sz="2" w:space="0" w:color="auto"/>
            </w:tcBorders>
          </w:tcPr>
          <w:p w14:paraId="30012FCC" w14:textId="77777777" w:rsidR="00B242D5" w:rsidRPr="00500A56" w:rsidRDefault="00B242D5" w:rsidP="00021AF4">
            <w:pPr>
              <w:pStyle w:val="TAL"/>
              <w:rPr>
                <w:snapToGrid w:val="0"/>
                <w:color w:val="000000"/>
                <w:lang w:val="en-AU"/>
              </w:rPr>
            </w:pPr>
            <w:r>
              <w:rPr>
                <w:snapToGrid w:val="0"/>
                <w:color w:val="000000"/>
                <w:lang w:val="en-AU"/>
              </w:rPr>
              <w:t>12/2015</w:t>
            </w:r>
          </w:p>
        </w:tc>
        <w:tc>
          <w:tcPr>
            <w:tcW w:w="992" w:type="dxa"/>
            <w:tcBorders>
              <w:top w:val="single" w:sz="2" w:space="0" w:color="auto"/>
              <w:left w:val="single" w:sz="2" w:space="0" w:color="auto"/>
              <w:bottom w:val="single" w:sz="2" w:space="0" w:color="auto"/>
              <w:right w:val="single" w:sz="2" w:space="0" w:color="auto"/>
            </w:tcBorders>
          </w:tcPr>
          <w:p w14:paraId="389362B4" w14:textId="77777777" w:rsidR="00B242D5" w:rsidRPr="00500A56" w:rsidRDefault="00B242D5" w:rsidP="00021AF4">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093E52B5" w14:textId="77777777" w:rsidR="00B242D5" w:rsidRPr="00500A56" w:rsidRDefault="00B242D5" w:rsidP="00021AF4">
            <w:pPr>
              <w:pStyle w:val="TAL"/>
              <w:rPr>
                <w:snapToGrid w:val="0"/>
                <w:color w:val="000000"/>
                <w:lang w:val="en-AU"/>
              </w:rPr>
            </w:pPr>
          </w:p>
        </w:tc>
        <w:tc>
          <w:tcPr>
            <w:tcW w:w="426" w:type="dxa"/>
            <w:tcBorders>
              <w:top w:val="single" w:sz="2" w:space="0" w:color="auto"/>
              <w:left w:val="single" w:sz="2" w:space="0" w:color="auto"/>
              <w:bottom w:val="single" w:sz="2" w:space="0" w:color="auto"/>
              <w:right w:val="single" w:sz="2" w:space="0" w:color="auto"/>
            </w:tcBorders>
          </w:tcPr>
          <w:p w14:paraId="36F7AFE3" w14:textId="77777777" w:rsidR="00B242D5" w:rsidRPr="00500A56" w:rsidRDefault="00B242D5" w:rsidP="00021AF4">
            <w:pPr>
              <w:pStyle w:val="TAL"/>
              <w:rPr>
                <w:snapToGrid w:val="0"/>
                <w:color w:val="000000"/>
                <w:lang w:val="en-AU"/>
              </w:rPr>
            </w:pPr>
          </w:p>
        </w:tc>
        <w:tc>
          <w:tcPr>
            <w:tcW w:w="6095" w:type="dxa"/>
            <w:tcBorders>
              <w:top w:val="single" w:sz="2" w:space="0" w:color="auto"/>
              <w:left w:val="single" w:sz="2" w:space="0" w:color="auto"/>
              <w:bottom w:val="single" w:sz="2" w:space="0" w:color="auto"/>
              <w:right w:val="single" w:sz="2" w:space="0" w:color="auto"/>
            </w:tcBorders>
          </w:tcPr>
          <w:p w14:paraId="572371E7" w14:textId="77777777" w:rsidR="00B242D5" w:rsidRPr="00500A56" w:rsidRDefault="00B242D5" w:rsidP="00021AF4">
            <w:pPr>
              <w:pStyle w:val="TAL"/>
              <w:rPr>
                <w:snapToGrid w:val="0"/>
                <w:color w:val="000000"/>
                <w:lang w:val="en-AU"/>
              </w:rPr>
            </w:pPr>
            <w:r>
              <w:rPr>
                <w:snapToGrid w:val="0"/>
                <w:color w:val="000000"/>
                <w:lang w:val="en-AU"/>
              </w:rPr>
              <w:t>Update to Rel-13</w:t>
            </w:r>
            <w:r w:rsidRPr="00500A56">
              <w:rPr>
                <w:snapToGrid w:val="0"/>
                <w:color w:val="000000"/>
                <w:lang w:val="en-AU"/>
              </w:rPr>
              <w:t xml:space="preserve"> version (MCC)</w:t>
            </w:r>
          </w:p>
        </w:tc>
        <w:tc>
          <w:tcPr>
            <w:tcW w:w="850" w:type="dxa"/>
            <w:tcBorders>
              <w:top w:val="single" w:sz="2" w:space="0" w:color="auto"/>
              <w:left w:val="single" w:sz="2" w:space="0" w:color="auto"/>
              <w:bottom w:val="single" w:sz="2" w:space="0" w:color="auto"/>
              <w:right w:val="single" w:sz="2" w:space="0" w:color="auto"/>
            </w:tcBorders>
          </w:tcPr>
          <w:p w14:paraId="05D58DFA" w14:textId="77777777" w:rsidR="00B242D5" w:rsidRPr="00500A56" w:rsidRDefault="00B242D5" w:rsidP="00021AF4">
            <w:pPr>
              <w:pStyle w:val="TAL"/>
              <w:rPr>
                <w:snapToGrid w:val="0"/>
                <w:color w:val="000000"/>
                <w:lang w:val="en-AU"/>
              </w:rPr>
            </w:pPr>
            <w:r>
              <w:rPr>
                <w:snapToGrid w:val="0"/>
                <w:color w:val="000000"/>
                <w:lang w:val="en-AU"/>
              </w:rPr>
              <w:t>13</w:t>
            </w:r>
            <w:r w:rsidRPr="00500A56">
              <w:rPr>
                <w:snapToGrid w:val="0"/>
                <w:color w:val="000000"/>
                <w:lang w:val="en-AU"/>
              </w:rPr>
              <w:t>.0.0</w:t>
            </w:r>
          </w:p>
        </w:tc>
      </w:tr>
    </w:tbl>
    <w:p w14:paraId="600FE3BE" w14:textId="77777777" w:rsidR="005944C9" w:rsidRDefault="005944C9" w:rsidP="005944C9">
      <w:bookmarkStart w:id="36" w:name="historyclause"/>
      <w:bookmarkEnd w:id="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944C9" w:rsidRPr="00235394" w14:paraId="24973978" w14:textId="77777777" w:rsidTr="00D6540D">
        <w:trPr>
          <w:cantSplit/>
        </w:trPr>
        <w:tc>
          <w:tcPr>
            <w:tcW w:w="9639" w:type="dxa"/>
            <w:gridSpan w:val="8"/>
            <w:tcBorders>
              <w:bottom w:val="nil"/>
            </w:tcBorders>
            <w:shd w:val="solid" w:color="FFFFFF" w:fill="auto"/>
          </w:tcPr>
          <w:p w14:paraId="5CA0EC54" w14:textId="77777777" w:rsidR="005944C9" w:rsidRPr="00235394" w:rsidRDefault="005944C9" w:rsidP="00D6540D">
            <w:pPr>
              <w:pStyle w:val="TAL"/>
              <w:jc w:val="center"/>
              <w:rPr>
                <w:b/>
                <w:sz w:val="16"/>
              </w:rPr>
            </w:pPr>
            <w:r w:rsidRPr="00235394">
              <w:rPr>
                <w:b/>
              </w:rPr>
              <w:t>Change history</w:t>
            </w:r>
          </w:p>
        </w:tc>
      </w:tr>
      <w:tr w:rsidR="005944C9" w:rsidRPr="00235394" w14:paraId="0ACE4B5D" w14:textId="77777777" w:rsidTr="000457F9">
        <w:tc>
          <w:tcPr>
            <w:tcW w:w="800" w:type="dxa"/>
            <w:tcBorders>
              <w:bottom w:val="single" w:sz="4" w:space="0" w:color="auto"/>
            </w:tcBorders>
            <w:shd w:val="pct10" w:color="auto" w:fill="FFFFFF"/>
          </w:tcPr>
          <w:p w14:paraId="58847A19" w14:textId="77777777" w:rsidR="005944C9" w:rsidRPr="00235394" w:rsidRDefault="005944C9" w:rsidP="00D6540D">
            <w:pPr>
              <w:pStyle w:val="TAL"/>
              <w:rPr>
                <w:b/>
                <w:sz w:val="16"/>
              </w:rPr>
            </w:pPr>
            <w:r w:rsidRPr="00235394">
              <w:rPr>
                <w:b/>
                <w:sz w:val="16"/>
              </w:rPr>
              <w:t>Date</w:t>
            </w:r>
          </w:p>
        </w:tc>
        <w:tc>
          <w:tcPr>
            <w:tcW w:w="800" w:type="dxa"/>
            <w:tcBorders>
              <w:bottom w:val="single" w:sz="4" w:space="0" w:color="auto"/>
            </w:tcBorders>
            <w:shd w:val="pct10" w:color="auto" w:fill="FFFFFF"/>
          </w:tcPr>
          <w:p w14:paraId="6D4CF230" w14:textId="77777777" w:rsidR="005944C9" w:rsidRPr="00235394" w:rsidRDefault="005944C9" w:rsidP="00D6540D">
            <w:pPr>
              <w:pStyle w:val="TAL"/>
              <w:rPr>
                <w:b/>
                <w:sz w:val="16"/>
              </w:rPr>
            </w:pPr>
            <w:r>
              <w:rPr>
                <w:b/>
                <w:sz w:val="16"/>
              </w:rPr>
              <w:t>Meeting</w:t>
            </w:r>
          </w:p>
        </w:tc>
        <w:tc>
          <w:tcPr>
            <w:tcW w:w="1094" w:type="dxa"/>
            <w:tcBorders>
              <w:bottom w:val="single" w:sz="4" w:space="0" w:color="auto"/>
            </w:tcBorders>
            <w:shd w:val="pct10" w:color="auto" w:fill="FFFFFF"/>
          </w:tcPr>
          <w:p w14:paraId="3BF404DD" w14:textId="77777777" w:rsidR="005944C9" w:rsidRPr="00235394" w:rsidRDefault="005944C9" w:rsidP="00D6540D">
            <w:pPr>
              <w:pStyle w:val="TAL"/>
              <w:rPr>
                <w:b/>
                <w:sz w:val="16"/>
              </w:rPr>
            </w:pPr>
            <w:r w:rsidRPr="00235394">
              <w:rPr>
                <w:b/>
                <w:sz w:val="16"/>
              </w:rPr>
              <w:t>TDoc</w:t>
            </w:r>
          </w:p>
        </w:tc>
        <w:tc>
          <w:tcPr>
            <w:tcW w:w="567" w:type="dxa"/>
            <w:tcBorders>
              <w:bottom w:val="single" w:sz="4" w:space="0" w:color="auto"/>
            </w:tcBorders>
            <w:shd w:val="pct10" w:color="auto" w:fill="FFFFFF"/>
          </w:tcPr>
          <w:p w14:paraId="1B6B5BA4" w14:textId="77777777" w:rsidR="005944C9" w:rsidRPr="00235394" w:rsidRDefault="005944C9" w:rsidP="00D6540D">
            <w:pPr>
              <w:pStyle w:val="TAL"/>
              <w:rPr>
                <w:b/>
                <w:sz w:val="16"/>
              </w:rPr>
            </w:pPr>
            <w:r w:rsidRPr="00235394">
              <w:rPr>
                <w:b/>
                <w:sz w:val="16"/>
              </w:rPr>
              <w:t>CR</w:t>
            </w:r>
          </w:p>
        </w:tc>
        <w:tc>
          <w:tcPr>
            <w:tcW w:w="425" w:type="dxa"/>
            <w:tcBorders>
              <w:bottom w:val="single" w:sz="4" w:space="0" w:color="auto"/>
            </w:tcBorders>
            <w:shd w:val="pct10" w:color="auto" w:fill="FFFFFF"/>
          </w:tcPr>
          <w:p w14:paraId="00A775C1" w14:textId="77777777" w:rsidR="005944C9" w:rsidRPr="00235394" w:rsidRDefault="005944C9" w:rsidP="00D6540D">
            <w:pPr>
              <w:pStyle w:val="TAL"/>
              <w:rPr>
                <w:b/>
                <w:sz w:val="16"/>
              </w:rPr>
            </w:pPr>
            <w:r w:rsidRPr="00235394">
              <w:rPr>
                <w:b/>
                <w:sz w:val="16"/>
              </w:rPr>
              <w:t>Rev</w:t>
            </w:r>
          </w:p>
        </w:tc>
        <w:tc>
          <w:tcPr>
            <w:tcW w:w="425" w:type="dxa"/>
            <w:tcBorders>
              <w:bottom w:val="single" w:sz="4" w:space="0" w:color="auto"/>
            </w:tcBorders>
            <w:shd w:val="pct10" w:color="auto" w:fill="FFFFFF"/>
          </w:tcPr>
          <w:p w14:paraId="335D120E" w14:textId="77777777" w:rsidR="005944C9" w:rsidRPr="00235394" w:rsidRDefault="005944C9" w:rsidP="00D6540D">
            <w:pPr>
              <w:pStyle w:val="TAL"/>
              <w:rPr>
                <w:b/>
                <w:sz w:val="16"/>
              </w:rPr>
            </w:pPr>
            <w:r>
              <w:rPr>
                <w:b/>
                <w:sz w:val="16"/>
              </w:rPr>
              <w:t>Cat</w:t>
            </w:r>
          </w:p>
        </w:tc>
        <w:tc>
          <w:tcPr>
            <w:tcW w:w="4820" w:type="dxa"/>
            <w:tcBorders>
              <w:bottom w:val="single" w:sz="4" w:space="0" w:color="auto"/>
            </w:tcBorders>
            <w:shd w:val="pct10" w:color="auto" w:fill="FFFFFF"/>
          </w:tcPr>
          <w:p w14:paraId="148A6B9F" w14:textId="77777777" w:rsidR="005944C9" w:rsidRPr="00235394" w:rsidRDefault="005944C9" w:rsidP="00D6540D">
            <w:pPr>
              <w:pStyle w:val="TAL"/>
              <w:rPr>
                <w:b/>
                <w:sz w:val="16"/>
              </w:rPr>
            </w:pPr>
            <w:r w:rsidRPr="00235394">
              <w:rPr>
                <w:b/>
                <w:sz w:val="16"/>
              </w:rPr>
              <w:t>Subject/Comment</w:t>
            </w:r>
          </w:p>
        </w:tc>
        <w:tc>
          <w:tcPr>
            <w:tcW w:w="708" w:type="dxa"/>
            <w:tcBorders>
              <w:bottom w:val="single" w:sz="4" w:space="0" w:color="auto"/>
            </w:tcBorders>
            <w:shd w:val="pct10" w:color="auto" w:fill="FFFFFF"/>
          </w:tcPr>
          <w:p w14:paraId="1D4F6B26" w14:textId="77777777" w:rsidR="005944C9" w:rsidRPr="00235394" w:rsidRDefault="005944C9" w:rsidP="00D6540D">
            <w:pPr>
              <w:pStyle w:val="TAL"/>
              <w:rPr>
                <w:b/>
                <w:sz w:val="16"/>
              </w:rPr>
            </w:pPr>
            <w:r w:rsidRPr="00235394">
              <w:rPr>
                <w:b/>
                <w:sz w:val="16"/>
              </w:rPr>
              <w:t>New</w:t>
            </w:r>
            <w:r>
              <w:rPr>
                <w:b/>
                <w:sz w:val="16"/>
              </w:rPr>
              <w:t xml:space="preserve"> version</w:t>
            </w:r>
          </w:p>
        </w:tc>
      </w:tr>
      <w:tr w:rsidR="005944C9" w:rsidRPr="006B0D02" w14:paraId="13CAFB14" w14:textId="77777777" w:rsidTr="000457F9">
        <w:tc>
          <w:tcPr>
            <w:tcW w:w="800" w:type="dxa"/>
            <w:tcBorders>
              <w:top w:val="single" w:sz="4" w:space="0" w:color="auto"/>
              <w:left w:val="single" w:sz="4" w:space="0" w:color="auto"/>
              <w:bottom w:val="single" w:sz="4" w:space="0" w:color="auto"/>
              <w:right w:val="single" w:sz="4" w:space="0" w:color="auto"/>
            </w:tcBorders>
            <w:shd w:val="solid" w:color="FFFFFF" w:fill="auto"/>
          </w:tcPr>
          <w:p w14:paraId="272DF39C" w14:textId="77777777" w:rsidR="005944C9" w:rsidRPr="00AE0CF5" w:rsidRDefault="005944C9" w:rsidP="00D6540D">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76813" w14:textId="77777777" w:rsidR="005944C9" w:rsidRPr="00AE0CF5" w:rsidRDefault="005944C9" w:rsidP="00D6540D">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06C2B" w14:textId="77777777" w:rsidR="005944C9" w:rsidRPr="00AE0CF5" w:rsidRDefault="005944C9" w:rsidP="00D6540D">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285D9" w14:textId="77777777" w:rsidR="005944C9" w:rsidRPr="00AE0CF5" w:rsidRDefault="005944C9" w:rsidP="00D6540D">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5BE48" w14:textId="77777777" w:rsidR="005944C9" w:rsidRPr="00AE0CF5" w:rsidRDefault="005944C9" w:rsidP="00D6540D">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1B1F1" w14:textId="77777777" w:rsidR="005944C9" w:rsidRPr="00AE0CF5" w:rsidRDefault="005944C9" w:rsidP="00D6540D">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1F99" w14:textId="77777777" w:rsidR="005944C9" w:rsidRPr="00AE0CF5" w:rsidRDefault="005944C9" w:rsidP="00D6540D">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217F" w14:textId="77777777" w:rsidR="005944C9" w:rsidRPr="00AE0CF5" w:rsidRDefault="005944C9" w:rsidP="00D6540D">
            <w:pPr>
              <w:pStyle w:val="TAC8pt"/>
              <w:rPr>
                <w:rFonts w:ascii="Segoe UI" w:hAnsi="Segoe UI" w:cs="Segoe UI"/>
              </w:rPr>
            </w:pPr>
            <w:r w:rsidRPr="00AE0CF5">
              <w:t>14.0.0</w:t>
            </w:r>
          </w:p>
        </w:tc>
      </w:tr>
      <w:tr w:rsidR="004B7AA0" w:rsidRPr="006B0D02" w14:paraId="43AA5A3E" w14:textId="77777777" w:rsidTr="000457F9">
        <w:tc>
          <w:tcPr>
            <w:tcW w:w="800" w:type="dxa"/>
            <w:tcBorders>
              <w:top w:val="single" w:sz="4" w:space="0" w:color="auto"/>
              <w:left w:val="single" w:sz="4" w:space="0" w:color="auto"/>
              <w:bottom w:val="single" w:sz="4" w:space="0" w:color="auto"/>
              <w:right w:val="single" w:sz="4" w:space="0" w:color="auto"/>
            </w:tcBorders>
            <w:shd w:val="solid" w:color="FFFFFF" w:fill="auto"/>
          </w:tcPr>
          <w:p w14:paraId="6D0EDE24" w14:textId="77777777" w:rsidR="004B7AA0" w:rsidRPr="00AE0CF5" w:rsidRDefault="004B7AA0" w:rsidP="004B7AA0">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D0DE7" w14:textId="77777777" w:rsidR="004B7AA0" w:rsidRDefault="004B7AA0" w:rsidP="004B7AA0">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B3673" w14:textId="77777777" w:rsidR="004B7AA0" w:rsidRDefault="004B7AA0" w:rsidP="004B7AA0">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24CA64" w14:textId="77777777" w:rsidR="004B7AA0" w:rsidRDefault="004B7AA0" w:rsidP="004B7AA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55EC2" w14:textId="77777777" w:rsidR="004B7AA0" w:rsidRDefault="004B7AA0" w:rsidP="004B7AA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0F8D7" w14:textId="77777777" w:rsidR="004B7AA0" w:rsidRDefault="004B7AA0" w:rsidP="004B7AA0">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172B12" w14:textId="77777777" w:rsidR="004B7AA0" w:rsidRDefault="004B7AA0" w:rsidP="004B7AA0">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C18A6" w14:textId="77777777" w:rsidR="004B7AA0" w:rsidRDefault="004B7AA0" w:rsidP="004B7AA0">
            <w:pPr>
              <w:pStyle w:val="TAC8pt"/>
            </w:pPr>
            <w:r>
              <w:t>15.0.0</w:t>
            </w:r>
          </w:p>
        </w:tc>
      </w:tr>
      <w:tr w:rsidR="00250185" w:rsidRPr="006B0D02" w14:paraId="77070D98" w14:textId="77777777" w:rsidTr="00946B6A">
        <w:tc>
          <w:tcPr>
            <w:tcW w:w="800" w:type="dxa"/>
            <w:tcBorders>
              <w:top w:val="single" w:sz="4" w:space="0" w:color="auto"/>
              <w:left w:val="single" w:sz="4" w:space="0" w:color="auto"/>
              <w:bottom w:val="single" w:sz="4" w:space="0" w:color="auto"/>
              <w:right w:val="single" w:sz="4" w:space="0" w:color="auto"/>
            </w:tcBorders>
            <w:shd w:val="solid" w:color="FFFFFF" w:fill="auto"/>
          </w:tcPr>
          <w:p w14:paraId="7954D05D" w14:textId="77777777" w:rsidR="00250185" w:rsidRDefault="00250185" w:rsidP="004B7AA0">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A89CE" w14:textId="77777777" w:rsidR="00250185" w:rsidRDefault="000457F9" w:rsidP="004B7AA0">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56DCB" w14:textId="77777777" w:rsidR="00250185" w:rsidRDefault="00250185" w:rsidP="004B7AA0">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1C2EF" w14:textId="77777777" w:rsidR="00250185" w:rsidRDefault="00250185" w:rsidP="004B7AA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4041E3" w14:textId="77777777" w:rsidR="00250185" w:rsidRDefault="00250185" w:rsidP="004B7AA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C6D12" w14:textId="77777777" w:rsidR="00250185" w:rsidRDefault="00250185" w:rsidP="004B7AA0">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10995" w14:textId="77777777" w:rsidR="00250185" w:rsidRDefault="00250185" w:rsidP="004B7AA0">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B95BE5" w14:textId="77777777" w:rsidR="00250185" w:rsidRPr="000457F9" w:rsidRDefault="00250185" w:rsidP="004B7AA0">
            <w:pPr>
              <w:pStyle w:val="TAC8pt"/>
              <w:rPr>
                <w:bCs/>
              </w:rPr>
            </w:pPr>
            <w:r w:rsidRPr="000457F9">
              <w:rPr>
                <w:bCs/>
              </w:rPr>
              <w:t>16.0.0</w:t>
            </w:r>
          </w:p>
        </w:tc>
      </w:tr>
      <w:tr w:rsidR="00581C17" w:rsidRPr="006B0D02" w14:paraId="1E5D7197" w14:textId="77777777" w:rsidTr="00863982">
        <w:tc>
          <w:tcPr>
            <w:tcW w:w="800" w:type="dxa"/>
            <w:tcBorders>
              <w:top w:val="single" w:sz="4" w:space="0" w:color="auto"/>
              <w:left w:val="single" w:sz="4" w:space="0" w:color="auto"/>
              <w:bottom w:val="single" w:sz="12" w:space="0" w:color="auto"/>
              <w:right w:val="single" w:sz="4" w:space="0" w:color="auto"/>
            </w:tcBorders>
            <w:shd w:val="solid" w:color="FFFFFF" w:fill="auto"/>
          </w:tcPr>
          <w:p w14:paraId="64A18344" w14:textId="77777777" w:rsidR="00581C17" w:rsidRDefault="00581C17" w:rsidP="00581C17">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335BC12" w14:textId="77777777" w:rsidR="00581C17" w:rsidRDefault="00581C17" w:rsidP="00581C17">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5F7CB563" w14:textId="77777777" w:rsidR="00581C17" w:rsidRDefault="00581C17" w:rsidP="00581C17">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E476F4E" w14:textId="77777777" w:rsidR="00581C17" w:rsidRDefault="00581C17" w:rsidP="00581C17">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585E319" w14:textId="77777777" w:rsidR="00581C17" w:rsidRDefault="00581C17" w:rsidP="00581C17">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C65EECE" w14:textId="77777777" w:rsidR="00581C17" w:rsidRDefault="00581C17" w:rsidP="00581C17">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0D871B92" w14:textId="77777777" w:rsidR="00581C17" w:rsidRDefault="00581C17" w:rsidP="00581C17">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3397580" w14:textId="77777777" w:rsidR="00581C17" w:rsidRPr="000457F9" w:rsidRDefault="00581C17" w:rsidP="00581C17">
            <w:pPr>
              <w:pStyle w:val="TAC8pt"/>
              <w:rPr>
                <w:bCs/>
              </w:rPr>
            </w:pPr>
            <w:r>
              <w:t>17.0.0</w:t>
            </w:r>
          </w:p>
        </w:tc>
      </w:tr>
      <w:tr w:rsidR="00D950F4" w:rsidRPr="006B0D02" w14:paraId="2C0F7F9F" w14:textId="77777777" w:rsidTr="00863982">
        <w:tc>
          <w:tcPr>
            <w:tcW w:w="800" w:type="dxa"/>
            <w:tcBorders>
              <w:top w:val="single" w:sz="12" w:space="0" w:color="auto"/>
              <w:left w:val="single" w:sz="4" w:space="0" w:color="auto"/>
              <w:bottom w:val="single" w:sz="12" w:space="0" w:color="auto"/>
              <w:right w:val="single" w:sz="4" w:space="0" w:color="auto"/>
            </w:tcBorders>
            <w:shd w:val="solid" w:color="FFFFFF" w:fill="auto"/>
          </w:tcPr>
          <w:p w14:paraId="01DB6947" w14:textId="305BF06F" w:rsidR="00D950F4" w:rsidRDefault="00D950F4" w:rsidP="00D950F4">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9627DD7" w14:textId="3AF5B6EF" w:rsidR="00D950F4" w:rsidRDefault="00D950F4" w:rsidP="00D950F4">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2829207" w14:textId="30D5B961" w:rsidR="00D950F4" w:rsidRDefault="00D950F4" w:rsidP="00D950F4">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628D6C1" w14:textId="2CB08D98" w:rsidR="00D950F4" w:rsidRDefault="00D950F4" w:rsidP="00D950F4">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7C39D80" w14:textId="61C98CB0" w:rsidR="00D950F4" w:rsidRDefault="00D950F4" w:rsidP="00D950F4">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67E2D37" w14:textId="57DF06E3" w:rsidR="00D950F4" w:rsidRDefault="00D950F4" w:rsidP="00D950F4">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5199583E" w14:textId="120F81D1" w:rsidR="00D950F4" w:rsidRPr="002D5D47" w:rsidRDefault="00D950F4" w:rsidP="00D950F4">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2DB2462" w14:textId="6588B553" w:rsidR="00D950F4" w:rsidRPr="005D5009" w:rsidRDefault="00D950F4" w:rsidP="00D950F4">
            <w:pPr>
              <w:pStyle w:val="TAC8pt"/>
              <w:rPr>
                <w:bCs/>
              </w:rPr>
            </w:pPr>
            <w:r w:rsidRPr="00956B07">
              <w:t>18.0.0</w:t>
            </w:r>
          </w:p>
        </w:tc>
      </w:tr>
      <w:tr w:rsidR="00863982" w:rsidRPr="006B0D02" w14:paraId="2CA8D9E3" w14:textId="77777777" w:rsidTr="00863982">
        <w:tc>
          <w:tcPr>
            <w:tcW w:w="800" w:type="dxa"/>
            <w:tcBorders>
              <w:top w:val="single" w:sz="12" w:space="0" w:color="auto"/>
              <w:left w:val="single" w:sz="4" w:space="0" w:color="auto"/>
              <w:bottom w:val="single" w:sz="4" w:space="0" w:color="auto"/>
              <w:right w:val="single" w:sz="4" w:space="0" w:color="auto"/>
            </w:tcBorders>
            <w:shd w:val="solid" w:color="FFFFFF" w:fill="auto"/>
          </w:tcPr>
          <w:p w14:paraId="6F7284E8" w14:textId="1FCC852F" w:rsidR="00863982" w:rsidRDefault="00863982" w:rsidP="00D950F4">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761B471" w14:textId="6FAD0447" w:rsidR="00863982" w:rsidRDefault="00863982" w:rsidP="00D950F4">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A5405C8" w14:textId="3D9F8C97" w:rsidR="00863982" w:rsidRDefault="00863982" w:rsidP="00D950F4">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46E7C03" w14:textId="6C6B75E8" w:rsidR="00863982" w:rsidRDefault="00863982" w:rsidP="00D950F4">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D9834F7" w14:textId="763812AC" w:rsidR="00863982" w:rsidRDefault="00863982" w:rsidP="00D950F4">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334B236" w14:textId="20DFC8F7" w:rsidR="00863982" w:rsidRDefault="00863982" w:rsidP="00D950F4">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67A58A38" w14:textId="6A0691DC" w:rsidR="00863982" w:rsidRPr="00956B07" w:rsidRDefault="00863982" w:rsidP="00D950F4">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4B486EB" w14:textId="3343EBAA" w:rsidR="00863982" w:rsidRPr="00863982" w:rsidRDefault="00863982" w:rsidP="00D950F4">
            <w:pPr>
              <w:pStyle w:val="TAC8pt"/>
              <w:rPr>
                <w:b/>
              </w:rPr>
            </w:pPr>
            <w:r w:rsidRPr="00863982">
              <w:rPr>
                <w:b/>
              </w:rPr>
              <w:t>19.0.0</w:t>
            </w:r>
          </w:p>
        </w:tc>
      </w:tr>
    </w:tbl>
    <w:p w14:paraId="699FBD32"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78264" w14:textId="77777777" w:rsidR="008B5D12" w:rsidRDefault="008B5D12">
      <w:r>
        <w:separator/>
      </w:r>
    </w:p>
  </w:endnote>
  <w:endnote w:type="continuationSeparator" w:id="0">
    <w:p w14:paraId="3BF19E28" w14:textId="77777777" w:rsidR="008B5D12" w:rsidRDefault="008B5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stem">
    <w:altName w:val="@Yu Gothic"/>
    <w:panose1 w:val="00000000000000000000"/>
    <w:charset w:val="80"/>
    <w:family w:val="auto"/>
    <w:notTrueType/>
    <w:pitch w:val="variable"/>
    <w:sig w:usb0="00000001" w:usb1="08070000" w:usb2="00000010" w:usb3="00000000" w:csb0="00020000" w:csb1="00000000"/>
  </w:font>
  <w:font w:name="Rotis Sans Serif for Noki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4C2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E0D65" w14:textId="77777777" w:rsidR="008B5D12" w:rsidRDefault="008B5D12">
      <w:r>
        <w:separator/>
      </w:r>
    </w:p>
  </w:footnote>
  <w:footnote w:type="continuationSeparator" w:id="0">
    <w:p w14:paraId="667FF72E" w14:textId="77777777" w:rsidR="008B5D12" w:rsidRDefault="008B5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9E937" w14:textId="68828BEB"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3982">
      <w:rPr>
        <w:rFonts w:ascii="Arial" w:hAnsi="Arial" w:cs="Arial"/>
        <w:b/>
        <w:noProof/>
        <w:sz w:val="18"/>
        <w:szCs w:val="18"/>
      </w:rPr>
      <w:t>3GPP TS 25.442 V19.0.0 (2025-09)</w:t>
    </w:r>
    <w:r>
      <w:rPr>
        <w:rFonts w:ascii="Arial" w:hAnsi="Arial" w:cs="Arial"/>
        <w:b/>
        <w:sz w:val="18"/>
        <w:szCs w:val="18"/>
      </w:rPr>
      <w:fldChar w:fldCharType="end"/>
    </w:r>
  </w:p>
  <w:p w14:paraId="0B04A23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7AA0">
      <w:rPr>
        <w:rFonts w:ascii="Arial" w:hAnsi="Arial" w:cs="Arial"/>
        <w:b/>
        <w:noProof/>
        <w:sz w:val="18"/>
        <w:szCs w:val="18"/>
      </w:rPr>
      <w:t>9</w:t>
    </w:r>
    <w:r>
      <w:rPr>
        <w:rFonts w:ascii="Arial" w:hAnsi="Arial" w:cs="Arial"/>
        <w:b/>
        <w:sz w:val="18"/>
        <w:szCs w:val="18"/>
      </w:rPr>
      <w:fldChar w:fldCharType="end"/>
    </w:r>
  </w:p>
  <w:p w14:paraId="4BD023DF" w14:textId="4676680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3982">
      <w:rPr>
        <w:rFonts w:ascii="Arial" w:hAnsi="Arial" w:cs="Arial"/>
        <w:b/>
        <w:noProof/>
        <w:sz w:val="18"/>
        <w:szCs w:val="18"/>
      </w:rPr>
      <w:t>Release 19</w:t>
    </w:r>
    <w:r>
      <w:rPr>
        <w:rFonts w:ascii="Arial" w:hAnsi="Arial" w:cs="Arial"/>
        <w:b/>
        <w:sz w:val="18"/>
        <w:szCs w:val="18"/>
      </w:rPr>
      <w:fldChar w:fldCharType="end"/>
    </w:r>
  </w:p>
  <w:p w14:paraId="0AFD009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0DE6252"/>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52207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65728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55132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1AF4"/>
    <w:rsid w:val="00024457"/>
    <w:rsid w:val="00040095"/>
    <w:rsid w:val="000457F9"/>
    <w:rsid w:val="00062CEB"/>
    <w:rsid w:val="00080512"/>
    <w:rsid w:val="000D58AB"/>
    <w:rsid w:val="001F168B"/>
    <w:rsid w:val="00210A77"/>
    <w:rsid w:val="00223B74"/>
    <w:rsid w:val="00250185"/>
    <w:rsid w:val="00251620"/>
    <w:rsid w:val="0028089C"/>
    <w:rsid w:val="002A6501"/>
    <w:rsid w:val="00304F43"/>
    <w:rsid w:val="00313745"/>
    <w:rsid w:val="004A30E8"/>
    <w:rsid w:val="004B7AA0"/>
    <w:rsid w:val="004C2B0A"/>
    <w:rsid w:val="004E213A"/>
    <w:rsid w:val="00500A56"/>
    <w:rsid w:val="00543E6C"/>
    <w:rsid w:val="00565087"/>
    <w:rsid w:val="00581C17"/>
    <w:rsid w:val="005944C9"/>
    <w:rsid w:val="005D5009"/>
    <w:rsid w:val="00610F95"/>
    <w:rsid w:val="00614DD4"/>
    <w:rsid w:val="0064280F"/>
    <w:rsid w:val="00661F2A"/>
    <w:rsid w:val="00734A5B"/>
    <w:rsid w:val="00744E76"/>
    <w:rsid w:val="0078017D"/>
    <w:rsid w:val="00780BF0"/>
    <w:rsid w:val="007A266E"/>
    <w:rsid w:val="00825257"/>
    <w:rsid w:val="00861FCB"/>
    <w:rsid w:val="00863982"/>
    <w:rsid w:val="00870585"/>
    <w:rsid w:val="00893958"/>
    <w:rsid w:val="008B12DD"/>
    <w:rsid w:val="008B5D12"/>
    <w:rsid w:val="008E6AAD"/>
    <w:rsid w:val="0090271F"/>
    <w:rsid w:val="00946B6A"/>
    <w:rsid w:val="00A53724"/>
    <w:rsid w:val="00B242D5"/>
    <w:rsid w:val="00B56647"/>
    <w:rsid w:val="00B6301C"/>
    <w:rsid w:val="00C2349A"/>
    <w:rsid w:val="00C33079"/>
    <w:rsid w:val="00C52F20"/>
    <w:rsid w:val="00C87A86"/>
    <w:rsid w:val="00CA3D0C"/>
    <w:rsid w:val="00CD57D4"/>
    <w:rsid w:val="00D24367"/>
    <w:rsid w:val="00D27CB4"/>
    <w:rsid w:val="00D421F6"/>
    <w:rsid w:val="00D6540D"/>
    <w:rsid w:val="00D87E00"/>
    <w:rsid w:val="00D92B85"/>
    <w:rsid w:val="00D950F4"/>
    <w:rsid w:val="00DC309B"/>
    <w:rsid w:val="00DC4DA2"/>
    <w:rsid w:val="00E22042"/>
    <w:rsid w:val="00E51F1F"/>
    <w:rsid w:val="00E55C19"/>
    <w:rsid w:val="00E77575"/>
    <w:rsid w:val="00E77645"/>
    <w:rsid w:val="00E81045"/>
    <w:rsid w:val="00E938A8"/>
    <w:rsid w:val="00E96DE6"/>
    <w:rsid w:val="00EB2A29"/>
    <w:rsid w:val="00EB3343"/>
    <w:rsid w:val="00EC4A25"/>
    <w:rsid w:val="00ED294A"/>
    <w:rsid w:val="00EF1065"/>
    <w:rsid w:val="00F03023"/>
    <w:rsid w:val="00F3015F"/>
    <w:rsid w:val="00F653B8"/>
    <w:rsid w:val="00F744E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597"/>
    <o:shapelayout v:ext="edit">
      <o:idmap v:ext="edit" data="1,2,3,4,5"/>
    </o:shapelayout>
  </w:shapeDefaults>
  <w:decimalSymbol w:val="."/>
  <w:listSeparator w:val=","/>
  <w14:docId w14:val="565A6E01"/>
  <w15:chartTrackingRefBased/>
  <w15:docId w15:val="{347F857B-3A8B-4D5E-BBC6-00B8A05C4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C17"/>
    <w:pPr>
      <w:overflowPunct w:val="0"/>
      <w:autoSpaceDE w:val="0"/>
      <w:autoSpaceDN w:val="0"/>
      <w:adjustRightInd w:val="0"/>
      <w:spacing w:after="180"/>
      <w:textAlignment w:val="baseline"/>
    </w:pPr>
  </w:style>
  <w:style w:type="paragraph" w:styleId="Heading1">
    <w:name w:val="heading 1"/>
    <w:next w:val="Normal"/>
    <w:qFormat/>
    <w:rsid w:val="00581C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81C17"/>
    <w:pPr>
      <w:pBdr>
        <w:top w:val="none" w:sz="0" w:space="0" w:color="auto"/>
      </w:pBdr>
      <w:spacing w:before="180"/>
      <w:outlineLvl w:val="1"/>
    </w:pPr>
    <w:rPr>
      <w:sz w:val="32"/>
    </w:rPr>
  </w:style>
  <w:style w:type="paragraph" w:styleId="Heading3">
    <w:name w:val="heading 3"/>
    <w:basedOn w:val="Heading2"/>
    <w:next w:val="Normal"/>
    <w:qFormat/>
    <w:rsid w:val="00581C17"/>
    <w:pPr>
      <w:spacing w:before="120"/>
      <w:outlineLvl w:val="2"/>
    </w:pPr>
    <w:rPr>
      <w:sz w:val="28"/>
    </w:rPr>
  </w:style>
  <w:style w:type="paragraph" w:styleId="Heading4">
    <w:name w:val="heading 4"/>
    <w:basedOn w:val="Heading3"/>
    <w:next w:val="Normal"/>
    <w:qFormat/>
    <w:rsid w:val="00581C17"/>
    <w:pPr>
      <w:ind w:left="1418" w:hanging="1418"/>
      <w:outlineLvl w:val="3"/>
    </w:pPr>
    <w:rPr>
      <w:sz w:val="24"/>
    </w:rPr>
  </w:style>
  <w:style w:type="paragraph" w:styleId="Heading5">
    <w:name w:val="heading 5"/>
    <w:basedOn w:val="Heading4"/>
    <w:next w:val="Normal"/>
    <w:qFormat/>
    <w:rsid w:val="00581C17"/>
    <w:pPr>
      <w:ind w:left="1701" w:hanging="1701"/>
      <w:outlineLvl w:val="4"/>
    </w:pPr>
    <w:rPr>
      <w:sz w:val="22"/>
    </w:rPr>
  </w:style>
  <w:style w:type="paragraph" w:styleId="Heading6">
    <w:name w:val="heading 6"/>
    <w:basedOn w:val="H6"/>
    <w:next w:val="Normal"/>
    <w:qFormat/>
    <w:rsid w:val="00581C17"/>
    <w:pPr>
      <w:outlineLvl w:val="5"/>
    </w:pPr>
  </w:style>
  <w:style w:type="paragraph" w:styleId="Heading7">
    <w:name w:val="heading 7"/>
    <w:basedOn w:val="H6"/>
    <w:next w:val="Normal"/>
    <w:qFormat/>
    <w:rsid w:val="00581C17"/>
    <w:pPr>
      <w:outlineLvl w:val="6"/>
    </w:pPr>
  </w:style>
  <w:style w:type="paragraph" w:styleId="Heading8">
    <w:name w:val="heading 8"/>
    <w:basedOn w:val="Heading1"/>
    <w:next w:val="Normal"/>
    <w:qFormat/>
    <w:rsid w:val="00581C17"/>
    <w:pPr>
      <w:ind w:left="0" w:firstLine="0"/>
      <w:outlineLvl w:val="7"/>
    </w:pPr>
  </w:style>
  <w:style w:type="paragraph" w:styleId="Heading9">
    <w:name w:val="heading 9"/>
    <w:basedOn w:val="Heading8"/>
    <w:next w:val="Normal"/>
    <w:qFormat/>
    <w:rsid w:val="00581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C17"/>
    <w:pPr>
      <w:ind w:left="1985" w:hanging="1985"/>
      <w:outlineLvl w:val="9"/>
    </w:pPr>
    <w:rPr>
      <w:sz w:val="20"/>
    </w:rPr>
  </w:style>
  <w:style w:type="paragraph" w:styleId="TOC9">
    <w:name w:val="toc 9"/>
    <w:basedOn w:val="TOC8"/>
    <w:semiHidden/>
    <w:rsid w:val="00581C17"/>
    <w:pPr>
      <w:ind w:left="1418" w:hanging="1418"/>
    </w:pPr>
  </w:style>
  <w:style w:type="paragraph" w:styleId="TOC8">
    <w:name w:val="toc 8"/>
    <w:basedOn w:val="TOC1"/>
    <w:uiPriority w:val="39"/>
    <w:rsid w:val="00581C17"/>
    <w:pPr>
      <w:spacing w:before="180"/>
      <w:ind w:left="2693" w:hanging="2693"/>
    </w:pPr>
    <w:rPr>
      <w:b/>
    </w:rPr>
  </w:style>
  <w:style w:type="paragraph" w:styleId="TOC1">
    <w:name w:val="toc 1"/>
    <w:uiPriority w:val="39"/>
    <w:rsid w:val="00581C1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81C17"/>
    <w:pPr>
      <w:keepLines/>
      <w:tabs>
        <w:tab w:val="center" w:pos="4536"/>
        <w:tab w:val="right" w:pos="9072"/>
      </w:tabs>
    </w:pPr>
    <w:rPr>
      <w:noProof/>
    </w:rPr>
  </w:style>
  <w:style w:type="character" w:customStyle="1" w:styleId="ZGSM">
    <w:name w:val="ZGSM"/>
    <w:rsid w:val="00581C17"/>
  </w:style>
  <w:style w:type="paragraph" w:styleId="Header">
    <w:name w:val="header"/>
    <w:rsid w:val="00581C1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81C1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81C17"/>
    <w:pPr>
      <w:ind w:left="1701" w:hanging="1701"/>
    </w:pPr>
  </w:style>
  <w:style w:type="paragraph" w:styleId="TOC4">
    <w:name w:val="toc 4"/>
    <w:basedOn w:val="TOC3"/>
    <w:semiHidden/>
    <w:rsid w:val="00581C17"/>
    <w:pPr>
      <w:ind w:left="1418" w:hanging="1418"/>
    </w:pPr>
  </w:style>
  <w:style w:type="paragraph" w:styleId="TOC3">
    <w:name w:val="toc 3"/>
    <w:basedOn w:val="TOC2"/>
    <w:uiPriority w:val="39"/>
    <w:rsid w:val="00581C17"/>
    <w:pPr>
      <w:ind w:left="1134" w:hanging="1134"/>
    </w:pPr>
  </w:style>
  <w:style w:type="paragraph" w:styleId="TOC2">
    <w:name w:val="toc 2"/>
    <w:basedOn w:val="TOC1"/>
    <w:uiPriority w:val="39"/>
    <w:rsid w:val="00581C17"/>
    <w:pPr>
      <w:keepNext w:val="0"/>
      <w:spacing w:before="0"/>
      <w:ind w:left="851" w:hanging="851"/>
    </w:pPr>
    <w:rPr>
      <w:sz w:val="20"/>
    </w:rPr>
  </w:style>
  <w:style w:type="paragraph" w:styleId="Footer">
    <w:name w:val="footer"/>
    <w:basedOn w:val="Header"/>
    <w:rsid w:val="00581C17"/>
    <w:pPr>
      <w:jc w:val="center"/>
    </w:pPr>
    <w:rPr>
      <w:i/>
    </w:rPr>
  </w:style>
  <w:style w:type="paragraph" w:customStyle="1" w:styleId="TT">
    <w:name w:val="TT"/>
    <w:basedOn w:val="Heading1"/>
    <w:next w:val="Normal"/>
    <w:rsid w:val="00581C17"/>
    <w:pPr>
      <w:outlineLvl w:val="9"/>
    </w:pPr>
  </w:style>
  <w:style w:type="paragraph" w:customStyle="1" w:styleId="NF">
    <w:name w:val="NF"/>
    <w:basedOn w:val="NO"/>
    <w:rsid w:val="00581C17"/>
    <w:pPr>
      <w:keepNext/>
      <w:spacing w:after="0"/>
    </w:pPr>
    <w:rPr>
      <w:rFonts w:ascii="Arial" w:hAnsi="Arial"/>
      <w:sz w:val="18"/>
    </w:rPr>
  </w:style>
  <w:style w:type="paragraph" w:customStyle="1" w:styleId="NO">
    <w:name w:val="NO"/>
    <w:basedOn w:val="Normal"/>
    <w:rsid w:val="00581C17"/>
    <w:pPr>
      <w:keepLines/>
      <w:ind w:left="1135" w:hanging="851"/>
    </w:pPr>
  </w:style>
  <w:style w:type="paragraph" w:customStyle="1" w:styleId="PL">
    <w:name w:val="PL"/>
    <w:rsid w:val="00581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1C17"/>
    <w:pPr>
      <w:jc w:val="right"/>
    </w:pPr>
  </w:style>
  <w:style w:type="paragraph" w:customStyle="1" w:styleId="TAL">
    <w:name w:val="TAL"/>
    <w:basedOn w:val="Normal"/>
    <w:rsid w:val="00581C17"/>
    <w:pPr>
      <w:keepNext/>
      <w:keepLines/>
      <w:spacing w:after="0"/>
    </w:pPr>
    <w:rPr>
      <w:rFonts w:ascii="Arial" w:hAnsi="Arial"/>
      <w:sz w:val="18"/>
    </w:rPr>
  </w:style>
  <w:style w:type="paragraph" w:customStyle="1" w:styleId="TAH">
    <w:name w:val="TAH"/>
    <w:basedOn w:val="TAC"/>
    <w:rsid w:val="00581C17"/>
    <w:rPr>
      <w:b/>
    </w:rPr>
  </w:style>
  <w:style w:type="paragraph" w:customStyle="1" w:styleId="TAC">
    <w:name w:val="TAC"/>
    <w:basedOn w:val="TAL"/>
    <w:rsid w:val="00581C17"/>
    <w:pPr>
      <w:jc w:val="center"/>
    </w:pPr>
  </w:style>
  <w:style w:type="paragraph" w:customStyle="1" w:styleId="LD">
    <w:name w:val="LD"/>
    <w:rsid w:val="00581C1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81C17"/>
    <w:pPr>
      <w:keepLines/>
      <w:ind w:left="1702" w:hanging="1418"/>
    </w:pPr>
  </w:style>
  <w:style w:type="paragraph" w:customStyle="1" w:styleId="FP">
    <w:name w:val="FP"/>
    <w:basedOn w:val="Normal"/>
    <w:rsid w:val="00581C17"/>
    <w:pPr>
      <w:spacing w:after="0"/>
    </w:pPr>
  </w:style>
  <w:style w:type="paragraph" w:customStyle="1" w:styleId="NW">
    <w:name w:val="NW"/>
    <w:basedOn w:val="NO"/>
    <w:rsid w:val="00581C17"/>
    <w:pPr>
      <w:spacing w:after="0"/>
    </w:pPr>
  </w:style>
  <w:style w:type="paragraph" w:customStyle="1" w:styleId="EW">
    <w:name w:val="EW"/>
    <w:basedOn w:val="EX"/>
    <w:rsid w:val="00581C17"/>
    <w:pPr>
      <w:spacing w:after="0"/>
    </w:pPr>
  </w:style>
  <w:style w:type="paragraph" w:customStyle="1" w:styleId="B1">
    <w:name w:val="B1"/>
    <w:basedOn w:val="List"/>
    <w:rsid w:val="00581C17"/>
  </w:style>
  <w:style w:type="paragraph" w:styleId="TOC6">
    <w:name w:val="toc 6"/>
    <w:basedOn w:val="TOC5"/>
    <w:next w:val="Normal"/>
    <w:semiHidden/>
    <w:rsid w:val="00581C17"/>
    <w:pPr>
      <w:ind w:left="1985" w:hanging="1985"/>
    </w:pPr>
  </w:style>
  <w:style w:type="paragraph" w:styleId="TOC7">
    <w:name w:val="toc 7"/>
    <w:basedOn w:val="TOC6"/>
    <w:next w:val="Normal"/>
    <w:semiHidden/>
    <w:rsid w:val="00581C17"/>
    <w:pPr>
      <w:ind w:left="2268" w:hanging="2268"/>
    </w:pPr>
  </w:style>
  <w:style w:type="paragraph" w:customStyle="1" w:styleId="EditorsNote">
    <w:name w:val="Editor's Note"/>
    <w:basedOn w:val="NO"/>
    <w:rsid w:val="00581C17"/>
    <w:rPr>
      <w:color w:val="FF0000"/>
    </w:rPr>
  </w:style>
  <w:style w:type="paragraph" w:customStyle="1" w:styleId="TH">
    <w:name w:val="TH"/>
    <w:basedOn w:val="Normal"/>
    <w:rsid w:val="00581C17"/>
    <w:pPr>
      <w:keepNext/>
      <w:keepLines/>
      <w:spacing w:before="60"/>
      <w:jc w:val="center"/>
    </w:pPr>
    <w:rPr>
      <w:rFonts w:ascii="Arial" w:hAnsi="Arial"/>
      <w:b/>
    </w:rPr>
  </w:style>
  <w:style w:type="paragraph" w:customStyle="1" w:styleId="ZA">
    <w:name w:val="ZA"/>
    <w:rsid w:val="00581C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1C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81C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81C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81C17"/>
    <w:pPr>
      <w:ind w:left="851" w:hanging="851"/>
    </w:pPr>
  </w:style>
  <w:style w:type="paragraph" w:customStyle="1" w:styleId="ZH">
    <w:name w:val="ZH"/>
    <w:rsid w:val="00581C1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81C17"/>
    <w:pPr>
      <w:keepNext w:val="0"/>
      <w:spacing w:before="0" w:after="240"/>
    </w:pPr>
  </w:style>
  <w:style w:type="paragraph" w:customStyle="1" w:styleId="ZG">
    <w:name w:val="ZG"/>
    <w:rsid w:val="00581C1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81C17"/>
  </w:style>
  <w:style w:type="paragraph" w:customStyle="1" w:styleId="B3">
    <w:name w:val="B3"/>
    <w:basedOn w:val="List3"/>
    <w:rsid w:val="00581C17"/>
  </w:style>
  <w:style w:type="paragraph" w:customStyle="1" w:styleId="B4">
    <w:name w:val="B4"/>
    <w:basedOn w:val="List4"/>
    <w:rsid w:val="00581C17"/>
  </w:style>
  <w:style w:type="paragraph" w:customStyle="1" w:styleId="B5">
    <w:name w:val="B5"/>
    <w:basedOn w:val="List5"/>
    <w:rsid w:val="00581C17"/>
  </w:style>
  <w:style w:type="paragraph" w:customStyle="1" w:styleId="ZTD">
    <w:name w:val="ZTD"/>
    <w:basedOn w:val="ZB"/>
    <w:rsid w:val="00581C17"/>
    <w:pPr>
      <w:framePr w:hRule="auto" w:wrap="notBeside" w:y="852"/>
    </w:pPr>
    <w:rPr>
      <w:i w:val="0"/>
      <w:sz w:val="40"/>
    </w:rPr>
  </w:style>
  <w:style w:type="paragraph" w:customStyle="1" w:styleId="ZV">
    <w:name w:val="ZV"/>
    <w:basedOn w:val="ZU"/>
    <w:rsid w:val="00581C1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semiHidden/>
    <w:rsid w:val="00E938A8"/>
    <w:rPr>
      <w:rFonts w:ascii="Tahoma" w:hAnsi="Tahoma" w:cs="Tahoma"/>
      <w:sz w:val="16"/>
      <w:szCs w:val="16"/>
    </w:rPr>
  </w:style>
  <w:style w:type="paragraph" w:customStyle="1" w:styleId="TAC8pt">
    <w:name w:val="TAC + 8 pt"/>
    <w:basedOn w:val="TAC"/>
    <w:rsid w:val="005944C9"/>
    <w:rPr>
      <w:rFonts w:cs="Arial"/>
      <w:sz w:val="16"/>
      <w:szCs w:val="16"/>
      <w:shd w:val="clear" w:color="auto" w:fill="FFFFFF"/>
    </w:rPr>
  </w:style>
  <w:style w:type="paragraph" w:customStyle="1" w:styleId="TAL8pt">
    <w:name w:val="TAL + 8 pt"/>
    <w:basedOn w:val="TAL"/>
    <w:rsid w:val="005944C9"/>
    <w:rPr>
      <w:rFonts w:cs="Arial"/>
      <w:sz w:val="16"/>
      <w:szCs w:val="16"/>
      <w:shd w:val="clear" w:color="auto" w:fill="FFFFFF"/>
    </w:rPr>
  </w:style>
  <w:style w:type="paragraph" w:styleId="Index2">
    <w:name w:val="index 2"/>
    <w:basedOn w:val="Index1"/>
    <w:rsid w:val="00581C17"/>
    <w:pPr>
      <w:ind w:left="284"/>
    </w:pPr>
  </w:style>
  <w:style w:type="paragraph" w:styleId="Index1">
    <w:name w:val="index 1"/>
    <w:basedOn w:val="Normal"/>
    <w:rsid w:val="00581C17"/>
    <w:pPr>
      <w:keepLines/>
      <w:spacing w:after="0"/>
    </w:pPr>
  </w:style>
  <w:style w:type="paragraph" w:styleId="ListNumber2">
    <w:name w:val="List Number 2"/>
    <w:basedOn w:val="ListNumber"/>
    <w:rsid w:val="00581C17"/>
    <w:pPr>
      <w:ind w:left="851"/>
    </w:pPr>
  </w:style>
  <w:style w:type="character" w:styleId="FootnoteReference">
    <w:name w:val="footnote reference"/>
    <w:rsid w:val="00581C17"/>
    <w:rPr>
      <w:b/>
      <w:position w:val="6"/>
      <w:sz w:val="16"/>
    </w:rPr>
  </w:style>
  <w:style w:type="paragraph" w:styleId="FootnoteText">
    <w:name w:val="footnote text"/>
    <w:basedOn w:val="Normal"/>
    <w:link w:val="FootnoteTextChar"/>
    <w:rsid w:val="00581C17"/>
    <w:pPr>
      <w:keepLines/>
      <w:spacing w:after="0"/>
      <w:ind w:left="454" w:hanging="454"/>
    </w:pPr>
    <w:rPr>
      <w:sz w:val="16"/>
    </w:rPr>
  </w:style>
  <w:style w:type="character" w:customStyle="1" w:styleId="FootnoteTextChar">
    <w:name w:val="Footnote Text Char"/>
    <w:link w:val="FootnoteText"/>
    <w:rsid w:val="0064280F"/>
    <w:rPr>
      <w:sz w:val="16"/>
    </w:rPr>
  </w:style>
  <w:style w:type="paragraph" w:styleId="ListBullet2">
    <w:name w:val="List Bullet 2"/>
    <w:basedOn w:val="ListBullet"/>
    <w:rsid w:val="00581C17"/>
    <w:pPr>
      <w:ind w:left="851"/>
    </w:pPr>
  </w:style>
  <w:style w:type="paragraph" w:styleId="ListBullet3">
    <w:name w:val="List Bullet 3"/>
    <w:basedOn w:val="ListBullet2"/>
    <w:rsid w:val="00581C17"/>
    <w:pPr>
      <w:ind w:left="1135"/>
    </w:pPr>
  </w:style>
  <w:style w:type="paragraph" w:styleId="ListNumber">
    <w:name w:val="List Number"/>
    <w:basedOn w:val="List"/>
    <w:rsid w:val="00581C17"/>
  </w:style>
  <w:style w:type="paragraph" w:styleId="List2">
    <w:name w:val="List 2"/>
    <w:basedOn w:val="List"/>
    <w:rsid w:val="00581C17"/>
    <w:pPr>
      <w:ind w:left="851"/>
    </w:pPr>
  </w:style>
  <w:style w:type="paragraph" w:styleId="List3">
    <w:name w:val="List 3"/>
    <w:basedOn w:val="List2"/>
    <w:rsid w:val="00581C17"/>
    <w:pPr>
      <w:ind w:left="1135"/>
    </w:pPr>
  </w:style>
  <w:style w:type="paragraph" w:styleId="List4">
    <w:name w:val="List 4"/>
    <w:basedOn w:val="List3"/>
    <w:rsid w:val="00581C17"/>
    <w:pPr>
      <w:ind w:left="1418"/>
    </w:pPr>
  </w:style>
  <w:style w:type="paragraph" w:styleId="List5">
    <w:name w:val="List 5"/>
    <w:basedOn w:val="List4"/>
    <w:rsid w:val="00581C17"/>
    <w:pPr>
      <w:ind w:left="1702"/>
    </w:pPr>
  </w:style>
  <w:style w:type="paragraph" w:styleId="List">
    <w:name w:val="List"/>
    <w:basedOn w:val="Normal"/>
    <w:rsid w:val="00581C17"/>
    <w:pPr>
      <w:ind w:left="568" w:hanging="284"/>
    </w:pPr>
  </w:style>
  <w:style w:type="paragraph" w:styleId="ListBullet">
    <w:name w:val="List Bullet"/>
    <w:basedOn w:val="List"/>
    <w:rsid w:val="00581C17"/>
  </w:style>
  <w:style w:type="paragraph" w:styleId="ListBullet4">
    <w:name w:val="List Bullet 4"/>
    <w:basedOn w:val="ListBullet3"/>
    <w:rsid w:val="00581C17"/>
    <w:pPr>
      <w:ind w:left="1418"/>
    </w:pPr>
  </w:style>
  <w:style w:type="paragraph" w:styleId="ListBullet5">
    <w:name w:val="List Bullet 5"/>
    <w:basedOn w:val="ListBullet4"/>
    <w:rsid w:val="00581C1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1457</Words>
  <Characters>7815</Characters>
  <Application>Microsoft Office Word</Application>
  <DocSecurity>0</DocSecurity>
  <Lines>289</Lines>
  <Paragraphs>243</Paragraphs>
  <ScaleCrop>false</ScaleCrop>
  <HeadingPairs>
    <vt:vector size="2" baseType="variant">
      <vt:variant>
        <vt:lpstr>Title</vt:lpstr>
      </vt:variant>
      <vt:variant>
        <vt:i4>1</vt:i4>
      </vt:variant>
    </vt:vector>
  </HeadingPairs>
  <TitlesOfParts>
    <vt:vector size="1" baseType="lpstr">
      <vt:lpstr>3GPP TS 25.442</vt:lpstr>
    </vt:vector>
  </TitlesOfParts>
  <Manager/>
  <Company/>
  <LinksUpToDate>false</LinksUpToDate>
  <CharactersWithSpaces>9029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25.442</dc:title>
  <dc:subject>UTRAN implementation-specific O&amp;M transport (Release 19)</dc:subject>
  <dc:creator>MCC Support</dc:creator>
  <cp:keywords/>
  <dc:description/>
  <cp:lastModifiedBy>Rapp</cp:lastModifiedBy>
  <cp:revision>2</cp:revision>
  <dcterms:created xsi:type="dcterms:W3CDTF">2025-09-23T12:47:00Z</dcterms:created>
  <dcterms:modified xsi:type="dcterms:W3CDTF">2025-09-23T12:47:00Z</dcterms:modified>
</cp:coreProperties>
</file>