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6A5D37" w14:textId="06954A9B" w:rsidR="00CD4C7B" w:rsidRPr="00E92394" w:rsidRDefault="00CD4C7B" w:rsidP="00CD4C7B">
      <w:pPr>
        <w:pStyle w:val="Header"/>
        <w:tabs>
          <w:tab w:val="right" w:pos="9639"/>
        </w:tabs>
        <w:rPr>
          <w:bCs/>
          <w:i/>
          <w:noProof w:val="0"/>
          <w:sz w:val="24"/>
          <w:szCs w:val="24"/>
        </w:rPr>
      </w:pPr>
      <w:r w:rsidRPr="00E92394">
        <w:rPr>
          <w:bCs/>
          <w:noProof w:val="0"/>
          <w:sz w:val="24"/>
          <w:szCs w:val="24"/>
        </w:rPr>
        <w:t>3GPP T</w:t>
      </w:r>
      <w:bookmarkStart w:id="0" w:name="_Ref452454252"/>
      <w:bookmarkEnd w:id="0"/>
      <w:r w:rsidRPr="00E92394">
        <w:rPr>
          <w:bCs/>
          <w:noProof w:val="0"/>
          <w:sz w:val="24"/>
          <w:szCs w:val="24"/>
        </w:rPr>
        <w:t xml:space="preserve">SG-RAN </w:t>
      </w:r>
      <w:r w:rsidRPr="00E92394">
        <w:rPr>
          <w:noProof w:val="0"/>
          <w:sz w:val="24"/>
          <w:szCs w:val="24"/>
        </w:rPr>
        <w:t>WG2 Meeting #</w:t>
      </w:r>
      <w:r w:rsidR="009B07CD" w:rsidRPr="00E92394">
        <w:rPr>
          <w:noProof w:val="0"/>
          <w:sz w:val="24"/>
          <w:szCs w:val="24"/>
        </w:rPr>
        <w:t>9</w:t>
      </w:r>
      <w:r w:rsidR="009A0AF3" w:rsidRPr="00E92394">
        <w:rPr>
          <w:noProof w:val="0"/>
          <w:sz w:val="24"/>
          <w:szCs w:val="24"/>
        </w:rPr>
        <w:t>6</w:t>
      </w:r>
      <w:r w:rsidRPr="00E92394">
        <w:rPr>
          <w:bCs/>
          <w:noProof w:val="0"/>
          <w:sz w:val="24"/>
          <w:szCs w:val="24"/>
        </w:rPr>
        <w:tab/>
      </w:r>
      <w:r w:rsidR="00F61D16" w:rsidRPr="00F61D16">
        <w:rPr>
          <w:bCs/>
          <w:noProof w:val="0"/>
          <w:sz w:val="24"/>
          <w:szCs w:val="24"/>
        </w:rPr>
        <w:t>R2-168396</w:t>
      </w:r>
    </w:p>
    <w:p w14:paraId="1186E060" w14:textId="77777777" w:rsidR="00CD4C7B" w:rsidRPr="00E92394" w:rsidRDefault="009A0AF3" w:rsidP="00CD4C7B">
      <w:pPr>
        <w:pStyle w:val="Header"/>
        <w:tabs>
          <w:tab w:val="right" w:pos="9639"/>
        </w:tabs>
        <w:rPr>
          <w:bCs/>
          <w:noProof w:val="0"/>
          <w:sz w:val="24"/>
          <w:szCs w:val="24"/>
        </w:rPr>
      </w:pPr>
      <w:r w:rsidRPr="00E92394">
        <w:rPr>
          <w:rFonts w:eastAsia="SimSun"/>
          <w:noProof w:val="0"/>
          <w:sz w:val="24"/>
          <w:szCs w:val="24"/>
          <w:lang w:eastAsia="zh-CN"/>
        </w:rPr>
        <w:t>Reno</w:t>
      </w:r>
      <w:r w:rsidR="00C24650" w:rsidRPr="00E92394">
        <w:rPr>
          <w:rFonts w:eastAsia="SimSun"/>
          <w:noProof w:val="0"/>
          <w:sz w:val="24"/>
          <w:szCs w:val="24"/>
          <w:lang w:eastAsia="zh-CN"/>
        </w:rPr>
        <w:t xml:space="preserve">, </w:t>
      </w:r>
      <w:r w:rsidRPr="00E92394">
        <w:rPr>
          <w:rFonts w:eastAsia="SimSun"/>
          <w:noProof w:val="0"/>
          <w:sz w:val="24"/>
          <w:szCs w:val="24"/>
          <w:lang w:eastAsia="zh-CN"/>
        </w:rPr>
        <w:t>USA</w:t>
      </w:r>
      <w:r w:rsidR="00C24650" w:rsidRPr="00E92394">
        <w:rPr>
          <w:rFonts w:eastAsia="SimSun"/>
          <w:noProof w:val="0"/>
          <w:sz w:val="24"/>
          <w:szCs w:val="24"/>
          <w:lang w:eastAsia="zh-CN"/>
        </w:rPr>
        <w:t xml:space="preserve">, </w:t>
      </w:r>
      <w:r w:rsidRPr="00E92394">
        <w:rPr>
          <w:rFonts w:eastAsia="SimSun"/>
          <w:noProof w:val="0"/>
          <w:sz w:val="24"/>
          <w:szCs w:val="24"/>
          <w:lang w:eastAsia="zh-CN"/>
        </w:rPr>
        <w:t>14</w:t>
      </w:r>
      <w:r w:rsidR="00C24650" w:rsidRPr="00E92394">
        <w:rPr>
          <w:rFonts w:eastAsia="SimSun"/>
          <w:noProof w:val="0"/>
          <w:sz w:val="24"/>
          <w:szCs w:val="24"/>
          <w:lang w:eastAsia="zh-CN"/>
        </w:rPr>
        <w:t xml:space="preserve"> - </w:t>
      </w:r>
      <w:r w:rsidRPr="00E92394">
        <w:rPr>
          <w:rFonts w:eastAsia="SimSun"/>
          <w:noProof w:val="0"/>
          <w:sz w:val="24"/>
          <w:szCs w:val="24"/>
          <w:lang w:eastAsia="zh-CN"/>
        </w:rPr>
        <w:t>18</w:t>
      </w:r>
      <w:r w:rsidR="00C24650" w:rsidRPr="00E92394">
        <w:rPr>
          <w:rFonts w:eastAsia="SimSun"/>
          <w:noProof w:val="0"/>
          <w:sz w:val="24"/>
          <w:szCs w:val="24"/>
          <w:lang w:eastAsia="zh-CN"/>
        </w:rPr>
        <w:t xml:space="preserve"> </w:t>
      </w:r>
      <w:r w:rsidRPr="00E92394">
        <w:rPr>
          <w:rFonts w:eastAsia="SimSun"/>
          <w:noProof w:val="0"/>
          <w:sz w:val="24"/>
          <w:szCs w:val="24"/>
          <w:lang w:eastAsia="zh-CN"/>
        </w:rPr>
        <w:t>November</w:t>
      </w:r>
      <w:r w:rsidR="00C24650" w:rsidRPr="00E92394">
        <w:rPr>
          <w:rFonts w:eastAsia="SimSun"/>
          <w:noProof w:val="0"/>
          <w:sz w:val="24"/>
          <w:szCs w:val="24"/>
          <w:lang w:eastAsia="zh-CN"/>
        </w:rPr>
        <w:t xml:space="preserve"> 2016</w:t>
      </w:r>
    </w:p>
    <w:p w14:paraId="7E5A6ABC" w14:textId="77777777" w:rsidR="00CD4C7B" w:rsidRPr="00E92394" w:rsidRDefault="00CD4C7B" w:rsidP="00CD4C7B">
      <w:pPr>
        <w:pStyle w:val="Header"/>
        <w:rPr>
          <w:bCs/>
          <w:noProof w:val="0"/>
          <w:sz w:val="24"/>
        </w:rPr>
      </w:pPr>
    </w:p>
    <w:p w14:paraId="6DBDA069" w14:textId="77777777" w:rsidR="00CD4C7B" w:rsidRPr="00E92394" w:rsidRDefault="00CD4C7B" w:rsidP="00CD4C7B">
      <w:pPr>
        <w:pStyle w:val="Header"/>
        <w:rPr>
          <w:bCs/>
          <w:noProof w:val="0"/>
          <w:sz w:val="24"/>
        </w:rPr>
      </w:pPr>
    </w:p>
    <w:p w14:paraId="1EBFCE90" w14:textId="51A58655" w:rsidR="00CD4C7B" w:rsidRPr="00E92394" w:rsidRDefault="00CD4C7B" w:rsidP="00CD4C7B">
      <w:pPr>
        <w:pStyle w:val="CRCoverPage"/>
        <w:tabs>
          <w:tab w:val="left" w:pos="1985"/>
        </w:tabs>
        <w:rPr>
          <w:rFonts w:cs="Arial"/>
          <w:b/>
          <w:bCs/>
          <w:sz w:val="24"/>
          <w:lang w:eastAsia="ja-JP"/>
        </w:rPr>
      </w:pPr>
      <w:r w:rsidRPr="00E92394">
        <w:rPr>
          <w:rFonts w:cs="Arial"/>
          <w:b/>
          <w:bCs/>
          <w:sz w:val="24"/>
        </w:rPr>
        <w:t>Agenda item:</w:t>
      </w:r>
      <w:r w:rsidRPr="00E92394">
        <w:rPr>
          <w:rFonts w:cs="Arial"/>
          <w:b/>
          <w:bCs/>
          <w:sz w:val="24"/>
        </w:rPr>
        <w:tab/>
      </w:r>
      <w:r w:rsidR="003A3C05">
        <w:rPr>
          <w:rFonts w:cs="Arial"/>
          <w:b/>
          <w:bCs/>
          <w:sz w:val="24"/>
          <w:lang w:eastAsia="ja-JP"/>
        </w:rPr>
        <w:t>8</w:t>
      </w:r>
      <w:r w:rsidR="002747EC" w:rsidRPr="00E92394">
        <w:rPr>
          <w:rFonts w:cs="Arial"/>
          <w:b/>
          <w:bCs/>
          <w:sz w:val="24"/>
          <w:lang w:eastAsia="ja-JP"/>
        </w:rPr>
        <w:t>.</w:t>
      </w:r>
      <w:r w:rsidR="003A3C05">
        <w:rPr>
          <w:rFonts w:cs="Arial"/>
          <w:b/>
          <w:bCs/>
          <w:sz w:val="24"/>
          <w:lang w:eastAsia="ja-JP"/>
        </w:rPr>
        <w:t>4</w:t>
      </w:r>
      <w:r w:rsidR="002747EC" w:rsidRPr="00E92394">
        <w:rPr>
          <w:rFonts w:cs="Arial"/>
          <w:b/>
          <w:bCs/>
          <w:sz w:val="24"/>
          <w:lang w:eastAsia="ja-JP"/>
        </w:rPr>
        <w:t>.</w:t>
      </w:r>
      <w:r w:rsidR="003A3C05">
        <w:rPr>
          <w:rFonts w:cs="Arial"/>
          <w:b/>
          <w:bCs/>
          <w:sz w:val="24"/>
          <w:lang w:eastAsia="ja-JP"/>
        </w:rPr>
        <w:t>2.2</w:t>
      </w:r>
    </w:p>
    <w:p w14:paraId="3F642BE0" w14:textId="77777777" w:rsidR="00CD4C7B" w:rsidRPr="00E92394" w:rsidRDefault="00CD4C7B" w:rsidP="00CD4C7B">
      <w:pPr>
        <w:tabs>
          <w:tab w:val="left" w:pos="1985"/>
        </w:tabs>
        <w:ind w:left="1985" w:hanging="1985"/>
        <w:rPr>
          <w:rFonts w:ascii="Arial" w:hAnsi="Arial" w:cs="Arial"/>
          <w:b/>
          <w:bCs/>
          <w:sz w:val="24"/>
        </w:rPr>
      </w:pPr>
      <w:r w:rsidRPr="00E92394">
        <w:rPr>
          <w:rFonts w:ascii="Arial" w:hAnsi="Arial" w:cs="Arial"/>
          <w:b/>
          <w:bCs/>
          <w:sz w:val="24"/>
        </w:rPr>
        <w:t>Source:</w:t>
      </w:r>
      <w:r w:rsidRPr="00E92394">
        <w:rPr>
          <w:rFonts w:ascii="Arial" w:hAnsi="Arial" w:cs="Arial"/>
          <w:b/>
          <w:bCs/>
          <w:sz w:val="24"/>
        </w:rPr>
        <w:tab/>
      </w:r>
      <w:r w:rsidR="001741A0" w:rsidRPr="00E92394">
        <w:rPr>
          <w:rFonts w:ascii="Arial" w:hAnsi="Arial" w:cs="Arial"/>
          <w:b/>
          <w:bCs/>
          <w:sz w:val="24"/>
        </w:rPr>
        <w:t>Nokia</w:t>
      </w:r>
      <w:r w:rsidR="00090468" w:rsidRPr="00E92394">
        <w:rPr>
          <w:rFonts w:ascii="Arial" w:hAnsi="Arial" w:cs="Arial"/>
          <w:b/>
          <w:bCs/>
          <w:sz w:val="24"/>
        </w:rPr>
        <w:t>, Alcatel-Lucent Shanghai Bell</w:t>
      </w:r>
    </w:p>
    <w:p w14:paraId="00F407BF" w14:textId="6C901EC9" w:rsidR="00CD4C7B" w:rsidRPr="00E92394" w:rsidRDefault="00CD4C7B" w:rsidP="00CD4C7B">
      <w:pPr>
        <w:ind w:left="1985" w:hanging="1985"/>
        <w:rPr>
          <w:rFonts w:ascii="Arial" w:hAnsi="Arial" w:cs="Arial"/>
          <w:b/>
          <w:bCs/>
          <w:sz w:val="24"/>
        </w:rPr>
      </w:pPr>
      <w:r w:rsidRPr="00E92394">
        <w:rPr>
          <w:rFonts w:ascii="Arial" w:hAnsi="Arial" w:cs="Arial"/>
          <w:b/>
          <w:bCs/>
          <w:sz w:val="24"/>
        </w:rPr>
        <w:t>Title:</w:t>
      </w:r>
      <w:r w:rsidRPr="00E92394">
        <w:rPr>
          <w:rFonts w:ascii="Arial" w:hAnsi="Arial" w:cs="Arial"/>
          <w:b/>
          <w:bCs/>
          <w:sz w:val="24"/>
        </w:rPr>
        <w:tab/>
      </w:r>
      <w:r w:rsidR="00D43EF5">
        <w:rPr>
          <w:rFonts w:ascii="Arial" w:hAnsi="Arial" w:cs="Arial"/>
          <w:b/>
          <w:bCs/>
          <w:sz w:val="24"/>
        </w:rPr>
        <w:t>RRC states, “prior knowledge” and pairing</w:t>
      </w:r>
    </w:p>
    <w:p w14:paraId="2CD9D5EC" w14:textId="67C9D7EE" w:rsidR="00CD4C7B" w:rsidRPr="00E92394" w:rsidRDefault="00CD4C7B" w:rsidP="00CD4C7B">
      <w:pPr>
        <w:ind w:left="1985" w:hanging="1985"/>
        <w:rPr>
          <w:rFonts w:ascii="Arial" w:hAnsi="Arial" w:cs="Arial"/>
          <w:b/>
          <w:bCs/>
          <w:sz w:val="24"/>
        </w:rPr>
      </w:pPr>
      <w:r w:rsidRPr="00E92394">
        <w:rPr>
          <w:rFonts w:ascii="Arial" w:hAnsi="Arial" w:cs="Arial"/>
          <w:b/>
          <w:bCs/>
          <w:sz w:val="24"/>
        </w:rPr>
        <w:t>WID/SID:</w:t>
      </w:r>
      <w:r w:rsidRPr="00E92394">
        <w:rPr>
          <w:rFonts w:ascii="Arial" w:hAnsi="Arial" w:cs="Arial"/>
          <w:b/>
          <w:bCs/>
          <w:sz w:val="24"/>
        </w:rPr>
        <w:tab/>
      </w:r>
      <w:r w:rsidR="003A3C05" w:rsidRPr="008C5FA6">
        <w:rPr>
          <w:rFonts w:ascii="Arial" w:hAnsi="Arial" w:cs="Arial"/>
          <w:b/>
          <w:bCs/>
          <w:sz w:val="24"/>
        </w:rPr>
        <w:t>FS_feD2D_IoT_relay_wearable</w:t>
      </w:r>
    </w:p>
    <w:p w14:paraId="3BF086AB" w14:textId="77777777" w:rsidR="00CD4C7B" w:rsidRPr="00E92394" w:rsidRDefault="00CD4C7B" w:rsidP="00CD4C7B">
      <w:pPr>
        <w:tabs>
          <w:tab w:val="left" w:pos="1985"/>
        </w:tabs>
        <w:rPr>
          <w:rFonts w:ascii="Arial" w:hAnsi="Arial" w:cs="Arial"/>
          <w:b/>
          <w:bCs/>
          <w:sz w:val="24"/>
        </w:rPr>
      </w:pPr>
      <w:r w:rsidRPr="00E92394">
        <w:rPr>
          <w:rFonts w:ascii="Arial" w:hAnsi="Arial" w:cs="Arial"/>
          <w:b/>
          <w:bCs/>
          <w:sz w:val="24"/>
        </w:rPr>
        <w:t>Document for:</w:t>
      </w:r>
      <w:r w:rsidRPr="00E92394">
        <w:rPr>
          <w:rFonts w:ascii="Arial" w:hAnsi="Arial" w:cs="Arial"/>
          <w:b/>
          <w:bCs/>
          <w:sz w:val="24"/>
        </w:rPr>
        <w:tab/>
        <w:t>Discussion and Decision</w:t>
      </w:r>
    </w:p>
    <w:p w14:paraId="156B1B7D" w14:textId="77777777" w:rsidR="00E92394" w:rsidRPr="00E92394" w:rsidRDefault="00E92394" w:rsidP="00E92394">
      <w:pPr>
        <w:pStyle w:val="Heading1"/>
      </w:pPr>
      <w:r w:rsidRPr="00E92394">
        <w:t>Introduction</w:t>
      </w:r>
    </w:p>
    <w:p w14:paraId="490A3F9C" w14:textId="77777777" w:rsidR="00DF2852" w:rsidRDefault="00DF2852" w:rsidP="00E92394">
      <w:pPr>
        <w:rPr>
          <w:lang w:val="en-US"/>
        </w:rPr>
      </w:pPr>
      <w:r>
        <w:rPr>
          <w:lang w:val="en-US"/>
        </w:rPr>
        <w:t>During RAN2#95bis meeting the coverage states were discussed and captured in the TR [1]. There are still some additional clarifications and definitions needed in order to design proper procedures and define UE behavior, e.g.:</w:t>
      </w:r>
    </w:p>
    <w:p w14:paraId="29371C2A" w14:textId="77777777" w:rsidR="00DF2852" w:rsidRDefault="00DF2852" w:rsidP="00DF2852">
      <w:pPr>
        <w:pStyle w:val="ListParagraph"/>
        <w:numPr>
          <w:ilvl w:val="0"/>
          <w:numId w:val="8"/>
        </w:numPr>
        <w:rPr>
          <w:lang w:val="en-US"/>
        </w:rPr>
      </w:pPr>
      <w:r>
        <w:rPr>
          <w:lang w:val="en-US"/>
        </w:rPr>
        <w:t>definition of Relay UE and Remote UE being “paired” or “connected” with each other</w:t>
      </w:r>
    </w:p>
    <w:p w14:paraId="42403E97" w14:textId="77777777" w:rsidR="00DF2852" w:rsidRPr="00DF2852" w:rsidRDefault="00DF2852" w:rsidP="00DF2852">
      <w:pPr>
        <w:pStyle w:val="ListParagraph"/>
        <w:numPr>
          <w:ilvl w:val="0"/>
          <w:numId w:val="8"/>
        </w:numPr>
        <w:rPr>
          <w:lang w:val="en-US"/>
        </w:rPr>
      </w:pPr>
      <w:r>
        <w:rPr>
          <w:lang w:val="en-US"/>
        </w:rPr>
        <w:t>nature of network’s “prior knowledge” of the relationship between Remote UE and Relay UE and its applicability in different scenarios</w:t>
      </w:r>
    </w:p>
    <w:p w14:paraId="6EEA8382" w14:textId="58AE5CCD" w:rsidR="00E92394" w:rsidRPr="00E92394" w:rsidRDefault="0021404F" w:rsidP="006A30F6">
      <w:pPr>
        <w:rPr>
          <w:lang w:val="en-US"/>
        </w:rPr>
      </w:pPr>
      <w:r>
        <w:rPr>
          <w:lang w:val="en-US"/>
        </w:rPr>
        <w:t xml:space="preserve">It is important to clarify these definitions before drafting detailed </w:t>
      </w:r>
      <w:r w:rsidR="00E92394" w:rsidRPr="00E92394">
        <w:rPr>
          <w:lang w:val="en-US"/>
        </w:rPr>
        <w:t xml:space="preserve">CP procedures </w:t>
      </w:r>
      <w:r w:rsidR="006A30F6">
        <w:rPr>
          <w:lang w:val="en-US"/>
        </w:rPr>
        <w:t>for various coverage scenarios and therefore some definitions are proposed in this contribution. Afterwards the need of network’s prior knowledge about association between Relay UE and Remote UE in Scenario 2 for MT connection establishment is discussed.</w:t>
      </w:r>
      <w:r w:rsidR="00E92394" w:rsidRPr="00E92394">
        <w:rPr>
          <w:lang w:val="en-US"/>
        </w:rPr>
        <w:t xml:space="preserve"> </w:t>
      </w:r>
    </w:p>
    <w:p w14:paraId="35C3F702" w14:textId="77777777" w:rsidR="00E92394" w:rsidRPr="00E92394" w:rsidRDefault="00E92394" w:rsidP="00E92394">
      <w:pPr>
        <w:pStyle w:val="Heading1"/>
        <w:rPr>
          <w:lang w:val="en-US"/>
        </w:rPr>
      </w:pPr>
      <w:r w:rsidRPr="00E92394">
        <w:rPr>
          <w:lang w:val="en-US"/>
        </w:rPr>
        <w:t>2</w:t>
      </w:r>
      <w:r w:rsidRPr="00E92394">
        <w:rPr>
          <w:lang w:val="en-US"/>
        </w:rPr>
        <w:tab/>
        <w:t>Pairing definition</w:t>
      </w:r>
    </w:p>
    <w:p w14:paraId="39E7C70B" w14:textId="72C28BB4" w:rsidR="00E92394" w:rsidRDefault="00E92394" w:rsidP="00E92394">
      <w:r w:rsidRPr="00E92394">
        <w:t xml:space="preserve">Some </w:t>
      </w:r>
      <w:r w:rsidR="00060150">
        <w:t>definitions</w:t>
      </w:r>
      <w:r w:rsidRPr="00E92394">
        <w:t xml:space="preserve"> about what pairing </w:t>
      </w:r>
      <w:r w:rsidR="003D74CF">
        <w:t xml:space="preserve">between a Remote UE and a Relay UE </w:t>
      </w:r>
      <w:r w:rsidRPr="00E92394">
        <w:t xml:space="preserve">means were </w:t>
      </w:r>
      <w:r w:rsidR="0021404F">
        <w:t>already proposed in contributions to previous meetings</w:t>
      </w:r>
      <w:r w:rsidRPr="00E92394">
        <w:t xml:space="preserve">. </w:t>
      </w:r>
      <w:r w:rsidR="008C5E30">
        <w:t>The pairing</w:t>
      </w:r>
      <w:r w:rsidR="008C5E30" w:rsidRPr="00E92394">
        <w:t xml:space="preserve"> </w:t>
      </w:r>
      <w:r w:rsidRPr="00E92394">
        <w:t>could be seen</w:t>
      </w:r>
      <w:r w:rsidR="008C5E30">
        <w:t xml:space="preserve">, </w:t>
      </w:r>
      <w:r w:rsidR="008C5E30" w:rsidRPr="00E92394">
        <w:t>for example</w:t>
      </w:r>
      <w:r w:rsidR="008C5E30">
        <w:t>,</w:t>
      </w:r>
      <w:r w:rsidRPr="00E92394">
        <w:t xml:space="preserve"> as a trust relationship between a Remote UE and </w:t>
      </w:r>
      <w:r w:rsidR="008C5E30">
        <w:t xml:space="preserve">a </w:t>
      </w:r>
      <w:r w:rsidRPr="00E92394">
        <w:t xml:space="preserve">Relay UE allowing the former to establish indirect 3GPP communication and the latter to serve as an intermediary node in that operation. </w:t>
      </w:r>
      <w:r w:rsidR="0021404F">
        <w:t>In our opinion s</w:t>
      </w:r>
      <w:r w:rsidRPr="00E92394">
        <w:t xml:space="preserve">uch relationship should be defined </w:t>
      </w:r>
      <w:r w:rsidRPr="00E92394">
        <w:t xml:space="preserve">in higher layers and RAN2 should assume that such condition is met for the peer UEs engaged or about to engage in indirect 3GPP communication. Some form of authorization would also have to be performed in the eNB before letting Remote UE connect to the network, which will have to be defined by SA2 and </w:t>
      </w:r>
      <w:r w:rsidRPr="00E92394">
        <w:t xml:space="preserve">RAN3. </w:t>
      </w:r>
      <w:r w:rsidR="00060150">
        <w:t>B</w:t>
      </w:r>
      <w:r w:rsidR="00060150" w:rsidRPr="00E92394">
        <w:t xml:space="preserve">oth </w:t>
      </w:r>
      <w:r w:rsidRPr="00E92394">
        <w:t xml:space="preserve">Remote </w:t>
      </w:r>
      <w:r w:rsidRPr="00E92394">
        <w:t>UE and Relay UE should have a prior knowledge about the UEs, which meet this trust relationship and can potentially be used for UE-to-NW relaying. Relay UE should only accept indirect 3GPP communication requests from trusted Remote UEs and Remote UEs should only attempt to establish indirect 3GPP connection with trusted Relay UEs. We think that relay discovery procedure can be reused for that purpose similarly to Rel-13 UE-to-NW relay discovery.</w:t>
      </w:r>
    </w:p>
    <w:p w14:paraId="0BCBB722" w14:textId="77777777" w:rsidR="0021404F" w:rsidRDefault="0021404F" w:rsidP="00E92394">
      <w:pPr>
        <w:rPr>
          <w:b/>
        </w:rPr>
      </w:pPr>
      <w:r>
        <w:rPr>
          <w:b/>
        </w:rPr>
        <w:t>Proposal 1: Trust relationship between Relay UE and Remote UE is required before such UEs can be engaged in indirect 3GPP communications together. Such relationship should be defined in higher layers and known to UEs.</w:t>
      </w:r>
    </w:p>
    <w:p w14:paraId="213D476E" w14:textId="2C765E72" w:rsidR="0021404F" w:rsidRPr="0021404F" w:rsidRDefault="0021404F" w:rsidP="00E92394">
      <w:pPr>
        <w:rPr>
          <w:b/>
        </w:rPr>
      </w:pPr>
      <w:r>
        <w:rPr>
          <w:b/>
        </w:rPr>
        <w:t xml:space="preserve">Proposal 2: Relay Discovery Procedure should be used to verify </w:t>
      </w:r>
      <w:r>
        <w:rPr>
          <w:b/>
        </w:rPr>
        <w:t xml:space="preserve">that </w:t>
      </w:r>
      <w:r w:rsidR="00153799">
        <w:rPr>
          <w:b/>
        </w:rPr>
        <w:t>pairing is possible</w:t>
      </w:r>
      <w:r>
        <w:rPr>
          <w:b/>
        </w:rPr>
        <w:t xml:space="preserve"> between Remote UE and Relay UE that are willing to engage in indirect 3GPP communications.</w:t>
      </w:r>
    </w:p>
    <w:p w14:paraId="46EA03A7" w14:textId="77777777" w:rsidR="00E92394" w:rsidRPr="00E92394" w:rsidRDefault="0021404F" w:rsidP="00E92394">
      <w:r>
        <w:t>S</w:t>
      </w:r>
      <w:r w:rsidR="00E92394" w:rsidRPr="00E92394">
        <w:t xml:space="preserve">uch trust relationship is </w:t>
      </w:r>
      <w:r>
        <w:t xml:space="preserve">a pre-requisite for any relay related sidelink communications. However it is </w:t>
      </w:r>
      <w:r w:rsidR="00E92394" w:rsidRPr="00E92394">
        <w:t>just a logical association between Remote UE and Relay UE. It does not guarantee that a one-to-one connection can be effectively established between peer UEs e.g. due to too big distance between them. It is important that pairing definition considered by RAN2 contains also this physical aspect of association between two UEs. Therefore we think that RAN2 should assume the following definition of pairing</w:t>
      </w:r>
      <w:r w:rsidR="00E92394" w:rsidRPr="00E92394">
        <w:rPr>
          <w:rStyle w:val="CommentReference"/>
        </w:rPr>
        <w:t>:</w:t>
      </w:r>
    </w:p>
    <w:p w14:paraId="1A9AFC74" w14:textId="77777777" w:rsidR="00E92394" w:rsidRPr="00E92394" w:rsidRDefault="00E92394" w:rsidP="00E92394">
      <w:pPr>
        <w:rPr>
          <w:b/>
        </w:rPr>
      </w:pPr>
      <w:r w:rsidRPr="00E92394">
        <w:rPr>
          <w:b/>
        </w:rPr>
        <w:t xml:space="preserve">Proposal </w:t>
      </w:r>
      <w:r w:rsidR="0021404F">
        <w:rPr>
          <w:b/>
        </w:rPr>
        <w:t>3</w:t>
      </w:r>
      <w:r w:rsidRPr="00E92394">
        <w:rPr>
          <w:b/>
        </w:rPr>
        <w:t>: Following definition of pairing should be captured in TR: “For the sake of the evolved UE-to-Network relaying functionality two UEs are deemed paired when following conditions are met:</w:t>
      </w:r>
    </w:p>
    <w:p w14:paraId="46D3BF5D" w14:textId="77777777" w:rsidR="00E92394" w:rsidRPr="00E92394" w:rsidRDefault="00E92394" w:rsidP="00E92394">
      <w:pPr>
        <w:pStyle w:val="ListParagraph"/>
        <w:numPr>
          <w:ilvl w:val="0"/>
          <w:numId w:val="5"/>
        </w:numPr>
        <w:rPr>
          <w:b/>
        </w:rPr>
      </w:pPr>
      <w:r w:rsidRPr="00E92394">
        <w:rPr>
          <w:b/>
        </w:rPr>
        <w:t>There is a trust relationship defined in higher layers between these two UEs allowing them to engage in UE-to-Network relaying with each other.</w:t>
      </w:r>
    </w:p>
    <w:p w14:paraId="446128BA" w14:textId="77777777" w:rsidR="00E92394" w:rsidRPr="00E92394" w:rsidRDefault="00E92394" w:rsidP="00E92394">
      <w:pPr>
        <w:pStyle w:val="ListParagraph"/>
        <w:numPr>
          <w:ilvl w:val="0"/>
          <w:numId w:val="5"/>
        </w:numPr>
        <w:rPr>
          <w:b/>
        </w:rPr>
      </w:pPr>
      <w:r w:rsidRPr="00E92394">
        <w:rPr>
          <w:b/>
        </w:rPr>
        <w:t>One-to-one sidelink communications link can be physically established between these two UEs.</w:t>
      </w:r>
    </w:p>
    <w:p w14:paraId="5E644E85" w14:textId="5150D81E" w:rsidR="00E92394" w:rsidRPr="00E92394" w:rsidRDefault="00E92394" w:rsidP="00E92394">
      <w:pPr>
        <w:rPr>
          <w:lang w:val="en-US"/>
        </w:rPr>
      </w:pPr>
      <w:r w:rsidRPr="00E92394">
        <w:rPr>
          <w:lang w:val="en-US"/>
        </w:rPr>
        <w:lastRenderedPageBreak/>
        <w:t>First condition can only be assumed by RAN2 and should be confirmed by SA2. The second one is on the other hand in RAN2 area and RAN2 should clarify how it could be met. One way to achieve such verification would be to keep the one-to-one connection established and use keep alive mes</w:t>
      </w:r>
      <w:r w:rsidR="00314B31">
        <w:rPr>
          <w:lang w:val="en-US"/>
        </w:rPr>
        <w:t>sages as defined in TS 23.303 [2</w:t>
      </w:r>
      <w:r w:rsidRPr="00E92394">
        <w:rPr>
          <w:lang w:val="en-US"/>
        </w:rPr>
        <w:t>]:</w:t>
      </w:r>
    </w:p>
    <w:p w14:paraId="4925342F" w14:textId="77777777" w:rsidR="00E92394" w:rsidRPr="00E92394" w:rsidRDefault="00E92394" w:rsidP="00E92394">
      <w:pPr>
        <w:pStyle w:val="Heading4"/>
      </w:pPr>
      <w:r w:rsidRPr="00E92394">
        <w:t>“5.4.5.3</w:t>
      </w:r>
      <w:r w:rsidRPr="00E92394">
        <w:tab/>
        <w:t>Layer-2 link maintenance over PC5</w:t>
      </w:r>
    </w:p>
    <w:p w14:paraId="334FD02F" w14:textId="77777777" w:rsidR="00E92394" w:rsidRPr="00E92394" w:rsidRDefault="00E92394" w:rsidP="00E92394">
      <w:r w:rsidRPr="00E92394">
        <w:t>The PC5 Signalling Protocol shall support keep-alive functionality that is used to detect that when the UEs are not in ProSe Communication range, so that they can proceed with implicit layer-2 link release.</w:t>
      </w:r>
    </w:p>
    <w:p w14:paraId="17F25E23" w14:textId="77777777" w:rsidR="00E92394" w:rsidRPr="00E92394" w:rsidRDefault="00E92394" w:rsidP="00E92394">
      <w:pPr>
        <w:pStyle w:val="NO"/>
      </w:pPr>
      <w:r w:rsidRPr="00E92394">
        <w:t>NOTE:</w:t>
      </w:r>
      <w:r w:rsidRPr="00E92394">
        <w:tab/>
        <w:t>It is left to Stage 3 to determine how and when the keep-alive messages are used.”</w:t>
      </w:r>
    </w:p>
    <w:p w14:paraId="48122DFF" w14:textId="55445CF0" w:rsidR="00E92394" w:rsidRPr="00E92394" w:rsidRDefault="0021404F" w:rsidP="00E92394">
      <w:r>
        <w:t xml:space="preserve">However we </w:t>
      </w:r>
      <w:r w:rsidR="003642D7">
        <w:t>avoided using word “connected” on purpose as we believe that maintaining active one-to-one sidelink connection can be power-consuming for the UEs. Therefore we propose that</w:t>
      </w:r>
      <w:r w:rsidR="00F004CE">
        <w:t xml:space="preserve"> in case when active one-to-one sidelink communications link is not required be</w:t>
      </w:r>
      <w:r w:rsidR="00E34937">
        <w:t>tw</w:t>
      </w:r>
      <w:r w:rsidR="00F004CE">
        <w:t xml:space="preserve">een Remote UE and Relay UE </w:t>
      </w:r>
      <w:r w:rsidR="003642D7">
        <w:t xml:space="preserve">pairing should be achieved by the means of sidelink discovery messages e.g. by the Remote UE/Relay UE measuring the signal level of discovery messages sent between the devices in some specific timing occasions. </w:t>
      </w:r>
    </w:p>
    <w:p w14:paraId="7C7B5BD6" w14:textId="6B2DC5E4" w:rsidR="00E92394" w:rsidRDefault="00EF7F79" w:rsidP="00E92394">
      <w:pPr>
        <w:rPr>
          <w:b/>
        </w:rPr>
      </w:pPr>
      <w:r>
        <w:rPr>
          <w:b/>
          <w:lang w:val="en-US"/>
        </w:rPr>
        <w:t>Proposal 4</w:t>
      </w:r>
      <w:r w:rsidR="00E92394" w:rsidRPr="00E92394">
        <w:rPr>
          <w:b/>
          <w:lang w:val="en-US"/>
        </w:rPr>
        <w:t xml:space="preserve">: </w:t>
      </w:r>
      <w:r w:rsidR="00E34937">
        <w:rPr>
          <w:b/>
          <w:lang w:val="en-US"/>
        </w:rPr>
        <w:t xml:space="preserve">In case there is no need to keep an active one-to-one sidelink communications pairing between Remote UE and Relay UE is achieved </w:t>
      </w:r>
      <w:r w:rsidR="003642D7">
        <w:rPr>
          <w:b/>
          <w:lang w:val="en-US"/>
        </w:rPr>
        <w:t xml:space="preserve">using </w:t>
      </w:r>
      <w:r w:rsidR="003642D7">
        <w:rPr>
          <w:b/>
        </w:rPr>
        <w:t>measurements of discovery messages</w:t>
      </w:r>
      <w:r w:rsidR="00E34937">
        <w:rPr>
          <w:b/>
        </w:rPr>
        <w:t xml:space="preserve"> sent by peer UEs</w:t>
      </w:r>
      <w:r w:rsidR="00E92394" w:rsidRPr="00E92394">
        <w:rPr>
          <w:b/>
        </w:rPr>
        <w:t>.</w:t>
      </w:r>
    </w:p>
    <w:p w14:paraId="237F1688" w14:textId="1AE25D36" w:rsidR="00E92394" w:rsidRPr="00E92394" w:rsidRDefault="00E92394" w:rsidP="00E92394">
      <w:pPr>
        <w:pStyle w:val="Heading1"/>
      </w:pPr>
      <w:r w:rsidRPr="00E92394">
        <w:t>3</w:t>
      </w:r>
      <w:r w:rsidRPr="00E92394">
        <w:tab/>
        <w:t>Coverage scenarios</w:t>
      </w:r>
      <w:r w:rsidR="00E34937">
        <w:t>, pairing</w:t>
      </w:r>
      <w:r w:rsidRPr="00E92394">
        <w:t xml:space="preserve"> and RRC states</w:t>
      </w:r>
    </w:p>
    <w:p w14:paraId="5D902790" w14:textId="087B5B9C" w:rsidR="00E92394" w:rsidRPr="00E92394" w:rsidRDefault="00E56830" w:rsidP="00E92394">
      <w:pPr>
        <w:rPr>
          <w:lang w:val="en-US"/>
        </w:rPr>
      </w:pPr>
      <w:r>
        <w:rPr>
          <w:lang w:val="en-US"/>
        </w:rPr>
        <w:t>The following coverage scenario are currently captured in the TR [1]</w:t>
      </w:r>
      <w:r w:rsidR="00E92394" w:rsidRPr="00E92394">
        <w:rPr>
          <w:lang w:val="en-US"/>
        </w:rPr>
        <w:t>:</w:t>
      </w:r>
    </w:p>
    <w:p w14:paraId="7E4A9613" w14:textId="77777777" w:rsidR="00E92394" w:rsidRPr="00E92394" w:rsidRDefault="00E92394" w:rsidP="00E92394">
      <w:pPr>
        <w:jc w:val="center"/>
        <w:rPr>
          <w:lang w:val="en-US"/>
        </w:rPr>
      </w:pPr>
      <w:r w:rsidRPr="00E92394">
        <w:object w:dxaOrig="12180" w:dyaOrig="8850" w14:anchorId="047F34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15pt;height:279.25pt" o:ole="">
            <v:imagedata r:id="rId7" o:title=""/>
          </v:shape>
          <o:OLEObject Type="Embed" ProgID="Visio.Drawing.15" ShapeID="_x0000_i1025" DrawAspect="Content" ObjectID="_1539788409" r:id="rId8"/>
        </w:object>
      </w:r>
    </w:p>
    <w:p w14:paraId="0E6C6425" w14:textId="059399AB" w:rsidR="00E92394" w:rsidRPr="00E92394" w:rsidRDefault="00E92394" w:rsidP="00E92394">
      <w:pPr>
        <w:pStyle w:val="TF"/>
      </w:pPr>
      <w:r w:rsidRPr="00E92394">
        <w:t>Figure 1: Co</w:t>
      </w:r>
      <w:r w:rsidR="00FA5284">
        <w:t>verage scenarios</w:t>
      </w:r>
      <w:r w:rsidR="00E56830">
        <w:t xml:space="preserve"> captured in [1]</w:t>
      </w:r>
    </w:p>
    <w:p w14:paraId="79105353" w14:textId="375362E3" w:rsidR="00E56830" w:rsidRDefault="00E56830" w:rsidP="00E92394">
      <w:pPr>
        <w:rPr>
          <w:lang w:val="en-US"/>
        </w:rPr>
      </w:pPr>
      <w:r>
        <w:rPr>
          <w:lang w:val="en-US"/>
        </w:rPr>
        <w:t>It is further clarified in the TR that [1]:</w:t>
      </w:r>
    </w:p>
    <w:p w14:paraId="42B9E840" w14:textId="68564548" w:rsidR="00E56830" w:rsidRPr="00E56830" w:rsidRDefault="00E56830" w:rsidP="00E92394">
      <w:pPr>
        <w:rPr>
          <w:i/>
          <w:lang w:val="en-US"/>
        </w:rPr>
      </w:pPr>
      <w:r>
        <w:rPr>
          <w:i/>
        </w:rPr>
        <w:t>“</w:t>
      </w:r>
      <w:r w:rsidRPr="00E56830">
        <w:rPr>
          <w:i/>
        </w:rPr>
        <w:t>The shown connections for the Uu interface indicate coverage and reachability, i.e. the evolved ProSe UE-to-Network Relay UE shown is not necessarily in RRC_CONNECTED, but is in coverage and can communicate with the network on Uu interface.”</w:t>
      </w:r>
    </w:p>
    <w:p w14:paraId="60C8559B" w14:textId="1F181E6F" w:rsidR="00274FDA" w:rsidRDefault="00E56830" w:rsidP="00E92394">
      <w:pPr>
        <w:rPr>
          <w:lang w:val="en-US"/>
        </w:rPr>
      </w:pPr>
      <w:r>
        <w:rPr>
          <w:lang w:val="en-US"/>
        </w:rPr>
        <w:t xml:space="preserve">On the other hand the connections </w:t>
      </w:r>
      <w:r w:rsidR="009873C4">
        <w:rPr>
          <w:lang w:val="en-US"/>
        </w:rPr>
        <w:t xml:space="preserve">between Remote UE and Relay UE, as suggested by the description mean that UEs are actually connected with each other. </w:t>
      </w:r>
      <w:r w:rsidR="000D5E56">
        <w:rPr>
          <w:lang w:val="en-US"/>
        </w:rPr>
        <w:t xml:space="preserve">The reason that for that might be because </w:t>
      </w:r>
      <w:r w:rsidR="00FA5284">
        <w:rPr>
          <w:lang w:val="en-US"/>
        </w:rPr>
        <w:t xml:space="preserve">terms “connected” and “pairing” could have been used interchangeably by some companies while as we indicated in the previous sub-section this is not necessarily true. </w:t>
      </w:r>
      <w:r w:rsidR="00F004CE">
        <w:rPr>
          <w:lang w:val="en-US"/>
        </w:rPr>
        <w:t xml:space="preserve">On the other hand it was agreed that in scenarios 2 and 3 both Remote UE and the network can initiate establishing the one-to-one connection between Relay UE and Remote UE. This suggests that UEs are in proximity of </w:t>
      </w:r>
      <w:r w:rsidR="00F004CE">
        <w:rPr>
          <w:lang w:val="en-US"/>
        </w:rPr>
        <w:lastRenderedPageBreak/>
        <w:t xml:space="preserve">each other, i.e. one-to-one connection can be established. We then propose to clarify </w:t>
      </w:r>
      <w:r w:rsidR="00E34937">
        <w:rPr>
          <w:lang w:val="en-US"/>
        </w:rPr>
        <w:t>what is the pairing state between the devices in all the captured scenarios. This can be treated together with applicable RRC states in the</w:t>
      </w:r>
      <w:r w:rsidR="00274FDA">
        <w:rPr>
          <w:lang w:val="en-US"/>
        </w:rPr>
        <w:t>s</w:t>
      </w:r>
      <w:r w:rsidR="00E34937">
        <w:rPr>
          <w:lang w:val="en-US"/>
        </w:rPr>
        <w:t xml:space="preserve">e scenarios </w:t>
      </w:r>
      <w:r w:rsidR="00274FDA">
        <w:rPr>
          <w:lang w:val="en-US"/>
        </w:rPr>
        <w:t>and the analysis is provided in the table below.</w:t>
      </w:r>
    </w:p>
    <w:tbl>
      <w:tblPr>
        <w:tblStyle w:val="TableGrid"/>
        <w:tblW w:w="0" w:type="auto"/>
        <w:jc w:val="center"/>
        <w:tblLook w:val="04A0" w:firstRow="1" w:lastRow="0" w:firstColumn="1" w:lastColumn="0" w:noHBand="0" w:noVBand="1"/>
      </w:tblPr>
      <w:tblGrid>
        <w:gridCol w:w="916"/>
        <w:gridCol w:w="1881"/>
        <w:gridCol w:w="1792"/>
        <w:gridCol w:w="1523"/>
        <w:gridCol w:w="1523"/>
        <w:gridCol w:w="1795"/>
      </w:tblGrid>
      <w:tr w:rsidR="00274FDA" w:rsidRPr="00E92394" w14:paraId="14D0A81C" w14:textId="77777777" w:rsidTr="008E1EEB">
        <w:trPr>
          <w:jc w:val="center"/>
        </w:trPr>
        <w:tc>
          <w:tcPr>
            <w:tcW w:w="916" w:type="dxa"/>
          </w:tcPr>
          <w:p w14:paraId="028B1879" w14:textId="77777777" w:rsidR="00274FDA" w:rsidRPr="00E92394" w:rsidRDefault="00274FDA" w:rsidP="008E1EEB">
            <w:pPr>
              <w:rPr>
                <w:lang w:val="en-US"/>
              </w:rPr>
            </w:pPr>
            <w:r w:rsidRPr="00E92394">
              <w:rPr>
                <w:lang w:val="en-US"/>
              </w:rPr>
              <w:t>Scenario</w:t>
            </w:r>
          </w:p>
        </w:tc>
        <w:tc>
          <w:tcPr>
            <w:tcW w:w="1881" w:type="dxa"/>
          </w:tcPr>
          <w:p w14:paraId="2D3697C6" w14:textId="77777777" w:rsidR="00274FDA" w:rsidRPr="00E92394" w:rsidRDefault="00274FDA" w:rsidP="008E1EEB">
            <w:pPr>
              <w:rPr>
                <w:lang w:val="en-US"/>
              </w:rPr>
            </w:pPr>
            <w:r w:rsidRPr="00E92394">
              <w:rPr>
                <w:lang w:val="en-US"/>
              </w:rPr>
              <w:t>Indirect 3GPP communication state</w:t>
            </w:r>
          </w:p>
        </w:tc>
        <w:tc>
          <w:tcPr>
            <w:tcW w:w="1792" w:type="dxa"/>
          </w:tcPr>
          <w:p w14:paraId="22695B27" w14:textId="77777777" w:rsidR="00274FDA" w:rsidRPr="00E92394" w:rsidRDefault="00274FDA" w:rsidP="008E1EEB">
            <w:pPr>
              <w:rPr>
                <w:lang w:val="en-US"/>
              </w:rPr>
            </w:pPr>
            <w:r w:rsidRPr="00E92394">
              <w:rPr>
                <w:lang w:val="en-US"/>
              </w:rPr>
              <w:t>One-to-one sidelink connection state</w:t>
            </w:r>
          </w:p>
        </w:tc>
        <w:tc>
          <w:tcPr>
            <w:tcW w:w="1523" w:type="dxa"/>
          </w:tcPr>
          <w:p w14:paraId="3EDAB7F1" w14:textId="77777777" w:rsidR="00274FDA" w:rsidRPr="00E92394" w:rsidRDefault="00274FDA" w:rsidP="008E1EEB">
            <w:pPr>
              <w:rPr>
                <w:lang w:val="en-US"/>
              </w:rPr>
            </w:pPr>
            <w:r w:rsidRPr="00E92394">
              <w:rPr>
                <w:lang w:val="en-US"/>
              </w:rPr>
              <w:t>Pairing state</w:t>
            </w:r>
          </w:p>
        </w:tc>
        <w:tc>
          <w:tcPr>
            <w:tcW w:w="1523" w:type="dxa"/>
          </w:tcPr>
          <w:p w14:paraId="67CF6B0B" w14:textId="77777777" w:rsidR="00274FDA" w:rsidRPr="00E92394" w:rsidRDefault="00274FDA" w:rsidP="008E1EEB">
            <w:pPr>
              <w:rPr>
                <w:lang w:val="en-US"/>
              </w:rPr>
            </w:pPr>
            <w:r w:rsidRPr="00E92394">
              <w:rPr>
                <w:lang w:val="en-US"/>
              </w:rPr>
              <w:t>Relay UE RRC state</w:t>
            </w:r>
          </w:p>
        </w:tc>
        <w:tc>
          <w:tcPr>
            <w:tcW w:w="1795" w:type="dxa"/>
          </w:tcPr>
          <w:p w14:paraId="1B4A84AD" w14:textId="77777777" w:rsidR="00274FDA" w:rsidRPr="00E92394" w:rsidRDefault="00274FDA" w:rsidP="008E1EEB">
            <w:pPr>
              <w:rPr>
                <w:lang w:val="en-US"/>
              </w:rPr>
            </w:pPr>
            <w:r w:rsidRPr="00E92394">
              <w:rPr>
                <w:lang w:val="en-US"/>
              </w:rPr>
              <w:t>Remote UE RRC state</w:t>
            </w:r>
          </w:p>
        </w:tc>
      </w:tr>
      <w:tr w:rsidR="00274FDA" w:rsidRPr="00E92394" w14:paraId="497C48EA" w14:textId="77777777" w:rsidTr="008E1EEB">
        <w:trPr>
          <w:trHeight w:val="188"/>
          <w:jc w:val="center"/>
        </w:trPr>
        <w:tc>
          <w:tcPr>
            <w:tcW w:w="916" w:type="dxa"/>
          </w:tcPr>
          <w:p w14:paraId="23CDE3AF" w14:textId="77777777" w:rsidR="00274FDA" w:rsidRPr="00E92394" w:rsidRDefault="00274FDA" w:rsidP="008E1EEB">
            <w:pPr>
              <w:rPr>
                <w:lang w:val="en-US"/>
              </w:rPr>
            </w:pPr>
            <w:r w:rsidRPr="00E92394">
              <w:rPr>
                <w:lang w:val="en-US"/>
              </w:rPr>
              <w:t>1</w:t>
            </w:r>
          </w:p>
        </w:tc>
        <w:tc>
          <w:tcPr>
            <w:tcW w:w="1881" w:type="dxa"/>
          </w:tcPr>
          <w:p w14:paraId="2CA47C2E" w14:textId="77777777" w:rsidR="00274FDA" w:rsidRPr="00E92394" w:rsidRDefault="00274FDA" w:rsidP="008E1EEB">
            <w:pPr>
              <w:rPr>
                <w:lang w:val="en-US"/>
              </w:rPr>
            </w:pPr>
            <w:r w:rsidRPr="00E92394">
              <w:rPr>
                <w:lang w:val="en-US"/>
              </w:rPr>
              <w:t>Established</w:t>
            </w:r>
          </w:p>
        </w:tc>
        <w:tc>
          <w:tcPr>
            <w:tcW w:w="1792" w:type="dxa"/>
          </w:tcPr>
          <w:p w14:paraId="3D3CAEC1" w14:textId="77777777" w:rsidR="00274FDA" w:rsidRPr="00E92394" w:rsidRDefault="00274FDA" w:rsidP="008E1EEB">
            <w:pPr>
              <w:rPr>
                <w:lang w:val="en-US"/>
              </w:rPr>
            </w:pPr>
            <w:r w:rsidRPr="00E92394">
              <w:rPr>
                <w:lang w:val="en-US"/>
              </w:rPr>
              <w:t>Established</w:t>
            </w:r>
          </w:p>
        </w:tc>
        <w:tc>
          <w:tcPr>
            <w:tcW w:w="1523" w:type="dxa"/>
          </w:tcPr>
          <w:p w14:paraId="5C08E4DF" w14:textId="77777777" w:rsidR="00274FDA" w:rsidRPr="00E92394" w:rsidRDefault="00274FDA" w:rsidP="008E1EEB">
            <w:pPr>
              <w:rPr>
                <w:lang w:val="en-US"/>
              </w:rPr>
            </w:pPr>
            <w:r w:rsidRPr="00E92394">
              <w:rPr>
                <w:lang w:val="en-US"/>
              </w:rPr>
              <w:t>Paired</w:t>
            </w:r>
          </w:p>
        </w:tc>
        <w:tc>
          <w:tcPr>
            <w:tcW w:w="1523" w:type="dxa"/>
          </w:tcPr>
          <w:p w14:paraId="5C413925" w14:textId="77777777" w:rsidR="00274FDA" w:rsidRPr="00E92394" w:rsidRDefault="00274FDA" w:rsidP="008E1EEB">
            <w:pPr>
              <w:rPr>
                <w:lang w:val="en-US"/>
              </w:rPr>
            </w:pPr>
            <w:r w:rsidRPr="00E92394">
              <w:rPr>
                <w:lang w:val="en-US"/>
              </w:rPr>
              <w:t>Connected</w:t>
            </w:r>
          </w:p>
        </w:tc>
        <w:tc>
          <w:tcPr>
            <w:tcW w:w="1795" w:type="dxa"/>
          </w:tcPr>
          <w:p w14:paraId="4D3A1D21" w14:textId="77777777" w:rsidR="00274FDA" w:rsidRPr="00E92394" w:rsidRDefault="00274FDA" w:rsidP="008E1EEB">
            <w:pPr>
              <w:rPr>
                <w:lang w:val="en-US"/>
              </w:rPr>
            </w:pPr>
            <w:r w:rsidRPr="00E92394">
              <w:rPr>
                <w:lang w:val="en-US"/>
              </w:rPr>
              <w:t>Connected</w:t>
            </w:r>
          </w:p>
        </w:tc>
      </w:tr>
      <w:tr w:rsidR="00274FDA" w:rsidRPr="00E92394" w14:paraId="7E9707E4" w14:textId="77777777" w:rsidTr="008E1EEB">
        <w:trPr>
          <w:trHeight w:val="201"/>
          <w:jc w:val="center"/>
        </w:trPr>
        <w:tc>
          <w:tcPr>
            <w:tcW w:w="916" w:type="dxa"/>
          </w:tcPr>
          <w:p w14:paraId="40060F40" w14:textId="77777777" w:rsidR="00274FDA" w:rsidRPr="00E92394" w:rsidRDefault="00274FDA" w:rsidP="008E1EEB">
            <w:pPr>
              <w:rPr>
                <w:lang w:val="en-US"/>
              </w:rPr>
            </w:pPr>
            <w:r w:rsidRPr="00E92394">
              <w:rPr>
                <w:lang w:val="en-US"/>
              </w:rPr>
              <w:t>2</w:t>
            </w:r>
          </w:p>
        </w:tc>
        <w:tc>
          <w:tcPr>
            <w:tcW w:w="1881" w:type="dxa"/>
          </w:tcPr>
          <w:p w14:paraId="4383E6B6" w14:textId="77777777" w:rsidR="00274FDA" w:rsidRPr="00E92394" w:rsidRDefault="00274FDA" w:rsidP="008E1EEB">
            <w:pPr>
              <w:rPr>
                <w:lang w:val="en-US"/>
              </w:rPr>
            </w:pPr>
            <w:r w:rsidRPr="00E92394">
              <w:rPr>
                <w:lang w:val="en-US"/>
              </w:rPr>
              <w:t>Not established</w:t>
            </w:r>
          </w:p>
        </w:tc>
        <w:tc>
          <w:tcPr>
            <w:tcW w:w="1792" w:type="dxa"/>
          </w:tcPr>
          <w:p w14:paraId="3636B380" w14:textId="77777777" w:rsidR="00274FDA" w:rsidRPr="00E92394" w:rsidRDefault="00274FDA" w:rsidP="008E1EEB">
            <w:pPr>
              <w:rPr>
                <w:lang w:val="en-US"/>
              </w:rPr>
            </w:pPr>
            <w:r w:rsidRPr="00E92394">
              <w:rPr>
                <w:lang w:val="en-US"/>
              </w:rPr>
              <w:t>Not established</w:t>
            </w:r>
          </w:p>
        </w:tc>
        <w:tc>
          <w:tcPr>
            <w:tcW w:w="1523" w:type="dxa"/>
          </w:tcPr>
          <w:p w14:paraId="6B91181A" w14:textId="77777777" w:rsidR="00274FDA" w:rsidRPr="00E92394" w:rsidRDefault="00274FDA" w:rsidP="008E1EEB">
            <w:pPr>
              <w:rPr>
                <w:lang w:val="en-US"/>
              </w:rPr>
            </w:pPr>
            <w:r w:rsidRPr="00E92394">
              <w:rPr>
                <w:lang w:val="en-US"/>
              </w:rPr>
              <w:t>Paired / not paired</w:t>
            </w:r>
          </w:p>
        </w:tc>
        <w:tc>
          <w:tcPr>
            <w:tcW w:w="1523" w:type="dxa"/>
          </w:tcPr>
          <w:p w14:paraId="38569F26" w14:textId="77777777" w:rsidR="00274FDA" w:rsidRPr="00E92394" w:rsidRDefault="00274FDA" w:rsidP="008E1EEB">
            <w:pPr>
              <w:rPr>
                <w:lang w:val="en-US"/>
              </w:rPr>
            </w:pPr>
            <w:r w:rsidRPr="00E92394">
              <w:rPr>
                <w:lang w:val="en-US"/>
              </w:rPr>
              <w:t>Idle / Connected</w:t>
            </w:r>
          </w:p>
        </w:tc>
        <w:tc>
          <w:tcPr>
            <w:tcW w:w="1795" w:type="dxa"/>
          </w:tcPr>
          <w:p w14:paraId="6E243876" w14:textId="77777777" w:rsidR="00274FDA" w:rsidRPr="00E92394" w:rsidRDefault="00274FDA" w:rsidP="008E1EEB">
            <w:pPr>
              <w:rPr>
                <w:lang w:val="en-US"/>
              </w:rPr>
            </w:pPr>
            <w:r w:rsidRPr="00E92394">
              <w:rPr>
                <w:lang w:val="en-US"/>
              </w:rPr>
              <w:t>Idle</w:t>
            </w:r>
          </w:p>
        </w:tc>
      </w:tr>
      <w:tr w:rsidR="00274FDA" w:rsidRPr="00E92394" w14:paraId="2F42AF81" w14:textId="77777777" w:rsidTr="008E1EEB">
        <w:trPr>
          <w:trHeight w:val="225"/>
          <w:jc w:val="center"/>
        </w:trPr>
        <w:tc>
          <w:tcPr>
            <w:tcW w:w="916" w:type="dxa"/>
          </w:tcPr>
          <w:p w14:paraId="0316ADF1" w14:textId="77777777" w:rsidR="00274FDA" w:rsidRPr="00E92394" w:rsidRDefault="00274FDA" w:rsidP="008E1EEB">
            <w:pPr>
              <w:rPr>
                <w:lang w:val="en-US"/>
              </w:rPr>
            </w:pPr>
            <w:r w:rsidRPr="00E92394">
              <w:rPr>
                <w:lang w:val="en-US"/>
              </w:rPr>
              <w:t>3</w:t>
            </w:r>
          </w:p>
        </w:tc>
        <w:tc>
          <w:tcPr>
            <w:tcW w:w="1881" w:type="dxa"/>
          </w:tcPr>
          <w:p w14:paraId="181BB09F" w14:textId="77777777" w:rsidR="00274FDA" w:rsidRPr="00E92394" w:rsidRDefault="00274FDA" w:rsidP="008E1EEB">
            <w:pPr>
              <w:rPr>
                <w:lang w:val="en-US"/>
              </w:rPr>
            </w:pPr>
            <w:r w:rsidRPr="00E92394">
              <w:rPr>
                <w:lang w:val="en-US"/>
              </w:rPr>
              <w:t>Not established</w:t>
            </w:r>
          </w:p>
        </w:tc>
        <w:tc>
          <w:tcPr>
            <w:tcW w:w="1792" w:type="dxa"/>
          </w:tcPr>
          <w:p w14:paraId="795394D5" w14:textId="77777777" w:rsidR="00274FDA" w:rsidRPr="00E92394" w:rsidRDefault="00274FDA" w:rsidP="008E1EEB">
            <w:pPr>
              <w:rPr>
                <w:lang w:val="en-US"/>
              </w:rPr>
            </w:pPr>
            <w:r w:rsidRPr="00E92394">
              <w:rPr>
                <w:lang w:val="en-US"/>
              </w:rPr>
              <w:t>Not established</w:t>
            </w:r>
          </w:p>
        </w:tc>
        <w:tc>
          <w:tcPr>
            <w:tcW w:w="1523" w:type="dxa"/>
          </w:tcPr>
          <w:p w14:paraId="1681B4C1" w14:textId="77777777" w:rsidR="00274FDA" w:rsidRPr="00E92394" w:rsidRDefault="00274FDA" w:rsidP="008E1EEB">
            <w:pPr>
              <w:rPr>
                <w:lang w:val="en-US"/>
              </w:rPr>
            </w:pPr>
            <w:r w:rsidRPr="00E92394">
              <w:rPr>
                <w:lang w:val="en-US"/>
              </w:rPr>
              <w:t>Paired / not paired</w:t>
            </w:r>
          </w:p>
        </w:tc>
        <w:tc>
          <w:tcPr>
            <w:tcW w:w="1523" w:type="dxa"/>
          </w:tcPr>
          <w:p w14:paraId="09000FE2" w14:textId="77777777" w:rsidR="00274FDA" w:rsidRPr="00E92394" w:rsidRDefault="00274FDA" w:rsidP="008E1EEB">
            <w:pPr>
              <w:rPr>
                <w:lang w:val="en-US"/>
              </w:rPr>
            </w:pPr>
            <w:r w:rsidRPr="00E92394">
              <w:rPr>
                <w:lang w:val="en-US"/>
              </w:rPr>
              <w:t>Idle / Connected</w:t>
            </w:r>
          </w:p>
        </w:tc>
        <w:tc>
          <w:tcPr>
            <w:tcW w:w="1795" w:type="dxa"/>
          </w:tcPr>
          <w:p w14:paraId="626DF451" w14:textId="77777777" w:rsidR="00274FDA" w:rsidRPr="00E92394" w:rsidRDefault="00274FDA" w:rsidP="008E1EEB">
            <w:pPr>
              <w:rPr>
                <w:lang w:val="en-US"/>
              </w:rPr>
            </w:pPr>
            <w:r w:rsidRPr="00E92394">
              <w:rPr>
                <w:lang w:val="en-US"/>
              </w:rPr>
              <w:t>Idle</w:t>
            </w:r>
          </w:p>
        </w:tc>
      </w:tr>
      <w:tr w:rsidR="00274FDA" w:rsidRPr="00E92394" w14:paraId="05CDBB61" w14:textId="77777777" w:rsidTr="008E1EEB">
        <w:trPr>
          <w:trHeight w:val="201"/>
          <w:jc w:val="center"/>
        </w:trPr>
        <w:tc>
          <w:tcPr>
            <w:tcW w:w="916" w:type="dxa"/>
          </w:tcPr>
          <w:p w14:paraId="2C53A6CE" w14:textId="77777777" w:rsidR="00274FDA" w:rsidRPr="00E92394" w:rsidRDefault="00274FDA" w:rsidP="008E1EEB">
            <w:pPr>
              <w:rPr>
                <w:lang w:val="en-US"/>
              </w:rPr>
            </w:pPr>
            <w:r w:rsidRPr="00E92394">
              <w:rPr>
                <w:lang w:val="en-US"/>
              </w:rPr>
              <w:t>4</w:t>
            </w:r>
          </w:p>
        </w:tc>
        <w:tc>
          <w:tcPr>
            <w:tcW w:w="1881" w:type="dxa"/>
          </w:tcPr>
          <w:p w14:paraId="2032F67E" w14:textId="77777777" w:rsidR="00274FDA" w:rsidRPr="00E92394" w:rsidRDefault="00274FDA" w:rsidP="008E1EEB">
            <w:pPr>
              <w:rPr>
                <w:lang w:val="en-US"/>
              </w:rPr>
            </w:pPr>
            <w:r w:rsidRPr="00E92394">
              <w:rPr>
                <w:lang w:val="en-US"/>
              </w:rPr>
              <w:t>Established</w:t>
            </w:r>
          </w:p>
        </w:tc>
        <w:tc>
          <w:tcPr>
            <w:tcW w:w="1792" w:type="dxa"/>
          </w:tcPr>
          <w:p w14:paraId="5E270874" w14:textId="77777777" w:rsidR="00274FDA" w:rsidRPr="00E92394" w:rsidRDefault="00274FDA" w:rsidP="008E1EEB">
            <w:pPr>
              <w:rPr>
                <w:lang w:val="en-US"/>
              </w:rPr>
            </w:pPr>
            <w:r w:rsidRPr="00E92394">
              <w:rPr>
                <w:lang w:val="en-US"/>
              </w:rPr>
              <w:t>Established</w:t>
            </w:r>
          </w:p>
        </w:tc>
        <w:tc>
          <w:tcPr>
            <w:tcW w:w="1523" w:type="dxa"/>
          </w:tcPr>
          <w:p w14:paraId="1A7C2B53" w14:textId="77777777" w:rsidR="00274FDA" w:rsidRPr="00E92394" w:rsidRDefault="00274FDA" w:rsidP="008E1EEB">
            <w:pPr>
              <w:rPr>
                <w:lang w:val="en-US"/>
              </w:rPr>
            </w:pPr>
            <w:r w:rsidRPr="00E92394">
              <w:rPr>
                <w:lang w:val="en-US"/>
              </w:rPr>
              <w:t>Paired</w:t>
            </w:r>
          </w:p>
        </w:tc>
        <w:tc>
          <w:tcPr>
            <w:tcW w:w="1523" w:type="dxa"/>
          </w:tcPr>
          <w:p w14:paraId="2896D92F" w14:textId="77777777" w:rsidR="00274FDA" w:rsidRPr="00E92394" w:rsidRDefault="00274FDA" w:rsidP="008E1EEB">
            <w:pPr>
              <w:rPr>
                <w:lang w:val="en-US"/>
              </w:rPr>
            </w:pPr>
            <w:r w:rsidRPr="00E92394">
              <w:rPr>
                <w:lang w:val="en-US"/>
              </w:rPr>
              <w:t>Connected</w:t>
            </w:r>
          </w:p>
        </w:tc>
        <w:tc>
          <w:tcPr>
            <w:tcW w:w="1795" w:type="dxa"/>
          </w:tcPr>
          <w:p w14:paraId="3E16A53C" w14:textId="77777777" w:rsidR="00274FDA" w:rsidRPr="00E92394" w:rsidRDefault="00274FDA" w:rsidP="008E1EEB">
            <w:pPr>
              <w:rPr>
                <w:lang w:val="en-US"/>
              </w:rPr>
            </w:pPr>
            <w:r w:rsidRPr="00E92394">
              <w:rPr>
                <w:lang w:val="en-US"/>
              </w:rPr>
              <w:t>Connected</w:t>
            </w:r>
          </w:p>
        </w:tc>
      </w:tr>
    </w:tbl>
    <w:p w14:paraId="409A1DC7" w14:textId="77777777" w:rsidR="00274FDA" w:rsidRPr="00E92394" w:rsidRDefault="00274FDA" w:rsidP="00274FDA">
      <w:pPr>
        <w:pStyle w:val="TF"/>
      </w:pPr>
      <w:r w:rsidRPr="00E92394">
        <w:t xml:space="preserve">Table 1: Coverage </w:t>
      </w:r>
      <w:r w:rsidRPr="00E92394">
        <w:rPr>
          <w:lang w:val="en-US"/>
        </w:rPr>
        <w:t>scenarios and one-to-one sidelink connection, pairing and RRC state of the Remote UE and Relay UE</w:t>
      </w:r>
    </w:p>
    <w:p w14:paraId="4CF81A7B" w14:textId="77777777" w:rsidR="00274FDA" w:rsidRPr="00E92394" w:rsidRDefault="00274FDA" w:rsidP="00274FDA">
      <w:pPr>
        <w:rPr>
          <w:lang w:val="en-US"/>
        </w:rPr>
      </w:pPr>
      <w:r w:rsidRPr="00E92394">
        <w:rPr>
          <w:lang w:val="en-US"/>
        </w:rPr>
        <w:t>Based on the above analysis it might be seen that in scenarios 2 and 3 the pairing status of the UEs is not clear and it can affect the UE and network behavior, e.g.:</w:t>
      </w:r>
    </w:p>
    <w:p w14:paraId="651CC04A" w14:textId="77777777" w:rsidR="00274FDA" w:rsidRPr="00E92394" w:rsidRDefault="00274FDA" w:rsidP="00274FDA">
      <w:pPr>
        <w:pStyle w:val="ListParagraph"/>
        <w:numPr>
          <w:ilvl w:val="0"/>
          <w:numId w:val="6"/>
        </w:numPr>
        <w:rPr>
          <w:lang w:val="en-US"/>
        </w:rPr>
      </w:pPr>
      <w:r w:rsidRPr="00E92394">
        <w:rPr>
          <w:lang w:val="en-US"/>
        </w:rPr>
        <w:t>In scenario 2 when the UEs are not paired there is no possibility to establish MO or MT connection</w:t>
      </w:r>
    </w:p>
    <w:p w14:paraId="1B09CE65" w14:textId="77777777" w:rsidR="00274FDA" w:rsidRPr="00E92394" w:rsidRDefault="00274FDA" w:rsidP="00274FDA">
      <w:pPr>
        <w:pStyle w:val="ListParagraph"/>
        <w:numPr>
          <w:ilvl w:val="0"/>
          <w:numId w:val="6"/>
        </w:numPr>
        <w:rPr>
          <w:lang w:val="en-US"/>
        </w:rPr>
      </w:pPr>
      <w:r w:rsidRPr="00E92394">
        <w:rPr>
          <w:lang w:val="en-US"/>
        </w:rPr>
        <w:t>In scenario 3 when the UEs are not paired there is no possibility to establish MO or MT connection via relay</w:t>
      </w:r>
    </w:p>
    <w:p w14:paraId="623FC7AA" w14:textId="77777777" w:rsidR="00274FDA" w:rsidRPr="00E92394" w:rsidRDefault="00274FDA" w:rsidP="00274FDA">
      <w:pPr>
        <w:rPr>
          <w:lang w:val="en-US"/>
        </w:rPr>
      </w:pPr>
      <w:r w:rsidRPr="00E92394">
        <w:rPr>
          <w:lang w:val="en-US"/>
        </w:rPr>
        <w:t>We therefore propose to divide scenario 2 and 3 into two sub-scenarios taking pairing state between the UEs into consideration, so that UE/network behavior may be captured correctly for each case.</w:t>
      </w:r>
    </w:p>
    <w:p w14:paraId="43DBAFD5" w14:textId="5C948A00" w:rsidR="00274FDA" w:rsidRDefault="00274FDA" w:rsidP="00274FDA">
      <w:pPr>
        <w:rPr>
          <w:b/>
          <w:lang w:val="en-US"/>
        </w:rPr>
      </w:pPr>
      <w:r>
        <w:rPr>
          <w:b/>
          <w:lang w:val="en-US"/>
        </w:rPr>
        <w:t>Proposal 5</w:t>
      </w:r>
      <w:r w:rsidRPr="00E92394">
        <w:rPr>
          <w:b/>
          <w:lang w:val="en-US"/>
        </w:rPr>
        <w:t>: Add sub-scenarios of coverage scenario 2 and 3 to TR to take into consideration pairing state between Remote UE and Relay UE.</w:t>
      </w:r>
    </w:p>
    <w:p w14:paraId="21C9DDA0" w14:textId="6709E013" w:rsidR="00274FDA" w:rsidRDefault="00274FDA" w:rsidP="00E92394">
      <w:pPr>
        <w:rPr>
          <w:lang w:val="en-US"/>
        </w:rPr>
      </w:pPr>
      <w:r>
        <w:rPr>
          <w:lang w:val="en-US"/>
        </w:rPr>
        <w:t>It should be also noted that we use RRC Idle state notion even for out of coverage UEs. We do not see any reason to introduce any new state for OoC UEs and this was not done neither for Public Safety or V2V/V2X UEs. Idle tasks of the UE, which is out of coverage are already captured in TS 36.304 and they will be also applicable to Remote UEs in case they do not have an RRC Connection established. There might be additional tasks possible, e.g. Remote UE may additionally search for a candidate Relay UE. It can be discussed further in the study or even during Work Item phase whether some behavior will have to be captured or can be left for UE implementation. At the moment we propose to clarify that:</w:t>
      </w:r>
    </w:p>
    <w:p w14:paraId="472B668C" w14:textId="4F974B89" w:rsidR="00274FDA" w:rsidRPr="00274FDA" w:rsidRDefault="00274FDA" w:rsidP="00E92394">
      <w:pPr>
        <w:rPr>
          <w:b/>
          <w:lang w:val="en-US"/>
        </w:rPr>
      </w:pPr>
      <w:r>
        <w:rPr>
          <w:b/>
          <w:lang w:val="en-US"/>
        </w:rPr>
        <w:t xml:space="preserve">Proposal 6: </w:t>
      </w:r>
      <w:r w:rsidR="00E23A50">
        <w:rPr>
          <w:b/>
          <w:lang w:val="en-US"/>
        </w:rPr>
        <w:t>When Remote UE is not in RRC Connected state, it is in RRC Idle state. This pertains also to o</w:t>
      </w:r>
      <w:r>
        <w:rPr>
          <w:b/>
          <w:lang w:val="en-US"/>
        </w:rPr>
        <w:t xml:space="preserve">ut of coverage </w:t>
      </w:r>
      <w:r w:rsidR="00E23A50">
        <w:rPr>
          <w:b/>
          <w:lang w:val="en-US"/>
        </w:rPr>
        <w:t>Remote UEs.</w:t>
      </w:r>
    </w:p>
    <w:p w14:paraId="5CE17FC4" w14:textId="63865479" w:rsidR="00E34937" w:rsidRPr="00E92394" w:rsidRDefault="000D47D5" w:rsidP="00E34937">
      <w:pPr>
        <w:pStyle w:val="Heading1"/>
      </w:pPr>
      <w:r>
        <w:t>4</w:t>
      </w:r>
      <w:r w:rsidR="00E34937" w:rsidRPr="00E92394">
        <w:tab/>
      </w:r>
      <w:r w:rsidR="00E34937">
        <w:t>“Prior knowledge”</w:t>
      </w:r>
      <w:r>
        <w:t xml:space="preserve"> and paging</w:t>
      </w:r>
    </w:p>
    <w:p w14:paraId="51EF64A8" w14:textId="5D08F6ED" w:rsidR="00E34937" w:rsidRDefault="00E34937" w:rsidP="00E34937">
      <w:r>
        <w:t xml:space="preserve">To properly design control procedures for UE-to-Network relaying solution it is important to clarify the nature of network’s prior knowledge” of UEs association and discuss its applicability in Scenario 2 and Scenario 3 as captured in the TR [1]. </w:t>
      </w:r>
      <w:r w:rsidR="00956E17">
        <w:t>As we discussed in section 2 of this document we assume that there is always some trust relationship defined between Remote UE and Relay UE in higher layers. However we do not think that such relationship can be used for the sake of network initiated connection establishment as it is not equal to the fact that peer UEs are in enough proximity to establish one-to-one sidelink communications (i.e. it does not necessarily mean that UEs are paired with each other). In consequence the question, which needs to be answered is whether Core Network has to be aware of UEs being paired with each other in scenarios 2 and 3</w:t>
      </w:r>
      <w:r w:rsidR="0039769D">
        <w:t xml:space="preserve">. It has to be noted that pairing status between UEs can change quite dynamically as the UEs can move independently. For the network to be able to use this information efficiently, it would have to be notified each time the pairing status of two UEs changes, which may lead to significant signalling not only in RAN, but also in CN. </w:t>
      </w:r>
    </w:p>
    <w:p w14:paraId="4EF1340A" w14:textId="64FD52B9" w:rsidR="00E93B97" w:rsidRPr="00E93B97" w:rsidRDefault="004F48D2" w:rsidP="00E34937">
      <w:pPr>
        <w:rPr>
          <w:b/>
        </w:rPr>
      </w:pPr>
      <w:r>
        <w:rPr>
          <w:b/>
        </w:rPr>
        <w:t>Observation 1</w:t>
      </w:r>
      <w:r w:rsidR="00E93B97">
        <w:rPr>
          <w:b/>
        </w:rPr>
        <w:t>: Keeping up to date information about pairing status of two UEs may lead</w:t>
      </w:r>
      <w:r w:rsidR="006B372D">
        <w:rPr>
          <w:b/>
        </w:rPr>
        <w:t xml:space="preserve"> to</w:t>
      </w:r>
      <w:r w:rsidR="00E93B97">
        <w:rPr>
          <w:b/>
        </w:rPr>
        <w:t xml:space="preserve"> significant signalling load in both RAN and CN.</w:t>
      </w:r>
    </w:p>
    <w:p w14:paraId="38BE7030" w14:textId="5F85B200" w:rsidR="0039769D" w:rsidRDefault="006B372D" w:rsidP="00E34937">
      <w:r>
        <w:t>Therefore we think that it is preferential to seek mechanisms, which do not require network to keep up to date knowledge about such association between the UEs. When it comes to Scenario 3 th</w:t>
      </w:r>
      <w:r w:rsidR="00F54CBE">
        <w:t xml:space="preserve">e simplest solution would be to </w:t>
      </w:r>
      <w:r w:rsidR="00F54CBE">
        <w:lastRenderedPageBreak/>
        <w:t>assume that the network pages Remote UE using its paging occasions and upon receiving paging Remote UE can trigger connection establishment either directly with the network or via Relay UE.</w:t>
      </w:r>
    </w:p>
    <w:p w14:paraId="76FCE90E" w14:textId="344B341B" w:rsidR="00F54CBE" w:rsidRPr="00F54CBE" w:rsidRDefault="00F54CBE" w:rsidP="00E34937">
      <w:pPr>
        <w:rPr>
          <w:b/>
        </w:rPr>
      </w:pPr>
      <w:r>
        <w:rPr>
          <w:b/>
        </w:rPr>
        <w:t xml:space="preserve">Proposal 7: In Scenario 3 paging relaying is not supported. </w:t>
      </w:r>
      <w:r w:rsidR="00D95C8E">
        <w:rPr>
          <w:b/>
        </w:rPr>
        <w:t xml:space="preserve">Remote UE is monitoring its Paging Occasions on Uu interface. </w:t>
      </w:r>
    </w:p>
    <w:p w14:paraId="04C035ED" w14:textId="26DCAF27" w:rsidR="00E34937" w:rsidRDefault="009C2AF4" w:rsidP="00E92394">
      <w:r>
        <w:t>For scenario 2 the situati</w:t>
      </w:r>
      <w:r w:rsidR="00BE0A45">
        <w:t>on is not that straightforward as Remote UE is not able to monitor for its own pagin</w:t>
      </w:r>
      <w:r w:rsidR="00EE75DE">
        <w:t>g due to being out of coverage. It is Relay UE, which needs t</w:t>
      </w:r>
      <w:r w:rsidR="009108A8">
        <w:t>o receive its paging messages</w:t>
      </w:r>
      <w:r w:rsidR="00EE75DE">
        <w:t xml:space="preserve"> and two potential mechanisms can be identified:</w:t>
      </w:r>
    </w:p>
    <w:p w14:paraId="1BFFE723" w14:textId="06E59B60" w:rsidR="00EE75DE" w:rsidRDefault="009108A8" w:rsidP="00EE75DE">
      <w:pPr>
        <w:pStyle w:val="ListParagraph"/>
        <w:numPr>
          <w:ilvl w:val="0"/>
          <w:numId w:val="9"/>
        </w:numPr>
      </w:pPr>
      <w:r>
        <w:t>Using prior knowledge about pairing status between two UEs:</w:t>
      </w:r>
    </w:p>
    <w:p w14:paraId="42566175" w14:textId="09993F70" w:rsidR="009108A8" w:rsidRDefault="009108A8" w:rsidP="009108A8">
      <w:pPr>
        <w:pStyle w:val="ListParagraph"/>
        <w:numPr>
          <w:ilvl w:val="1"/>
          <w:numId w:val="9"/>
        </w:numPr>
      </w:pPr>
      <w:r>
        <w:t>Network could first page the Relay UE and then indicate that it intends to establish a connection with paired Remote UE using dedicated signalling</w:t>
      </w:r>
    </w:p>
    <w:p w14:paraId="57234FA7" w14:textId="4AE94B31" w:rsidR="009108A8" w:rsidRDefault="009108A8" w:rsidP="009108A8">
      <w:pPr>
        <w:pStyle w:val="ListParagraph"/>
        <w:numPr>
          <w:ilvl w:val="1"/>
          <w:numId w:val="9"/>
        </w:numPr>
      </w:pPr>
      <w:r>
        <w:t xml:space="preserve">Network could </w:t>
      </w:r>
      <w:r w:rsidR="002C4918">
        <w:t xml:space="preserve">send </w:t>
      </w:r>
      <w:r>
        <w:t>paging message</w:t>
      </w:r>
      <w:r w:rsidR="002C4918">
        <w:t>s</w:t>
      </w:r>
      <w:r>
        <w:t xml:space="preserve"> </w:t>
      </w:r>
      <w:r w:rsidR="002C4918">
        <w:t>for Remote UE in the Relay UEs Paging Occasions. Relay UE would have to be able to identify that the paging is destined for the Remo</w:t>
      </w:r>
      <w:r w:rsidR="004E3593">
        <w:t>te UE, which it is paired with, so some identifier would have to be provided either from the network or from the Remote UE.</w:t>
      </w:r>
    </w:p>
    <w:p w14:paraId="5E6AFA92" w14:textId="263E34F3" w:rsidR="002C4918" w:rsidRDefault="002C4918" w:rsidP="0074627C">
      <w:pPr>
        <w:pStyle w:val="ListParagraph"/>
        <w:numPr>
          <w:ilvl w:val="0"/>
          <w:numId w:val="9"/>
        </w:numPr>
      </w:pPr>
      <w:r>
        <w:t>Without using prior knowledge – network would page Remote UE in its POs, which would have to be monitored by Relay UE. Remote UE would have to request “paging monitoring service” from Relay UE either during pairing or when it moves out of coverage or Relay UE could by default assu</w:t>
      </w:r>
      <w:r w:rsidR="0074627C">
        <w:t>me this role when paired</w:t>
      </w:r>
      <w:r>
        <w:t xml:space="preserve"> Remote UE is OoC and is authorized to establish connection with the network while being OoC.</w:t>
      </w:r>
    </w:p>
    <w:p w14:paraId="4BFE9FD7" w14:textId="74248569" w:rsidR="0074627C" w:rsidRDefault="0074627C" w:rsidP="0074627C">
      <w:r>
        <w:t>Considering the above we observe and propose to agree on the following:</w:t>
      </w:r>
    </w:p>
    <w:p w14:paraId="0246E0A3" w14:textId="088E92E3" w:rsidR="0074627C" w:rsidRPr="0074627C" w:rsidRDefault="0074627C" w:rsidP="0074627C">
      <w:pPr>
        <w:rPr>
          <w:b/>
        </w:rPr>
      </w:pPr>
      <w:r>
        <w:rPr>
          <w:b/>
        </w:rPr>
        <w:t>Proposal 8: Prior knowledge about pairing status of Relay UE and Remote UE could be used, but is not required for network initiated connection establishment in scenario 2.</w:t>
      </w:r>
    </w:p>
    <w:p w14:paraId="7FCC32A2" w14:textId="33DE82C9" w:rsidR="0074627C" w:rsidRDefault="0074627C" w:rsidP="0074627C">
      <w:r>
        <w:t xml:space="preserve">When it comes to which of the options </w:t>
      </w:r>
      <w:r w:rsidR="00A63DD7">
        <w:t xml:space="preserve">is advantageous there is a couple of aspects to consider. </w:t>
      </w:r>
      <w:r>
        <w:t>The advantage of the first option is potentially lower power consumption of the Relay UE as it only needs to monitor its own POs. On the other hand as we mentioned previously it may lead to significant signalling overhead due to the necessity of keeping up to date information about pairing status between Relay UE and Remote UE, which can cha</w:t>
      </w:r>
      <w:r w:rsidR="004E3593">
        <w:t>nge dynamically, which is avoided in the second option. Moreover second scheme does not require changes in paging mechanism on the network side and previous paging mechanism can be used</w:t>
      </w:r>
      <w:r w:rsidR="009C0555">
        <w:t xml:space="preserve"> for both out of coverage and in coverage Remote UEs. There is no need to apply different modes for these cases and switch between them depending on whether a UE moves out- or in coverage or when pairing status changes</w:t>
      </w:r>
      <w:r w:rsidR="004E3593">
        <w:t>.</w:t>
      </w:r>
      <w:r>
        <w:t xml:space="preserve"> </w:t>
      </w:r>
      <w:r w:rsidR="004E3593">
        <w:t>C</w:t>
      </w:r>
      <w:r>
        <w:t>onsidering</w:t>
      </w:r>
      <w:r w:rsidR="004E3593">
        <w:t xml:space="preserve"> also</w:t>
      </w:r>
      <w:r>
        <w:t xml:space="preserve"> that OoC operation is at the moment reserved only for Public Safety use case where battery consumption is not of such importance we </w:t>
      </w:r>
      <w:r w:rsidR="004E3593">
        <w:t>think that second scheme is beneficial, so we propose to focus on it in the study.</w:t>
      </w:r>
    </w:p>
    <w:p w14:paraId="57BF60B8" w14:textId="18405774" w:rsidR="0074627C" w:rsidRDefault="004E3593" w:rsidP="0074627C">
      <w:pPr>
        <w:rPr>
          <w:b/>
        </w:rPr>
      </w:pPr>
      <w:r>
        <w:rPr>
          <w:b/>
        </w:rPr>
        <w:t xml:space="preserve">Proposal 9: For scenario 2 RAN2 should focus on defining the mechanism to page the OoC Remote UE without </w:t>
      </w:r>
      <w:r w:rsidR="009C0555">
        <w:rPr>
          <w:b/>
        </w:rPr>
        <w:t>the need of having prior knowledge about pairing or any other association between Remote UE and Relay UE.</w:t>
      </w:r>
    </w:p>
    <w:p w14:paraId="4C894B6D" w14:textId="70C1B21C" w:rsidR="00E92394" w:rsidRPr="00314B31" w:rsidRDefault="00AA0775" w:rsidP="00E92394">
      <w:r>
        <w:t>We discuss some details of how this could</w:t>
      </w:r>
      <w:r w:rsidR="00314B31">
        <w:t xml:space="preserve"> be achieved in another paper [3</w:t>
      </w:r>
      <w:r>
        <w:t>].</w:t>
      </w:r>
    </w:p>
    <w:p w14:paraId="4A1F7614" w14:textId="77777777" w:rsidR="00E92394" w:rsidRPr="00E92394" w:rsidRDefault="00E92394" w:rsidP="00E92394">
      <w:pPr>
        <w:pStyle w:val="Heading1"/>
        <w:rPr>
          <w:lang w:val="en-US"/>
        </w:rPr>
      </w:pPr>
      <w:r w:rsidRPr="00E92394">
        <w:rPr>
          <w:lang w:val="en-US"/>
        </w:rPr>
        <w:t>4</w:t>
      </w:r>
      <w:r w:rsidRPr="00E92394">
        <w:rPr>
          <w:lang w:val="en-US"/>
        </w:rPr>
        <w:tab/>
        <w:t>Summary</w:t>
      </w:r>
    </w:p>
    <w:p w14:paraId="55014884" w14:textId="349F4F4E" w:rsidR="006A30F6" w:rsidRPr="00E92394" w:rsidRDefault="006A30F6" w:rsidP="006A30F6">
      <w:pPr>
        <w:rPr>
          <w:lang w:val="en-US"/>
        </w:rPr>
      </w:pPr>
      <w:r>
        <w:rPr>
          <w:lang w:val="en-US"/>
        </w:rPr>
        <w:t xml:space="preserve">In this contribution we discussed definitions of pairing and network’s “prior knowledge” about association between UEs. </w:t>
      </w:r>
      <w:r>
        <w:rPr>
          <w:lang w:val="en-US"/>
        </w:rPr>
        <w:t xml:space="preserve">Afterwards the need of </w:t>
      </w:r>
      <w:r>
        <w:rPr>
          <w:lang w:val="en-US"/>
        </w:rPr>
        <w:t>this “</w:t>
      </w:r>
      <w:r>
        <w:rPr>
          <w:lang w:val="en-US"/>
        </w:rPr>
        <w:t>prior knowledge</w:t>
      </w:r>
      <w:r>
        <w:rPr>
          <w:lang w:val="en-US"/>
        </w:rPr>
        <w:t>”</w:t>
      </w:r>
      <w:r>
        <w:rPr>
          <w:lang w:val="en-US"/>
        </w:rPr>
        <w:t xml:space="preserve"> for MT connection establishment in Scenario 2 </w:t>
      </w:r>
      <w:r>
        <w:rPr>
          <w:lang w:val="en-US"/>
        </w:rPr>
        <w:t>was also</w:t>
      </w:r>
      <w:r>
        <w:rPr>
          <w:lang w:val="en-US"/>
        </w:rPr>
        <w:t xml:space="preserve"> discussed.</w:t>
      </w:r>
      <w:r w:rsidRPr="00E92394">
        <w:rPr>
          <w:lang w:val="en-US"/>
        </w:rPr>
        <w:t xml:space="preserve"> </w:t>
      </w:r>
      <w:r>
        <w:rPr>
          <w:lang w:val="en-US"/>
        </w:rPr>
        <w:t>Based on the performed analysis we propose to agree on the following</w:t>
      </w:r>
      <w:bookmarkStart w:id="1" w:name="_GoBack"/>
      <w:bookmarkEnd w:id="1"/>
      <w:r>
        <w:rPr>
          <w:lang w:val="en-US"/>
        </w:rPr>
        <w:t>:</w:t>
      </w:r>
    </w:p>
    <w:p w14:paraId="0B8D780F" w14:textId="77777777" w:rsidR="006A30F6" w:rsidRDefault="006A30F6" w:rsidP="006A30F6">
      <w:pPr>
        <w:rPr>
          <w:b/>
        </w:rPr>
      </w:pPr>
      <w:r>
        <w:rPr>
          <w:b/>
        </w:rPr>
        <w:t>Proposal 1: Trust relationship between Relay UE and Remote UE is required before such UEs can be engaged in indirect 3GPP communications together. Such relationship should be defined in higher layers and known to UEs.</w:t>
      </w:r>
    </w:p>
    <w:p w14:paraId="483099EA" w14:textId="4D4386F4" w:rsidR="006A30F6" w:rsidRDefault="006A30F6" w:rsidP="006A30F6">
      <w:pPr>
        <w:rPr>
          <w:b/>
        </w:rPr>
      </w:pPr>
      <w:r>
        <w:rPr>
          <w:b/>
        </w:rPr>
        <w:t>Proposal 2: Relay Discovery Procedure should be used to verify that pairing is possible between Remote UE and Relay UE that are willing to engage in indirect 3GPP communications.</w:t>
      </w:r>
    </w:p>
    <w:p w14:paraId="20233EB4" w14:textId="77777777" w:rsidR="006A30F6" w:rsidRPr="00E92394" w:rsidRDefault="006A30F6" w:rsidP="006A30F6">
      <w:pPr>
        <w:rPr>
          <w:b/>
        </w:rPr>
      </w:pPr>
      <w:r w:rsidRPr="00E92394">
        <w:rPr>
          <w:b/>
        </w:rPr>
        <w:t xml:space="preserve">Proposal </w:t>
      </w:r>
      <w:r>
        <w:rPr>
          <w:b/>
        </w:rPr>
        <w:t>3</w:t>
      </w:r>
      <w:r w:rsidRPr="00E92394">
        <w:rPr>
          <w:b/>
        </w:rPr>
        <w:t>: Following definition of pairing should be captured in TR: “For the sake of the evolved UE-to-Network relaying functionality two UEs are deemed paired when following conditions are met:</w:t>
      </w:r>
    </w:p>
    <w:p w14:paraId="03293891" w14:textId="77777777" w:rsidR="006A30F6" w:rsidRPr="00E92394" w:rsidRDefault="006A30F6" w:rsidP="006A30F6">
      <w:pPr>
        <w:pStyle w:val="ListParagraph"/>
        <w:numPr>
          <w:ilvl w:val="0"/>
          <w:numId w:val="11"/>
        </w:numPr>
        <w:rPr>
          <w:b/>
        </w:rPr>
      </w:pPr>
      <w:r w:rsidRPr="00E92394">
        <w:rPr>
          <w:b/>
        </w:rPr>
        <w:t>There is a trust relationship defined in higher layers between these two UEs allowing them to engage in UE-to-Network relaying with each other.</w:t>
      </w:r>
    </w:p>
    <w:p w14:paraId="5F6BB67D" w14:textId="77777777" w:rsidR="006A30F6" w:rsidRPr="00E92394" w:rsidRDefault="006A30F6" w:rsidP="006A30F6">
      <w:pPr>
        <w:pStyle w:val="ListParagraph"/>
        <w:numPr>
          <w:ilvl w:val="0"/>
          <w:numId w:val="11"/>
        </w:numPr>
        <w:rPr>
          <w:b/>
        </w:rPr>
      </w:pPr>
      <w:r w:rsidRPr="00E92394">
        <w:rPr>
          <w:b/>
        </w:rPr>
        <w:t>One-to-one sidelink communications link can be physically established between these two UEs.</w:t>
      </w:r>
    </w:p>
    <w:p w14:paraId="442FDC3C" w14:textId="77777777" w:rsidR="006A30F6" w:rsidRDefault="006A30F6" w:rsidP="006A30F6">
      <w:pPr>
        <w:rPr>
          <w:b/>
        </w:rPr>
      </w:pPr>
      <w:r>
        <w:rPr>
          <w:b/>
          <w:lang w:val="en-US"/>
        </w:rPr>
        <w:t>Proposal 4</w:t>
      </w:r>
      <w:r w:rsidRPr="00E92394">
        <w:rPr>
          <w:b/>
          <w:lang w:val="en-US"/>
        </w:rPr>
        <w:t xml:space="preserve">: </w:t>
      </w:r>
      <w:r>
        <w:rPr>
          <w:b/>
          <w:lang w:val="en-US"/>
        </w:rPr>
        <w:t xml:space="preserve">In case there is no need to keep an active one-to-one sidelink communications pairing between Remote UE and Relay UE is achieved using </w:t>
      </w:r>
      <w:r>
        <w:rPr>
          <w:b/>
        </w:rPr>
        <w:t>measurements of discovery messages sent by peer UEs</w:t>
      </w:r>
      <w:r w:rsidRPr="00E92394">
        <w:rPr>
          <w:b/>
        </w:rPr>
        <w:t>.</w:t>
      </w:r>
    </w:p>
    <w:p w14:paraId="48C5BAC3" w14:textId="77777777" w:rsidR="006A30F6" w:rsidRDefault="006A30F6" w:rsidP="006A30F6">
      <w:pPr>
        <w:rPr>
          <w:b/>
          <w:lang w:val="en-US"/>
        </w:rPr>
      </w:pPr>
      <w:r>
        <w:rPr>
          <w:b/>
          <w:lang w:val="en-US"/>
        </w:rPr>
        <w:lastRenderedPageBreak/>
        <w:t>Proposal 5</w:t>
      </w:r>
      <w:r w:rsidRPr="00E92394">
        <w:rPr>
          <w:b/>
          <w:lang w:val="en-US"/>
        </w:rPr>
        <w:t>: Add sub-scenarios of coverage scenario 2 and 3 to TR to take into consideration pairing state between Remote UE and Relay UE.</w:t>
      </w:r>
    </w:p>
    <w:p w14:paraId="27A20A63" w14:textId="77777777" w:rsidR="006A30F6" w:rsidRPr="00274FDA" w:rsidRDefault="006A30F6" w:rsidP="006A30F6">
      <w:pPr>
        <w:rPr>
          <w:b/>
          <w:lang w:val="en-US"/>
        </w:rPr>
      </w:pPr>
      <w:r>
        <w:rPr>
          <w:b/>
          <w:lang w:val="en-US"/>
        </w:rPr>
        <w:t>Proposal 6: When Remote UE is not in RRC Connected state, it is in RRC Idle state. This pertains also to out of coverage Remote UEs.</w:t>
      </w:r>
    </w:p>
    <w:p w14:paraId="3CD315D0" w14:textId="77777777" w:rsidR="006A30F6" w:rsidRPr="00E93B97" w:rsidRDefault="006A30F6" w:rsidP="006A30F6">
      <w:pPr>
        <w:rPr>
          <w:b/>
        </w:rPr>
      </w:pPr>
      <w:r>
        <w:rPr>
          <w:b/>
        </w:rPr>
        <w:t>Observation 1: Keeping up to date information about pairing status of two UEs may lead to significant signalling load in both RAN and CN.</w:t>
      </w:r>
    </w:p>
    <w:p w14:paraId="17834E3E" w14:textId="77777777" w:rsidR="006A30F6" w:rsidRPr="00F54CBE" w:rsidRDefault="006A30F6" w:rsidP="006A30F6">
      <w:pPr>
        <w:rPr>
          <w:b/>
        </w:rPr>
      </w:pPr>
      <w:r>
        <w:rPr>
          <w:b/>
        </w:rPr>
        <w:t xml:space="preserve">Proposal 7: In Scenario 3 paging relaying is not supported. Remote UE is monitoring its Paging Occasions on Uu interface. </w:t>
      </w:r>
    </w:p>
    <w:p w14:paraId="4A9256AB" w14:textId="77777777" w:rsidR="006A30F6" w:rsidRPr="0074627C" w:rsidRDefault="006A30F6" w:rsidP="006A30F6">
      <w:pPr>
        <w:rPr>
          <w:b/>
        </w:rPr>
      </w:pPr>
      <w:r>
        <w:rPr>
          <w:b/>
        </w:rPr>
        <w:t>Proposal 8: Prior knowledge about pairing status of Relay UE and Remote UE could be used, but is not required for network initiated connection establishment in scenario 2.</w:t>
      </w:r>
    </w:p>
    <w:p w14:paraId="79526B92" w14:textId="77777777" w:rsidR="006A30F6" w:rsidRDefault="006A30F6" w:rsidP="006A30F6">
      <w:pPr>
        <w:rPr>
          <w:b/>
        </w:rPr>
      </w:pPr>
      <w:r>
        <w:rPr>
          <w:b/>
        </w:rPr>
        <w:t>Proposal 9: For scenario 2 RAN2 should focus on defining the mechanism to page the OoC Remote UE without the need of having prior knowledge about pairing or any other association between Remote UE and Relay UE.</w:t>
      </w:r>
    </w:p>
    <w:p w14:paraId="1D64177D" w14:textId="77777777" w:rsidR="00E92394" w:rsidRPr="00E92394" w:rsidRDefault="00E92394" w:rsidP="00E92394">
      <w:pPr>
        <w:pStyle w:val="Heading1"/>
      </w:pPr>
      <w:r w:rsidRPr="00E92394">
        <w:t>References</w:t>
      </w:r>
    </w:p>
    <w:p w14:paraId="23E5CCA9" w14:textId="0D465A67" w:rsidR="00DF2852" w:rsidRDefault="00E56830" w:rsidP="00BF53FA">
      <w:pPr>
        <w:numPr>
          <w:ilvl w:val="0"/>
          <w:numId w:val="4"/>
        </w:numPr>
        <w:overflowPunct w:val="0"/>
        <w:autoSpaceDE w:val="0"/>
        <w:autoSpaceDN w:val="0"/>
        <w:adjustRightInd w:val="0"/>
        <w:textAlignment w:val="baseline"/>
      </w:pPr>
      <w:r w:rsidRPr="00E56830">
        <w:t>3GPP TR 36.746 V0.3.0 (2016-10)</w:t>
      </w:r>
      <w:r>
        <w:t xml:space="preserve">, </w:t>
      </w:r>
      <w:r w:rsidRPr="00E56830">
        <w:rPr>
          <w:i/>
        </w:rPr>
        <w:t>Study on further enhancements to LTE Device to Device (D2D), User Equipment (UE) to network relays for Internet of Things (IoT) and wearables</w:t>
      </w:r>
    </w:p>
    <w:p w14:paraId="41E9365A" w14:textId="77777777" w:rsidR="00E92394" w:rsidRPr="00E92394" w:rsidRDefault="00E92394" w:rsidP="00E92394">
      <w:pPr>
        <w:numPr>
          <w:ilvl w:val="0"/>
          <w:numId w:val="4"/>
        </w:numPr>
        <w:overflowPunct w:val="0"/>
        <w:autoSpaceDE w:val="0"/>
        <w:autoSpaceDN w:val="0"/>
        <w:adjustRightInd w:val="0"/>
        <w:textAlignment w:val="baseline"/>
      </w:pPr>
      <w:r w:rsidRPr="00E92394">
        <w:t xml:space="preserve">3GPP TS 23.303, </w:t>
      </w:r>
      <w:r w:rsidRPr="00E92394">
        <w:rPr>
          <w:i/>
        </w:rPr>
        <w:t>Proximity-based services (ProSe); Stage 2</w:t>
      </w:r>
    </w:p>
    <w:p w14:paraId="2AD6F50F" w14:textId="3D29A84C" w:rsidR="00E92394" w:rsidRPr="00E92394" w:rsidRDefault="00314B31" w:rsidP="00314B31">
      <w:pPr>
        <w:numPr>
          <w:ilvl w:val="0"/>
          <w:numId w:val="4"/>
        </w:numPr>
        <w:overflowPunct w:val="0"/>
        <w:autoSpaceDE w:val="0"/>
        <w:autoSpaceDN w:val="0"/>
        <w:adjustRightInd w:val="0"/>
        <w:textAlignment w:val="baseline"/>
      </w:pPr>
      <w:r w:rsidRPr="00314B31">
        <w:t>R2-168398</w:t>
      </w:r>
      <w:r>
        <w:t xml:space="preserve">, </w:t>
      </w:r>
      <w:r w:rsidRPr="00314B31">
        <w:rPr>
          <w:i/>
        </w:rPr>
        <w:t>Paging and Idle mode mobility for OoC Remote UE</w:t>
      </w:r>
      <w:r>
        <w:t xml:space="preserve">, </w:t>
      </w:r>
      <w:r w:rsidRPr="00314B31">
        <w:t>Nokia, Alcatel-Lucent Shanghai Bell</w:t>
      </w:r>
    </w:p>
    <w:sectPr w:rsidR="00E92394" w:rsidRPr="00E9239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E3B7D9" w14:textId="77777777" w:rsidR="00B749B7" w:rsidRDefault="00B749B7">
      <w:r>
        <w:separator/>
      </w:r>
    </w:p>
  </w:endnote>
  <w:endnote w:type="continuationSeparator" w:id="0">
    <w:p w14:paraId="17E3968B" w14:textId="77777777" w:rsidR="00B749B7" w:rsidRDefault="00B749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65C65D" w14:textId="77777777" w:rsidR="00B749B7" w:rsidRDefault="00B749B7">
      <w:r>
        <w:separator/>
      </w:r>
    </w:p>
  </w:footnote>
  <w:footnote w:type="continuationSeparator" w:id="0">
    <w:p w14:paraId="24E8AE7C" w14:textId="77777777" w:rsidR="00B749B7" w:rsidRDefault="00B749B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9A37FB"/>
    <w:multiLevelType w:val="hybridMultilevel"/>
    <w:tmpl w:val="4D44A7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2446559"/>
    <w:multiLevelType w:val="hybridMultilevel"/>
    <w:tmpl w:val="4D44A7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6A14BAA"/>
    <w:multiLevelType w:val="hybridMultilevel"/>
    <w:tmpl w:val="15C2F9AA"/>
    <w:lvl w:ilvl="0" w:tplc="C92C5082">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E36386B"/>
    <w:multiLevelType w:val="hybridMultilevel"/>
    <w:tmpl w:val="37DAFEFC"/>
    <w:lvl w:ilvl="0" w:tplc="B5E0CE2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DB07F13"/>
    <w:multiLevelType w:val="hybridMultilevel"/>
    <w:tmpl w:val="9D86C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3CC4836"/>
    <w:multiLevelType w:val="hybridMultilevel"/>
    <w:tmpl w:val="1BF01C48"/>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C0A1B6B"/>
    <w:multiLevelType w:val="hybridMultilevel"/>
    <w:tmpl w:val="4D44A7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9"/>
  </w:num>
  <w:num w:numId="6">
    <w:abstractNumId w:val="6"/>
  </w:num>
  <w:num w:numId="7">
    <w:abstractNumId w:val="2"/>
  </w:num>
  <w:num w:numId="8">
    <w:abstractNumId w:val="8"/>
  </w:num>
  <w:num w:numId="9">
    <w:abstractNumId w:val="7"/>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40D88"/>
    <w:rsid w:val="00060150"/>
    <w:rsid w:val="000745AB"/>
    <w:rsid w:val="00080512"/>
    <w:rsid w:val="00090468"/>
    <w:rsid w:val="000A3F86"/>
    <w:rsid w:val="000B7BCF"/>
    <w:rsid w:val="000C522B"/>
    <w:rsid w:val="000D47D5"/>
    <w:rsid w:val="000D58AB"/>
    <w:rsid w:val="000D5E56"/>
    <w:rsid w:val="00153799"/>
    <w:rsid w:val="001741A0"/>
    <w:rsid w:val="00194CD0"/>
    <w:rsid w:val="001B49C9"/>
    <w:rsid w:val="001F168B"/>
    <w:rsid w:val="001F7831"/>
    <w:rsid w:val="00204045"/>
    <w:rsid w:val="0021404F"/>
    <w:rsid w:val="0022606D"/>
    <w:rsid w:val="00226B03"/>
    <w:rsid w:val="002747EC"/>
    <w:rsid w:val="00274FDA"/>
    <w:rsid w:val="002855BF"/>
    <w:rsid w:val="002C4918"/>
    <w:rsid w:val="002F0D22"/>
    <w:rsid w:val="00314B31"/>
    <w:rsid w:val="003172DC"/>
    <w:rsid w:val="00326069"/>
    <w:rsid w:val="0035462D"/>
    <w:rsid w:val="003642D7"/>
    <w:rsid w:val="00392F3D"/>
    <w:rsid w:val="0039769D"/>
    <w:rsid w:val="003A2AC8"/>
    <w:rsid w:val="003A3C05"/>
    <w:rsid w:val="003B40AD"/>
    <w:rsid w:val="003C4E37"/>
    <w:rsid w:val="003D74CF"/>
    <w:rsid w:val="003E16BE"/>
    <w:rsid w:val="00401855"/>
    <w:rsid w:val="00440E81"/>
    <w:rsid w:val="00444FD7"/>
    <w:rsid w:val="00477455"/>
    <w:rsid w:val="00493F8B"/>
    <w:rsid w:val="004D3578"/>
    <w:rsid w:val="004D380D"/>
    <w:rsid w:val="004E213A"/>
    <w:rsid w:val="004E3593"/>
    <w:rsid w:val="004F48D2"/>
    <w:rsid w:val="00503171"/>
    <w:rsid w:val="00534DA0"/>
    <w:rsid w:val="00543E6C"/>
    <w:rsid w:val="00565087"/>
    <w:rsid w:val="0056573F"/>
    <w:rsid w:val="00611566"/>
    <w:rsid w:val="00646D99"/>
    <w:rsid w:val="00656910"/>
    <w:rsid w:val="006A30F6"/>
    <w:rsid w:val="006B372D"/>
    <w:rsid w:val="006C66D8"/>
    <w:rsid w:val="006D1E24"/>
    <w:rsid w:val="006E1417"/>
    <w:rsid w:val="006F6A2C"/>
    <w:rsid w:val="00734A5B"/>
    <w:rsid w:val="00744E76"/>
    <w:rsid w:val="0074627C"/>
    <w:rsid w:val="00757D40"/>
    <w:rsid w:val="00781F0F"/>
    <w:rsid w:val="0078727C"/>
    <w:rsid w:val="0079049D"/>
    <w:rsid w:val="007B18D8"/>
    <w:rsid w:val="007C095F"/>
    <w:rsid w:val="008028A4"/>
    <w:rsid w:val="008768CA"/>
    <w:rsid w:val="00880559"/>
    <w:rsid w:val="008C5E30"/>
    <w:rsid w:val="0090271F"/>
    <w:rsid w:val="009108A8"/>
    <w:rsid w:val="00942EC2"/>
    <w:rsid w:val="00956E17"/>
    <w:rsid w:val="00961B32"/>
    <w:rsid w:val="00974BB0"/>
    <w:rsid w:val="009873C4"/>
    <w:rsid w:val="009A0AF3"/>
    <w:rsid w:val="009B07CD"/>
    <w:rsid w:val="009C0555"/>
    <w:rsid w:val="009C19E9"/>
    <w:rsid w:val="009C2AF4"/>
    <w:rsid w:val="009E712C"/>
    <w:rsid w:val="00A10F02"/>
    <w:rsid w:val="00A53724"/>
    <w:rsid w:val="00A63DD7"/>
    <w:rsid w:val="00A82346"/>
    <w:rsid w:val="00A9671C"/>
    <w:rsid w:val="00AA0775"/>
    <w:rsid w:val="00AB213B"/>
    <w:rsid w:val="00B03FB7"/>
    <w:rsid w:val="00B15449"/>
    <w:rsid w:val="00B47FD1"/>
    <w:rsid w:val="00B53AEE"/>
    <w:rsid w:val="00B61566"/>
    <w:rsid w:val="00B749B7"/>
    <w:rsid w:val="00BD13D8"/>
    <w:rsid w:val="00BE0A45"/>
    <w:rsid w:val="00BF0097"/>
    <w:rsid w:val="00C12B51"/>
    <w:rsid w:val="00C24650"/>
    <w:rsid w:val="00C33079"/>
    <w:rsid w:val="00C83A13"/>
    <w:rsid w:val="00CA3D0C"/>
    <w:rsid w:val="00CA654B"/>
    <w:rsid w:val="00CD4C7B"/>
    <w:rsid w:val="00D43EF5"/>
    <w:rsid w:val="00D738D6"/>
    <w:rsid w:val="00D80795"/>
    <w:rsid w:val="00D87E00"/>
    <w:rsid w:val="00D9134D"/>
    <w:rsid w:val="00D93CE5"/>
    <w:rsid w:val="00D940C1"/>
    <w:rsid w:val="00D95C8E"/>
    <w:rsid w:val="00D96D11"/>
    <w:rsid w:val="00DA7A03"/>
    <w:rsid w:val="00DB1818"/>
    <w:rsid w:val="00DC309B"/>
    <w:rsid w:val="00DC4DA2"/>
    <w:rsid w:val="00DF2852"/>
    <w:rsid w:val="00E23A50"/>
    <w:rsid w:val="00E34937"/>
    <w:rsid w:val="00E56830"/>
    <w:rsid w:val="00E62835"/>
    <w:rsid w:val="00E77645"/>
    <w:rsid w:val="00E83697"/>
    <w:rsid w:val="00E92394"/>
    <w:rsid w:val="00E93B97"/>
    <w:rsid w:val="00EC4A25"/>
    <w:rsid w:val="00EE75DE"/>
    <w:rsid w:val="00EF7F79"/>
    <w:rsid w:val="00F004CE"/>
    <w:rsid w:val="00F025A2"/>
    <w:rsid w:val="00F07388"/>
    <w:rsid w:val="00F2026E"/>
    <w:rsid w:val="00F2210A"/>
    <w:rsid w:val="00F37743"/>
    <w:rsid w:val="00F54A3D"/>
    <w:rsid w:val="00F54CBE"/>
    <w:rsid w:val="00F61D16"/>
    <w:rsid w:val="00F653B8"/>
    <w:rsid w:val="00F71B89"/>
    <w:rsid w:val="00F7353C"/>
    <w:rsid w:val="00F76F8F"/>
    <w:rsid w:val="00FA1266"/>
    <w:rsid w:val="00FA5284"/>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5B6E33"/>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table" w:styleId="TableGrid">
    <w:name w:val="Table Grid"/>
    <w:basedOn w:val="TableNormal"/>
    <w:rsid w:val="00E923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rsid w:val="00E92394"/>
    <w:rPr>
      <w:lang w:eastAsia="en-US"/>
    </w:rPr>
  </w:style>
  <w:style w:type="character" w:styleId="CommentReference">
    <w:name w:val="annotation reference"/>
    <w:basedOn w:val="DefaultParagraphFont"/>
    <w:rsid w:val="00E92394"/>
    <w:rPr>
      <w:sz w:val="16"/>
      <w:szCs w:val="16"/>
    </w:rPr>
  </w:style>
  <w:style w:type="paragraph" w:styleId="ListParagraph">
    <w:name w:val="List Paragraph"/>
    <w:basedOn w:val="Normal"/>
    <w:uiPriority w:val="34"/>
    <w:qFormat/>
    <w:rsid w:val="00E92394"/>
    <w:pPr>
      <w:ind w:left="720"/>
      <w:contextualSpacing/>
    </w:pPr>
  </w:style>
  <w:style w:type="paragraph" w:styleId="CommentText">
    <w:name w:val="annotation text"/>
    <w:basedOn w:val="Normal"/>
    <w:link w:val="CommentTextChar"/>
    <w:rsid w:val="00E92394"/>
  </w:style>
  <w:style w:type="character" w:customStyle="1" w:styleId="CommentTextChar">
    <w:name w:val="Comment Text Char"/>
    <w:basedOn w:val="DefaultParagraphFont"/>
    <w:link w:val="CommentText"/>
    <w:rsid w:val="00E92394"/>
    <w:rPr>
      <w:lang w:eastAsia="en-US"/>
    </w:rPr>
  </w:style>
  <w:style w:type="paragraph" w:styleId="CommentSubject">
    <w:name w:val="annotation subject"/>
    <w:basedOn w:val="CommentText"/>
    <w:next w:val="CommentText"/>
    <w:link w:val="CommentSubjectChar"/>
    <w:rsid w:val="00E92394"/>
    <w:rPr>
      <w:b/>
      <w:bCs/>
    </w:rPr>
  </w:style>
  <w:style w:type="character" w:customStyle="1" w:styleId="CommentSubjectChar">
    <w:name w:val="Comment Subject Char"/>
    <w:basedOn w:val="CommentTextChar"/>
    <w:link w:val="CommentSubject"/>
    <w:rsid w:val="00E92394"/>
    <w:rPr>
      <w:b/>
      <w:bCs/>
      <w:lang w:eastAsia="en-US"/>
    </w:rPr>
  </w:style>
  <w:style w:type="paragraph" w:styleId="BalloonText">
    <w:name w:val="Balloon Text"/>
    <w:basedOn w:val="Normal"/>
    <w:link w:val="BalloonTextChar"/>
    <w:rsid w:val="00E92394"/>
    <w:pPr>
      <w:spacing w:after="0"/>
    </w:pPr>
    <w:rPr>
      <w:rFonts w:ascii="Segoe UI" w:hAnsi="Segoe UI" w:cs="Segoe UI"/>
      <w:sz w:val="18"/>
      <w:szCs w:val="18"/>
    </w:rPr>
  </w:style>
  <w:style w:type="character" w:customStyle="1" w:styleId="BalloonTextChar">
    <w:name w:val="Balloon Text Char"/>
    <w:basedOn w:val="DefaultParagraphFont"/>
    <w:link w:val="BalloonText"/>
    <w:rsid w:val="00E92394"/>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51</TotalTime>
  <Pages>5</Pages>
  <Words>2332</Words>
  <Characters>13294</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15595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Van Phan, Vinh (Nokia - FI/Oulu)</dc:creator>
  <cp:lastModifiedBy>Dawid</cp:lastModifiedBy>
  <cp:revision>6</cp:revision>
  <dcterms:created xsi:type="dcterms:W3CDTF">2016-10-28T12:43:00Z</dcterms:created>
  <dcterms:modified xsi:type="dcterms:W3CDTF">2016-11-04T17:13:00Z</dcterms:modified>
</cp:coreProperties>
</file>