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81</w:t>
      </w:r>
      <w:r w:rsidR="003B2320">
        <w:rPr>
          <w:rFonts w:hint="eastAsia"/>
          <w:noProof w:val="0"/>
          <w:sz w:val="22"/>
          <w:lang w:val="en-GB" w:eastAsia="zh-CN"/>
        </w:rPr>
        <w:t>bis</w:t>
      </w:r>
      <w:r w:rsidRPr="007B7496">
        <w:rPr>
          <w:bCs/>
          <w:noProof w:val="0"/>
          <w:sz w:val="24"/>
          <w:lang w:val="en-GB"/>
        </w:rPr>
        <w:tab/>
      </w:r>
      <w:r w:rsidR="00AA64FD" w:rsidRPr="00AA64FD">
        <w:rPr>
          <w:bCs/>
          <w:noProof w:val="0"/>
          <w:sz w:val="24"/>
          <w:lang w:val="en-GB" w:eastAsia="ja-JP"/>
        </w:rPr>
        <w:t>R2-13</w:t>
      </w:r>
      <w:r w:rsidR="00B04F1F">
        <w:rPr>
          <w:bCs/>
          <w:noProof w:val="0"/>
          <w:sz w:val="24"/>
          <w:lang w:val="en-GB" w:eastAsia="zh-CN"/>
        </w:rPr>
        <w:t>1257</w:t>
      </w:r>
    </w:p>
    <w:p w:rsidR="0034111C" w:rsidRPr="00461210" w:rsidRDefault="00412772" w:rsidP="000A20BA">
      <w:pPr>
        <w:pStyle w:val="Header"/>
        <w:tabs>
          <w:tab w:val="right" w:pos="9639"/>
        </w:tabs>
        <w:rPr>
          <w:bCs/>
          <w:noProof w:val="0"/>
          <w:sz w:val="24"/>
          <w:lang w:val="en-GB"/>
        </w:rPr>
      </w:pPr>
      <w:bookmarkStart w:id="1" w:name="OLE_LINK5"/>
      <w:bookmarkStart w:id="2" w:name="OLE_LINK6"/>
      <w:r>
        <w:rPr>
          <w:rFonts w:hint="eastAsia"/>
          <w:sz w:val="24"/>
          <w:lang w:eastAsia="zh-CN"/>
        </w:rPr>
        <w:t>Chicago</w:t>
      </w:r>
      <w:r w:rsidR="00DB3A47">
        <w:rPr>
          <w:sz w:val="24"/>
          <w:lang w:eastAsia="zh-CN"/>
        </w:rPr>
        <w:t xml:space="preserve">, </w:t>
      </w:r>
      <w:r w:rsidR="00A37F67">
        <w:rPr>
          <w:rFonts w:hint="eastAsia"/>
          <w:sz w:val="24"/>
          <w:lang w:eastAsia="zh-CN"/>
        </w:rPr>
        <w:t>15</w:t>
      </w:r>
      <w:r w:rsidR="00186365" w:rsidRPr="00110C17">
        <w:rPr>
          <w:sz w:val="24"/>
          <w:vertAlign w:val="superscript"/>
          <w:lang w:eastAsia="zh-CN"/>
        </w:rPr>
        <w:t>th</w:t>
      </w:r>
      <w:r w:rsidR="00A852D2">
        <w:rPr>
          <w:rFonts w:hint="eastAsia"/>
          <w:sz w:val="24"/>
          <w:vertAlign w:val="superscript"/>
          <w:lang w:eastAsia="zh-CN"/>
        </w:rPr>
        <w:t xml:space="preserve"> </w:t>
      </w:r>
      <w:r w:rsidR="00A37F67">
        <w:rPr>
          <w:rFonts w:hint="eastAsia"/>
          <w:sz w:val="24"/>
          <w:lang w:eastAsia="zh-CN"/>
        </w:rPr>
        <w:t>Apr</w:t>
      </w:r>
      <w:r w:rsidR="005021E2">
        <w:rPr>
          <w:sz w:val="24"/>
          <w:lang w:eastAsia="zh-CN"/>
        </w:rPr>
        <w:t xml:space="preserve"> </w:t>
      </w:r>
      <w:r w:rsidR="00BB6ACC">
        <w:rPr>
          <w:sz w:val="24"/>
          <w:lang w:eastAsia="zh-CN"/>
        </w:rPr>
        <w:t>–</w:t>
      </w:r>
      <w:r w:rsidR="00A37F67">
        <w:rPr>
          <w:rFonts w:hint="eastAsia"/>
          <w:sz w:val="24"/>
          <w:lang w:eastAsia="zh-CN"/>
        </w:rPr>
        <w:t>19</w:t>
      </w:r>
      <w:r w:rsidR="005021E2" w:rsidRPr="001D5419">
        <w:rPr>
          <w:sz w:val="24"/>
          <w:vertAlign w:val="superscript"/>
          <w:lang w:eastAsia="zh-CN"/>
        </w:rPr>
        <w:t>t</w:t>
      </w:r>
      <w:r w:rsidR="00A37F67">
        <w:rPr>
          <w:rFonts w:hint="eastAsia"/>
          <w:sz w:val="24"/>
          <w:vertAlign w:val="superscript"/>
          <w:lang w:eastAsia="zh-CN"/>
        </w:rPr>
        <w:t>h</w:t>
      </w:r>
      <w:r w:rsidR="005021E2">
        <w:rPr>
          <w:sz w:val="24"/>
          <w:lang w:eastAsia="zh-CN"/>
        </w:rPr>
        <w:t xml:space="preserve"> </w:t>
      </w:r>
      <w:r w:rsidR="00A37F67">
        <w:rPr>
          <w:rFonts w:hint="eastAsia"/>
          <w:sz w:val="24"/>
          <w:lang w:eastAsia="zh-CN"/>
        </w:rPr>
        <w:t>Apr</w:t>
      </w:r>
      <w:r w:rsidR="00CD599B">
        <w:rPr>
          <w:rFonts w:hint="eastAsia"/>
          <w:sz w:val="24"/>
          <w:lang w:eastAsia="zh-CN"/>
        </w:rPr>
        <w:t xml:space="preserve"> </w:t>
      </w:r>
      <w:r w:rsidR="00FA7114" w:rsidRPr="00FA7114">
        <w:rPr>
          <w:sz w:val="24"/>
          <w:lang w:eastAsia="zh-CN"/>
        </w:rPr>
        <w:t>201</w:t>
      </w:r>
      <w:r w:rsidR="005021E2">
        <w:rPr>
          <w:sz w:val="24"/>
          <w:lang w:eastAsia="zh-CN"/>
        </w:rPr>
        <w:t>3</w:t>
      </w:r>
    </w:p>
    <w:bookmarkEnd w:id="1"/>
    <w:bookmarkEnd w:id="2"/>
    <w:p w:rsidR="0034111C" w:rsidRPr="007B7496" w:rsidRDefault="0034111C">
      <w:pPr>
        <w:pStyle w:val="Header"/>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F5550D">
        <w:rPr>
          <w:rFonts w:eastAsiaTheme="minorEastAsia" w:cs="Arial" w:hint="eastAsia"/>
          <w:b/>
          <w:bCs/>
          <w:sz w:val="24"/>
          <w:lang w:eastAsia="zh-CN"/>
        </w:rPr>
        <w:t>5.1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BA240F">
        <w:rPr>
          <w:rFonts w:ascii="Arial" w:hAnsi="Arial" w:cs="Arial"/>
          <w:b/>
          <w:bCs/>
          <w:sz w:val="24"/>
        </w:rPr>
        <w:t xml:space="preserve"> Ltd</w:t>
      </w:r>
    </w:p>
    <w:p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F80E82">
        <w:rPr>
          <w:rFonts w:ascii="Arial" w:hAnsi="Arial" w:cs="Arial"/>
          <w:b/>
          <w:bCs/>
          <w:sz w:val="24"/>
          <w:lang w:eastAsia="zh-CN"/>
        </w:rPr>
        <w:t>Discussion on WLAN</w:t>
      </w:r>
      <w:r w:rsidR="00162F0F">
        <w:rPr>
          <w:rFonts w:ascii="Arial" w:hAnsi="Arial" w:cs="Arial"/>
          <w:b/>
          <w:bCs/>
          <w:sz w:val="24"/>
          <w:lang w:eastAsia="zh-CN"/>
        </w:rPr>
        <w:t>/3GPP</w:t>
      </w:r>
      <w:r w:rsidR="00F80E82">
        <w:rPr>
          <w:rFonts w:ascii="Arial" w:hAnsi="Arial" w:cs="Arial"/>
          <w:b/>
          <w:bCs/>
          <w:sz w:val="24"/>
          <w:lang w:eastAsia="zh-CN"/>
        </w:rPr>
        <w:t xml:space="preserve"> radio interworking scenarios and use cases</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D1455A" w:rsidRDefault="00BD3EC0" w:rsidP="00256C14">
      <w:pPr>
        <w:jc w:val="both"/>
      </w:pPr>
      <w:bookmarkStart w:id="3" w:name="_GoBack"/>
      <w:bookmarkEnd w:id="3"/>
      <w:r>
        <w:t xml:space="preserve">In RAN#58, the </w:t>
      </w:r>
      <w:r w:rsidR="00192AD7">
        <w:t>study item</w:t>
      </w:r>
      <w:r>
        <w:t xml:space="preserve"> </w:t>
      </w:r>
      <w:r w:rsidR="006A2E3E">
        <w:t>for</w:t>
      </w:r>
      <w:r>
        <w:t xml:space="preserve"> </w:t>
      </w:r>
      <w:r w:rsidR="008043B8">
        <w:rPr>
          <w:rFonts w:hint="eastAsia"/>
          <w:lang w:eastAsia="zh-CN"/>
        </w:rPr>
        <w:t>WLAN/3GPP Radio Interworking</w:t>
      </w:r>
      <w:r w:rsidR="00404713">
        <w:rPr>
          <w:rFonts w:hint="eastAsia"/>
          <w:lang w:eastAsia="zh-CN"/>
        </w:rPr>
        <w:t xml:space="preserve"> </w:t>
      </w:r>
      <w:r w:rsidR="00CA5C7E">
        <w:rPr>
          <w:rFonts w:hint="eastAsia"/>
          <w:lang w:eastAsia="zh-CN"/>
        </w:rPr>
        <w:t>was</w:t>
      </w:r>
      <w:r>
        <w:t xml:space="preserve"> agreed. </w:t>
      </w:r>
      <w:r w:rsidR="00CA5C7E">
        <w:rPr>
          <w:rFonts w:hint="eastAsia"/>
          <w:lang w:eastAsia="zh-CN"/>
        </w:rPr>
        <w:t>According to</w:t>
      </w:r>
      <w:r w:rsidR="00534394">
        <w:rPr>
          <w:rFonts w:hint="eastAsia"/>
          <w:lang w:eastAsia="zh-CN"/>
        </w:rPr>
        <w:t xml:space="preserve"> </w:t>
      </w:r>
      <w:r>
        <w:t>the SID</w:t>
      </w:r>
      <w:r w:rsidR="00D1455A">
        <w:t xml:space="preserve">, </w:t>
      </w:r>
      <w:r w:rsidR="00624F22">
        <w:rPr>
          <w:rFonts w:hint="eastAsia"/>
          <w:lang w:eastAsia="zh-CN"/>
        </w:rPr>
        <w:t xml:space="preserve">the </w:t>
      </w:r>
      <w:r w:rsidR="00A1422A">
        <w:rPr>
          <w:rFonts w:hint="eastAsia"/>
          <w:lang w:eastAsia="zh-CN"/>
        </w:rPr>
        <w:t>main objective</w:t>
      </w:r>
      <w:r w:rsidR="00051884">
        <w:rPr>
          <w:lang w:eastAsia="zh-CN"/>
        </w:rPr>
        <w:t>s</w:t>
      </w:r>
      <w:r w:rsidR="00A1422A">
        <w:rPr>
          <w:rFonts w:hint="eastAsia"/>
          <w:lang w:eastAsia="zh-CN"/>
        </w:rPr>
        <w:t xml:space="preserve"> of </w:t>
      </w:r>
      <w:r w:rsidR="006A2E3E">
        <w:rPr>
          <w:lang w:eastAsia="zh-CN"/>
        </w:rPr>
        <w:t>the</w:t>
      </w:r>
      <w:r w:rsidR="006A2E3E">
        <w:rPr>
          <w:rFonts w:hint="eastAsia"/>
          <w:lang w:eastAsia="zh-CN"/>
        </w:rPr>
        <w:t xml:space="preserve"> </w:t>
      </w:r>
      <w:r w:rsidR="00A1422A">
        <w:rPr>
          <w:rFonts w:hint="eastAsia"/>
          <w:lang w:eastAsia="zh-CN"/>
        </w:rPr>
        <w:t xml:space="preserve">SI </w:t>
      </w:r>
      <w:r w:rsidR="00051884">
        <w:rPr>
          <w:lang w:eastAsia="zh-CN"/>
        </w:rPr>
        <w:t>are</w:t>
      </w:r>
      <w:r w:rsidR="00051884">
        <w:rPr>
          <w:rFonts w:hint="eastAsia"/>
          <w:lang w:eastAsia="zh-CN"/>
        </w:rPr>
        <w:t xml:space="preserve"> </w:t>
      </w:r>
      <w:r w:rsidR="009907B6">
        <w:rPr>
          <w:rFonts w:hint="eastAsia"/>
          <w:lang w:eastAsia="zh-CN"/>
        </w:rPr>
        <w:t xml:space="preserve">as follows </w:t>
      </w:r>
      <w:r w:rsidR="00005594">
        <w:fldChar w:fldCharType="begin"/>
      </w:r>
      <w:r w:rsidR="00005594">
        <w:rPr>
          <w:lang w:eastAsia="zh-CN"/>
        </w:rPr>
        <w:instrText xml:space="preserve"> </w:instrText>
      </w:r>
      <w:r w:rsidR="00005594">
        <w:rPr>
          <w:rFonts w:hint="eastAsia"/>
          <w:lang w:eastAsia="zh-CN"/>
        </w:rPr>
        <w:instrText>REF _Ref352680314 \r \h</w:instrText>
      </w:r>
      <w:r w:rsidR="00005594">
        <w:rPr>
          <w:lang w:eastAsia="zh-CN"/>
        </w:rPr>
        <w:instrText xml:space="preserve"> </w:instrText>
      </w:r>
      <w:r w:rsidR="00005594">
        <w:fldChar w:fldCharType="separate"/>
      </w:r>
      <w:r w:rsidR="00005594">
        <w:rPr>
          <w:lang w:eastAsia="zh-CN"/>
        </w:rPr>
        <w:t>[1]</w:t>
      </w:r>
      <w:r w:rsidR="00005594">
        <w:fldChar w:fldCharType="end"/>
      </w:r>
      <w:r w:rsidR="00D1455A">
        <w:t>:</w:t>
      </w:r>
    </w:p>
    <w:p w:rsidR="006E6493" w:rsidRPr="00126FF0" w:rsidRDefault="006E6493" w:rsidP="00FE3328">
      <w:pPr>
        <w:ind w:left="284"/>
        <w:jc w:val="both"/>
        <w:rPr>
          <w:i/>
          <w:lang w:val="en-US"/>
        </w:rPr>
      </w:pPr>
      <w:r w:rsidRPr="00126FF0">
        <w:rPr>
          <w:i/>
        </w:rPr>
        <w:t xml:space="preserve">The objectives of the study are to evaluate LTE-WLAN and UTRA-WLAN interworking procedures while improving seamless and non-seamless mobility. The study shall apply solely to WLAN APs deployed and controlled by cellular operators and their partners. The study shall cover both collocated and non-collocated </w:t>
      </w:r>
      <w:proofErr w:type="gramStart"/>
      <w:r w:rsidRPr="00126FF0">
        <w:rPr>
          <w:i/>
        </w:rPr>
        <w:t>H{</w:t>
      </w:r>
      <w:proofErr w:type="gramEnd"/>
      <w:r w:rsidRPr="00126FF0">
        <w:rPr>
          <w:i/>
        </w:rPr>
        <w:t>e}NBs/</w:t>
      </w:r>
      <w:r w:rsidR="00F07732" w:rsidRPr="00126FF0">
        <w:rPr>
          <w:i/>
        </w:rPr>
        <w:t>{</w:t>
      </w:r>
      <w:r w:rsidRPr="00126FF0">
        <w:rPr>
          <w:i/>
        </w:rPr>
        <w:t>e</w:t>
      </w:r>
      <w:r w:rsidR="00F07732" w:rsidRPr="00126FF0">
        <w:rPr>
          <w:i/>
        </w:rPr>
        <w:t>}</w:t>
      </w:r>
      <w:r w:rsidRPr="00126FF0">
        <w:rPr>
          <w:i/>
        </w:rPr>
        <w:t>NBs and WLAN APs.</w:t>
      </w:r>
    </w:p>
    <w:p w:rsidR="00A64841" w:rsidRPr="00A64841" w:rsidRDefault="00F376D3" w:rsidP="00A64841">
      <w:pPr>
        <w:jc w:val="both"/>
        <w:rPr>
          <w:lang w:val="en-US" w:eastAsia="zh-CN"/>
        </w:rPr>
      </w:pPr>
      <w:r>
        <w:rPr>
          <w:rFonts w:hint="eastAsia"/>
          <w:lang w:val="en-US" w:eastAsia="zh-CN"/>
        </w:rPr>
        <w:t xml:space="preserve">At the </w:t>
      </w:r>
      <w:r w:rsidR="00A91CFC">
        <w:rPr>
          <w:rFonts w:hint="eastAsia"/>
          <w:lang w:val="en-US" w:eastAsia="zh-CN"/>
        </w:rPr>
        <w:t xml:space="preserve">RAN2#81, </w:t>
      </w:r>
      <w:r>
        <w:rPr>
          <w:rFonts w:hint="eastAsia"/>
          <w:lang w:val="en-US" w:eastAsia="zh-CN"/>
        </w:rPr>
        <w:t>general assumption</w:t>
      </w:r>
      <w:r w:rsidR="006A2E3E">
        <w:rPr>
          <w:lang w:val="en-US" w:eastAsia="zh-CN"/>
        </w:rPr>
        <w:t>s</w:t>
      </w:r>
      <w:r>
        <w:rPr>
          <w:rFonts w:hint="eastAsia"/>
          <w:lang w:val="en-US" w:eastAsia="zh-CN"/>
        </w:rPr>
        <w:t xml:space="preserve"> and requirements</w:t>
      </w:r>
      <w:r w:rsidR="006A2E3E">
        <w:rPr>
          <w:lang w:val="en-US" w:eastAsia="zh-CN"/>
        </w:rPr>
        <w:t xml:space="preserve"> for the study were</w:t>
      </w:r>
      <w:r w:rsidR="00DD4418">
        <w:rPr>
          <w:rFonts w:hint="eastAsia"/>
          <w:lang w:val="en-US" w:eastAsia="zh-CN"/>
        </w:rPr>
        <w:t xml:space="preserve"> agreed </w:t>
      </w:r>
      <w:r w:rsidR="00005594">
        <w:rPr>
          <w:lang w:val="en-US" w:eastAsia="zh-CN"/>
        </w:rPr>
        <w:fldChar w:fldCharType="begin"/>
      </w:r>
      <w:r w:rsidR="00005594">
        <w:rPr>
          <w:lang w:val="en-US" w:eastAsia="zh-CN"/>
        </w:rPr>
        <w:instrText xml:space="preserve"> </w:instrText>
      </w:r>
      <w:r w:rsidR="00005594">
        <w:rPr>
          <w:rFonts w:hint="eastAsia"/>
          <w:lang w:val="en-US" w:eastAsia="zh-CN"/>
        </w:rPr>
        <w:instrText>REF _Ref352680324 \r \h</w:instrText>
      </w:r>
      <w:r w:rsidR="00005594">
        <w:rPr>
          <w:lang w:val="en-US" w:eastAsia="zh-CN"/>
        </w:rPr>
        <w:instrText xml:space="preserve"> </w:instrText>
      </w:r>
      <w:r w:rsidR="00005594">
        <w:rPr>
          <w:lang w:val="en-US" w:eastAsia="zh-CN"/>
        </w:rPr>
      </w:r>
      <w:r w:rsidR="00005594">
        <w:rPr>
          <w:lang w:val="en-US" w:eastAsia="zh-CN"/>
        </w:rPr>
        <w:fldChar w:fldCharType="separate"/>
      </w:r>
      <w:r w:rsidR="00005594">
        <w:rPr>
          <w:lang w:val="en-US" w:eastAsia="zh-CN"/>
        </w:rPr>
        <w:t>[2]</w:t>
      </w:r>
      <w:r w:rsidR="00005594">
        <w:rPr>
          <w:lang w:val="en-US" w:eastAsia="zh-CN"/>
        </w:rPr>
        <w:fldChar w:fldCharType="end"/>
      </w:r>
      <w:r w:rsidR="006A2E3E">
        <w:rPr>
          <w:lang w:val="en-US" w:eastAsia="zh-CN"/>
        </w:rPr>
        <w:t>;</w:t>
      </w:r>
      <w:r>
        <w:rPr>
          <w:rFonts w:hint="eastAsia"/>
          <w:lang w:val="en-US" w:eastAsia="zh-CN"/>
        </w:rPr>
        <w:t xml:space="preserve"> </w:t>
      </w:r>
      <w:r w:rsidR="00A64841">
        <w:rPr>
          <w:rFonts w:hint="eastAsia"/>
          <w:lang w:eastAsia="zh-CN"/>
        </w:rPr>
        <w:t>t</w:t>
      </w:r>
      <w:r w:rsidR="00A64841">
        <w:t xml:space="preserve">he candidate solutions should </w:t>
      </w:r>
      <w:r w:rsidR="006A2E3E">
        <w:t xml:space="preserve">at least </w:t>
      </w:r>
      <w:r w:rsidR="00A64841">
        <w:t>meet the following requirements</w:t>
      </w:r>
      <w:r w:rsidR="00051884">
        <w:t xml:space="preserve"> where applicable</w:t>
      </w:r>
      <w:r w:rsidR="00A64841">
        <w:t>:</w:t>
      </w:r>
    </w:p>
    <w:p w:rsidR="00A64841" w:rsidRPr="00A64841" w:rsidRDefault="00A64841" w:rsidP="00A64841">
      <w:pPr>
        <w:numPr>
          <w:ilvl w:val="0"/>
          <w:numId w:val="47"/>
        </w:numPr>
        <w:overflowPunct/>
        <w:autoSpaceDE/>
        <w:autoSpaceDN/>
        <w:adjustRightInd/>
        <w:textAlignment w:val="auto"/>
        <w:rPr>
          <w:i/>
        </w:rPr>
      </w:pPr>
      <w:r w:rsidRPr="00A64841">
        <w:rPr>
          <w:i/>
        </w:rPr>
        <w:t xml:space="preserve">Solutions should provide improved load balancing between WLAN and 3GPP radio access networks in order to provide improved system capacity.  </w:t>
      </w:r>
    </w:p>
    <w:p w:rsidR="00A64841" w:rsidRPr="00A64841" w:rsidRDefault="00A64841" w:rsidP="00A64841">
      <w:pPr>
        <w:numPr>
          <w:ilvl w:val="0"/>
          <w:numId w:val="47"/>
        </w:numPr>
        <w:overflowPunct/>
        <w:autoSpaceDE/>
        <w:autoSpaceDN/>
        <w:adjustRightInd/>
        <w:textAlignment w:val="auto"/>
        <w:rPr>
          <w:i/>
        </w:rPr>
      </w:pPr>
      <w:r w:rsidRPr="00A64841">
        <w:rPr>
          <w:i/>
        </w:rPr>
        <w:t xml:space="preserve">Solutions should improve performance (WLAN interworking should not result in decreased but preferable in better user experience). </w:t>
      </w:r>
    </w:p>
    <w:p w:rsidR="00A64841" w:rsidRPr="00A64841" w:rsidRDefault="00A64841" w:rsidP="00A64841">
      <w:pPr>
        <w:numPr>
          <w:ilvl w:val="0"/>
          <w:numId w:val="47"/>
        </w:numPr>
        <w:overflowPunct/>
        <w:autoSpaceDE/>
        <w:autoSpaceDN/>
        <w:adjustRightInd/>
        <w:textAlignment w:val="auto"/>
        <w:rPr>
          <w:i/>
        </w:rPr>
      </w:pPr>
      <w:r w:rsidRPr="00A64841">
        <w:rPr>
          <w:i/>
        </w:rPr>
        <w:t>Solutions should improve the utilization of WLAN when it is available and not congested.</w:t>
      </w:r>
    </w:p>
    <w:p w:rsidR="00A64841" w:rsidRPr="00A64841" w:rsidRDefault="00A64841" w:rsidP="00A64841">
      <w:pPr>
        <w:numPr>
          <w:ilvl w:val="0"/>
          <w:numId w:val="47"/>
        </w:numPr>
        <w:overflowPunct/>
        <w:autoSpaceDE/>
        <w:autoSpaceDN/>
        <w:adjustRightInd/>
        <w:textAlignment w:val="auto"/>
        <w:rPr>
          <w:i/>
        </w:rPr>
      </w:pPr>
      <w:r w:rsidRPr="00A64841">
        <w:rPr>
          <w:i/>
        </w:rPr>
        <w:t>Solutions should reduce or maintain battery consumption (e.g. due to WLAN scanning/discovery).</w:t>
      </w:r>
    </w:p>
    <w:p w:rsidR="00A64841" w:rsidRPr="00A64841" w:rsidRDefault="00A64841" w:rsidP="00A64841">
      <w:pPr>
        <w:numPr>
          <w:ilvl w:val="0"/>
          <w:numId w:val="47"/>
        </w:numPr>
        <w:overflowPunct/>
        <w:autoSpaceDE/>
        <w:autoSpaceDN/>
        <w:adjustRightInd/>
        <w:textAlignment w:val="auto"/>
        <w:rPr>
          <w:i/>
        </w:rPr>
      </w:pPr>
      <w:r w:rsidRPr="00A64841">
        <w:rPr>
          <w:i/>
        </w:rPr>
        <w:t>Solutions should be compatible with all existing CN WLAN related functionality, e.g. seamless and non-seamless offload, trusted and non-trusted access, MAPCON and IFOM.</w:t>
      </w:r>
    </w:p>
    <w:p w:rsidR="00A64841" w:rsidRPr="00A64841" w:rsidRDefault="00A64841" w:rsidP="00A64841">
      <w:pPr>
        <w:numPr>
          <w:ilvl w:val="0"/>
          <w:numId w:val="47"/>
        </w:numPr>
        <w:overflowPunct/>
        <w:autoSpaceDE/>
        <w:autoSpaceDN/>
        <w:adjustRightInd/>
        <w:textAlignment w:val="auto"/>
        <w:rPr>
          <w:i/>
        </w:rPr>
      </w:pPr>
      <w:r w:rsidRPr="00A64841">
        <w:rPr>
          <w:i/>
        </w:rPr>
        <w:t>Solutions should be backward compatible with existing 3GPP and WLAN specifications, i.e. work with legacy UEs even though legacy UEs may not benefit from the improvements provided by these solutions.</w:t>
      </w:r>
    </w:p>
    <w:p w:rsidR="00A64841" w:rsidRPr="00A64841" w:rsidRDefault="00A64841" w:rsidP="00A64841">
      <w:pPr>
        <w:numPr>
          <w:ilvl w:val="0"/>
          <w:numId w:val="47"/>
        </w:numPr>
        <w:overflowPunct/>
        <w:autoSpaceDE/>
        <w:autoSpaceDN/>
        <w:adjustRightInd/>
        <w:textAlignment w:val="auto"/>
        <w:rPr>
          <w:i/>
        </w:rPr>
      </w:pPr>
      <w:r w:rsidRPr="00A64841">
        <w:rPr>
          <w:i/>
        </w:rPr>
        <w:t>Solutions should rely on existing WLAN functionality and should avoid changes to IEEE and WFA specifications.</w:t>
      </w:r>
    </w:p>
    <w:p w:rsidR="00956D9D" w:rsidRPr="00A33202" w:rsidRDefault="006A2E3E" w:rsidP="00256C14">
      <w:pPr>
        <w:jc w:val="both"/>
        <w:rPr>
          <w:lang w:val="en-US" w:eastAsia="zh-CN"/>
        </w:rPr>
      </w:pPr>
      <w:r>
        <w:rPr>
          <w:lang w:val="en-US" w:eastAsia="zh-CN"/>
        </w:rPr>
        <w:t>T</w:t>
      </w:r>
      <w:r w:rsidR="00F376D3">
        <w:rPr>
          <w:rFonts w:hint="eastAsia"/>
          <w:lang w:val="en-US" w:eastAsia="zh-CN"/>
        </w:rPr>
        <w:t xml:space="preserve">he </w:t>
      </w:r>
      <w:r w:rsidR="00482B94">
        <w:rPr>
          <w:rFonts w:hint="eastAsia"/>
          <w:lang w:val="en-US" w:eastAsia="zh-CN"/>
        </w:rPr>
        <w:t>detailed</w:t>
      </w:r>
      <w:r w:rsidR="00192AD7">
        <w:rPr>
          <w:lang w:val="en-US" w:eastAsia="zh-CN"/>
        </w:rPr>
        <w:t xml:space="preserve"> deployment</w:t>
      </w:r>
      <w:r w:rsidR="00482B94">
        <w:rPr>
          <w:rFonts w:hint="eastAsia"/>
          <w:lang w:val="en-US" w:eastAsia="zh-CN"/>
        </w:rPr>
        <w:t xml:space="preserve"> </w:t>
      </w:r>
      <w:r w:rsidR="00F376D3">
        <w:rPr>
          <w:rFonts w:hint="eastAsia"/>
          <w:lang w:val="en-US" w:eastAsia="zh-CN"/>
        </w:rPr>
        <w:t>scenarios and use case</w:t>
      </w:r>
      <w:r w:rsidR="00482B94">
        <w:rPr>
          <w:rFonts w:hint="eastAsia"/>
          <w:lang w:val="en-US" w:eastAsia="zh-CN"/>
        </w:rPr>
        <w:t>s</w:t>
      </w:r>
      <w:r w:rsidR="00F376D3">
        <w:rPr>
          <w:rFonts w:hint="eastAsia"/>
          <w:lang w:val="en-US" w:eastAsia="zh-CN"/>
        </w:rPr>
        <w:t xml:space="preserve"> </w:t>
      </w:r>
      <w:r w:rsidR="00005594">
        <w:rPr>
          <w:lang w:val="en-US" w:eastAsia="zh-CN"/>
        </w:rPr>
        <w:t>along with the</w:t>
      </w:r>
      <w:r w:rsidR="00DD4418">
        <w:rPr>
          <w:rFonts w:hint="eastAsia"/>
          <w:lang w:val="en-US" w:eastAsia="zh-CN"/>
        </w:rPr>
        <w:t xml:space="preserve"> </w:t>
      </w:r>
      <w:r w:rsidR="00005594">
        <w:rPr>
          <w:lang w:val="en-US" w:eastAsia="zh-CN"/>
        </w:rPr>
        <w:t>potential</w:t>
      </w:r>
      <w:r w:rsidR="00005594">
        <w:rPr>
          <w:rFonts w:hint="eastAsia"/>
          <w:lang w:val="en-US" w:eastAsia="zh-CN"/>
        </w:rPr>
        <w:t xml:space="preserve"> </w:t>
      </w:r>
      <w:r w:rsidR="00DD4418">
        <w:rPr>
          <w:rFonts w:hint="eastAsia"/>
          <w:lang w:val="en-US" w:eastAsia="zh-CN"/>
        </w:rPr>
        <w:t>challenges</w:t>
      </w:r>
      <w:r w:rsidR="00482B94">
        <w:rPr>
          <w:rFonts w:hint="eastAsia"/>
          <w:lang w:val="en-US" w:eastAsia="zh-CN"/>
        </w:rPr>
        <w:t xml:space="preserve"> to be identified</w:t>
      </w:r>
      <w:r w:rsidR="00005594">
        <w:rPr>
          <w:lang w:val="en-US" w:eastAsia="zh-CN"/>
        </w:rPr>
        <w:t xml:space="preserve"> were left for email discussion until next meeting </w:t>
      </w:r>
      <w:r w:rsidR="00005594">
        <w:rPr>
          <w:lang w:val="en-US" w:eastAsia="zh-CN"/>
        </w:rPr>
        <w:fldChar w:fldCharType="begin"/>
      </w:r>
      <w:r w:rsidR="00005594">
        <w:rPr>
          <w:lang w:val="en-US" w:eastAsia="zh-CN"/>
        </w:rPr>
        <w:instrText xml:space="preserve"> REF _Ref352680345 \r \h </w:instrText>
      </w:r>
      <w:r w:rsidR="00005594">
        <w:rPr>
          <w:lang w:val="en-US" w:eastAsia="zh-CN"/>
        </w:rPr>
      </w:r>
      <w:r w:rsidR="00005594">
        <w:rPr>
          <w:lang w:val="en-US" w:eastAsia="zh-CN"/>
        </w:rPr>
        <w:fldChar w:fldCharType="separate"/>
      </w:r>
      <w:r w:rsidR="00005594">
        <w:rPr>
          <w:lang w:val="en-US" w:eastAsia="zh-CN"/>
        </w:rPr>
        <w:t>[3]</w:t>
      </w:r>
      <w:r w:rsidR="00005594">
        <w:rPr>
          <w:lang w:val="en-US" w:eastAsia="zh-CN"/>
        </w:rPr>
        <w:fldChar w:fldCharType="end"/>
      </w:r>
      <w:r w:rsidR="00F376D3">
        <w:rPr>
          <w:rFonts w:hint="eastAsia"/>
          <w:lang w:val="en-US" w:eastAsia="zh-CN"/>
        </w:rPr>
        <w:t>.</w:t>
      </w:r>
      <w:r w:rsidR="00A33202">
        <w:rPr>
          <w:rFonts w:hint="eastAsia"/>
          <w:lang w:val="en-US" w:eastAsia="zh-CN"/>
        </w:rPr>
        <w:t xml:space="preserve"> </w:t>
      </w:r>
      <w:r w:rsidR="00D1455A">
        <w:t>In this paper, we discuss</w:t>
      </w:r>
      <w:r w:rsidR="00A545A8">
        <w:t xml:space="preserve"> </w:t>
      </w:r>
      <w:r w:rsidR="00192AD7">
        <w:t>those</w:t>
      </w:r>
      <w:r w:rsidR="00B75B95">
        <w:rPr>
          <w:rFonts w:hint="eastAsia"/>
          <w:lang w:eastAsia="zh-CN"/>
        </w:rPr>
        <w:t xml:space="preserve"> scenar</w:t>
      </w:r>
      <w:r w:rsidR="00EB156E">
        <w:rPr>
          <w:rFonts w:hint="eastAsia"/>
          <w:lang w:eastAsia="zh-CN"/>
        </w:rPr>
        <w:t>ios</w:t>
      </w:r>
      <w:r w:rsidR="00BC6BBE">
        <w:rPr>
          <w:lang w:eastAsia="zh-CN"/>
        </w:rPr>
        <w:t xml:space="preserve"> and</w:t>
      </w:r>
      <w:r w:rsidR="00EB156E">
        <w:rPr>
          <w:rFonts w:hint="eastAsia"/>
          <w:lang w:eastAsia="zh-CN"/>
        </w:rPr>
        <w:t xml:space="preserve"> </w:t>
      </w:r>
      <w:r w:rsidR="00273BA0">
        <w:rPr>
          <w:rFonts w:hint="eastAsia"/>
          <w:lang w:eastAsia="zh-CN"/>
        </w:rPr>
        <w:t>use cases</w:t>
      </w:r>
      <w:r w:rsidR="00005594">
        <w:rPr>
          <w:lang w:eastAsia="zh-CN"/>
        </w:rPr>
        <w:t xml:space="preserve"> identified during the email discussion</w:t>
      </w:r>
      <w:r w:rsidR="00273BA0">
        <w:rPr>
          <w:rFonts w:hint="eastAsia"/>
          <w:lang w:eastAsia="zh-CN"/>
        </w:rPr>
        <w:t xml:space="preserve"> </w:t>
      </w:r>
      <w:r w:rsidR="00EB156E">
        <w:rPr>
          <w:rFonts w:hint="eastAsia"/>
          <w:lang w:eastAsia="zh-CN"/>
        </w:rPr>
        <w:t>and provide</w:t>
      </w:r>
      <w:r w:rsidR="00273BA0">
        <w:rPr>
          <w:rFonts w:hint="eastAsia"/>
          <w:lang w:eastAsia="zh-CN"/>
        </w:rPr>
        <w:t xml:space="preserve"> our </w:t>
      </w:r>
      <w:r w:rsidR="00BC6BBE">
        <w:rPr>
          <w:lang w:eastAsia="zh-CN"/>
        </w:rPr>
        <w:t>view</w:t>
      </w:r>
      <w:r w:rsidR="00C3158E">
        <w:t>.</w:t>
      </w:r>
    </w:p>
    <w:p w:rsidR="00F45117" w:rsidRDefault="00F45117" w:rsidP="00F45117">
      <w:pPr>
        <w:pStyle w:val="Heading1"/>
        <w:rPr>
          <w:lang w:eastAsia="zh-CN"/>
        </w:rPr>
      </w:pPr>
      <w:r w:rsidRPr="007B7496">
        <w:t>2</w:t>
      </w:r>
      <w:r w:rsidRPr="007B7496">
        <w:tab/>
      </w:r>
      <w:r w:rsidR="00B4499F">
        <w:rPr>
          <w:rFonts w:hint="eastAsia"/>
          <w:lang w:eastAsia="zh-CN"/>
        </w:rPr>
        <w:t>Scenarios</w:t>
      </w:r>
    </w:p>
    <w:p w:rsidR="006C652E" w:rsidRPr="006C652E" w:rsidRDefault="006C652E" w:rsidP="00FB451E">
      <w:pPr>
        <w:jc w:val="both"/>
        <w:rPr>
          <w:lang w:eastAsia="zh-CN"/>
        </w:rPr>
      </w:pPr>
      <w:r>
        <w:rPr>
          <w:lang w:eastAsia="zh-CN"/>
        </w:rPr>
        <w:t xml:space="preserve">During the email discussion for WLAN interworking scenarios </w:t>
      </w:r>
      <w:r>
        <w:rPr>
          <w:lang w:eastAsia="zh-CN"/>
        </w:rPr>
        <w:fldChar w:fldCharType="begin"/>
      </w:r>
      <w:r>
        <w:rPr>
          <w:lang w:eastAsia="zh-CN"/>
        </w:rPr>
        <w:instrText xml:space="preserve"> REF _Ref352680345 \r \h </w:instrText>
      </w:r>
      <w:r w:rsidR="00F57FA2">
        <w:rPr>
          <w:lang w:eastAsia="zh-CN"/>
        </w:rPr>
        <w:instrText xml:space="preserve">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two main deployment scenarios where identified – standalone and collocated deployment. A few companies were thinking whether </w:t>
      </w:r>
      <w:r w:rsidR="00F57FA2">
        <w:rPr>
          <w:lang w:eastAsia="zh-CN"/>
        </w:rPr>
        <w:t>the standalone scenario is enough as</w:t>
      </w:r>
      <w:r>
        <w:rPr>
          <w:lang w:eastAsia="zh-CN"/>
        </w:rPr>
        <w:t xml:space="preserve"> </w:t>
      </w:r>
      <w:r w:rsidR="00F57FA2">
        <w:rPr>
          <w:lang w:eastAsia="zh-CN"/>
        </w:rPr>
        <w:t>i</w:t>
      </w:r>
      <w:r>
        <w:rPr>
          <w:lang w:eastAsia="zh-CN"/>
        </w:rPr>
        <w:t xml:space="preserve">t was agreed in the previous RAN2#81 meeting that the solutions identified during this study should not rely on </w:t>
      </w:r>
      <w:r w:rsidR="00F57FA2">
        <w:rPr>
          <w:lang w:eastAsia="zh-CN"/>
        </w:rPr>
        <w:t xml:space="preserve">any </w:t>
      </w:r>
      <w:r>
        <w:rPr>
          <w:lang w:eastAsia="zh-CN"/>
        </w:rPr>
        <w:t>standardized interface between 3GPP and WLAN RAN nodes.</w:t>
      </w:r>
      <w:r w:rsidR="00F57FA2">
        <w:rPr>
          <w:lang w:eastAsia="zh-CN"/>
        </w:rPr>
        <w:t xml:space="preserve"> Furthermore, it was questioned during the email discussion whether we can assume any proprietary interface only to collocated deployment or also for standalone deployment and whether the WLAN AP locations can be made known to (e)NBs/RNC</w:t>
      </w:r>
      <w:r w:rsidR="00EB4635">
        <w:rPr>
          <w:lang w:eastAsia="zh-CN"/>
        </w:rPr>
        <w:t xml:space="preserve"> in both cases</w:t>
      </w:r>
      <w:r w:rsidR="00051884">
        <w:rPr>
          <w:lang w:eastAsia="zh-CN"/>
        </w:rPr>
        <w:t xml:space="preserve"> by the operator</w:t>
      </w:r>
      <w:r w:rsidR="00F57FA2">
        <w:rPr>
          <w:lang w:eastAsia="zh-CN"/>
        </w:rPr>
        <w:t xml:space="preserve">. In our view, these questions need to be answered before </w:t>
      </w:r>
      <w:r w:rsidR="00EB4635">
        <w:rPr>
          <w:lang w:eastAsia="zh-CN"/>
        </w:rPr>
        <w:t>we can make much difference between the proposed scenarios.</w:t>
      </w:r>
    </w:p>
    <w:p w:rsidR="00614955" w:rsidRDefault="001638B0" w:rsidP="00614955">
      <w:pPr>
        <w:jc w:val="both"/>
        <w:rPr>
          <w:lang w:eastAsia="zh-CN"/>
        </w:rPr>
      </w:pPr>
      <w:bookmarkStart w:id="4" w:name="OLE_LINK12"/>
      <w:bookmarkStart w:id="5" w:name="OLE_LINK13"/>
      <w:r>
        <w:rPr>
          <w:lang w:eastAsia="zh-CN"/>
        </w:rPr>
        <w:t>T</w:t>
      </w:r>
      <w:r w:rsidR="00551BDD">
        <w:rPr>
          <w:lang w:eastAsia="zh-CN"/>
        </w:rPr>
        <w:t>here was</w:t>
      </w:r>
      <w:r>
        <w:rPr>
          <w:lang w:eastAsia="zh-CN"/>
        </w:rPr>
        <w:t xml:space="preserve"> also</w:t>
      </w:r>
      <w:r w:rsidR="00551BDD">
        <w:rPr>
          <w:lang w:eastAsia="zh-CN"/>
        </w:rPr>
        <w:t xml:space="preserve"> some unclarities</w:t>
      </w:r>
      <w:r w:rsidRPr="001638B0">
        <w:rPr>
          <w:lang w:eastAsia="zh-CN"/>
        </w:rPr>
        <w:t xml:space="preserve"> </w:t>
      </w:r>
      <w:r>
        <w:rPr>
          <w:lang w:eastAsia="zh-CN"/>
        </w:rPr>
        <w:t xml:space="preserve">after the email discussion </w:t>
      </w:r>
      <w:r w:rsidR="006B57D3">
        <w:rPr>
          <w:lang w:eastAsia="zh-CN"/>
        </w:rPr>
        <w:t xml:space="preserve">how we </w:t>
      </w:r>
      <w:r w:rsidR="00051884">
        <w:rPr>
          <w:lang w:eastAsia="zh-CN"/>
        </w:rPr>
        <w:t xml:space="preserve">separate </w:t>
      </w:r>
      <w:r w:rsidR="006B57D3">
        <w:rPr>
          <w:lang w:eastAsia="zh-CN"/>
        </w:rPr>
        <w:t>the identified scenarios</w:t>
      </w:r>
      <w:r w:rsidR="00551BDD">
        <w:rPr>
          <w:lang w:eastAsia="zh-CN"/>
        </w:rPr>
        <w:t xml:space="preserve"> as companies where thinking the standalone/collocation might mean either phy</w:t>
      </w:r>
      <w:r w:rsidR="005D08B6">
        <w:rPr>
          <w:lang w:eastAsia="zh-CN"/>
        </w:rPr>
        <w:t>sical location of 3GPP nodes and WLAN APs or the assumption of possible</w:t>
      </w:r>
      <w:r w:rsidR="0036343D">
        <w:rPr>
          <w:lang w:eastAsia="zh-CN"/>
        </w:rPr>
        <w:t xml:space="preserve"> RAN level</w:t>
      </w:r>
      <w:r w:rsidR="005D08B6">
        <w:rPr>
          <w:lang w:eastAsia="zh-CN"/>
        </w:rPr>
        <w:t xml:space="preserve"> information sharing via non-standardized interface between 3GPP node and WLAN </w:t>
      </w:r>
      <w:r w:rsidR="005D08B6">
        <w:rPr>
          <w:lang w:eastAsia="zh-CN"/>
        </w:rPr>
        <w:lastRenderedPageBreak/>
        <w:t>APs.</w:t>
      </w:r>
      <w:r w:rsidR="0036343D">
        <w:rPr>
          <w:lang w:eastAsia="zh-CN"/>
        </w:rPr>
        <w:t xml:space="preserve"> In our view, clearer </w:t>
      </w:r>
      <w:r w:rsidR="00051884">
        <w:rPr>
          <w:lang w:eastAsia="zh-CN"/>
        </w:rPr>
        <w:t xml:space="preserve">differentiation </w:t>
      </w:r>
      <w:r w:rsidR="0036343D">
        <w:rPr>
          <w:lang w:eastAsia="zh-CN"/>
        </w:rPr>
        <w:t>can be made by assuming the separtation between the identified scenarios is in terms of</w:t>
      </w:r>
      <w:r>
        <w:rPr>
          <w:lang w:eastAsia="zh-CN"/>
        </w:rPr>
        <w:t xml:space="preserve"> the</w:t>
      </w:r>
      <w:r w:rsidR="00051884">
        <w:rPr>
          <w:lang w:eastAsia="zh-CN"/>
        </w:rPr>
        <w:t xml:space="preserve"> possibility to use</w:t>
      </w:r>
      <w:r w:rsidR="0036343D">
        <w:rPr>
          <w:lang w:eastAsia="zh-CN"/>
        </w:rPr>
        <w:t xml:space="preserve"> non-standardized interface, i.e., standalone de</w:t>
      </w:r>
      <w:r>
        <w:rPr>
          <w:lang w:eastAsia="zh-CN"/>
        </w:rPr>
        <w:t xml:space="preserve">ployment is assumed without any RAN level information sharing via </w:t>
      </w:r>
      <w:r w:rsidR="0036343D">
        <w:rPr>
          <w:lang w:eastAsia="zh-CN"/>
        </w:rPr>
        <w:t>interface and</w:t>
      </w:r>
      <w:r w:rsidR="00051884">
        <w:rPr>
          <w:lang w:eastAsia="zh-CN"/>
        </w:rPr>
        <w:t xml:space="preserve"> for</w:t>
      </w:r>
      <w:r w:rsidR="0036343D">
        <w:rPr>
          <w:lang w:eastAsia="zh-CN"/>
        </w:rPr>
        <w:t xml:space="preserve"> collocated deployment operator would have deployed</w:t>
      </w:r>
      <w:r w:rsidR="00051884">
        <w:rPr>
          <w:lang w:eastAsia="zh-CN"/>
        </w:rPr>
        <w:t xml:space="preserve"> a</w:t>
      </w:r>
      <w:r w:rsidR="0036343D">
        <w:rPr>
          <w:lang w:eastAsia="zh-CN"/>
        </w:rPr>
        <w:t xml:space="preserve"> non-standardized interface between 3GPP and WLAN RAN nodes. In both scenarios, </w:t>
      </w:r>
      <w:r w:rsidR="0078284B">
        <w:t>information exchange via OA</w:t>
      </w:r>
      <w:r w:rsidR="009165F6">
        <w:t>&amp;</w:t>
      </w:r>
      <w:r w:rsidR="0078284B">
        <w:t>M</w:t>
      </w:r>
      <w:r w:rsidR="009165F6">
        <w:t xml:space="preserve"> and </w:t>
      </w:r>
      <w:r w:rsidR="0078284B">
        <w:t>CN</w:t>
      </w:r>
      <w:r w:rsidR="009165F6">
        <w:t xml:space="preserve"> to RAN nodes can be assumed to be possible</w:t>
      </w:r>
      <w:r w:rsidR="00192AD7">
        <w:t xml:space="preserve"> (like WLAN APs locations</w:t>
      </w:r>
      <w:r w:rsidR="00051884">
        <w:t xml:space="preserve"> etc.</w:t>
      </w:r>
      <w:r w:rsidR="00192AD7">
        <w:t>)</w:t>
      </w:r>
      <w:r w:rsidR="0078284B">
        <w:rPr>
          <w:rFonts w:hint="eastAsia"/>
          <w:lang w:eastAsia="zh-CN"/>
        </w:rPr>
        <w:t>, but it seems</w:t>
      </w:r>
      <w:r w:rsidR="009165F6">
        <w:rPr>
          <w:lang w:eastAsia="zh-CN"/>
        </w:rPr>
        <w:t xml:space="preserve"> more or less</w:t>
      </w:r>
      <w:r w:rsidR="0078284B">
        <w:rPr>
          <w:rFonts w:hint="eastAsia"/>
          <w:lang w:eastAsia="zh-CN"/>
        </w:rPr>
        <w:t xml:space="preserve"> infeasible </w:t>
      </w:r>
      <w:r w:rsidR="000705E7">
        <w:rPr>
          <w:rFonts w:hint="eastAsia"/>
          <w:lang w:eastAsia="zh-CN"/>
        </w:rPr>
        <w:t xml:space="preserve">to carry </w:t>
      </w:r>
      <w:r w:rsidR="009165F6">
        <w:rPr>
          <w:lang w:eastAsia="zh-CN"/>
        </w:rPr>
        <w:t xml:space="preserve">very </w:t>
      </w:r>
      <w:r w:rsidR="000705E7">
        <w:rPr>
          <w:rFonts w:hint="eastAsia"/>
          <w:lang w:eastAsia="zh-CN"/>
        </w:rPr>
        <w:t xml:space="preserve">dynamic information </w:t>
      </w:r>
      <w:r>
        <w:rPr>
          <w:lang w:eastAsia="zh-CN"/>
        </w:rPr>
        <w:t>by means of those</w:t>
      </w:r>
      <w:r w:rsidR="000705E7">
        <w:rPr>
          <w:rFonts w:hint="eastAsia"/>
          <w:lang w:eastAsia="zh-CN"/>
        </w:rPr>
        <w:t xml:space="preserve"> path</w:t>
      </w:r>
      <w:r>
        <w:rPr>
          <w:lang w:eastAsia="zh-CN"/>
        </w:rPr>
        <w:t>s</w:t>
      </w:r>
      <w:r w:rsidR="0078284B">
        <w:rPr>
          <w:rFonts w:hint="eastAsia"/>
          <w:lang w:eastAsia="zh-CN"/>
        </w:rPr>
        <w:t>.</w:t>
      </w:r>
      <w:r w:rsidR="00E7737A">
        <w:rPr>
          <w:lang w:eastAsia="zh-CN"/>
        </w:rPr>
        <w:t xml:space="preserve"> </w:t>
      </w:r>
      <w:r w:rsidR="00EA42AD">
        <w:rPr>
          <w:lang w:eastAsia="zh-CN"/>
        </w:rPr>
        <w:t>As t</w:t>
      </w:r>
      <w:r w:rsidR="00E7737A">
        <w:rPr>
          <w:rFonts w:hint="eastAsia"/>
          <w:lang w:eastAsia="zh-CN"/>
        </w:rPr>
        <w:t>he s</w:t>
      </w:r>
      <w:r w:rsidR="00E7737A">
        <w:rPr>
          <w:lang w:eastAsia="zh-CN"/>
        </w:rPr>
        <w:t>tandalone</w:t>
      </w:r>
      <w:r w:rsidR="00E7737A">
        <w:rPr>
          <w:rFonts w:hint="eastAsia"/>
          <w:lang w:eastAsia="zh-CN"/>
        </w:rPr>
        <w:t xml:space="preserve"> </w:t>
      </w:r>
      <w:r w:rsidR="00E7737A">
        <w:rPr>
          <w:lang w:eastAsia="zh-CN"/>
        </w:rPr>
        <w:t xml:space="preserve">deployment </w:t>
      </w:r>
      <w:r w:rsidR="00E7737A">
        <w:rPr>
          <w:rFonts w:hint="eastAsia"/>
          <w:lang w:eastAsia="zh-CN"/>
        </w:rPr>
        <w:t xml:space="preserve">case </w:t>
      </w:r>
      <w:r w:rsidR="00E7737A">
        <w:rPr>
          <w:lang w:eastAsia="zh-CN"/>
        </w:rPr>
        <w:t>could be envisioned as</w:t>
      </w:r>
      <w:r w:rsidR="00E7737A">
        <w:rPr>
          <w:rFonts w:hint="eastAsia"/>
          <w:lang w:eastAsia="zh-CN"/>
        </w:rPr>
        <w:t xml:space="preserve"> the most </w:t>
      </w:r>
      <w:r w:rsidR="00E7737A">
        <w:rPr>
          <w:lang w:eastAsia="zh-CN"/>
        </w:rPr>
        <w:t>common</w:t>
      </w:r>
      <w:r w:rsidR="00E7737A">
        <w:rPr>
          <w:rFonts w:hint="eastAsia"/>
          <w:lang w:eastAsia="zh-CN"/>
        </w:rPr>
        <w:t xml:space="preserve"> deployment</w:t>
      </w:r>
      <w:r w:rsidR="00E7737A">
        <w:rPr>
          <w:lang w:eastAsia="zh-CN"/>
        </w:rPr>
        <w:t xml:space="preserve"> scenario</w:t>
      </w:r>
      <w:r w:rsidR="00E7737A">
        <w:rPr>
          <w:rFonts w:hint="eastAsia"/>
          <w:lang w:eastAsia="zh-CN"/>
        </w:rPr>
        <w:t xml:space="preserve"> </w:t>
      </w:r>
      <w:r w:rsidR="00E7737A">
        <w:rPr>
          <w:lang w:eastAsia="zh-CN"/>
        </w:rPr>
        <w:t>currently where operator’s WLAN access points are deployed separately to 3GPP network</w:t>
      </w:r>
      <w:r w:rsidR="00EA42AD">
        <w:rPr>
          <w:lang w:eastAsia="zh-CN"/>
        </w:rPr>
        <w:t>, the standalone scenario could be considered as</w:t>
      </w:r>
      <w:r w:rsidR="00790754">
        <w:rPr>
          <w:rFonts w:hint="eastAsia"/>
          <w:lang w:eastAsia="zh-CN"/>
        </w:rPr>
        <w:t xml:space="preserve"> more </w:t>
      </w:r>
      <w:r w:rsidR="00790754" w:rsidRPr="00790754">
        <w:rPr>
          <w:lang w:eastAsia="zh-CN"/>
        </w:rPr>
        <w:t>g</w:t>
      </w:r>
      <w:r w:rsidR="00790754">
        <w:rPr>
          <w:lang w:eastAsia="zh-CN"/>
        </w:rPr>
        <w:t>eneral framework</w:t>
      </w:r>
      <w:r w:rsidR="00222131">
        <w:rPr>
          <w:lang w:eastAsia="zh-CN"/>
        </w:rPr>
        <w:t xml:space="preserve"> for this study</w:t>
      </w:r>
      <w:r w:rsidR="00EA42AD">
        <w:rPr>
          <w:lang w:eastAsia="zh-CN"/>
        </w:rPr>
        <w:t xml:space="preserve"> and</w:t>
      </w:r>
      <w:r w:rsidR="00790754">
        <w:rPr>
          <w:lang w:eastAsia="zh-CN"/>
        </w:rPr>
        <w:t xml:space="preserve"> </w:t>
      </w:r>
      <w:r w:rsidR="00790754">
        <w:rPr>
          <w:rFonts w:hint="eastAsia"/>
          <w:lang w:eastAsia="zh-CN"/>
        </w:rPr>
        <w:t xml:space="preserve">therefore </w:t>
      </w:r>
      <w:r w:rsidR="00222131">
        <w:rPr>
          <w:lang w:eastAsia="zh-CN"/>
        </w:rPr>
        <w:t>could</w:t>
      </w:r>
      <w:r w:rsidR="00790754">
        <w:rPr>
          <w:lang w:eastAsia="zh-CN"/>
        </w:rPr>
        <w:t xml:space="preserve"> be </w:t>
      </w:r>
      <w:r w:rsidR="00222131">
        <w:rPr>
          <w:lang w:eastAsia="zh-CN"/>
        </w:rPr>
        <w:t>prioritized at least initially</w:t>
      </w:r>
      <w:r w:rsidR="00790754" w:rsidRPr="00790754">
        <w:rPr>
          <w:lang w:eastAsia="zh-CN"/>
        </w:rPr>
        <w:t>.</w:t>
      </w:r>
    </w:p>
    <w:p w:rsidR="00D86B51" w:rsidRDefault="00D86B51" w:rsidP="00614955">
      <w:pPr>
        <w:jc w:val="both"/>
        <w:rPr>
          <w:lang w:eastAsia="zh-CN"/>
        </w:rPr>
      </w:pPr>
      <w:r>
        <w:rPr>
          <w:lang w:eastAsia="zh-CN"/>
        </w:rPr>
        <w:t xml:space="preserve">When considering the direction </w:t>
      </w:r>
      <w:r w:rsidR="00C06ABD">
        <w:rPr>
          <w:lang w:eastAsia="zh-CN"/>
        </w:rPr>
        <w:t>for</w:t>
      </w:r>
      <w:r>
        <w:rPr>
          <w:lang w:eastAsia="zh-CN"/>
        </w:rPr>
        <w:t xml:space="preserve"> the solutions from the scenarios point of view, </w:t>
      </w:r>
      <w:r w:rsidR="00C06ABD">
        <w:rPr>
          <w:lang w:eastAsia="zh-CN"/>
        </w:rPr>
        <w:t xml:space="preserve">in standalone deployment scenario the network </w:t>
      </w:r>
      <w:r w:rsidR="006651FC">
        <w:rPr>
          <w:lang w:eastAsia="zh-CN"/>
        </w:rPr>
        <w:t xml:space="preserve">could </w:t>
      </w:r>
      <w:r w:rsidR="00C06ABD">
        <w:rPr>
          <w:lang w:eastAsia="zh-CN"/>
        </w:rPr>
        <w:t xml:space="preserve">have </w:t>
      </w:r>
      <w:r w:rsidR="00FB451E">
        <w:rPr>
          <w:lang w:eastAsia="zh-CN"/>
        </w:rPr>
        <w:t>more static</w:t>
      </w:r>
      <w:r w:rsidR="00192AD7">
        <w:rPr>
          <w:lang w:eastAsia="zh-CN"/>
        </w:rPr>
        <w:t xml:space="preserve"> assistance</w:t>
      </w:r>
      <w:r w:rsidR="00FB451E">
        <w:rPr>
          <w:lang w:eastAsia="zh-CN"/>
        </w:rPr>
        <w:t xml:space="preserve"> information available (like information about operator’s WLAN APs within the coverage area) while UE could aquire more dynamic information from WLAN side</w:t>
      </w:r>
      <w:r w:rsidR="00192AD7">
        <w:rPr>
          <w:lang w:eastAsia="zh-CN"/>
        </w:rPr>
        <w:t xml:space="preserve"> by itself</w:t>
      </w:r>
      <w:r w:rsidR="00FB451E">
        <w:rPr>
          <w:lang w:eastAsia="zh-CN"/>
        </w:rPr>
        <w:t>. In collocated deployment case, network could potentially have more dynamic information about the collocated WLAN APs available which could</w:t>
      </w:r>
      <w:r w:rsidR="00192AD7">
        <w:rPr>
          <w:lang w:eastAsia="zh-CN"/>
        </w:rPr>
        <w:t xml:space="preserve"> potentially</w:t>
      </w:r>
      <w:r w:rsidR="00FB451E">
        <w:rPr>
          <w:lang w:eastAsia="zh-CN"/>
        </w:rPr>
        <w:t xml:space="preserve"> enable more network </w:t>
      </w:r>
      <w:r w:rsidR="00192AD7">
        <w:rPr>
          <w:lang w:eastAsia="zh-CN"/>
        </w:rPr>
        <w:t>centric control</w:t>
      </w:r>
      <w:r w:rsidR="00FB451E">
        <w:rPr>
          <w:lang w:eastAsia="zh-CN"/>
        </w:rPr>
        <w:t xml:space="preserve"> for the offloading decisions.</w:t>
      </w:r>
      <w:r w:rsidR="006651FC">
        <w:rPr>
          <w:lang w:eastAsia="zh-CN"/>
        </w:rPr>
        <w:t xml:space="preserve"> Other solution directions should also be taken into account.</w:t>
      </w:r>
    </w:p>
    <w:p w:rsidR="00C06ABD" w:rsidRDefault="00C06ABD" w:rsidP="00C06ABD">
      <w:pPr>
        <w:jc w:val="both"/>
        <w:rPr>
          <w:b/>
        </w:rPr>
      </w:pPr>
      <w:r w:rsidRPr="00FB451E">
        <w:rPr>
          <w:b/>
        </w:rPr>
        <w:t>Proposal #</w:t>
      </w:r>
      <w:r w:rsidRPr="00FB451E">
        <w:rPr>
          <w:rFonts w:hint="eastAsia"/>
          <w:b/>
          <w:lang w:eastAsia="zh-CN"/>
        </w:rPr>
        <w:t>1</w:t>
      </w:r>
      <w:r w:rsidRPr="00837C36">
        <w:rPr>
          <w:b/>
        </w:rPr>
        <w:t>:</w:t>
      </w:r>
      <w:r>
        <w:rPr>
          <w:b/>
        </w:rPr>
        <w:t xml:space="preserve"> RAN2 is asked to clarify the separation between standalone and collocated deployment scenarios and consider the main difference to be non-standardized interface between 3GPP and WLAN RAN nodes.</w:t>
      </w:r>
    </w:p>
    <w:bookmarkEnd w:id="4"/>
    <w:bookmarkEnd w:id="5"/>
    <w:p w:rsidR="002343EF" w:rsidRDefault="00A91745" w:rsidP="002343EF">
      <w:pPr>
        <w:pStyle w:val="Heading1"/>
        <w:rPr>
          <w:lang w:eastAsia="zh-CN"/>
        </w:rPr>
      </w:pPr>
      <w:r>
        <w:t>3</w:t>
      </w:r>
      <w:r w:rsidR="002343EF" w:rsidRPr="007B7496">
        <w:tab/>
      </w:r>
      <w:r w:rsidR="002343EF">
        <w:rPr>
          <w:rFonts w:hint="eastAsia"/>
          <w:lang w:eastAsia="zh-CN"/>
        </w:rPr>
        <w:t>Use Case</w:t>
      </w:r>
      <w:r w:rsidR="007F32C1">
        <w:rPr>
          <w:rFonts w:hint="eastAsia"/>
          <w:lang w:eastAsia="zh-CN"/>
        </w:rPr>
        <w:t>s</w:t>
      </w:r>
      <w:r w:rsidR="00E91469">
        <w:rPr>
          <w:rFonts w:hint="eastAsia"/>
          <w:lang w:eastAsia="zh-CN"/>
        </w:rPr>
        <w:t xml:space="preserve"> and Challenges</w:t>
      </w:r>
    </w:p>
    <w:p w:rsidR="00BE3C56" w:rsidRPr="009C2563" w:rsidRDefault="00942C4D" w:rsidP="001313A1">
      <w:pPr>
        <w:jc w:val="both"/>
        <w:rPr>
          <w:lang w:eastAsia="zh-CN"/>
        </w:rPr>
      </w:pPr>
      <w:r w:rsidRPr="00942C4D">
        <w:rPr>
          <w:lang w:eastAsia="zh-CN"/>
        </w:rPr>
        <w:t xml:space="preserve">During the email discussion, a few use cases </w:t>
      </w:r>
      <w:r w:rsidR="00C06ABD">
        <w:rPr>
          <w:lang w:eastAsia="zh-CN"/>
        </w:rPr>
        <w:t>were</w:t>
      </w:r>
      <w:r w:rsidR="00C06ABD" w:rsidRPr="00942C4D">
        <w:rPr>
          <w:lang w:eastAsia="zh-CN"/>
        </w:rPr>
        <w:t xml:space="preserve"> </w:t>
      </w:r>
      <w:r w:rsidR="00F80E82">
        <w:rPr>
          <w:lang w:eastAsia="zh-CN"/>
        </w:rPr>
        <w:t xml:space="preserve">identified which were proposed to be included in the </w:t>
      </w:r>
      <w:r w:rsidR="00510949">
        <w:rPr>
          <w:lang w:eastAsia="zh-CN"/>
        </w:rPr>
        <w:t>TR</w:t>
      </w:r>
      <w:r w:rsidR="00510949" w:rsidRPr="00942C4D">
        <w:rPr>
          <w:lang w:eastAsia="zh-CN"/>
        </w:rPr>
        <w:t xml:space="preserve"> </w:t>
      </w:r>
      <w:r w:rsidRPr="00942C4D">
        <w:rPr>
          <w:lang w:eastAsia="zh-CN"/>
        </w:rPr>
        <w:t>[3]. In this section, we analys</w:t>
      </w:r>
      <w:r w:rsidR="00F80E82">
        <w:rPr>
          <w:lang w:eastAsia="zh-CN"/>
        </w:rPr>
        <w:t>e</w:t>
      </w:r>
      <w:r w:rsidRPr="00942C4D">
        <w:rPr>
          <w:lang w:eastAsia="zh-CN"/>
        </w:rPr>
        <w:t xml:space="preserve"> </w:t>
      </w:r>
      <w:r w:rsidR="00F80E82">
        <w:rPr>
          <w:lang w:eastAsia="zh-CN"/>
        </w:rPr>
        <w:t>the identified</w:t>
      </w:r>
      <w:r w:rsidRPr="00942C4D">
        <w:rPr>
          <w:lang w:eastAsia="zh-CN"/>
        </w:rPr>
        <w:t xml:space="preserve"> </w:t>
      </w:r>
      <w:r w:rsidR="008674BC">
        <w:rPr>
          <w:rFonts w:hint="eastAsia"/>
          <w:lang w:eastAsia="zh-CN"/>
        </w:rPr>
        <w:t>use case</w:t>
      </w:r>
      <w:r w:rsidR="00C34004">
        <w:rPr>
          <w:lang w:eastAsia="zh-CN"/>
        </w:rPr>
        <w:t>s</w:t>
      </w:r>
      <w:r w:rsidRPr="00942C4D">
        <w:rPr>
          <w:lang w:eastAsia="zh-CN"/>
        </w:rPr>
        <w:t xml:space="preserve"> and </w:t>
      </w:r>
      <w:r w:rsidR="00510949">
        <w:rPr>
          <w:lang w:eastAsia="zh-CN"/>
        </w:rPr>
        <w:t>consider</w:t>
      </w:r>
      <w:r w:rsidR="00510949" w:rsidRPr="00942C4D">
        <w:rPr>
          <w:lang w:eastAsia="zh-CN"/>
        </w:rPr>
        <w:t xml:space="preserve"> </w:t>
      </w:r>
      <w:r w:rsidRPr="00942C4D">
        <w:rPr>
          <w:lang w:eastAsia="zh-CN"/>
        </w:rPr>
        <w:t xml:space="preserve">some of the </w:t>
      </w:r>
      <w:r w:rsidR="00C45B53">
        <w:rPr>
          <w:lang w:eastAsia="zh-CN"/>
        </w:rPr>
        <w:t>main</w:t>
      </w:r>
      <w:r w:rsidRPr="00942C4D">
        <w:rPr>
          <w:lang w:eastAsia="zh-CN"/>
        </w:rPr>
        <w:t xml:space="preserve"> challenges</w:t>
      </w:r>
      <w:r w:rsidR="00C45B53">
        <w:rPr>
          <w:lang w:eastAsia="zh-CN"/>
        </w:rPr>
        <w:t xml:space="preserve"> which could need </w:t>
      </w:r>
      <w:r w:rsidR="008F3C43">
        <w:rPr>
          <w:lang w:eastAsia="zh-CN"/>
        </w:rPr>
        <w:t>radio</w:t>
      </w:r>
      <w:r w:rsidR="00C45B53">
        <w:rPr>
          <w:lang w:eastAsia="zh-CN"/>
        </w:rPr>
        <w:t xml:space="preserve"> level solution</w:t>
      </w:r>
      <w:r w:rsidRPr="00942C4D">
        <w:rPr>
          <w:lang w:eastAsia="zh-CN"/>
        </w:rPr>
        <w:t>.</w:t>
      </w:r>
    </w:p>
    <w:p w:rsidR="00FA50FA" w:rsidRPr="00942C4D" w:rsidRDefault="00FA50FA" w:rsidP="00F80E82">
      <w:pPr>
        <w:jc w:val="both"/>
        <w:rPr>
          <w:u w:val="single"/>
          <w:lang w:eastAsia="zh-CN"/>
        </w:rPr>
      </w:pPr>
      <w:r w:rsidRPr="00942C4D">
        <w:rPr>
          <w:u w:val="single"/>
          <w:lang w:eastAsia="zh-CN"/>
        </w:rPr>
        <w:t>A. UE is within 3GPP coverage, is using 3GPP and goes into WLAN AP coverage</w:t>
      </w:r>
      <w:r w:rsidR="002704F0">
        <w:rPr>
          <w:rFonts w:hint="eastAsia"/>
          <w:u w:val="single"/>
          <w:lang w:eastAsia="zh-CN"/>
        </w:rPr>
        <w:t>.</w:t>
      </w:r>
    </w:p>
    <w:p w:rsidR="0031240B" w:rsidRDefault="00B339C3" w:rsidP="00DA5A06">
      <w:pPr>
        <w:jc w:val="both"/>
        <w:rPr>
          <w:lang w:eastAsia="zh-CN"/>
        </w:rPr>
      </w:pPr>
      <w:r>
        <w:rPr>
          <w:rFonts w:hint="eastAsia"/>
          <w:lang w:eastAsia="zh-CN"/>
        </w:rPr>
        <w:t xml:space="preserve">This </w:t>
      </w:r>
      <w:r w:rsidR="00A33202">
        <w:rPr>
          <w:rFonts w:hint="eastAsia"/>
          <w:lang w:eastAsia="zh-CN"/>
        </w:rPr>
        <w:t>use case is</w:t>
      </w:r>
      <w:r w:rsidR="008F3C43">
        <w:rPr>
          <w:lang w:eastAsia="zh-CN"/>
        </w:rPr>
        <w:t xml:space="preserve"> mainly</w:t>
      </w:r>
      <w:r w:rsidR="00A33202">
        <w:rPr>
          <w:rFonts w:hint="eastAsia"/>
          <w:lang w:eastAsia="zh-CN"/>
        </w:rPr>
        <w:t xml:space="preserve"> </w:t>
      </w:r>
      <w:r w:rsidR="00361D1E">
        <w:rPr>
          <w:lang w:eastAsia="zh-CN"/>
        </w:rPr>
        <w:t>relevant</w:t>
      </w:r>
      <w:r w:rsidR="008F3C43">
        <w:rPr>
          <w:lang w:eastAsia="zh-CN"/>
        </w:rPr>
        <w:t xml:space="preserve"> to</w:t>
      </w:r>
      <w:r w:rsidR="00E2647B">
        <w:rPr>
          <w:rFonts w:hint="eastAsia"/>
          <w:lang w:eastAsia="zh-CN"/>
        </w:rPr>
        <w:t xml:space="preserve"> requirement</w:t>
      </w:r>
      <w:r w:rsidR="00C45B53">
        <w:rPr>
          <w:lang w:eastAsia="zh-CN"/>
        </w:rPr>
        <w:t>s</w:t>
      </w:r>
      <w:r w:rsidR="00E2647B">
        <w:rPr>
          <w:rFonts w:hint="eastAsia"/>
          <w:lang w:eastAsia="zh-CN"/>
        </w:rPr>
        <w:t xml:space="preserve"> 3 and 4</w:t>
      </w:r>
      <w:r w:rsidR="00C45B53">
        <w:rPr>
          <w:lang w:eastAsia="zh-CN"/>
        </w:rPr>
        <w:t xml:space="preserve"> above</w:t>
      </w:r>
      <w:r w:rsidR="00E2647B">
        <w:rPr>
          <w:rFonts w:hint="eastAsia"/>
          <w:lang w:eastAsia="zh-CN"/>
        </w:rPr>
        <w:t xml:space="preserve"> </w:t>
      </w:r>
      <w:r w:rsidR="00C45B53">
        <w:rPr>
          <w:lang w:eastAsia="zh-CN"/>
        </w:rPr>
        <w:t>and considers basically</w:t>
      </w:r>
      <w:r w:rsidR="00E2647B">
        <w:rPr>
          <w:rFonts w:hint="eastAsia"/>
          <w:lang w:eastAsia="zh-CN"/>
        </w:rPr>
        <w:t xml:space="preserve"> WLAN AP</w:t>
      </w:r>
      <w:r w:rsidR="008F3C43">
        <w:rPr>
          <w:lang w:eastAsia="zh-CN"/>
        </w:rPr>
        <w:t xml:space="preserve"> scanning/discovery</w:t>
      </w:r>
      <w:r w:rsidR="00E2647B">
        <w:rPr>
          <w:rFonts w:hint="eastAsia"/>
          <w:lang w:eastAsia="zh-CN"/>
        </w:rPr>
        <w:t>.</w:t>
      </w:r>
      <w:r w:rsidR="00361D1E">
        <w:rPr>
          <w:rFonts w:hint="eastAsia"/>
          <w:lang w:eastAsia="zh-CN"/>
        </w:rPr>
        <w:t xml:space="preserve"> </w:t>
      </w:r>
      <w:r w:rsidR="00E2647B">
        <w:rPr>
          <w:rFonts w:hint="eastAsia"/>
          <w:lang w:eastAsia="zh-CN"/>
        </w:rPr>
        <w:t xml:space="preserve">In case the 3GPP network </w:t>
      </w:r>
      <w:r w:rsidR="00DA5A06">
        <w:rPr>
          <w:lang w:eastAsia="zh-CN"/>
        </w:rPr>
        <w:t>could</w:t>
      </w:r>
      <w:r w:rsidR="00E2647B">
        <w:rPr>
          <w:rFonts w:hint="eastAsia"/>
          <w:lang w:eastAsia="zh-CN"/>
        </w:rPr>
        <w:t xml:space="preserve"> assist</w:t>
      </w:r>
      <w:r w:rsidR="00C45B53">
        <w:rPr>
          <w:lang w:eastAsia="zh-CN"/>
        </w:rPr>
        <w:t xml:space="preserve"> UEs</w:t>
      </w:r>
      <w:r w:rsidR="00E2647B">
        <w:rPr>
          <w:rFonts w:hint="eastAsia"/>
          <w:lang w:eastAsia="zh-CN"/>
        </w:rPr>
        <w:t xml:space="preserve"> on finding </w:t>
      </w:r>
      <w:r w:rsidR="00E2647B">
        <w:rPr>
          <w:lang w:eastAsia="zh-CN"/>
        </w:rPr>
        <w:t>appropriate</w:t>
      </w:r>
      <w:r w:rsidR="00E2647B">
        <w:rPr>
          <w:rFonts w:hint="eastAsia"/>
          <w:lang w:eastAsia="zh-CN"/>
        </w:rPr>
        <w:t xml:space="preserve"> WLAN AP</w:t>
      </w:r>
      <w:r w:rsidR="00C45B53">
        <w:rPr>
          <w:lang w:eastAsia="zh-CN"/>
        </w:rPr>
        <w:t>s</w:t>
      </w:r>
      <w:r w:rsidR="00E2647B">
        <w:rPr>
          <w:rFonts w:hint="eastAsia"/>
          <w:lang w:eastAsia="zh-CN"/>
        </w:rPr>
        <w:t xml:space="preserve">, the </w:t>
      </w:r>
      <w:r w:rsidR="00353DAF">
        <w:rPr>
          <w:rFonts w:hint="eastAsia"/>
          <w:lang w:eastAsia="zh-CN"/>
        </w:rPr>
        <w:t xml:space="preserve">unnecessary </w:t>
      </w:r>
      <w:r w:rsidR="00DA5A06">
        <w:rPr>
          <w:rFonts w:hint="eastAsia"/>
          <w:lang w:eastAsia="zh-CN"/>
        </w:rPr>
        <w:t>WLAN scanning c</w:t>
      </w:r>
      <w:r w:rsidR="00DA5A06">
        <w:rPr>
          <w:lang w:eastAsia="zh-CN"/>
        </w:rPr>
        <w:t>ould</w:t>
      </w:r>
      <w:r w:rsidR="00C45B53">
        <w:rPr>
          <w:lang w:eastAsia="zh-CN"/>
        </w:rPr>
        <w:t xml:space="preserve"> potentially</w:t>
      </w:r>
      <w:r w:rsidR="00E2647B">
        <w:rPr>
          <w:rFonts w:hint="eastAsia"/>
          <w:lang w:eastAsia="zh-CN"/>
        </w:rPr>
        <w:t xml:space="preserve"> be </w:t>
      </w:r>
      <w:r w:rsidR="00353DAF">
        <w:rPr>
          <w:rFonts w:hint="eastAsia"/>
          <w:lang w:eastAsia="zh-CN"/>
        </w:rPr>
        <w:t>avoided</w:t>
      </w:r>
      <w:r w:rsidR="00DA5A06">
        <w:rPr>
          <w:lang w:eastAsia="zh-CN"/>
        </w:rPr>
        <w:t xml:space="preserve"> which could </w:t>
      </w:r>
      <w:r w:rsidR="00510949">
        <w:rPr>
          <w:lang w:eastAsia="zh-CN"/>
        </w:rPr>
        <w:t xml:space="preserve">then possibly </w:t>
      </w:r>
      <w:r w:rsidR="00DA5A06">
        <w:rPr>
          <w:lang w:eastAsia="zh-CN"/>
        </w:rPr>
        <w:t>save UEs power consumption</w:t>
      </w:r>
      <w:r w:rsidR="00E2647B">
        <w:rPr>
          <w:rFonts w:hint="eastAsia"/>
          <w:lang w:eastAsia="zh-CN"/>
        </w:rPr>
        <w:t>.</w:t>
      </w:r>
      <w:r w:rsidR="0031240B">
        <w:rPr>
          <w:rFonts w:hint="eastAsia"/>
          <w:lang w:eastAsia="zh-CN"/>
        </w:rPr>
        <w:t xml:space="preserve"> </w:t>
      </w:r>
      <w:r w:rsidR="004325EA">
        <w:rPr>
          <w:lang w:eastAsia="zh-CN"/>
        </w:rPr>
        <w:t>On the other hand, the network</w:t>
      </w:r>
      <w:r w:rsidR="00DA5A06">
        <w:rPr>
          <w:lang w:eastAsia="zh-CN"/>
        </w:rPr>
        <w:t xml:space="preserve"> should have quite extensive knowledge, e.g., about the UE and WLAN APs locations, </w:t>
      </w:r>
      <w:r w:rsidR="004325EA">
        <w:rPr>
          <w:lang w:eastAsia="zh-CN"/>
        </w:rPr>
        <w:t xml:space="preserve">to help UEs </w:t>
      </w:r>
      <w:r w:rsidR="00DA5A06">
        <w:rPr>
          <w:lang w:eastAsia="zh-CN"/>
        </w:rPr>
        <w:t>on detecting</w:t>
      </w:r>
      <w:r w:rsidR="004325EA">
        <w:rPr>
          <w:lang w:eastAsia="zh-CN"/>
        </w:rPr>
        <w:t xml:space="preserve"> appropriate WLAN AP</w:t>
      </w:r>
      <w:r w:rsidR="00DA5A06">
        <w:rPr>
          <w:lang w:eastAsia="zh-CN"/>
        </w:rPr>
        <w:t>s</w:t>
      </w:r>
      <w:r w:rsidR="004325EA">
        <w:rPr>
          <w:lang w:eastAsia="zh-CN"/>
        </w:rPr>
        <w:t xml:space="preserve"> </w:t>
      </w:r>
      <w:r w:rsidR="00DA5A06">
        <w:rPr>
          <w:lang w:eastAsia="zh-CN"/>
        </w:rPr>
        <w:t>on demand</w:t>
      </w:r>
      <w:r w:rsidR="00510949">
        <w:rPr>
          <w:lang w:eastAsia="zh-CN"/>
        </w:rPr>
        <w:t xml:space="preserve"> basis</w:t>
      </w:r>
      <w:r w:rsidR="00DA5A06">
        <w:rPr>
          <w:lang w:eastAsia="zh-CN"/>
        </w:rPr>
        <w:t xml:space="preserve">. The solution should take into account both aspects and we should come up with a good tradeoff between UE power consumption and needed information and signaling to scan WLAN APs </w:t>
      </w:r>
      <w:r w:rsidR="00510949">
        <w:rPr>
          <w:lang w:eastAsia="zh-CN"/>
        </w:rPr>
        <w:t>when applicable.</w:t>
      </w:r>
    </w:p>
    <w:p w:rsidR="00FA50FA" w:rsidRDefault="00C45B53" w:rsidP="00F80E82">
      <w:pPr>
        <w:jc w:val="both"/>
        <w:rPr>
          <w:lang w:eastAsia="zh-CN"/>
        </w:rPr>
      </w:pPr>
      <w:r>
        <w:rPr>
          <w:b/>
          <w:u w:val="single"/>
          <w:lang w:eastAsia="zh-CN"/>
        </w:rPr>
        <w:t>Main</w:t>
      </w:r>
      <w:r w:rsidR="00FA50FA" w:rsidRPr="002704F0">
        <w:rPr>
          <w:b/>
          <w:u w:val="single"/>
          <w:lang w:eastAsia="zh-CN"/>
        </w:rPr>
        <w:t xml:space="preserve"> challenge</w:t>
      </w:r>
      <w:r>
        <w:rPr>
          <w:b/>
          <w:u w:val="single"/>
          <w:lang w:eastAsia="zh-CN"/>
        </w:rPr>
        <w:t xml:space="preserve"> for use case A</w:t>
      </w:r>
      <w:r w:rsidR="00FA50FA">
        <w:rPr>
          <w:lang w:eastAsia="zh-CN"/>
        </w:rPr>
        <w:t xml:space="preserve">: </w:t>
      </w:r>
      <w:r w:rsidR="00361D1E">
        <w:rPr>
          <w:rFonts w:hint="eastAsia"/>
          <w:lang w:eastAsia="zh-CN"/>
        </w:rPr>
        <w:t xml:space="preserve">How </w:t>
      </w:r>
      <w:r>
        <w:rPr>
          <w:lang w:eastAsia="zh-CN"/>
        </w:rPr>
        <w:t>3GPP network</w:t>
      </w:r>
      <w:r w:rsidR="00DA5A06">
        <w:rPr>
          <w:lang w:eastAsia="zh-CN"/>
        </w:rPr>
        <w:t xml:space="preserve"> can</w:t>
      </w:r>
      <w:r w:rsidR="00361D1E">
        <w:rPr>
          <w:lang w:eastAsia="zh-CN"/>
        </w:rPr>
        <w:t xml:space="preserve"> </w:t>
      </w:r>
      <w:r w:rsidR="009118C1">
        <w:rPr>
          <w:rFonts w:hint="eastAsia"/>
          <w:lang w:eastAsia="zh-CN"/>
        </w:rPr>
        <w:t>assist</w:t>
      </w:r>
      <w:r w:rsidR="00361D1E">
        <w:rPr>
          <w:lang w:eastAsia="zh-CN"/>
        </w:rPr>
        <w:t xml:space="preserve"> UE </w:t>
      </w:r>
      <w:r w:rsidR="009118C1">
        <w:rPr>
          <w:rFonts w:hint="eastAsia"/>
          <w:lang w:eastAsia="zh-CN"/>
        </w:rPr>
        <w:t>on WLAN</w:t>
      </w:r>
      <w:r w:rsidR="00DA5A06">
        <w:rPr>
          <w:lang w:eastAsia="zh-CN"/>
        </w:rPr>
        <w:t xml:space="preserve"> APs</w:t>
      </w:r>
      <w:r w:rsidR="00361D1E">
        <w:rPr>
          <w:lang w:eastAsia="zh-CN"/>
        </w:rPr>
        <w:t xml:space="preserve"> scanning</w:t>
      </w:r>
      <w:r w:rsidR="003F04A7">
        <w:rPr>
          <w:rFonts w:hint="eastAsia"/>
          <w:lang w:eastAsia="zh-CN"/>
        </w:rPr>
        <w:t xml:space="preserve"> </w:t>
      </w:r>
      <w:r w:rsidR="003272C2">
        <w:rPr>
          <w:rFonts w:hint="eastAsia"/>
          <w:lang w:eastAsia="zh-CN"/>
        </w:rPr>
        <w:t>to save</w:t>
      </w:r>
      <w:r w:rsidR="00DA5A06">
        <w:rPr>
          <w:lang w:eastAsia="zh-CN"/>
        </w:rPr>
        <w:t xml:space="preserve"> UE</w:t>
      </w:r>
      <w:r w:rsidR="003272C2">
        <w:rPr>
          <w:rFonts w:hint="eastAsia"/>
          <w:lang w:eastAsia="zh-CN"/>
        </w:rPr>
        <w:t xml:space="preserve"> power</w:t>
      </w:r>
      <w:r w:rsidR="00DA5A06">
        <w:rPr>
          <w:lang w:eastAsia="zh-CN"/>
        </w:rPr>
        <w:t xml:space="preserve"> consumption</w:t>
      </w:r>
      <w:r w:rsidR="003272C2">
        <w:rPr>
          <w:rFonts w:hint="eastAsia"/>
          <w:lang w:eastAsia="zh-CN"/>
        </w:rPr>
        <w:t xml:space="preserve"> while not</w:t>
      </w:r>
      <w:r w:rsidR="00DA5A06">
        <w:rPr>
          <w:lang w:eastAsia="zh-CN"/>
        </w:rPr>
        <w:t xml:space="preserve"> introducing </w:t>
      </w:r>
      <w:r w:rsidR="00802532">
        <w:rPr>
          <w:lang w:eastAsia="zh-CN"/>
        </w:rPr>
        <w:t>too much signaling burden to 3GPP network</w:t>
      </w:r>
      <w:r w:rsidR="009118C1">
        <w:rPr>
          <w:rFonts w:hint="eastAsia"/>
          <w:lang w:eastAsia="zh-CN"/>
        </w:rPr>
        <w:t>?</w:t>
      </w:r>
    </w:p>
    <w:p w:rsidR="00FA50FA" w:rsidRPr="00942C4D" w:rsidRDefault="00FA50FA" w:rsidP="00F80E82">
      <w:pPr>
        <w:jc w:val="both"/>
        <w:rPr>
          <w:u w:val="single"/>
          <w:lang w:eastAsia="zh-CN"/>
        </w:rPr>
      </w:pPr>
      <w:r w:rsidRPr="00942C4D">
        <w:rPr>
          <w:u w:val="single"/>
          <w:lang w:eastAsia="zh-CN"/>
        </w:rPr>
        <w:t>B. UE is within 3GPP and WLAN coverage, is using WLAN and goes out of WLAN AP coverage</w:t>
      </w:r>
      <w:r w:rsidR="004E2203">
        <w:rPr>
          <w:rFonts w:hint="eastAsia"/>
          <w:u w:val="single"/>
          <w:lang w:eastAsia="zh-CN"/>
        </w:rPr>
        <w:t>.</w:t>
      </w:r>
    </w:p>
    <w:p w:rsidR="00637C1C" w:rsidRDefault="00637C1C" w:rsidP="00F80E82">
      <w:pPr>
        <w:jc w:val="both"/>
        <w:rPr>
          <w:lang w:eastAsia="zh-CN"/>
        </w:rPr>
      </w:pPr>
      <w:r>
        <w:rPr>
          <w:lang w:eastAsia="zh-CN"/>
        </w:rPr>
        <w:t>In this use case, UE’s data flows should be handed over from WLAN to 3GPP when WLAN access comes to be no longer feasible; UE might be either idle or connected state in the 3GPP s</w:t>
      </w:r>
      <w:r w:rsidR="00E53BBD">
        <w:rPr>
          <w:lang w:eastAsia="zh-CN"/>
        </w:rPr>
        <w:t>ide. Currently, it is</w:t>
      </w:r>
      <w:r w:rsidR="00510949">
        <w:rPr>
          <w:lang w:eastAsia="zh-CN"/>
        </w:rPr>
        <w:t xml:space="preserve"> up to</w:t>
      </w:r>
      <w:r w:rsidR="00E53BBD">
        <w:rPr>
          <w:lang w:eastAsia="zh-CN"/>
        </w:rPr>
        <w:t xml:space="preserve"> UE implementation when to trigger and from which criterion the handover from WLAN to 3GPP</w:t>
      </w:r>
      <w:r w:rsidR="00613531">
        <w:rPr>
          <w:lang w:eastAsia="zh-CN"/>
        </w:rPr>
        <w:t xml:space="preserve"> access. Thus, solutions on how network could assist when UE should trigger the handover back from WLAN to 3GPP could be desired.</w:t>
      </w:r>
    </w:p>
    <w:p w:rsidR="00FA50FA" w:rsidRDefault="00637C1C" w:rsidP="00F80E82">
      <w:pPr>
        <w:jc w:val="both"/>
        <w:rPr>
          <w:lang w:eastAsia="zh-CN"/>
        </w:rPr>
      </w:pPr>
      <w:r>
        <w:rPr>
          <w:b/>
          <w:u w:val="single"/>
          <w:lang w:eastAsia="zh-CN"/>
        </w:rPr>
        <w:t>Main challenge for use case B</w:t>
      </w:r>
      <w:r w:rsidR="00FA50FA">
        <w:rPr>
          <w:lang w:eastAsia="zh-CN"/>
        </w:rPr>
        <w:t xml:space="preserve">: </w:t>
      </w:r>
      <w:r w:rsidR="00FE143A">
        <w:rPr>
          <w:rFonts w:hint="eastAsia"/>
          <w:lang w:eastAsia="zh-CN"/>
        </w:rPr>
        <w:t>How</w:t>
      </w:r>
      <w:r w:rsidR="00613531">
        <w:rPr>
          <w:lang w:eastAsia="zh-CN"/>
        </w:rPr>
        <w:t xml:space="preserve"> the</w:t>
      </w:r>
      <w:r w:rsidR="00FE143A">
        <w:rPr>
          <w:rFonts w:hint="eastAsia"/>
          <w:lang w:eastAsia="zh-CN"/>
        </w:rPr>
        <w:t xml:space="preserve"> </w:t>
      </w:r>
      <w:r w:rsidR="00ED6FED">
        <w:rPr>
          <w:rFonts w:hint="eastAsia"/>
          <w:lang w:eastAsia="zh-CN"/>
        </w:rPr>
        <w:t>network</w:t>
      </w:r>
      <w:r w:rsidR="00613531">
        <w:rPr>
          <w:lang w:eastAsia="zh-CN"/>
        </w:rPr>
        <w:t xml:space="preserve"> can</w:t>
      </w:r>
      <w:r w:rsidR="00ED6FED">
        <w:rPr>
          <w:rFonts w:hint="eastAsia"/>
          <w:lang w:eastAsia="zh-CN"/>
        </w:rPr>
        <w:t xml:space="preserve"> assist </w:t>
      </w:r>
      <w:r w:rsidR="00FE143A">
        <w:rPr>
          <w:rFonts w:hint="eastAsia"/>
          <w:lang w:eastAsia="zh-CN"/>
        </w:rPr>
        <w:t xml:space="preserve">UE </w:t>
      </w:r>
      <w:r w:rsidR="00613531">
        <w:rPr>
          <w:lang w:eastAsia="zh-CN"/>
        </w:rPr>
        <w:t xml:space="preserve">on switching </w:t>
      </w:r>
      <w:r w:rsidR="00FA50FA">
        <w:rPr>
          <w:lang w:eastAsia="zh-CN"/>
        </w:rPr>
        <w:t>back</w:t>
      </w:r>
      <w:r w:rsidR="00613531">
        <w:rPr>
          <w:lang w:eastAsia="zh-CN"/>
        </w:rPr>
        <w:t xml:space="preserve"> from WLAN access to</w:t>
      </w:r>
      <w:r w:rsidR="00FA50FA">
        <w:rPr>
          <w:lang w:eastAsia="zh-CN"/>
        </w:rPr>
        <w:t xml:space="preserve"> 3GPP</w:t>
      </w:r>
      <w:r w:rsidR="00613531">
        <w:rPr>
          <w:lang w:eastAsia="zh-CN"/>
        </w:rPr>
        <w:t xml:space="preserve"> access</w:t>
      </w:r>
      <w:r w:rsidR="00FA50FA">
        <w:rPr>
          <w:lang w:eastAsia="zh-CN"/>
        </w:rPr>
        <w:t xml:space="preserve">? </w:t>
      </w:r>
    </w:p>
    <w:p w:rsidR="00FA50FA" w:rsidRDefault="00FA50FA" w:rsidP="00F80E82">
      <w:pPr>
        <w:jc w:val="both"/>
        <w:rPr>
          <w:u w:val="single"/>
          <w:lang w:eastAsia="zh-CN"/>
        </w:rPr>
      </w:pPr>
      <w:r w:rsidRPr="00942C4D">
        <w:rPr>
          <w:u w:val="single"/>
          <w:lang w:eastAsia="zh-CN"/>
        </w:rPr>
        <w:t>C. UE is within the coverage area of both, UE using WLAN, overall system performance assessment indicates that that all or a subset of the UE’s traffic should be routed via 3GPP instead</w:t>
      </w:r>
      <w:r w:rsidR="00D22387">
        <w:rPr>
          <w:rFonts w:hint="eastAsia"/>
          <w:u w:val="single"/>
          <w:lang w:eastAsia="zh-CN"/>
        </w:rPr>
        <w:t>.</w:t>
      </w:r>
    </w:p>
    <w:p w:rsidR="00FA50FA" w:rsidRPr="00942C4D" w:rsidRDefault="00FA50FA" w:rsidP="00F80E82">
      <w:pPr>
        <w:jc w:val="both"/>
        <w:rPr>
          <w:u w:val="single"/>
          <w:lang w:eastAsia="zh-CN"/>
        </w:rPr>
      </w:pPr>
      <w:r w:rsidRPr="00942C4D">
        <w:rPr>
          <w:u w:val="single"/>
          <w:lang w:eastAsia="zh-CN"/>
        </w:rPr>
        <w:t>D. UE is within the coverage area of both, UE using 3GPP, overall system performance assessment indicates that all or a subset of the UE’s traffic sh</w:t>
      </w:r>
      <w:r w:rsidR="00D22387">
        <w:rPr>
          <w:u w:val="single"/>
          <w:lang w:eastAsia="zh-CN"/>
        </w:rPr>
        <w:t>ould be routed via WLAN instead</w:t>
      </w:r>
      <w:r w:rsidR="00D22387">
        <w:rPr>
          <w:rFonts w:hint="eastAsia"/>
          <w:u w:val="single"/>
          <w:lang w:eastAsia="zh-CN"/>
        </w:rPr>
        <w:t>.</w:t>
      </w:r>
    </w:p>
    <w:p w:rsidR="00FA50FA" w:rsidRPr="00942C4D" w:rsidRDefault="00FA50FA" w:rsidP="00F80E82">
      <w:pPr>
        <w:jc w:val="both"/>
        <w:rPr>
          <w:u w:val="single"/>
          <w:lang w:eastAsia="zh-CN"/>
        </w:rPr>
      </w:pPr>
      <w:r w:rsidRPr="00942C4D">
        <w:rPr>
          <w:u w:val="single"/>
          <w:lang w:eastAsia="zh-CN"/>
        </w:rPr>
        <w:t>E. UE using both accesses and overall system performance assessment indicates that UE should be connected to only one (WLAN or 3GPP) or some traffic should be moved to the other access</w:t>
      </w:r>
      <w:r w:rsidR="00D22387">
        <w:rPr>
          <w:rFonts w:hint="eastAsia"/>
          <w:u w:val="single"/>
          <w:lang w:eastAsia="zh-CN"/>
        </w:rPr>
        <w:t>.</w:t>
      </w:r>
    </w:p>
    <w:p w:rsidR="00E47654" w:rsidRDefault="00E47654" w:rsidP="00F80E82">
      <w:pPr>
        <w:jc w:val="both"/>
        <w:rPr>
          <w:lang w:eastAsia="zh-CN"/>
        </w:rPr>
      </w:pPr>
      <w:r>
        <w:rPr>
          <w:lang w:eastAsia="zh-CN"/>
        </w:rPr>
        <w:t>T</w:t>
      </w:r>
      <w:r w:rsidR="00035D58">
        <w:rPr>
          <w:rFonts w:hint="eastAsia"/>
          <w:lang w:eastAsia="zh-CN"/>
        </w:rPr>
        <w:t>he</w:t>
      </w:r>
      <w:r w:rsidR="00035D58">
        <w:rPr>
          <w:lang w:eastAsia="zh-CN"/>
        </w:rPr>
        <w:t xml:space="preserve"> last</w:t>
      </w:r>
      <w:r w:rsidR="00035D58">
        <w:rPr>
          <w:rFonts w:hint="eastAsia"/>
          <w:lang w:eastAsia="zh-CN"/>
        </w:rPr>
        <w:t xml:space="preserve"> three use</w:t>
      </w:r>
      <w:r>
        <w:rPr>
          <w:rFonts w:hint="eastAsia"/>
          <w:lang w:eastAsia="zh-CN"/>
        </w:rPr>
        <w:t xml:space="preserve"> cases are </w:t>
      </w:r>
      <w:r w:rsidR="00035D58">
        <w:rPr>
          <w:lang w:eastAsia="zh-CN"/>
        </w:rPr>
        <w:t>pretty much</w:t>
      </w:r>
      <w:r w:rsidR="00035D58">
        <w:rPr>
          <w:rFonts w:hint="eastAsia"/>
          <w:lang w:eastAsia="zh-CN"/>
        </w:rPr>
        <w:t xml:space="preserve"> similar</w:t>
      </w:r>
      <w:r>
        <w:rPr>
          <w:rFonts w:hint="eastAsia"/>
          <w:lang w:eastAsia="zh-CN"/>
        </w:rPr>
        <w:t xml:space="preserve"> and</w:t>
      </w:r>
      <w:r w:rsidR="00035D58">
        <w:rPr>
          <w:lang w:eastAsia="zh-CN"/>
        </w:rPr>
        <w:t xml:space="preserve"> are</w:t>
      </w:r>
      <w:r>
        <w:rPr>
          <w:rFonts w:hint="eastAsia"/>
          <w:lang w:eastAsia="zh-CN"/>
        </w:rPr>
        <w:t xml:space="preserve"> </w:t>
      </w:r>
      <w:r w:rsidR="006916D3">
        <w:rPr>
          <w:rFonts w:hint="eastAsia"/>
          <w:lang w:eastAsia="zh-CN"/>
        </w:rPr>
        <w:t>all aim</w:t>
      </w:r>
      <w:r w:rsidR="00035D58">
        <w:rPr>
          <w:lang w:eastAsia="zh-CN"/>
        </w:rPr>
        <w:t>ing</w:t>
      </w:r>
      <w:r w:rsidR="006916D3">
        <w:rPr>
          <w:rFonts w:hint="eastAsia"/>
          <w:lang w:eastAsia="zh-CN"/>
        </w:rPr>
        <w:t xml:space="preserve"> to improve a good load balancing between WLAN and 3GPP</w:t>
      </w:r>
      <w:r w:rsidR="00035D58">
        <w:rPr>
          <w:lang w:eastAsia="zh-CN"/>
        </w:rPr>
        <w:t xml:space="preserve"> access</w:t>
      </w:r>
      <w:r w:rsidR="00510949">
        <w:rPr>
          <w:lang w:eastAsia="zh-CN"/>
        </w:rPr>
        <w:t>es</w:t>
      </w:r>
      <w:r>
        <w:rPr>
          <w:rFonts w:hint="eastAsia"/>
          <w:lang w:eastAsia="zh-CN"/>
        </w:rPr>
        <w:t>.</w:t>
      </w:r>
      <w:r w:rsidR="006F71F7">
        <w:rPr>
          <w:lang w:eastAsia="zh-CN"/>
        </w:rPr>
        <w:t xml:space="preserve"> </w:t>
      </w:r>
      <w:r w:rsidR="006E14F8">
        <w:rPr>
          <w:rFonts w:hint="eastAsia"/>
          <w:lang w:eastAsia="zh-CN"/>
        </w:rPr>
        <w:t>T</w:t>
      </w:r>
      <w:r w:rsidR="006F71F7">
        <w:rPr>
          <w:rFonts w:hint="eastAsia"/>
          <w:lang w:eastAsia="zh-CN"/>
        </w:rPr>
        <w:t>o support that</w:t>
      </w:r>
      <w:r w:rsidR="006F71F7">
        <w:rPr>
          <w:lang w:eastAsia="zh-CN"/>
        </w:rPr>
        <w:t>, network</w:t>
      </w:r>
      <w:r w:rsidR="00C72289">
        <w:rPr>
          <w:rFonts w:hint="eastAsia"/>
          <w:lang w:eastAsia="zh-CN"/>
        </w:rPr>
        <w:t xml:space="preserve"> </w:t>
      </w:r>
      <w:r w:rsidR="006F71F7">
        <w:rPr>
          <w:lang w:eastAsia="zh-CN"/>
        </w:rPr>
        <w:t>and/</w:t>
      </w:r>
      <w:r w:rsidR="00C72289">
        <w:rPr>
          <w:rFonts w:hint="eastAsia"/>
          <w:lang w:eastAsia="zh-CN"/>
        </w:rPr>
        <w:t xml:space="preserve">or UE </w:t>
      </w:r>
      <w:r w:rsidR="006E14F8">
        <w:rPr>
          <w:rFonts w:hint="eastAsia"/>
          <w:lang w:eastAsia="zh-CN"/>
        </w:rPr>
        <w:t>need to make the performance assessment</w:t>
      </w:r>
      <w:r w:rsidR="006F71F7">
        <w:rPr>
          <w:lang w:eastAsia="zh-CN"/>
        </w:rPr>
        <w:t xml:space="preserve"> (e.g., </w:t>
      </w:r>
      <w:r w:rsidR="0049610B">
        <w:rPr>
          <w:lang w:eastAsia="zh-CN"/>
        </w:rPr>
        <w:t>reflectin to the</w:t>
      </w:r>
      <w:r w:rsidR="006F71F7">
        <w:rPr>
          <w:lang w:eastAsia="zh-CN"/>
        </w:rPr>
        <w:t xml:space="preserve"> load situation</w:t>
      </w:r>
      <w:r w:rsidR="00510949">
        <w:rPr>
          <w:lang w:eastAsia="zh-CN"/>
        </w:rPr>
        <w:t>s</w:t>
      </w:r>
      <w:r w:rsidR="006F71F7">
        <w:rPr>
          <w:lang w:eastAsia="zh-CN"/>
        </w:rPr>
        <w:t xml:space="preserve"> in 3GPP</w:t>
      </w:r>
      <w:r w:rsidR="0049610B">
        <w:rPr>
          <w:lang w:eastAsia="zh-CN"/>
        </w:rPr>
        <w:t xml:space="preserve"> network</w:t>
      </w:r>
      <w:r w:rsidR="006F71F7">
        <w:rPr>
          <w:lang w:eastAsia="zh-CN"/>
        </w:rPr>
        <w:t xml:space="preserve"> and WLAN side)</w:t>
      </w:r>
      <w:r w:rsidR="006E14F8">
        <w:rPr>
          <w:rFonts w:hint="eastAsia"/>
          <w:lang w:eastAsia="zh-CN"/>
        </w:rPr>
        <w:t xml:space="preserve"> and make</w:t>
      </w:r>
      <w:r w:rsidR="006F71F7">
        <w:rPr>
          <w:lang w:eastAsia="zh-CN"/>
        </w:rPr>
        <w:t xml:space="preserve"> a</w:t>
      </w:r>
      <w:r w:rsidR="00C72289">
        <w:rPr>
          <w:rFonts w:hint="eastAsia"/>
          <w:lang w:eastAsia="zh-CN"/>
        </w:rPr>
        <w:t xml:space="preserve"> </w:t>
      </w:r>
      <w:r w:rsidR="00C72289">
        <w:rPr>
          <w:lang w:eastAsia="zh-CN"/>
        </w:rPr>
        <w:t xml:space="preserve">trigger </w:t>
      </w:r>
      <w:r w:rsidR="006E14F8">
        <w:rPr>
          <w:rFonts w:hint="eastAsia"/>
          <w:lang w:eastAsia="zh-CN"/>
        </w:rPr>
        <w:t xml:space="preserve">on </w:t>
      </w:r>
      <w:r w:rsidR="00C72289">
        <w:rPr>
          <w:rFonts w:hint="eastAsia"/>
          <w:lang w:eastAsia="zh-CN"/>
        </w:rPr>
        <w:t xml:space="preserve">traffic balancing </w:t>
      </w:r>
      <w:r w:rsidR="00C72289">
        <w:rPr>
          <w:lang w:eastAsia="zh-CN"/>
        </w:rPr>
        <w:t>between 3GPP and WLAN</w:t>
      </w:r>
      <w:r w:rsidR="006F71F7">
        <w:rPr>
          <w:lang w:eastAsia="zh-CN"/>
        </w:rPr>
        <w:t xml:space="preserve"> access</w:t>
      </w:r>
      <w:r w:rsidR="006E14F8">
        <w:rPr>
          <w:rFonts w:hint="eastAsia"/>
          <w:lang w:eastAsia="zh-CN"/>
        </w:rPr>
        <w:t xml:space="preserve">, and we need </w:t>
      </w:r>
      <w:r w:rsidR="006F71F7">
        <w:rPr>
          <w:lang w:eastAsia="zh-CN"/>
        </w:rPr>
        <w:t>solutions</w:t>
      </w:r>
      <w:r w:rsidR="006E14F8">
        <w:rPr>
          <w:rFonts w:hint="eastAsia"/>
          <w:lang w:eastAsia="zh-CN"/>
        </w:rPr>
        <w:t xml:space="preserve"> on how to </w:t>
      </w:r>
      <w:r w:rsidR="006E14F8">
        <w:rPr>
          <w:lang w:eastAsia="zh-CN"/>
        </w:rPr>
        <w:t>enable</w:t>
      </w:r>
      <w:r w:rsidR="006E14F8">
        <w:rPr>
          <w:rFonts w:hint="eastAsia"/>
          <w:lang w:eastAsia="zh-CN"/>
        </w:rPr>
        <w:t xml:space="preserve"> this in an </w:t>
      </w:r>
      <w:r w:rsidR="006E14F8">
        <w:rPr>
          <w:lang w:eastAsia="zh-CN"/>
        </w:rPr>
        <w:t>efficient</w:t>
      </w:r>
      <w:r w:rsidR="006E14F8">
        <w:rPr>
          <w:rFonts w:hint="eastAsia"/>
          <w:lang w:eastAsia="zh-CN"/>
        </w:rPr>
        <w:t xml:space="preserve"> </w:t>
      </w:r>
      <w:r w:rsidR="006F71F7">
        <w:rPr>
          <w:lang w:eastAsia="zh-CN"/>
        </w:rPr>
        <w:t>manner</w:t>
      </w:r>
      <w:r w:rsidR="006E14F8">
        <w:rPr>
          <w:rFonts w:hint="eastAsia"/>
          <w:lang w:eastAsia="zh-CN"/>
        </w:rPr>
        <w:t>.</w:t>
      </w:r>
    </w:p>
    <w:p w:rsidR="00FA50FA" w:rsidRDefault="0049610B" w:rsidP="00F80E82">
      <w:pPr>
        <w:jc w:val="both"/>
        <w:rPr>
          <w:lang w:eastAsia="zh-CN"/>
        </w:rPr>
      </w:pPr>
      <w:r>
        <w:rPr>
          <w:b/>
          <w:u w:val="single"/>
          <w:lang w:eastAsia="zh-CN"/>
        </w:rPr>
        <w:lastRenderedPageBreak/>
        <w:t>Main</w:t>
      </w:r>
      <w:r w:rsidR="00FA50FA" w:rsidRPr="00777498">
        <w:rPr>
          <w:b/>
          <w:u w:val="single"/>
          <w:lang w:eastAsia="zh-CN"/>
        </w:rPr>
        <w:t xml:space="preserve"> challenge</w:t>
      </w:r>
      <w:r>
        <w:rPr>
          <w:b/>
          <w:u w:val="single"/>
          <w:lang w:eastAsia="zh-CN"/>
        </w:rPr>
        <w:t>s for use cases C, D, and E</w:t>
      </w:r>
      <w:r w:rsidR="00FA50FA">
        <w:rPr>
          <w:lang w:eastAsia="zh-CN"/>
        </w:rPr>
        <w:t xml:space="preserve">: </w:t>
      </w:r>
      <w:r w:rsidR="004A1198">
        <w:rPr>
          <w:rFonts w:hint="eastAsia"/>
          <w:lang w:eastAsia="zh-CN"/>
        </w:rPr>
        <w:t xml:space="preserve">How </w:t>
      </w:r>
      <w:r>
        <w:rPr>
          <w:lang w:eastAsia="zh-CN"/>
        </w:rPr>
        <w:t>the network</w:t>
      </w:r>
      <w:r w:rsidR="004A1198">
        <w:rPr>
          <w:rFonts w:hint="eastAsia"/>
          <w:lang w:eastAsia="zh-CN"/>
        </w:rPr>
        <w:t xml:space="preserve"> </w:t>
      </w:r>
      <w:r>
        <w:rPr>
          <w:lang w:eastAsia="zh-CN"/>
        </w:rPr>
        <w:t>and/</w:t>
      </w:r>
      <w:r w:rsidR="004A1198">
        <w:rPr>
          <w:rFonts w:hint="eastAsia"/>
          <w:lang w:eastAsia="zh-CN"/>
        </w:rPr>
        <w:t>or UE</w:t>
      </w:r>
      <w:r>
        <w:rPr>
          <w:lang w:eastAsia="zh-CN"/>
        </w:rPr>
        <w:t>s</w:t>
      </w:r>
      <w:r w:rsidR="004A1198">
        <w:rPr>
          <w:rFonts w:hint="eastAsia"/>
          <w:lang w:eastAsia="zh-CN"/>
        </w:rPr>
        <w:t xml:space="preserve"> </w:t>
      </w:r>
      <w:r w:rsidR="00FA50FA">
        <w:rPr>
          <w:lang w:eastAsia="zh-CN"/>
        </w:rPr>
        <w:t>trigge</w:t>
      </w:r>
      <w:r w:rsidR="004A1198">
        <w:rPr>
          <w:lang w:eastAsia="zh-CN"/>
        </w:rPr>
        <w:t xml:space="preserve">r </w:t>
      </w:r>
      <w:r w:rsidR="00E16F43">
        <w:rPr>
          <w:rFonts w:hint="eastAsia"/>
          <w:lang w:eastAsia="zh-CN"/>
        </w:rPr>
        <w:t>traffic</w:t>
      </w:r>
      <w:r>
        <w:rPr>
          <w:lang w:eastAsia="zh-CN"/>
        </w:rPr>
        <w:t xml:space="preserve"> re-routing</w:t>
      </w:r>
      <w:r w:rsidR="00E16F43">
        <w:rPr>
          <w:rFonts w:hint="eastAsia"/>
          <w:lang w:eastAsia="zh-CN"/>
        </w:rPr>
        <w:t xml:space="preserve"> </w:t>
      </w:r>
      <w:r>
        <w:rPr>
          <w:lang w:eastAsia="zh-CN"/>
        </w:rPr>
        <w:t>between 3GPP</w:t>
      </w:r>
      <w:r w:rsidR="004A1198">
        <w:rPr>
          <w:lang w:eastAsia="zh-CN"/>
        </w:rPr>
        <w:t xml:space="preserve"> and WLAN</w:t>
      </w:r>
      <w:r>
        <w:rPr>
          <w:lang w:eastAsia="zh-CN"/>
        </w:rPr>
        <w:t xml:space="preserve"> access and how the load situation in each access network can be taken into account for the selection</w:t>
      </w:r>
      <w:r w:rsidR="004A1198">
        <w:rPr>
          <w:rFonts w:hint="eastAsia"/>
          <w:lang w:eastAsia="zh-CN"/>
        </w:rPr>
        <w:t>?</w:t>
      </w:r>
    </w:p>
    <w:p w:rsidR="008E26FA" w:rsidRPr="006C0854" w:rsidRDefault="008E26FA" w:rsidP="006C0854">
      <w:pPr>
        <w:jc w:val="both"/>
        <w:rPr>
          <w:b/>
          <w:lang w:eastAsia="zh-CN"/>
        </w:rPr>
      </w:pPr>
      <w:r w:rsidRPr="00192AD7">
        <w:rPr>
          <w:b/>
        </w:rPr>
        <w:t>Proposal #</w:t>
      </w:r>
      <w:r w:rsidRPr="00192AD7">
        <w:rPr>
          <w:rFonts w:hint="eastAsia"/>
          <w:b/>
          <w:lang w:eastAsia="zh-CN"/>
        </w:rPr>
        <w:t>2</w:t>
      </w:r>
      <w:r w:rsidRPr="00837C36">
        <w:rPr>
          <w:b/>
        </w:rPr>
        <w:t xml:space="preserve">: </w:t>
      </w:r>
      <w:r w:rsidR="006C0854">
        <w:rPr>
          <w:rFonts w:hint="eastAsia"/>
          <w:b/>
          <w:lang w:eastAsia="zh-CN"/>
        </w:rPr>
        <w:t>RAN2</w:t>
      </w:r>
      <w:r w:rsidR="00192AD7">
        <w:rPr>
          <w:b/>
          <w:lang w:eastAsia="zh-CN"/>
        </w:rPr>
        <w:t xml:space="preserve"> is asked</w:t>
      </w:r>
      <w:r w:rsidR="006C0854">
        <w:rPr>
          <w:rFonts w:hint="eastAsia"/>
          <w:b/>
          <w:lang w:eastAsia="zh-CN"/>
        </w:rPr>
        <w:t xml:space="preserve"> to d</w:t>
      </w:r>
      <w:r w:rsidR="00DA56AC">
        <w:rPr>
          <w:rFonts w:hint="eastAsia"/>
          <w:b/>
          <w:lang w:eastAsia="zh-CN"/>
        </w:rPr>
        <w:t>iscuss</w:t>
      </w:r>
      <w:r w:rsidR="00192AD7">
        <w:rPr>
          <w:b/>
          <w:lang w:eastAsia="zh-CN"/>
        </w:rPr>
        <w:t xml:space="preserve"> and identify </w:t>
      </w:r>
      <w:r w:rsidR="00DA56AC">
        <w:rPr>
          <w:rFonts w:hint="eastAsia"/>
          <w:b/>
          <w:lang w:eastAsia="zh-CN"/>
        </w:rPr>
        <w:t>the</w:t>
      </w:r>
      <w:r w:rsidR="00192AD7">
        <w:rPr>
          <w:b/>
          <w:lang w:eastAsia="zh-CN"/>
        </w:rPr>
        <w:t xml:space="preserve"> main</w:t>
      </w:r>
      <w:r w:rsidR="00DA56AC">
        <w:rPr>
          <w:rFonts w:hint="eastAsia"/>
          <w:b/>
          <w:lang w:eastAsia="zh-CN"/>
        </w:rPr>
        <w:t xml:space="preserve"> use case</w:t>
      </w:r>
      <w:r w:rsidR="006C0854">
        <w:rPr>
          <w:rFonts w:hint="eastAsia"/>
          <w:b/>
          <w:lang w:eastAsia="zh-CN"/>
        </w:rPr>
        <w:t>s</w:t>
      </w:r>
      <w:r w:rsidR="00DA56AC">
        <w:rPr>
          <w:rFonts w:hint="eastAsia"/>
          <w:b/>
          <w:lang w:eastAsia="zh-CN"/>
        </w:rPr>
        <w:t xml:space="preserve"> and </w:t>
      </w:r>
      <w:r w:rsidR="00471BBF">
        <w:rPr>
          <w:rFonts w:hint="eastAsia"/>
          <w:b/>
          <w:lang w:eastAsia="zh-CN"/>
        </w:rPr>
        <w:t xml:space="preserve">respective </w:t>
      </w:r>
      <w:r w:rsidR="00DA56AC">
        <w:rPr>
          <w:rFonts w:hint="eastAsia"/>
          <w:b/>
          <w:lang w:eastAsia="zh-CN"/>
        </w:rPr>
        <w:t xml:space="preserve">challenges </w:t>
      </w:r>
      <w:r w:rsidR="00EB0076">
        <w:rPr>
          <w:b/>
          <w:lang w:eastAsia="zh-CN"/>
        </w:rPr>
        <w:t>that should be solved in</w:t>
      </w:r>
      <w:r w:rsidR="00F82091">
        <w:rPr>
          <w:rFonts w:hint="eastAsia"/>
          <w:b/>
          <w:lang w:eastAsia="zh-CN"/>
        </w:rPr>
        <w:t xml:space="preserve"> </w:t>
      </w:r>
      <w:r w:rsidR="00EB0076">
        <w:rPr>
          <w:b/>
          <w:lang w:eastAsia="zh-CN"/>
        </w:rPr>
        <w:t>this</w:t>
      </w:r>
      <w:r w:rsidR="00DA56AC">
        <w:rPr>
          <w:rFonts w:hint="eastAsia"/>
          <w:b/>
          <w:lang w:eastAsia="zh-CN"/>
        </w:rPr>
        <w:t xml:space="preserve"> study.</w:t>
      </w:r>
    </w:p>
    <w:p w:rsidR="005A58FF" w:rsidRDefault="00ED4E73" w:rsidP="00ED4E73">
      <w:pPr>
        <w:pStyle w:val="Heading1"/>
      </w:pPr>
      <w:r>
        <w:rPr>
          <w:rFonts w:hint="eastAsia"/>
          <w:lang w:eastAsia="zh-CN"/>
        </w:rPr>
        <w:t>3</w:t>
      </w:r>
      <w:r w:rsidRPr="007B7496">
        <w:tab/>
      </w:r>
      <w:r w:rsidR="004E52D3">
        <w:t>Conclusion</w:t>
      </w:r>
    </w:p>
    <w:p w:rsidR="005A09E1" w:rsidRPr="005A09E1" w:rsidRDefault="005A09E1" w:rsidP="009E2F81">
      <w:pPr>
        <w:jc w:val="both"/>
        <w:rPr>
          <w:lang w:eastAsia="zh-CN"/>
        </w:rPr>
      </w:pPr>
      <w:r>
        <w:rPr>
          <w:rFonts w:hint="eastAsia"/>
          <w:lang w:eastAsia="zh-CN"/>
        </w:rPr>
        <w:t xml:space="preserve">In </w:t>
      </w:r>
      <w:r w:rsidR="0049610B">
        <w:rPr>
          <w:lang w:eastAsia="zh-CN"/>
        </w:rPr>
        <w:t>this paper, we discussed about the deployment scenarios and use cases for 3GPP/WLAN radio interworking study and had the following proposals</w:t>
      </w:r>
      <w:r>
        <w:rPr>
          <w:rFonts w:hint="eastAsia"/>
          <w:lang w:eastAsia="zh-CN"/>
        </w:rPr>
        <w:t>:</w:t>
      </w:r>
    </w:p>
    <w:p w:rsidR="00192AD7" w:rsidRDefault="00192AD7" w:rsidP="00192AD7">
      <w:pPr>
        <w:jc w:val="both"/>
        <w:rPr>
          <w:b/>
        </w:rPr>
      </w:pPr>
      <w:r w:rsidRPr="00FB451E">
        <w:rPr>
          <w:b/>
        </w:rPr>
        <w:t>Proposal #</w:t>
      </w:r>
      <w:r w:rsidRPr="00FB451E">
        <w:rPr>
          <w:rFonts w:hint="eastAsia"/>
          <w:b/>
          <w:lang w:eastAsia="zh-CN"/>
        </w:rPr>
        <w:t>1</w:t>
      </w:r>
      <w:r w:rsidRPr="00837C36">
        <w:rPr>
          <w:b/>
        </w:rPr>
        <w:t>:</w:t>
      </w:r>
      <w:r>
        <w:rPr>
          <w:b/>
        </w:rPr>
        <w:t xml:space="preserve"> RAN2 is asked to clarify the separation between standalone and collocated deployment scenarios and consider the main difference to be non-standardized interface between 3GPP and WLAN RAN nodes.</w:t>
      </w:r>
    </w:p>
    <w:p w:rsidR="00EB0076" w:rsidRPr="006C0854" w:rsidRDefault="00EB0076" w:rsidP="00EB0076">
      <w:pPr>
        <w:jc w:val="both"/>
        <w:rPr>
          <w:b/>
          <w:lang w:eastAsia="zh-CN"/>
        </w:rPr>
      </w:pPr>
      <w:r w:rsidRPr="00192AD7">
        <w:rPr>
          <w:b/>
        </w:rPr>
        <w:t>Proposal #</w:t>
      </w:r>
      <w:r w:rsidRPr="00192AD7">
        <w:rPr>
          <w:rFonts w:hint="eastAsia"/>
          <w:b/>
          <w:lang w:eastAsia="zh-CN"/>
        </w:rPr>
        <w:t>2</w:t>
      </w:r>
      <w:r w:rsidRPr="00837C36">
        <w:rPr>
          <w:b/>
        </w:rPr>
        <w:t xml:space="preserve">: </w:t>
      </w:r>
      <w:r>
        <w:rPr>
          <w:rFonts w:hint="eastAsia"/>
          <w:b/>
          <w:lang w:eastAsia="zh-CN"/>
        </w:rPr>
        <w:t>RAN2</w:t>
      </w:r>
      <w:r>
        <w:rPr>
          <w:b/>
          <w:lang w:eastAsia="zh-CN"/>
        </w:rPr>
        <w:t xml:space="preserve"> is asked</w:t>
      </w:r>
      <w:r>
        <w:rPr>
          <w:rFonts w:hint="eastAsia"/>
          <w:b/>
          <w:lang w:eastAsia="zh-CN"/>
        </w:rPr>
        <w:t xml:space="preserve"> to discuss</w:t>
      </w:r>
      <w:r>
        <w:rPr>
          <w:b/>
          <w:lang w:eastAsia="zh-CN"/>
        </w:rPr>
        <w:t xml:space="preserve"> and identify </w:t>
      </w:r>
      <w:r>
        <w:rPr>
          <w:rFonts w:hint="eastAsia"/>
          <w:b/>
          <w:lang w:eastAsia="zh-CN"/>
        </w:rPr>
        <w:t>the</w:t>
      </w:r>
      <w:r>
        <w:rPr>
          <w:b/>
          <w:lang w:eastAsia="zh-CN"/>
        </w:rPr>
        <w:t xml:space="preserve"> main</w:t>
      </w:r>
      <w:r>
        <w:rPr>
          <w:rFonts w:hint="eastAsia"/>
          <w:b/>
          <w:lang w:eastAsia="zh-CN"/>
        </w:rPr>
        <w:t xml:space="preserve"> use cases and respective challenges </w:t>
      </w:r>
      <w:r>
        <w:rPr>
          <w:b/>
          <w:lang w:eastAsia="zh-CN"/>
        </w:rPr>
        <w:t>that should be solved in</w:t>
      </w:r>
      <w:r>
        <w:rPr>
          <w:rFonts w:hint="eastAsia"/>
          <w:b/>
          <w:lang w:eastAsia="zh-CN"/>
        </w:rPr>
        <w:t xml:space="preserve"> </w:t>
      </w:r>
      <w:r>
        <w:rPr>
          <w:b/>
          <w:lang w:eastAsia="zh-CN"/>
        </w:rPr>
        <w:t>this</w:t>
      </w:r>
      <w:r>
        <w:rPr>
          <w:rFonts w:hint="eastAsia"/>
          <w:b/>
          <w:lang w:eastAsia="zh-CN"/>
        </w:rPr>
        <w:t xml:space="preserve"> study.</w:t>
      </w:r>
    </w:p>
    <w:p w:rsidR="0034111C" w:rsidRDefault="00244DDE">
      <w:pPr>
        <w:pStyle w:val="Heading1"/>
      </w:pPr>
      <w:r>
        <w:t>4</w:t>
      </w:r>
      <w:r w:rsidR="0034111C" w:rsidRPr="007B7496">
        <w:tab/>
      </w:r>
      <w:r>
        <w:t>Reference</w:t>
      </w:r>
    </w:p>
    <w:p w:rsidR="00632708" w:rsidRPr="006E3428" w:rsidRDefault="009A31E9" w:rsidP="00E57016">
      <w:pPr>
        <w:numPr>
          <w:ilvl w:val="0"/>
          <w:numId w:val="33"/>
        </w:numPr>
        <w:jc w:val="both"/>
        <w:rPr>
          <w:bCs/>
          <w:lang w:eastAsia="zh-TW"/>
        </w:rPr>
      </w:pPr>
      <w:bookmarkStart w:id="6" w:name="_Ref352680314"/>
      <w:r w:rsidRPr="009A31E9">
        <w:rPr>
          <w:rFonts w:hint="eastAsia"/>
          <w:lang w:eastAsia="ko-KR"/>
        </w:rPr>
        <w:t>R</w:t>
      </w:r>
      <w:r w:rsidRPr="009A31E9">
        <w:rPr>
          <w:lang w:eastAsia="ko-KR"/>
        </w:rPr>
        <w:t>P-12</w:t>
      </w:r>
      <w:r w:rsidR="00E57016">
        <w:rPr>
          <w:rFonts w:hint="eastAsia"/>
          <w:lang w:eastAsia="zh-CN"/>
        </w:rPr>
        <w:t>2038</w:t>
      </w:r>
      <w:r>
        <w:rPr>
          <w:lang w:eastAsia="ko-KR"/>
        </w:rPr>
        <w:t xml:space="preserve">, </w:t>
      </w:r>
      <w:r w:rsidR="00E57016" w:rsidRPr="00E57016">
        <w:rPr>
          <w:lang w:eastAsia="ko-KR"/>
        </w:rPr>
        <w:t>New Study Item Proposal on WLAN/3GPP Radio Interworking</w:t>
      </w:r>
      <w:r w:rsidR="00512F1A">
        <w:rPr>
          <w:rFonts w:hint="eastAsia"/>
          <w:lang w:eastAsia="zh-CN"/>
        </w:rPr>
        <w:t>.</w:t>
      </w:r>
      <w:bookmarkEnd w:id="6"/>
    </w:p>
    <w:p w:rsidR="006E3428" w:rsidRPr="007A3F50" w:rsidRDefault="00F376D3" w:rsidP="00F376D3">
      <w:pPr>
        <w:numPr>
          <w:ilvl w:val="0"/>
          <w:numId w:val="33"/>
        </w:numPr>
        <w:jc w:val="both"/>
        <w:rPr>
          <w:bCs/>
          <w:lang w:eastAsia="zh-TW"/>
        </w:rPr>
      </w:pPr>
      <w:bookmarkStart w:id="7" w:name="_Ref352680324"/>
      <w:r>
        <w:rPr>
          <w:rFonts w:hint="eastAsia"/>
          <w:lang w:eastAsia="zh-CN"/>
        </w:rPr>
        <w:t>R2-130887,</w:t>
      </w:r>
      <w:r w:rsidR="00222131">
        <w:rPr>
          <w:lang w:eastAsia="zh-CN"/>
        </w:rPr>
        <w:t xml:space="preserve"> </w:t>
      </w:r>
      <w:r w:rsidRPr="00F376D3">
        <w:t>WLAN</w:t>
      </w:r>
      <w:r w:rsidR="00222131">
        <w:t>-</w:t>
      </w:r>
      <w:r w:rsidRPr="00F376D3">
        <w:t>3GPP Radio Interworking</w:t>
      </w:r>
      <w:r w:rsidR="00222131">
        <w:rPr>
          <w:lang w:eastAsia="zh-CN"/>
        </w:rPr>
        <w:t xml:space="preserve"> TR</w:t>
      </w:r>
      <w:r>
        <w:rPr>
          <w:rFonts w:hint="eastAsia"/>
          <w:lang w:eastAsia="zh-CN"/>
        </w:rPr>
        <w:t xml:space="preserve"> </w:t>
      </w:r>
      <w:r w:rsidR="00222131">
        <w:rPr>
          <w:lang w:eastAsia="zh-CN"/>
        </w:rPr>
        <w:t>V</w:t>
      </w:r>
      <w:r>
        <w:rPr>
          <w:rFonts w:hint="eastAsia"/>
          <w:lang w:eastAsia="zh-CN"/>
        </w:rPr>
        <w:t>0.1.0.</w:t>
      </w:r>
      <w:bookmarkEnd w:id="7"/>
    </w:p>
    <w:p w:rsidR="007A3F50" w:rsidRPr="003547FF" w:rsidRDefault="00222131" w:rsidP="007A3F50">
      <w:pPr>
        <w:numPr>
          <w:ilvl w:val="0"/>
          <w:numId w:val="33"/>
        </w:numPr>
        <w:jc w:val="both"/>
        <w:rPr>
          <w:bCs/>
          <w:lang w:eastAsia="zh-TW"/>
        </w:rPr>
      </w:pPr>
      <w:bookmarkStart w:id="8" w:name="_Ref352680345"/>
      <w:r>
        <w:rPr>
          <w:bCs/>
          <w:lang w:eastAsia="zh-CN"/>
        </w:rPr>
        <w:t>R2-13xxxx, Report on RAN2 email discussion</w:t>
      </w:r>
      <w:r w:rsidR="007A3F50">
        <w:rPr>
          <w:rFonts w:hint="eastAsia"/>
          <w:bCs/>
          <w:lang w:eastAsia="zh-CN"/>
        </w:rPr>
        <w:t xml:space="preserve"> </w:t>
      </w:r>
      <w:r w:rsidR="007A3F50" w:rsidRPr="007A3F50">
        <w:rPr>
          <w:bCs/>
          <w:lang w:eastAsia="zh-TW"/>
        </w:rPr>
        <w:t>[81#30] [Joint/WLAN] (Intel)</w:t>
      </w:r>
      <w:bookmarkEnd w:id="8"/>
    </w:p>
    <w:p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346" w:rsidRDefault="00C81346">
      <w:r>
        <w:separator/>
      </w:r>
    </w:p>
  </w:endnote>
  <w:endnote w:type="continuationSeparator" w:id="0">
    <w:p w:rsidR="00C81346" w:rsidRDefault="00C8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346" w:rsidRDefault="00C81346">
      <w:r>
        <w:separator/>
      </w:r>
    </w:p>
  </w:footnote>
  <w:footnote w:type="continuationSeparator" w:id="0">
    <w:p w:rsidR="00C81346" w:rsidRDefault="00C813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D44CDA"/>
    <w:multiLevelType w:val="hybridMultilevel"/>
    <w:tmpl w:val="25CC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1C157B05"/>
    <w:multiLevelType w:val="hybridMultilevel"/>
    <w:tmpl w:val="68527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E5C764D"/>
    <w:multiLevelType w:val="hybridMultilevel"/>
    <w:tmpl w:val="EDAEC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42164A"/>
    <w:multiLevelType w:val="singleLevel"/>
    <w:tmpl w:val="96665D84"/>
    <w:lvl w:ilvl="0">
      <w:start w:val="1"/>
      <w:numFmt w:val="decimal"/>
      <w:lvlText w:val="%1)"/>
      <w:legacy w:legacy="1" w:legacySpace="0" w:legacyIndent="283"/>
      <w:lvlJc w:val="left"/>
      <w:pPr>
        <w:ind w:left="850" w:hanging="283"/>
      </w:pPr>
    </w:lvl>
  </w:abstractNum>
  <w:abstractNum w:abstractNumId="21">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9BF055E"/>
    <w:multiLevelType w:val="singleLevel"/>
    <w:tmpl w:val="96665D84"/>
    <w:lvl w:ilvl="0">
      <w:start w:val="1"/>
      <w:numFmt w:val="decimal"/>
      <w:lvlText w:val="%1)"/>
      <w:legacy w:legacy="1" w:legacySpace="0" w:legacyIndent="283"/>
      <w:lvlJc w:val="left"/>
      <w:pPr>
        <w:ind w:left="850" w:hanging="283"/>
      </w:pPr>
    </w:lvl>
  </w:abstractNum>
  <w:abstractNum w:abstractNumId="28">
    <w:nsid w:val="3B9A3C2A"/>
    <w:multiLevelType w:val="singleLevel"/>
    <w:tmpl w:val="96665D84"/>
    <w:lvl w:ilvl="0">
      <w:start w:val="1"/>
      <w:numFmt w:val="decimal"/>
      <w:lvlText w:val="%1)"/>
      <w:legacy w:legacy="1" w:legacySpace="0" w:legacyIndent="283"/>
      <w:lvlJc w:val="left"/>
      <w:pPr>
        <w:ind w:left="850" w:hanging="283"/>
      </w:pPr>
    </w:lvl>
  </w:abstractNum>
  <w:abstractNum w:abstractNumId="29">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3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1C53BC"/>
    <w:multiLevelType w:val="singleLevel"/>
    <w:tmpl w:val="0C09000F"/>
    <w:lvl w:ilvl="0">
      <w:start w:val="1"/>
      <w:numFmt w:val="decimal"/>
      <w:lvlText w:val="%1."/>
      <w:lvlJc w:val="left"/>
      <w:pPr>
        <w:tabs>
          <w:tab w:val="num" w:pos="360"/>
        </w:tabs>
        <w:ind w:left="360" w:hanging="360"/>
      </w:pPr>
    </w:lvl>
  </w:abstractNum>
  <w:abstractNum w:abstractNumId="33">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735013"/>
    <w:multiLevelType w:val="singleLevel"/>
    <w:tmpl w:val="96665D84"/>
    <w:lvl w:ilvl="0">
      <w:start w:val="1"/>
      <w:numFmt w:val="decimal"/>
      <w:lvlText w:val="%1)"/>
      <w:legacy w:legacy="1" w:legacySpace="0" w:legacyIndent="283"/>
      <w:lvlJc w:val="left"/>
      <w:pPr>
        <w:ind w:left="850" w:hanging="283"/>
      </w:pPr>
    </w:lvl>
  </w:abstractNum>
  <w:abstractNum w:abstractNumId="3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5"/>
  </w:num>
  <w:num w:numId="2">
    <w:abstractNumId w:val="31"/>
  </w:num>
  <w:num w:numId="3">
    <w:abstractNumId w:val="29"/>
  </w:num>
  <w:num w:numId="4">
    <w:abstractNumId w:val="19"/>
  </w:num>
  <w:num w:numId="5">
    <w:abstractNumId w:val="36"/>
  </w:num>
  <w:num w:numId="6">
    <w:abstractNumId w:val="17"/>
  </w:num>
  <w:num w:numId="7">
    <w:abstractNumId w:val="35"/>
  </w:num>
  <w:num w:numId="8">
    <w:abstractNumId w:val="3"/>
  </w:num>
  <w:num w:numId="9">
    <w:abstractNumId w:val="45"/>
  </w:num>
  <w:num w:numId="10">
    <w:abstractNumId w:val="6"/>
  </w:num>
  <w:num w:numId="11">
    <w:abstractNumId w:val="18"/>
  </w:num>
  <w:num w:numId="12">
    <w:abstractNumId w:val="26"/>
  </w:num>
  <w:num w:numId="13">
    <w:abstractNumId w:val="28"/>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7"/>
  </w:num>
  <w:num w:numId="17">
    <w:abstractNumId w:val="20"/>
  </w:num>
  <w:num w:numId="18">
    <w:abstractNumId w:val="42"/>
  </w:num>
  <w:num w:numId="19">
    <w:abstractNumId w:val="34"/>
  </w:num>
  <w:num w:numId="20">
    <w:abstractNumId w:val="32"/>
  </w:num>
  <w:num w:numId="21">
    <w:abstractNumId w:val="5"/>
  </w:num>
  <w:num w:numId="22">
    <w:abstractNumId w:val="9"/>
  </w:num>
  <w:num w:numId="23">
    <w:abstractNumId w:val="40"/>
  </w:num>
  <w:num w:numId="24">
    <w:abstractNumId w:val="14"/>
  </w:num>
  <w:num w:numId="25">
    <w:abstractNumId w:val="47"/>
  </w:num>
  <w:num w:numId="26">
    <w:abstractNumId w:val="24"/>
  </w:num>
  <w:num w:numId="27">
    <w:abstractNumId w:val="33"/>
  </w:num>
  <w:num w:numId="28">
    <w:abstractNumId w:val="43"/>
  </w:num>
  <w:num w:numId="29">
    <w:abstractNumId w:val="4"/>
  </w:num>
  <w:num w:numId="30">
    <w:abstractNumId w:val="38"/>
  </w:num>
  <w:num w:numId="31">
    <w:abstractNumId w:val="11"/>
  </w:num>
  <w:num w:numId="32">
    <w:abstractNumId w:val="23"/>
  </w:num>
  <w:num w:numId="33">
    <w:abstractNumId w:val="1"/>
  </w:num>
  <w:num w:numId="34">
    <w:abstractNumId w:val="2"/>
  </w:num>
  <w:num w:numId="35">
    <w:abstractNumId w:val="13"/>
  </w:num>
  <w:num w:numId="36">
    <w:abstractNumId w:val="15"/>
  </w:num>
  <w:num w:numId="37">
    <w:abstractNumId w:val="37"/>
  </w:num>
  <w:num w:numId="38">
    <w:abstractNumId w:val="44"/>
  </w:num>
  <w:num w:numId="39">
    <w:abstractNumId w:val="46"/>
  </w:num>
  <w:num w:numId="40">
    <w:abstractNumId w:val="22"/>
  </w:num>
  <w:num w:numId="41">
    <w:abstractNumId w:val="30"/>
  </w:num>
  <w:num w:numId="42">
    <w:abstractNumId w:val="21"/>
  </w:num>
  <w:num w:numId="43">
    <w:abstractNumId w:val="41"/>
  </w:num>
  <w:num w:numId="44">
    <w:abstractNumId w:val="16"/>
  </w:num>
  <w:num w:numId="45">
    <w:abstractNumId w:val="12"/>
  </w:num>
  <w:num w:numId="46">
    <w:abstractNumId w:val="10"/>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44F8"/>
    <w:rsid w:val="00014945"/>
    <w:rsid w:val="00014A49"/>
    <w:rsid w:val="00015496"/>
    <w:rsid w:val="00015499"/>
    <w:rsid w:val="00015D16"/>
    <w:rsid w:val="0001739E"/>
    <w:rsid w:val="00017C6C"/>
    <w:rsid w:val="00017EDA"/>
    <w:rsid w:val="00020A38"/>
    <w:rsid w:val="00021321"/>
    <w:rsid w:val="00022E3C"/>
    <w:rsid w:val="00025D50"/>
    <w:rsid w:val="00026423"/>
    <w:rsid w:val="0002766A"/>
    <w:rsid w:val="00027BCE"/>
    <w:rsid w:val="00027F0D"/>
    <w:rsid w:val="00032523"/>
    <w:rsid w:val="00035D58"/>
    <w:rsid w:val="000375D5"/>
    <w:rsid w:val="00037844"/>
    <w:rsid w:val="000403A2"/>
    <w:rsid w:val="00041C0E"/>
    <w:rsid w:val="0004416E"/>
    <w:rsid w:val="0004616B"/>
    <w:rsid w:val="00047D0F"/>
    <w:rsid w:val="000511F9"/>
    <w:rsid w:val="0005130C"/>
    <w:rsid w:val="00051884"/>
    <w:rsid w:val="000528A2"/>
    <w:rsid w:val="00052E57"/>
    <w:rsid w:val="00054845"/>
    <w:rsid w:val="00055403"/>
    <w:rsid w:val="00056544"/>
    <w:rsid w:val="00056613"/>
    <w:rsid w:val="000613DE"/>
    <w:rsid w:val="00062934"/>
    <w:rsid w:val="00063CE3"/>
    <w:rsid w:val="00063D9E"/>
    <w:rsid w:val="0006450A"/>
    <w:rsid w:val="00064AD3"/>
    <w:rsid w:val="000705E7"/>
    <w:rsid w:val="00074659"/>
    <w:rsid w:val="00075E55"/>
    <w:rsid w:val="0007612E"/>
    <w:rsid w:val="00076DB1"/>
    <w:rsid w:val="0008074F"/>
    <w:rsid w:val="00080DBD"/>
    <w:rsid w:val="00081348"/>
    <w:rsid w:val="00082CDA"/>
    <w:rsid w:val="00084928"/>
    <w:rsid w:val="00084BD0"/>
    <w:rsid w:val="00085115"/>
    <w:rsid w:val="0008591B"/>
    <w:rsid w:val="00087E56"/>
    <w:rsid w:val="00090DBB"/>
    <w:rsid w:val="00095FD4"/>
    <w:rsid w:val="000967B2"/>
    <w:rsid w:val="00097F27"/>
    <w:rsid w:val="000A20BA"/>
    <w:rsid w:val="000A356B"/>
    <w:rsid w:val="000A46A6"/>
    <w:rsid w:val="000A47E2"/>
    <w:rsid w:val="000A4CC8"/>
    <w:rsid w:val="000B0141"/>
    <w:rsid w:val="000B13C6"/>
    <w:rsid w:val="000B47DA"/>
    <w:rsid w:val="000B5875"/>
    <w:rsid w:val="000C3434"/>
    <w:rsid w:val="000C4399"/>
    <w:rsid w:val="000C7D53"/>
    <w:rsid w:val="000D0F8D"/>
    <w:rsid w:val="000D1E5F"/>
    <w:rsid w:val="000D24B2"/>
    <w:rsid w:val="000D325E"/>
    <w:rsid w:val="000D3441"/>
    <w:rsid w:val="000D3BE4"/>
    <w:rsid w:val="000D49A6"/>
    <w:rsid w:val="000E0D66"/>
    <w:rsid w:val="000E16F8"/>
    <w:rsid w:val="000E41A9"/>
    <w:rsid w:val="000E5108"/>
    <w:rsid w:val="000E6473"/>
    <w:rsid w:val="000E72FB"/>
    <w:rsid w:val="000E744E"/>
    <w:rsid w:val="000E7B9E"/>
    <w:rsid w:val="000F328B"/>
    <w:rsid w:val="000F555D"/>
    <w:rsid w:val="000F61AE"/>
    <w:rsid w:val="00103417"/>
    <w:rsid w:val="001036A3"/>
    <w:rsid w:val="00104650"/>
    <w:rsid w:val="00105453"/>
    <w:rsid w:val="00106912"/>
    <w:rsid w:val="0011035C"/>
    <w:rsid w:val="00110685"/>
    <w:rsid w:val="00110C17"/>
    <w:rsid w:val="001129D5"/>
    <w:rsid w:val="001131E2"/>
    <w:rsid w:val="00115487"/>
    <w:rsid w:val="001154F3"/>
    <w:rsid w:val="00126FF0"/>
    <w:rsid w:val="001313A1"/>
    <w:rsid w:val="001318E7"/>
    <w:rsid w:val="00133AC7"/>
    <w:rsid w:val="00135B67"/>
    <w:rsid w:val="0013602C"/>
    <w:rsid w:val="00137931"/>
    <w:rsid w:val="00137D78"/>
    <w:rsid w:val="00140F73"/>
    <w:rsid w:val="0014328D"/>
    <w:rsid w:val="00143809"/>
    <w:rsid w:val="00144AAE"/>
    <w:rsid w:val="00144D4A"/>
    <w:rsid w:val="00146182"/>
    <w:rsid w:val="001500EB"/>
    <w:rsid w:val="001506A9"/>
    <w:rsid w:val="00150A20"/>
    <w:rsid w:val="00151C8D"/>
    <w:rsid w:val="00152357"/>
    <w:rsid w:val="00153463"/>
    <w:rsid w:val="00154C46"/>
    <w:rsid w:val="0015644A"/>
    <w:rsid w:val="00156F8B"/>
    <w:rsid w:val="001612C1"/>
    <w:rsid w:val="00161820"/>
    <w:rsid w:val="00162F0F"/>
    <w:rsid w:val="001638B0"/>
    <w:rsid w:val="001641F1"/>
    <w:rsid w:val="00165033"/>
    <w:rsid w:val="001670EA"/>
    <w:rsid w:val="001674A0"/>
    <w:rsid w:val="001707D2"/>
    <w:rsid w:val="00170B3C"/>
    <w:rsid w:val="00182253"/>
    <w:rsid w:val="001825C2"/>
    <w:rsid w:val="00186018"/>
    <w:rsid w:val="00186365"/>
    <w:rsid w:val="0018710C"/>
    <w:rsid w:val="00187D19"/>
    <w:rsid w:val="001915E3"/>
    <w:rsid w:val="00192AD7"/>
    <w:rsid w:val="00192DCF"/>
    <w:rsid w:val="00194D78"/>
    <w:rsid w:val="00195E78"/>
    <w:rsid w:val="00197BDF"/>
    <w:rsid w:val="001A0B2A"/>
    <w:rsid w:val="001A1940"/>
    <w:rsid w:val="001A668C"/>
    <w:rsid w:val="001A76F3"/>
    <w:rsid w:val="001A7C85"/>
    <w:rsid w:val="001B3C14"/>
    <w:rsid w:val="001B6745"/>
    <w:rsid w:val="001C1C63"/>
    <w:rsid w:val="001C3600"/>
    <w:rsid w:val="001C39BB"/>
    <w:rsid w:val="001C641C"/>
    <w:rsid w:val="001C7F21"/>
    <w:rsid w:val="001D1312"/>
    <w:rsid w:val="001D1C0B"/>
    <w:rsid w:val="001D5419"/>
    <w:rsid w:val="001E3B69"/>
    <w:rsid w:val="001F0098"/>
    <w:rsid w:val="001F02B8"/>
    <w:rsid w:val="001F30EF"/>
    <w:rsid w:val="001F4259"/>
    <w:rsid w:val="001F5019"/>
    <w:rsid w:val="00200870"/>
    <w:rsid w:val="00204B3A"/>
    <w:rsid w:val="00206164"/>
    <w:rsid w:val="0020793E"/>
    <w:rsid w:val="002103E3"/>
    <w:rsid w:val="00210C35"/>
    <w:rsid w:val="00211698"/>
    <w:rsid w:val="002124E0"/>
    <w:rsid w:val="00213D86"/>
    <w:rsid w:val="00213DA3"/>
    <w:rsid w:val="002149AF"/>
    <w:rsid w:val="00214F4D"/>
    <w:rsid w:val="00216244"/>
    <w:rsid w:val="00220682"/>
    <w:rsid w:val="00220D22"/>
    <w:rsid w:val="00221167"/>
    <w:rsid w:val="00222131"/>
    <w:rsid w:val="00222A7A"/>
    <w:rsid w:val="00222CB7"/>
    <w:rsid w:val="00223E0D"/>
    <w:rsid w:val="0022436C"/>
    <w:rsid w:val="00224A2C"/>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C9B"/>
    <w:rsid w:val="002466DD"/>
    <w:rsid w:val="00247611"/>
    <w:rsid w:val="00252C17"/>
    <w:rsid w:val="0025303A"/>
    <w:rsid w:val="00256C14"/>
    <w:rsid w:val="002611E7"/>
    <w:rsid w:val="0026130D"/>
    <w:rsid w:val="00262AB8"/>
    <w:rsid w:val="002635BC"/>
    <w:rsid w:val="002657E8"/>
    <w:rsid w:val="002704F0"/>
    <w:rsid w:val="00270901"/>
    <w:rsid w:val="00272248"/>
    <w:rsid w:val="00272452"/>
    <w:rsid w:val="00273BA0"/>
    <w:rsid w:val="002750E6"/>
    <w:rsid w:val="0027514E"/>
    <w:rsid w:val="00276FDD"/>
    <w:rsid w:val="00280569"/>
    <w:rsid w:val="00285510"/>
    <w:rsid w:val="00285D5C"/>
    <w:rsid w:val="00286FE0"/>
    <w:rsid w:val="00291165"/>
    <w:rsid w:val="00296D6D"/>
    <w:rsid w:val="00297DE0"/>
    <w:rsid w:val="002A352A"/>
    <w:rsid w:val="002A3EA6"/>
    <w:rsid w:val="002A55F9"/>
    <w:rsid w:val="002A5D87"/>
    <w:rsid w:val="002A5EAE"/>
    <w:rsid w:val="002A6E69"/>
    <w:rsid w:val="002B132E"/>
    <w:rsid w:val="002B2813"/>
    <w:rsid w:val="002B3667"/>
    <w:rsid w:val="002C09A0"/>
    <w:rsid w:val="002C29A7"/>
    <w:rsid w:val="002C33EF"/>
    <w:rsid w:val="002C39FE"/>
    <w:rsid w:val="002C6E23"/>
    <w:rsid w:val="002D0905"/>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E60"/>
    <w:rsid w:val="00325A34"/>
    <w:rsid w:val="003269F3"/>
    <w:rsid w:val="0032707B"/>
    <w:rsid w:val="003272C2"/>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42A6"/>
    <w:rsid w:val="00364BDE"/>
    <w:rsid w:val="0036620B"/>
    <w:rsid w:val="003705AC"/>
    <w:rsid w:val="00370EC4"/>
    <w:rsid w:val="003711E9"/>
    <w:rsid w:val="003763EE"/>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5FD5"/>
    <w:rsid w:val="003A0AF4"/>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652"/>
    <w:rsid w:val="003B67D3"/>
    <w:rsid w:val="003B79B6"/>
    <w:rsid w:val="003C34F0"/>
    <w:rsid w:val="003C3E08"/>
    <w:rsid w:val="003C4334"/>
    <w:rsid w:val="003C7A07"/>
    <w:rsid w:val="003D1AA0"/>
    <w:rsid w:val="003D402B"/>
    <w:rsid w:val="003E3F38"/>
    <w:rsid w:val="003F04A7"/>
    <w:rsid w:val="003F3E2B"/>
    <w:rsid w:val="003F5D59"/>
    <w:rsid w:val="003F7BFB"/>
    <w:rsid w:val="00401F0A"/>
    <w:rsid w:val="004045AB"/>
    <w:rsid w:val="00404713"/>
    <w:rsid w:val="00405A85"/>
    <w:rsid w:val="00412590"/>
    <w:rsid w:val="00412772"/>
    <w:rsid w:val="004132D7"/>
    <w:rsid w:val="00414939"/>
    <w:rsid w:val="004156DD"/>
    <w:rsid w:val="00416877"/>
    <w:rsid w:val="00416C24"/>
    <w:rsid w:val="004176FF"/>
    <w:rsid w:val="00421608"/>
    <w:rsid w:val="00424F43"/>
    <w:rsid w:val="00424FA7"/>
    <w:rsid w:val="004255B8"/>
    <w:rsid w:val="004257BB"/>
    <w:rsid w:val="00426580"/>
    <w:rsid w:val="004276F1"/>
    <w:rsid w:val="00432110"/>
    <w:rsid w:val="004325EA"/>
    <w:rsid w:val="00435652"/>
    <w:rsid w:val="00436194"/>
    <w:rsid w:val="00436F01"/>
    <w:rsid w:val="004426C0"/>
    <w:rsid w:val="00442B47"/>
    <w:rsid w:val="00443FF9"/>
    <w:rsid w:val="004448B6"/>
    <w:rsid w:val="00445FF7"/>
    <w:rsid w:val="004478B9"/>
    <w:rsid w:val="0044796D"/>
    <w:rsid w:val="0045159A"/>
    <w:rsid w:val="00453341"/>
    <w:rsid w:val="004567B7"/>
    <w:rsid w:val="00456C70"/>
    <w:rsid w:val="00460FCA"/>
    <w:rsid w:val="00461210"/>
    <w:rsid w:val="00461E37"/>
    <w:rsid w:val="00462C74"/>
    <w:rsid w:val="004632B6"/>
    <w:rsid w:val="00463B13"/>
    <w:rsid w:val="00465774"/>
    <w:rsid w:val="00466292"/>
    <w:rsid w:val="0046688F"/>
    <w:rsid w:val="004701AA"/>
    <w:rsid w:val="00471BBF"/>
    <w:rsid w:val="00472079"/>
    <w:rsid w:val="00473D37"/>
    <w:rsid w:val="004823FD"/>
    <w:rsid w:val="00482B94"/>
    <w:rsid w:val="00483261"/>
    <w:rsid w:val="0049025E"/>
    <w:rsid w:val="00492033"/>
    <w:rsid w:val="00493239"/>
    <w:rsid w:val="00493C49"/>
    <w:rsid w:val="0049610B"/>
    <w:rsid w:val="00496877"/>
    <w:rsid w:val="004A1198"/>
    <w:rsid w:val="004A3877"/>
    <w:rsid w:val="004A4BC3"/>
    <w:rsid w:val="004B1085"/>
    <w:rsid w:val="004B1C19"/>
    <w:rsid w:val="004B47C7"/>
    <w:rsid w:val="004B529D"/>
    <w:rsid w:val="004B6209"/>
    <w:rsid w:val="004B72A6"/>
    <w:rsid w:val="004B74FF"/>
    <w:rsid w:val="004C1F03"/>
    <w:rsid w:val="004C3A83"/>
    <w:rsid w:val="004C442C"/>
    <w:rsid w:val="004C5836"/>
    <w:rsid w:val="004C7072"/>
    <w:rsid w:val="004C795A"/>
    <w:rsid w:val="004D26FF"/>
    <w:rsid w:val="004D2744"/>
    <w:rsid w:val="004D28E9"/>
    <w:rsid w:val="004D4B3E"/>
    <w:rsid w:val="004D59D2"/>
    <w:rsid w:val="004D5D47"/>
    <w:rsid w:val="004D5F33"/>
    <w:rsid w:val="004D6321"/>
    <w:rsid w:val="004D650C"/>
    <w:rsid w:val="004E1876"/>
    <w:rsid w:val="004E2203"/>
    <w:rsid w:val="004E255D"/>
    <w:rsid w:val="004E272B"/>
    <w:rsid w:val="004E5095"/>
    <w:rsid w:val="004E52D3"/>
    <w:rsid w:val="004E645E"/>
    <w:rsid w:val="004F0DB4"/>
    <w:rsid w:val="004F184E"/>
    <w:rsid w:val="004F1F16"/>
    <w:rsid w:val="004F43EA"/>
    <w:rsid w:val="004F5835"/>
    <w:rsid w:val="004F5E98"/>
    <w:rsid w:val="004F5E9D"/>
    <w:rsid w:val="004F6216"/>
    <w:rsid w:val="004F75CE"/>
    <w:rsid w:val="00500411"/>
    <w:rsid w:val="00500684"/>
    <w:rsid w:val="00501CBA"/>
    <w:rsid w:val="005021E2"/>
    <w:rsid w:val="00502A5B"/>
    <w:rsid w:val="005041F9"/>
    <w:rsid w:val="00506692"/>
    <w:rsid w:val="00507DC3"/>
    <w:rsid w:val="00510949"/>
    <w:rsid w:val="00511079"/>
    <w:rsid w:val="00512D17"/>
    <w:rsid w:val="00512F1A"/>
    <w:rsid w:val="0051423C"/>
    <w:rsid w:val="0051660E"/>
    <w:rsid w:val="00516D12"/>
    <w:rsid w:val="00516FD9"/>
    <w:rsid w:val="00522140"/>
    <w:rsid w:val="00524A86"/>
    <w:rsid w:val="00525288"/>
    <w:rsid w:val="005256FD"/>
    <w:rsid w:val="00527241"/>
    <w:rsid w:val="00527E36"/>
    <w:rsid w:val="00532ADE"/>
    <w:rsid w:val="0053421D"/>
    <w:rsid w:val="00534394"/>
    <w:rsid w:val="00536B4D"/>
    <w:rsid w:val="00537228"/>
    <w:rsid w:val="0053755A"/>
    <w:rsid w:val="005414C3"/>
    <w:rsid w:val="00541E64"/>
    <w:rsid w:val="00542663"/>
    <w:rsid w:val="00543BFF"/>
    <w:rsid w:val="00543FA4"/>
    <w:rsid w:val="005446FB"/>
    <w:rsid w:val="00544740"/>
    <w:rsid w:val="00545402"/>
    <w:rsid w:val="005475D7"/>
    <w:rsid w:val="0054774B"/>
    <w:rsid w:val="00547A84"/>
    <w:rsid w:val="00547CBD"/>
    <w:rsid w:val="00551303"/>
    <w:rsid w:val="0055140D"/>
    <w:rsid w:val="0055195C"/>
    <w:rsid w:val="00551BDD"/>
    <w:rsid w:val="00552A89"/>
    <w:rsid w:val="00553448"/>
    <w:rsid w:val="00554376"/>
    <w:rsid w:val="00554F49"/>
    <w:rsid w:val="005619C5"/>
    <w:rsid w:val="00565157"/>
    <w:rsid w:val="00565408"/>
    <w:rsid w:val="00565C99"/>
    <w:rsid w:val="00566874"/>
    <w:rsid w:val="00570C33"/>
    <w:rsid w:val="00571734"/>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09E1"/>
    <w:rsid w:val="005A1C50"/>
    <w:rsid w:val="005A2224"/>
    <w:rsid w:val="005A4821"/>
    <w:rsid w:val="005A510C"/>
    <w:rsid w:val="005A58FF"/>
    <w:rsid w:val="005B2725"/>
    <w:rsid w:val="005B2D18"/>
    <w:rsid w:val="005B2E40"/>
    <w:rsid w:val="005B324E"/>
    <w:rsid w:val="005B361D"/>
    <w:rsid w:val="005B5498"/>
    <w:rsid w:val="005B79A4"/>
    <w:rsid w:val="005C005D"/>
    <w:rsid w:val="005C50BD"/>
    <w:rsid w:val="005D08B6"/>
    <w:rsid w:val="005D26C8"/>
    <w:rsid w:val="005D3076"/>
    <w:rsid w:val="005D3842"/>
    <w:rsid w:val="005D4A1F"/>
    <w:rsid w:val="005D4DCE"/>
    <w:rsid w:val="005D6AFC"/>
    <w:rsid w:val="005D712D"/>
    <w:rsid w:val="005D7912"/>
    <w:rsid w:val="005F0E4E"/>
    <w:rsid w:val="005F1597"/>
    <w:rsid w:val="005F1CB3"/>
    <w:rsid w:val="005F3814"/>
    <w:rsid w:val="005F3E36"/>
    <w:rsid w:val="005F6DA0"/>
    <w:rsid w:val="00600509"/>
    <w:rsid w:val="00601BD4"/>
    <w:rsid w:val="006023CA"/>
    <w:rsid w:val="00605E70"/>
    <w:rsid w:val="006061E8"/>
    <w:rsid w:val="00607973"/>
    <w:rsid w:val="0061018E"/>
    <w:rsid w:val="006106A7"/>
    <w:rsid w:val="006122BE"/>
    <w:rsid w:val="00613531"/>
    <w:rsid w:val="00613DBF"/>
    <w:rsid w:val="00614955"/>
    <w:rsid w:val="00614CD1"/>
    <w:rsid w:val="00616FAD"/>
    <w:rsid w:val="0062202B"/>
    <w:rsid w:val="006240A0"/>
    <w:rsid w:val="00624F22"/>
    <w:rsid w:val="00625597"/>
    <w:rsid w:val="006258FF"/>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D60"/>
    <w:rsid w:val="006466FB"/>
    <w:rsid w:val="00647DC6"/>
    <w:rsid w:val="006503A0"/>
    <w:rsid w:val="00652FFF"/>
    <w:rsid w:val="00653F38"/>
    <w:rsid w:val="006557D9"/>
    <w:rsid w:val="0065755B"/>
    <w:rsid w:val="006607D5"/>
    <w:rsid w:val="00661412"/>
    <w:rsid w:val="006625AC"/>
    <w:rsid w:val="006651FC"/>
    <w:rsid w:val="00666086"/>
    <w:rsid w:val="0067017C"/>
    <w:rsid w:val="00670DDA"/>
    <w:rsid w:val="006734F6"/>
    <w:rsid w:val="0067513C"/>
    <w:rsid w:val="006758CA"/>
    <w:rsid w:val="00675AEB"/>
    <w:rsid w:val="00677925"/>
    <w:rsid w:val="00684CA7"/>
    <w:rsid w:val="00687270"/>
    <w:rsid w:val="006907DB"/>
    <w:rsid w:val="00690E9F"/>
    <w:rsid w:val="006916D3"/>
    <w:rsid w:val="00691E2A"/>
    <w:rsid w:val="00694263"/>
    <w:rsid w:val="00695CA3"/>
    <w:rsid w:val="006975A7"/>
    <w:rsid w:val="006A0DF4"/>
    <w:rsid w:val="006A2E3E"/>
    <w:rsid w:val="006A72E3"/>
    <w:rsid w:val="006A7FFB"/>
    <w:rsid w:val="006B05A2"/>
    <w:rsid w:val="006B1B29"/>
    <w:rsid w:val="006B3459"/>
    <w:rsid w:val="006B3E57"/>
    <w:rsid w:val="006B55D5"/>
    <w:rsid w:val="006B57D3"/>
    <w:rsid w:val="006B5A05"/>
    <w:rsid w:val="006B6977"/>
    <w:rsid w:val="006B70F3"/>
    <w:rsid w:val="006B7BEA"/>
    <w:rsid w:val="006C0217"/>
    <w:rsid w:val="006C0854"/>
    <w:rsid w:val="006C0925"/>
    <w:rsid w:val="006C58AB"/>
    <w:rsid w:val="006C652E"/>
    <w:rsid w:val="006C7D48"/>
    <w:rsid w:val="006D03E4"/>
    <w:rsid w:val="006D0555"/>
    <w:rsid w:val="006D1DC1"/>
    <w:rsid w:val="006D27D0"/>
    <w:rsid w:val="006D2CF9"/>
    <w:rsid w:val="006D53F1"/>
    <w:rsid w:val="006D62E3"/>
    <w:rsid w:val="006D63B9"/>
    <w:rsid w:val="006E0BDC"/>
    <w:rsid w:val="006E118C"/>
    <w:rsid w:val="006E13D1"/>
    <w:rsid w:val="006E14F8"/>
    <w:rsid w:val="006E1A16"/>
    <w:rsid w:val="006E3428"/>
    <w:rsid w:val="006E3DBE"/>
    <w:rsid w:val="006E6493"/>
    <w:rsid w:val="006E6BA3"/>
    <w:rsid w:val="006F039B"/>
    <w:rsid w:val="006F123E"/>
    <w:rsid w:val="006F2D22"/>
    <w:rsid w:val="006F2DF6"/>
    <w:rsid w:val="006F3589"/>
    <w:rsid w:val="006F3FF9"/>
    <w:rsid w:val="006F71F7"/>
    <w:rsid w:val="007013CA"/>
    <w:rsid w:val="00702EB1"/>
    <w:rsid w:val="0070320C"/>
    <w:rsid w:val="00705D44"/>
    <w:rsid w:val="007060E9"/>
    <w:rsid w:val="0070645E"/>
    <w:rsid w:val="00707A3A"/>
    <w:rsid w:val="00711E13"/>
    <w:rsid w:val="00712055"/>
    <w:rsid w:val="00712EDA"/>
    <w:rsid w:val="00713416"/>
    <w:rsid w:val="007147EB"/>
    <w:rsid w:val="007162D8"/>
    <w:rsid w:val="00716ACE"/>
    <w:rsid w:val="0071705B"/>
    <w:rsid w:val="0072162C"/>
    <w:rsid w:val="0072313E"/>
    <w:rsid w:val="007244E2"/>
    <w:rsid w:val="007249DE"/>
    <w:rsid w:val="007258C7"/>
    <w:rsid w:val="0072676B"/>
    <w:rsid w:val="00726962"/>
    <w:rsid w:val="007344CC"/>
    <w:rsid w:val="00735506"/>
    <w:rsid w:val="00736EEB"/>
    <w:rsid w:val="007375A2"/>
    <w:rsid w:val="00745788"/>
    <w:rsid w:val="0075348F"/>
    <w:rsid w:val="00754C7C"/>
    <w:rsid w:val="00756832"/>
    <w:rsid w:val="00757C81"/>
    <w:rsid w:val="007613F5"/>
    <w:rsid w:val="00762C28"/>
    <w:rsid w:val="007633C9"/>
    <w:rsid w:val="0076662D"/>
    <w:rsid w:val="00766D9F"/>
    <w:rsid w:val="0076783D"/>
    <w:rsid w:val="0077237F"/>
    <w:rsid w:val="0077548E"/>
    <w:rsid w:val="0077597C"/>
    <w:rsid w:val="00777498"/>
    <w:rsid w:val="00777B09"/>
    <w:rsid w:val="007805A8"/>
    <w:rsid w:val="00781D56"/>
    <w:rsid w:val="0078284B"/>
    <w:rsid w:val="0078369B"/>
    <w:rsid w:val="00783B37"/>
    <w:rsid w:val="0078457B"/>
    <w:rsid w:val="00787051"/>
    <w:rsid w:val="00790536"/>
    <w:rsid w:val="00790754"/>
    <w:rsid w:val="007909D7"/>
    <w:rsid w:val="0079129A"/>
    <w:rsid w:val="007925CC"/>
    <w:rsid w:val="00795133"/>
    <w:rsid w:val="00795A7B"/>
    <w:rsid w:val="0079602D"/>
    <w:rsid w:val="007A2812"/>
    <w:rsid w:val="007A3F50"/>
    <w:rsid w:val="007A5691"/>
    <w:rsid w:val="007A59B4"/>
    <w:rsid w:val="007A5EB3"/>
    <w:rsid w:val="007A79C5"/>
    <w:rsid w:val="007A7CDC"/>
    <w:rsid w:val="007B0FAA"/>
    <w:rsid w:val="007B1256"/>
    <w:rsid w:val="007B1CF7"/>
    <w:rsid w:val="007B223D"/>
    <w:rsid w:val="007B2431"/>
    <w:rsid w:val="007B4A5E"/>
    <w:rsid w:val="007B7496"/>
    <w:rsid w:val="007C2739"/>
    <w:rsid w:val="007C2ED0"/>
    <w:rsid w:val="007C6A7E"/>
    <w:rsid w:val="007C7DF2"/>
    <w:rsid w:val="007D06CB"/>
    <w:rsid w:val="007D0C44"/>
    <w:rsid w:val="007D4357"/>
    <w:rsid w:val="007D67EF"/>
    <w:rsid w:val="007D6E2E"/>
    <w:rsid w:val="007D7A91"/>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743E"/>
    <w:rsid w:val="008103D8"/>
    <w:rsid w:val="00810ECE"/>
    <w:rsid w:val="00812F38"/>
    <w:rsid w:val="00814452"/>
    <w:rsid w:val="008201F6"/>
    <w:rsid w:val="00821698"/>
    <w:rsid w:val="008230A4"/>
    <w:rsid w:val="00823761"/>
    <w:rsid w:val="00823FBC"/>
    <w:rsid w:val="00824859"/>
    <w:rsid w:val="00825B79"/>
    <w:rsid w:val="008261DB"/>
    <w:rsid w:val="00826DD9"/>
    <w:rsid w:val="008278B6"/>
    <w:rsid w:val="0083170B"/>
    <w:rsid w:val="00832473"/>
    <w:rsid w:val="008344AB"/>
    <w:rsid w:val="00834974"/>
    <w:rsid w:val="00836CBE"/>
    <w:rsid w:val="00837C36"/>
    <w:rsid w:val="00837D64"/>
    <w:rsid w:val="0084126B"/>
    <w:rsid w:val="00842100"/>
    <w:rsid w:val="00842E31"/>
    <w:rsid w:val="008466E2"/>
    <w:rsid w:val="00847AD5"/>
    <w:rsid w:val="00847CC3"/>
    <w:rsid w:val="00847D6C"/>
    <w:rsid w:val="00850895"/>
    <w:rsid w:val="00851964"/>
    <w:rsid w:val="008519EA"/>
    <w:rsid w:val="00855CBE"/>
    <w:rsid w:val="00856B11"/>
    <w:rsid w:val="008602FD"/>
    <w:rsid w:val="008620E7"/>
    <w:rsid w:val="008632B9"/>
    <w:rsid w:val="0086453E"/>
    <w:rsid w:val="008658E2"/>
    <w:rsid w:val="0086731A"/>
    <w:rsid w:val="008674BC"/>
    <w:rsid w:val="00867BDE"/>
    <w:rsid w:val="00870172"/>
    <w:rsid w:val="008714D5"/>
    <w:rsid w:val="008743F3"/>
    <w:rsid w:val="0087444A"/>
    <w:rsid w:val="00875139"/>
    <w:rsid w:val="00875410"/>
    <w:rsid w:val="008758AD"/>
    <w:rsid w:val="00875E34"/>
    <w:rsid w:val="00880B0D"/>
    <w:rsid w:val="00881EE5"/>
    <w:rsid w:val="00881EEF"/>
    <w:rsid w:val="00882FDA"/>
    <w:rsid w:val="008836B8"/>
    <w:rsid w:val="00883DD0"/>
    <w:rsid w:val="00883F3B"/>
    <w:rsid w:val="0088468E"/>
    <w:rsid w:val="008946A2"/>
    <w:rsid w:val="0089558A"/>
    <w:rsid w:val="0089561E"/>
    <w:rsid w:val="008964CF"/>
    <w:rsid w:val="008976FE"/>
    <w:rsid w:val="008A36E4"/>
    <w:rsid w:val="008A38EE"/>
    <w:rsid w:val="008A4DD2"/>
    <w:rsid w:val="008B1D66"/>
    <w:rsid w:val="008B4235"/>
    <w:rsid w:val="008B5290"/>
    <w:rsid w:val="008B556B"/>
    <w:rsid w:val="008B6D07"/>
    <w:rsid w:val="008C375E"/>
    <w:rsid w:val="008D0726"/>
    <w:rsid w:val="008D0BC4"/>
    <w:rsid w:val="008D325B"/>
    <w:rsid w:val="008E0F52"/>
    <w:rsid w:val="008E13F3"/>
    <w:rsid w:val="008E1A57"/>
    <w:rsid w:val="008E26FA"/>
    <w:rsid w:val="008E54BE"/>
    <w:rsid w:val="008E5FF1"/>
    <w:rsid w:val="008F0360"/>
    <w:rsid w:val="008F0A7D"/>
    <w:rsid w:val="008F0EB6"/>
    <w:rsid w:val="008F3C43"/>
    <w:rsid w:val="008F4F4E"/>
    <w:rsid w:val="008F5111"/>
    <w:rsid w:val="008F6514"/>
    <w:rsid w:val="008F7DEF"/>
    <w:rsid w:val="0090140C"/>
    <w:rsid w:val="00904636"/>
    <w:rsid w:val="009068FB"/>
    <w:rsid w:val="0091115F"/>
    <w:rsid w:val="009118C1"/>
    <w:rsid w:val="00913EBF"/>
    <w:rsid w:val="0091466E"/>
    <w:rsid w:val="009159A4"/>
    <w:rsid w:val="00915B81"/>
    <w:rsid w:val="009165F6"/>
    <w:rsid w:val="00922B26"/>
    <w:rsid w:val="009239C1"/>
    <w:rsid w:val="00927DF3"/>
    <w:rsid w:val="00927E04"/>
    <w:rsid w:val="00930631"/>
    <w:rsid w:val="00930C42"/>
    <w:rsid w:val="0093225D"/>
    <w:rsid w:val="00936767"/>
    <w:rsid w:val="00937AC7"/>
    <w:rsid w:val="009424A0"/>
    <w:rsid w:val="00942C4D"/>
    <w:rsid w:val="009437A1"/>
    <w:rsid w:val="00950D5F"/>
    <w:rsid w:val="009520DC"/>
    <w:rsid w:val="00953410"/>
    <w:rsid w:val="009542EC"/>
    <w:rsid w:val="0095454D"/>
    <w:rsid w:val="00954B02"/>
    <w:rsid w:val="00954BA3"/>
    <w:rsid w:val="009562A9"/>
    <w:rsid w:val="00956D9D"/>
    <w:rsid w:val="00961386"/>
    <w:rsid w:val="00966093"/>
    <w:rsid w:val="00966EEA"/>
    <w:rsid w:val="009705AA"/>
    <w:rsid w:val="00972090"/>
    <w:rsid w:val="0097546D"/>
    <w:rsid w:val="009769A3"/>
    <w:rsid w:val="009810B9"/>
    <w:rsid w:val="009852DE"/>
    <w:rsid w:val="00985EF7"/>
    <w:rsid w:val="009864B1"/>
    <w:rsid w:val="00986573"/>
    <w:rsid w:val="009907B6"/>
    <w:rsid w:val="00990956"/>
    <w:rsid w:val="009A0E6A"/>
    <w:rsid w:val="009A14F6"/>
    <w:rsid w:val="009A31E9"/>
    <w:rsid w:val="009A33EF"/>
    <w:rsid w:val="009A33F0"/>
    <w:rsid w:val="009A3CE1"/>
    <w:rsid w:val="009A6DC5"/>
    <w:rsid w:val="009B03C1"/>
    <w:rsid w:val="009B5D8E"/>
    <w:rsid w:val="009B5E96"/>
    <w:rsid w:val="009C2563"/>
    <w:rsid w:val="009C2DD2"/>
    <w:rsid w:val="009C3C93"/>
    <w:rsid w:val="009C51D5"/>
    <w:rsid w:val="009C6ACB"/>
    <w:rsid w:val="009D599C"/>
    <w:rsid w:val="009E0236"/>
    <w:rsid w:val="009E2B8E"/>
    <w:rsid w:val="009E2F81"/>
    <w:rsid w:val="009E41D5"/>
    <w:rsid w:val="009E5646"/>
    <w:rsid w:val="009E5943"/>
    <w:rsid w:val="009E5AF5"/>
    <w:rsid w:val="009E5D35"/>
    <w:rsid w:val="009E6EA3"/>
    <w:rsid w:val="009E7407"/>
    <w:rsid w:val="009E7C77"/>
    <w:rsid w:val="009F0712"/>
    <w:rsid w:val="009F3421"/>
    <w:rsid w:val="009F3C53"/>
    <w:rsid w:val="009F5041"/>
    <w:rsid w:val="009F554D"/>
    <w:rsid w:val="009F58FE"/>
    <w:rsid w:val="009F619C"/>
    <w:rsid w:val="009F763A"/>
    <w:rsid w:val="009F7D66"/>
    <w:rsid w:val="00A04123"/>
    <w:rsid w:val="00A0528D"/>
    <w:rsid w:val="00A10031"/>
    <w:rsid w:val="00A107EE"/>
    <w:rsid w:val="00A10A8C"/>
    <w:rsid w:val="00A12FE5"/>
    <w:rsid w:val="00A137EF"/>
    <w:rsid w:val="00A1422A"/>
    <w:rsid w:val="00A14A64"/>
    <w:rsid w:val="00A16294"/>
    <w:rsid w:val="00A211EE"/>
    <w:rsid w:val="00A24488"/>
    <w:rsid w:val="00A250A2"/>
    <w:rsid w:val="00A25F05"/>
    <w:rsid w:val="00A263C6"/>
    <w:rsid w:val="00A2710D"/>
    <w:rsid w:val="00A31965"/>
    <w:rsid w:val="00A31C5B"/>
    <w:rsid w:val="00A31EC9"/>
    <w:rsid w:val="00A32B17"/>
    <w:rsid w:val="00A32E39"/>
    <w:rsid w:val="00A32ED5"/>
    <w:rsid w:val="00A33202"/>
    <w:rsid w:val="00A349E6"/>
    <w:rsid w:val="00A34AB0"/>
    <w:rsid w:val="00A36541"/>
    <w:rsid w:val="00A3677C"/>
    <w:rsid w:val="00A37F67"/>
    <w:rsid w:val="00A407B0"/>
    <w:rsid w:val="00A4171B"/>
    <w:rsid w:val="00A44C23"/>
    <w:rsid w:val="00A4639E"/>
    <w:rsid w:val="00A46A0D"/>
    <w:rsid w:val="00A47BF6"/>
    <w:rsid w:val="00A50888"/>
    <w:rsid w:val="00A52406"/>
    <w:rsid w:val="00A531E0"/>
    <w:rsid w:val="00A539D1"/>
    <w:rsid w:val="00A545A8"/>
    <w:rsid w:val="00A55D30"/>
    <w:rsid w:val="00A56143"/>
    <w:rsid w:val="00A60EDB"/>
    <w:rsid w:val="00A612D1"/>
    <w:rsid w:val="00A63F0A"/>
    <w:rsid w:val="00A64841"/>
    <w:rsid w:val="00A655AE"/>
    <w:rsid w:val="00A67D68"/>
    <w:rsid w:val="00A7242F"/>
    <w:rsid w:val="00A73042"/>
    <w:rsid w:val="00A75E29"/>
    <w:rsid w:val="00A76267"/>
    <w:rsid w:val="00A768B5"/>
    <w:rsid w:val="00A76925"/>
    <w:rsid w:val="00A852D2"/>
    <w:rsid w:val="00A90025"/>
    <w:rsid w:val="00A91294"/>
    <w:rsid w:val="00A91745"/>
    <w:rsid w:val="00A918B2"/>
    <w:rsid w:val="00A91CFC"/>
    <w:rsid w:val="00A938E6"/>
    <w:rsid w:val="00A9564D"/>
    <w:rsid w:val="00A96DCA"/>
    <w:rsid w:val="00AA0AFC"/>
    <w:rsid w:val="00AA1440"/>
    <w:rsid w:val="00AA31B0"/>
    <w:rsid w:val="00AA33A6"/>
    <w:rsid w:val="00AA447E"/>
    <w:rsid w:val="00AA57A4"/>
    <w:rsid w:val="00AA64FD"/>
    <w:rsid w:val="00AA7FA4"/>
    <w:rsid w:val="00AB0E52"/>
    <w:rsid w:val="00AB1FC7"/>
    <w:rsid w:val="00AB261E"/>
    <w:rsid w:val="00AB2697"/>
    <w:rsid w:val="00AB5E9A"/>
    <w:rsid w:val="00AB637A"/>
    <w:rsid w:val="00AB70A4"/>
    <w:rsid w:val="00AC02C1"/>
    <w:rsid w:val="00AC0AB6"/>
    <w:rsid w:val="00AC19A8"/>
    <w:rsid w:val="00AC410B"/>
    <w:rsid w:val="00AC4685"/>
    <w:rsid w:val="00AC4C87"/>
    <w:rsid w:val="00AC6C19"/>
    <w:rsid w:val="00AC6DBB"/>
    <w:rsid w:val="00AD2863"/>
    <w:rsid w:val="00AD3CAD"/>
    <w:rsid w:val="00AD5137"/>
    <w:rsid w:val="00AD77EF"/>
    <w:rsid w:val="00AE090E"/>
    <w:rsid w:val="00AE1818"/>
    <w:rsid w:val="00AE2F67"/>
    <w:rsid w:val="00AE516B"/>
    <w:rsid w:val="00AE6D20"/>
    <w:rsid w:val="00AE776C"/>
    <w:rsid w:val="00AF1890"/>
    <w:rsid w:val="00AF4B25"/>
    <w:rsid w:val="00AF4FEE"/>
    <w:rsid w:val="00AF5DA9"/>
    <w:rsid w:val="00AF614F"/>
    <w:rsid w:val="00AF7142"/>
    <w:rsid w:val="00B00290"/>
    <w:rsid w:val="00B010CF"/>
    <w:rsid w:val="00B0254E"/>
    <w:rsid w:val="00B026C5"/>
    <w:rsid w:val="00B02D45"/>
    <w:rsid w:val="00B04B60"/>
    <w:rsid w:val="00B04F1F"/>
    <w:rsid w:val="00B06761"/>
    <w:rsid w:val="00B109C2"/>
    <w:rsid w:val="00B13051"/>
    <w:rsid w:val="00B148C6"/>
    <w:rsid w:val="00B1513F"/>
    <w:rsid w:val="00B217D1"/>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1741"/>
    <w:rsid w:val="00B52186"/>
    <w:rsid w:val="00B5327D"/>
    <w:rsid w:val="00B542F1"/>
    <w:rsid w:val="00B54333"/>
    <w:rsid w:val="00B559CA"/>
    <w:rsid w:val="00B56614"/>
    <w:rsid w:val="00B61B2C"/>
    <w:rsid w:val="00B63337"/>
    <w:rsid w:val="00B63702"/>
    <w:rsid w:val="00B645CE"/>
    <w:rsid w:val="00B669BE"/>
    <w:rsid w:val="00B71489"/>
    <w:rsid w:val="00B718AB"/>
    <w:rsid w:val="00B7212A"/>
    <w:rsid w:val="00B7267A"/>
    <w:rsid w:val="00B72960"/>
    <w:rsid w:val="00B729E1"/>
    <w:rsid w:val="00B730A7"/>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240F"/>
    <w:rsid w:val="00BA61A6"/>
    <w:rsid w:val="00BA7D5C"/>
    <w:rsid w:val="00BB3E2B"/>
    <w:rsid w:val="00BB4382"/>
    <w:rsid w:val="00BB6651"/>
    <w:rsid w:val="00BB6ACC"/>
    <w:rsid w:val="00BB7BBD"/>
    <w:rsid w:val="00BC2050"/>
    <w:rsid w:val="00BC3858"/>
    <w:rsid w:val="00BC4427"/>
    <w:rsid w:val="00BC6A39"/>
    <w:rsid w:val="00BC6BBE"/>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F10BC"/>
    <w:rsid w:val="00BF14F5"/>
    <w:rsid w:val="00BF26F6"/>
    <w:rsid w:val="00BF2C4F"/>
    <w:rsid w:val="00BF3BA0"/>
    <w:rsid w:val="00BF3FFF"/>
    <w:rsid w:val="00BF4741"/>
    <w:rsid w:val="00BF4A78"/>
    <w:rsid w:val="00BF631A"/>
    <w:rsid w:val="00BF647C"/>
    <w:rsid w:val="00C039C9"/>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7751"/>
    <w:rsid w:val="00C6571E"/>
    <w:rsid w:val="00C65BD3"/>
    <w:rsid w:val="00C65C5D"/>
    <w:rsid w:val="00C72149"/>
    <w:rsid w:val="00C72289"/>
    <w:rsid w:val="00C73517"/>
    <w:rsid w:val="00C74CA9"/>
    <w:rsid w:val="00C74E21"/>
    <w:rsid w:val="00C7534C"/>
    <w:rsid w:val="00C75B9E"/>
    <w:rsid w:val="00C779F3"/>
    <w:rsid w:val="00C801BE"/>
    <w:rsid w:val="00C81346"/>
    <w:rsid w:val="00C81BED"/>
    <w:rsid w:val="00C82CFB"/>
    <w:rsid w:val="00C82D6B"/>
    <w:rsid w:val="00C82E3E"/>
    <w:rsid w:val="00C83AC3"/>
    <w:rsid w:val="00C8439A"/>
    <w:rsid w:val="00C86255"/>
    <w:rsid w:val="00C87383"/>
    <w:rsid w:val="00C92461"/>
    <w:rsid w:val="00C929B5"/>
    <w:rsid w:val="00C92B57"/>
    <w:rsid w:val="00C931EC"/>
    <w:rsid w:val="00C94CE9"/>
    <w:rsid w:val="00C96F79"/>
    <w:rsid w:val="00CA0309"/>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6F5D"/>
    <w:rsid w:val="00CC06DF"/>
    <w:rsid w:val="00CC2B37"/>
    <w:rsid w:val="00CC32BE"/>
    <w:rsid w:val="00CC3315"/>
    <w:rsid w:val="00CC51E4"/>
    <w:rsid w:val="00CC560E"/>
    <w:rsid w:val="00CC6167"/>
    <w:rsid w:val="00CC7232"/>
    <w:rsid w:val="00CC7FF9"/>
    <w:rsid w:val="00CD0783"/>
    <w:rsid w:val="00CD4710"/>
    <w:rsid w:val="00CD4EDE"/>
    <w:rsid w:val="00CD4F3F"/>
    <w:rsid w:val="00CD54A2"/>
    <w:rsid w:val="00CD599B"/>
    <w:rsid w:val="00CD6980"/>
    <w:rsid w:val="00CD6F53"/>
    <w:rsid w:val="00CE1757"/>
    <w:rsid w:val="00CE4482"/>
    <w:rsid w:val="00CE752A"/>
    <w:rsid w:val="00CF112F"/>
    <w:rsid w:val="00CF1AAE"/>
    <w:rsid w:val="00CF430B"/>
    <w:rsid w:val="00CF5440"/>
    <w:rsid w:val="00CF5C36"/>
    <w:rsid w:val="00CF5D28"/>
    <w:rsid w:val="00CF6046"/>
    <w:rsid w:val="00CF64E1"/>
    <w:rsid w:val="00CF6AEE"/>
    <w:rsid w:val="00D00769"/>
    <w:rsid w:val="00D01830"/>
    <w:rsid w:val="00D02951"/>
    <w:rsid w:val="00D02C40"/>
    <w:rsid w:val="00D058BD"/>
    <w:rsid w:val="00D05E4F"/>
    <w:rsid w:val="00D0622F"/>
    <w:rsid w:val="00D064E8"/>
    <w:rsid w:val="00D06AE8"/>
    <w:rsid w:val="00D06F27"/>
    <w:rsid w:val="00D07F0C"/>
    <w:rsid w:val="00D13049"/>
    <w:rsid w:val="00D13514"/>
    <w:rsid w:val="00D1455A"/>
    <w:rsid w:val="00D15933"/>
    <w:rsid w:val="00D15D5A"/>
    <w:rsid w:val="00D16CEB"/>
    <w:rsid w:val="00D216A7"/>
    <w:rsid w:val="00D21944"/>
    <w:rsid w:val="00D22387"/>
    <w:rsid w:val="00D2251A"/>
    <w:rsid w:val="00D25EA1"/>
    <w:rsid w:val="00D26036"/>
    <w:rsid w:val="00D2689A"/>
    <w:rsid w:val="00D27073"/>
    <w:rsid w:val="00D279CD"/>
    <w:rsid w:val="00D32059"/>
    <w:rsid w:val="00D3626A"/>
    <w:rsid w:val="00D42496"/>
    <w:rsid w:val="00D44018"/>
    <w:rsid w:val="00D440BD"/>
    <w:rsid w:val="00D4537F"/>
    <w:rsid w:val="00D458B4"/>
    <w:rsid w:val="00D4758C"/>
    <w:rsid w:val="00D47A8D"/>
    <w:rsid w:val="00D47C16"/>
    <w:rsid w:val="00D50C12"/>
    <w:rsid w:val="00D50DD9"/>
    <w:rsid w:val="00D51BC1"/>
    <w:rsid w:val="00D62D0A"/>
    <w:rsid w:val="00D62EA4"/>
    <w:rsid w:val="00D6313C"/>
    <w:rsid w:val="00D64472"/>
    <w:rsid w:val="00D67F83"/>
    <w:rsid w:val="00D70B9C"/>
    <w:rsid w:val="00D72111"/>
    <w:rsid w:val="00D74214"/>
    <w:rsid w:val="00D764D3"/>
    <w:rsid w:val="00D77356"/>
    <w:rsid w:val="00D7757D"/>
    <w:rsid w:val="00D8028B"/>
    <w:rsid w:val="00D80EFC"/>
    <w:rsid w:val="00D8375C"/>
    <w:rsid w:val="00D83DD9"/>
    <w:rsid w:val="00D85866"/>
    <w:rsid w:val="00D85CC1"/>
    <w:rsid w:val="00D86B51"/>
    <w:rsid w:val="00D86ED8"/>
    <w:rsid w:val="00D86F68"/>
    <w:rsid w:val="00D874DF"/>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BB8"/>
    <w:rsid w:val="00DB05F5"/>
    <w:rsid w:val="00DB08C6"/>
    <w:rsid w:val="00DB129C"/>
    <w:rsid w:val="00DB1612"/>
    <w:rsid w:val="00DB1971"/>
    <w:rsid w:val="00DB2D57"/>
    <w:rsid w:val="00DB351A"/>
    <w:rsid w:val="00DB3A47"/>
    <w:rsid w:val="00DB64ED"/>
    <w:rsid w:val="00DB7397"/>
    <w:rsid w:val="00DC0971"/>
    <w:rsid w:val="00DC0A03"/>
    <w:rsid w:val="00DC0CBA"/>
    <w:rsid w:val="00DC248C"/>
    <w:rsid w:val="00DC3704"/>
    <w:rsid w:val="00DC417D"/>
    <w:rsid w:val="00DC5B15"/>
    <w:rsid w:val="00DD208B"/>
    <w:rsid w:val="00DD229E"/>
    <w:rsid w:val="00DD2FF4"/>
    <w:rsid w:val="00DD3C41"/>
    <w:rsid w:val="00DD3DFE"/>
    <w:rsid w:val="00DD4418"/>
    <w:rsid w:val="00DD55E0"/>
    <w:rsid w:val="00DD596C"/>
    <w:rsid w:val="00DD603D"/>
    <w:rsid w:val="00DD6E72"/>
    <w:rsid w:val="00DD7809"/>
    <w:rsid w:val="00DE0EA5"/>
    <w:rsid w:val="00DE1FBC"/>
    <w:rsid w:val="00DE3DBB"/>
    <w:rsid w:val="00DE40B2"/>
    <w:rsid w:val="00DE6EC2"/>
    <w:rsid w:val="00DE73DA"/>
    <w:rsid w:val="00DF0F38"/>
    <w:rsid w:val="00DF11BA"/>
    <w:rsid w:val="00DF26A5"/>
    <w:rsid w:val="00DF777C"/>
    <w:rsid w:val="00E02F14"/>
    <w:rsid w:val="00E04778"/>
    <w:rsid w:val="00E04F40"/>
    <w:rsid w:val="00E0576C"/>
    <w:rsid w:val="00E05CAD"/>
    <w:rsid w:val="00E074BE"/>
    <w:rsid w:val="00E142A4"/>
    <w:rsid w:val="00E1576F"/>
    <w:rsid w:val="00E16F43"/>
    <w:rsid w:val="00E212E9"/>
    <w:rsid w:val="00E2647B"/>
    <w:rsid w:val="00E26DB9"/>
    <w:rsid w:val="00E27F1C"/>
    <w:rsid w:val="00E35AFC"/>
    <w:rsid w:val="00E3603A"/>
    <w:rsid w:val="00E36207"/>
    <w:rsid w:val="00E401D2"/>
    <w:rsid w:val="00E4060A"/>
    <w:rsid w:val="00E41430"/>
    <w:rsid w:val="00E44D5C"/>
    <w:rsid w:val="00E45264"/>
    <w:rsid w:val="00E4675F"/>
    <w:rsid w:val="00E47654"/>
    <w:rsid w:val="00E47D63"/>
    <w:rsid w:val="00E5039C"/>
    <w:rsid w:val="00E51205"/>
    <w:rsid w:val="00E51AFB"/>
    <w:rsid w:val="00E53BBD"/>
    <w:rsid w:val="00E556A4"/>
    <w:rsid w:val="00E57016"/>
    <w:rsid w:val="00E61167"/>
    <w:rsid w:val="00E62033"/>
    <w:rsid w:val="00E63979"/>
    <w:rsid w:val="00E66098"/>
    <w:rsid w:val="00E66404"/>
    <w:rsid w:val="00E70842"/>
    <w:rsid w:val="00E723A7"/>
    <w:rsid w:val="00E7338E"/>
    <w:rsid w:val="00E74212"/>
    <w:rsid w:val="00E748A8"/>
    <w:rsid w:val="00E76A94"/>
    <w:rsid w:val="00E76DAC"/>
    <w:rsid w:val="00E76DF3"/>
    <w:rsid w:val="00E7723E"/>
    <w:rsid w:val="00E7737A"/>
    <w:rsid w:val="00E8274D"/>
    <w:rsid w:val="00E835A2"/>
    <w:rsid w:val="00E83F4B"/>
    <w:rsid w:val="00E85307"/>
    <w:rsid w:val="00E85A07"/>
    <w:rsid w:val="00E85C19"/>
    <w:rsid w:val="00E87253"/>
    <w:rsid w:val="00E9121B"/>
    <w:rsid w:val="00E91469"/>
    <w:rsid w:val="00E91DB4"/>
    <w:rsid w:val="00E93A02"/>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E73"/>
    <w:rsid w:val="00ED6A8C"/>
    <w:rsid w:val="00ED6FED"/>
    <w:rsid w:val="00EE0495"/>
    <w:rsid w:val="00EE0752"/>
    <w:rsid w:val="00EE1259"/>
    <w:rsid w:val="00EE1E49"/>
    <w:rsid w:val="00EE675E"/>
    <w:rsid w:val="00EE76A9"/>
    <w:rsid w:val="00EE7C27"/>
    <w:rsid w:val="00EE7D6D"/>
    <w:rsid w:val="00EE7FA7"/>
    <w:rsid w:val="00EF21C3"/>
    <w:rsid w:val="00EF43A6"/>
    <w:rsid w:val="00EF5BFC"/>
    <w:rsid w:val="00EF5FE4"/>
    <w:rsid w:val="00EF69F9"/>
    <w:rsid w:val="00F005C2"/>
    <w:rsid w:val="00F00AB8"/>
    <w:rsid w:val="00F00B1B"/>
    <w:rsid w:val="00F00E78"/>
    <w:rsid w:val="00F0264D"/>
    <w:rsid w:val="00F033C4"/>
    <w:rsid w:val="00F039FF"/>
    <w:rsid w:val="00F0411C"/>
    <w:rsid w:val="00F073BA"/>
    <w:rsid w:val="00F07732"/>
    <w:rsid w:val="00F11E56"/>
    <w:rsid w:val="00F12527"/>
    <w:rsid w:val="00F17E89"/>
    <w:rsid w:val="00F22497"/>
    <w:rsid w:val="00F23E98"/>
    <w:rsid w:val="00F27AF8"/>
    <w:rsid w:val="00F306D6"/>
    <w:rsid w:val="00F326B2"/>
    <w:rsid w:val="00F365A3"/>
    <w:rsid w:val="00F376D3"/>
    <w:rsid w:val="00F45117"/>
    <w:rsid w:val="00F50BD8"/>
    <w:rsid w:val="00F532D2"/>
    <w:rsid w:val="00F532E8"/>
    <w:rsid w:val="00F541DD"/>
    <w:rsid w:val="00F54EAB"/>
    <w:rsid w:val="00F5550D"/>
    <w:rsid w:val="00F57FA2"/>
    <w:rsid w:val="00F60A52"/>
    <w:rsid w:val="00F625CD"/>
    <w:rsid w:val="00F65934"/>
    <w:rsid w:val="00F665FA"/>
    <w:rsid w:val="00F66A34"/>
    <w:rsid w:val="00F719CA"/>
    <w:rsid w:val="00F720ED"/>
    <w:rsid w:val="00F721EF"/>
    <w:rsid w:val="00F722DE"/>
    <w:rsid w:val="00F744C7"/>
    <w:rsid w:val="00F74EB5"/>
    <w:rsid w:val="00F76C9A"/>
    <w:rsid w:val="00F76F31"/>
    <w:rsid w:val="00F80E82"/>
    <w:rsid w:val="00F81C55"/>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442"/>
    <w:rsid w:val="00FB0AA8"/>
    <w:rsid w:val="00FB16F6"/>
    <w:rsid w:val="00FB2056"/>
    <w:rsid w:val="00FB2379"/>
    <w:rsid w:val="00FB27CB"/>
    <w:rsid w:val="00FB451E"/>
    <w:rsid w:val="00FB481A"/>
    <w:rsid w:val="00FB6659"/>
    <w:rsid w:val="00FB68F6"/>
    <w:rsid w:val="00FC1EEE"/>
    <w:rsid w:val="00FC3AEE"/>
    <w:rsid w:val="00FD0289"/>
    <w:rsid w:val="00FD0F8D"/>
    <w:rsid w:val="00FD3FE1"/>
    <w:rsid w:val="00FD40FD"/>
    <w:rsid w:val="00FD69BA"/>
    <w:rsid w:val="00FD6C26"/>
    <w:rsid w:val="00FE000E"/>
    <w:rsid w:val="00FE002E"/>
    <w:rsid w:val="00FE143A"/>
    <w:rsid w:val="00FE3328"/>
    <w:rsid w:val="00FE39EE"/>
    <w:rsid w:val="00FF076B"/>
    <w:rsid w:val="00FF16F2"/>
    <w:rsid w:val="00FF2051"/>
    <w:rsid w:val="00FF2CDC"/>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B679E-47B9-4D56-B475-6773AE1A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TotalTime>
  <Pages>3</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8961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cp:lastModifiedBy>
  <cp:revision>5</cp:revision>
  <cp:lastPrinted>2011-05-02T08:38:00Z</cp:lastPrinted>
  <dcterms:created xsi:type="dcterms:W3CDTF">2013-04-05T11:31:00Z</dcterms:created>
  <dcterms:modified xsi:type="dcterms:W3CDTF">2013-04-05T19:13:00Z</dcterms:modified>
</cp:coreProperties>
</file>