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B743" w14:textId="1CA7E338" w:rsidR="00824A05" w:rsidRPr="00824A05" w:rsidRDefault="00824A05" w:rsidP="00824A0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0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0</w:t>
      </w:r>
      <w:r w:rsidRPr="00824A05">
        <w:rPr>
          <w:rFonts w:ascii="Arial" w:eastAsia="Yu Mincho" w:hAnsi="Arial" w:cs="SimSun"/>
          <w:b/>
          <w:noProof/>
          <w:sz w:val="24"/>
          <w:szCs w:val="24"/>
          <w:lang w:val="en-US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/>
        </w:rPr>
        <w:t>7</w:t>
      </w:r>
    </w:p>
    <w:p w14:paraId="05C06EC5" w14:textId="77777777" w:rsidR="00824A05" w:rsidRPr="00824A05" w:rsidRDefault="00824A05" w:rsidP="00824A0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42661E8F" w14:textId="77777777" w:rsidR="00824A05" w:rsidRPr="00824A05" w:rsidRDefault="00824A05" w:rsidP="00824A0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62AF271E" w14:textId="77777777" w:rsidR="00824A05" w:rsidRPr="00824A05" w:rsidRDefault="00824A05" w:rsidP="00824A0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 w:eastAsia="zh-CN"/>
        </w:rPr>
      </w:pPr>
    </w:p>
    <w:p w14:paraId="3D697C61" w14:textId="6460E9F6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6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6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 w:rsidP="00824A05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 w:rsidP="00824A05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 w:rsidP="00824A05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6FC4939D" w:rsidR="00BA47CD" w:rsidRDefault="00480789" w:rsidP="00824A05">
      <w:pPr>
        <w:widowControl w:val="0"/>
        <w:overflowPunct/>
        <w:autoSpaceDE/>
        <w:autoSpaceDN/>
        <w:adjustRightInd/>
        <w:spacing w:after="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</w:p>
    <w:p w14:paraId="15391845" w14:textId="77777777" w:rsidR="00BA47CD" w:rsidRDefault="00BA47CD" w:rsidP="00824A05">
      <w:pPr>
        <w:widowControl w:val="0"/>
        <w:overflowPunct/>
        <w:autoSpaceDE/>
        <w:autoSpaceDN/>
        <w:adjustRightInd/>
        <w:spacing w:after="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7" w:name="OLE_LINK3"/>
      <w:bookmarkStart w:id="8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7"/>
    <w:bookmarkEnd w:id="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DF422" w14:textId="77777777" w:rsidR="00293975" w:rsidRDefault="00293975">
      <w:pPr>
        <w:spacing w:after="0"/>
      </w:pPr>
      <w:r>
        <w:separator/>
      </w:r>
    </w:p>
  </w:endnote>
  <w:endnote w:type="continuationSeparator" w:id="0">
    <w:p w14:paraId="4A95D96F" w14:textId="77777777" w:rsidR="00293975" w:rsidRDefault="00293975">
      <w:pPr>
        <w:spacing w:after="0"/>
      </w:pPr>
      <w:r>
        <w:continuationSeparator/>
      </w:r>
    </w:p>
  </w:endnote>
  <w:endnote w:type="continuationNotice" w:id="1">
    <w:p w14:paraId="6EB416EB" w14:textId="77777777" w:rsidR="00293975" w:rsidRDefault="002939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56ED" w14:textId="77777777" w:rsidR="00293975" w:rsidRDefault="00293975">
      <w:pPr>
        <w:spacing w:after="0"/>
      </w:pPr>
      <w:r>
        <w:separator/>
      </w:r>
    </w:p>
  </w:footnote>
  <w:footnote w:type="continuationSeparator" w:id="0">
    <w:p w14:paraId="3F6CE434" w14:textId="77777777" w:rsidR="00293975" w:rsidRDefault="00293975">
      <w:pPr>
        <w:spacing w:after="0"/>
      </w:pPr>
      <w:r>
        <w:continuationSeparator/>
      </w:r>
    </w:p>
  </w:footnote>
  <w:footnote w:type="continuationNotice" w:id="1">
    <w:p w14:paraId="4FFB8249" w14:textId="77777777" w:rsidR="00293975" w:rsidRDefault="002939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0514">
    <w:abstractNumId w:val="11"/>
  </w:num>
  <w:num w:numId="2" w16cid:durableId="874315782">
    <w:abstractNumId w:val="1"/>
  </w:num>
  <w:num w:numId="3" w16cid:durableId="140200026">
    <w:abstractNumId w:val="0"/>
  </w:num>
  <w:num w:numId="4" w16cid:durableId="2078672002">
    <w:abstractNumId w:val="12"/>
  </w:num>
  <w:num w:numId="5" w16cid:durableId="1185705175">
    <w:abstractNumId w:val="3"/>
  </w:num>
  <w:num w:numId="6" w16cid:durableId="1962564073">
    <w:abstractNumId w:val="5"/>
  </w:num>
  <w:num w:numId="7" w16cid:durableId="1915897201">
    <w:abstractNumId w:val="8"/>
  </w:num>
  <w:num w:numId="8" w16cid:durableId="519902835">
    <w:abstractNumId w:val="10"/>
  </w:num>
  <w:num w:numId="9" w16cid:durableId="1540708070">
    <w:abstractNumId w:val="6"/>
  </w:num>
  <w:num w:numId="10" w16cid:durableId="1752313464">
    <w:abstractNumId w:val="7"/>
  </w:num>
  <w:num w:numId="11" w16cid:durableId="1961448364">
    <w:abstractNumId w:val="2"/>
  </w:num>
  <w:num w:numId="12" w16cid:durableId="92827902">
    <w:abstractNumId w:val="9"/>
  </w:num>
  <w:num w:numId="13" w16cid:durableId="2070299332">
    <w:abstractNumId w:val="4"/>
  </w:num>
  <w:num w:numId="14" w16cid:durableId="71246400">
    <w:abstractNumId w:val="11"/>
  </w:num>
  <w:num w:numId="15" w16cid:durableId="6322486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3975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4851"/>
    <w:rsid w:val="00805061"/>
    <w:rsid w:val="008063F0"/>
    <w:rsid w:val="00811BA9"/>
    <w:rsid w:val="0081473D"/>
    <w:rsid w:val="00816007"/>
    <w:rsid w:val="00821AD7"/>
    <w:rsid w:val="0082277D"/>
    <w:rsid w:val="00824A05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28B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64255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0B40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v4</cp:lastModifiedBy>
  <cp:revision>2</cp:revision>
  <cp:lastPrinted>1900-12-31T16:00:00Z</cp:lastPrinted>
  <dcterms:created xsi:type="dcterms:W3CDTF">2026-01-22T22:51:00Z</dcterms:created>
  <dcterms:modified xsi:type="dcterms:W3CDTF">2026-01-22T22:51:00Z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