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27BD15" w14:textId="72F36C3E" w:rsidR="00631AD8" w:rsidRPr="009402FA" w:rsidRDefault="00631AD8" w:rsidP="00600FE0">
      <w:pPr>
        <w:pStyle w:val="B3"/>
        <w:spacing w:before="120"/>
        <w:ind w:left="0" w:firstLine="0"/>
        <w:rPr>
          <w:rFonts w:ascii="Arial" w:eastAsiaTheme="minorEastAsia" w:hAnsi="Arial" w:cs="Arial"/>
          <w:b/>
          <w:sz w:val="24"/>
          <w:szCs w:val="24"/>
          <w:lang w:eastAsia="zh-CN"/>
        </w:rPr>
      </w:pPr>
      <w:bookmarkStart w:id="0" w:name="_Hlk154505859"/>
      <w:bookmarkStart w:id="1" w:name="_Hlk210166737"/>
      <w:bookmarkStart w:id="2" w:name="_Ref131412611"/>
      <w:r w:rsidRPr="00600FE0">
        <w:rPr>
          <w:rFonts w:ascii="Arial" w:eastAsia="Malgun Gothic" w:hAnsi="Arial" w:cs="Arial"/>
          <w:b/>
          <w:sz w:val="24"/>
          <w:szCs w:val="24"/>
          <w:lang w:eastAsia="ko-KR"/>
        </w:rPr>
        <w:t xml:space="preserve">3GPP TSG-RAN WG2 Meeting #131bis             </w:t>
      </w:r>
      <w:r w:rsidRPr="00600FE0">
        <w:rPr>
          <w:rFonts w:ascii="Arial" w:eastAsia="Malgun Gothic" w:hAnsi="Arial" w:cs="Arial"/>
          <w:b/>
          <w:sz w:val="24"/>
          <w:szCs w:val="24"/>
          <w:lang w:eastAsia="ko-KR"/>
        </w:rPr>
        <w:tab/>
      </w:r>
      <w:r w:rsidRPr="00600FE0">
        <w:rPr>
          <w:rFonts w:ascii="Arial" w:eastAsia="Malgun Gothic" w:hAnsi="Arial" w:cs="Arial"/>
          <w:b/>
          <w:sz w:val="24"/>
          <w:szCs w:val="24"/>
          <w:lang w:eastAsia="ko-KR"/>
        </w:rPr>
        <w:tab/>
      </w:r>
      <w:r w:rsidRPr="00600FE0">
        <w:rPr>
          <w:rFonts w:ascii="Arial" w:eastAsia="Malgun Gothic" w:hAnsi="Arial" w:cs="Arial"/>
          <w:b/>
          <w:sz w:val="24"/>
          <w:szCs w:val="24"/>
          <w:lang w:eastAsia="ko-KR"/>
        </w:rPr>
        <w:tab/>
        <w:t xml:space="preserve">   </w:t>
      </w:r>
      <w:r w:rsidR="009402FA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 xml:space="preserve">   </w:t>
      </w:r>
      <w:r w:rsidRPr="00600FE0">
        <w:rPr>
          <w:rFonts w:ascii="Arial" w:eastAsia="Malgun Gothic" w:hAnsi="Arial" w:cs="Arial" w:hint="eastAsia"/>
          <w:b/>
          <w:sz w:val="24"/>
          <w:szCs w:val="24"/>
          <w:lang w:eastAsia="ko-KR"/>
        </w:rPr>
        <w:t xml:space="preserve"> </w:t>
      </w:r>
      <w:r w:rsidR="009402FA" w:rsidRPr="00D24996">
        <w:rPr>
          <w:rFonts w:ascii="Arial" w:eastAsia="Malgun Gothic" w:hAnsi="Arial" w:cs="Arial"/>
          <w:b/>
          <w:bCs/>
          <w:sz w:val="24"/>
          <w:szCs w:val="24"/>
          <w:lang w:eastAsia="ko-KR"/>
        </w:rPr>
        <w:t>R2-2507515</w:t>
      </w:r>
    </w:p>
    <w:p w14:paraId="0D2DB542" w14:textId="6B8D93EF" w:rsidR="002E4A5E" w:rsidRDefault="00631AD8" w:rsidP="00631AD8">
      <w:pPr>
        <w:widowControl w:val="0"/>
        <w:tabs>
          <w:tab w:val="right" w:pos="9639"/>
        </w:tabs>
        <w:spacing w:after="0" w:line="360" w:lineRule="auto"/>
        <w:rPr>
          <w:rFonts w:ascii="Arial" w:eastAsiaTheme="minorEastAsia" w:hAnsi="Arial" w:cs="Arial"/>
          <w:b/>
          <w:sz w:val="24"/>
          <w:szCs w:val="24"/>
          <w:lang w:eastAsia="zh-CN"/>
        </w:rPr>
      </w:pPr>
      <w:r w:rsidRPr="00631AD8">
        <w:rPr>
          <w:rFonts w:ascii="Arial" w:eastAsia="Malgun Gothic" w:hAnsi="Arial" w:cs="Arial"/>
          <w:b/>
          <w:sz w:val="24"/>
          <w:szCs w:val="24"/>
          <w:lang w:eastAsia="ko-KR"/>
        </w:rPr>
        <w:t>Prague, Czech Republic, Oct. 13th-17th</w:t>
      </w:r>
    </w:p>
    <w:p w14:paraId="713DED78" w14:textId="77777777" w:rsidR="00631AD8" w:rsidRPr="00631AD8" w:rsidRDefault="00631AD8" w:rsidP="00631AD8">
      <w:pPr>
        <w:widowControl w:val="0"/>
        <w:tabs>
          <w:tab w:val="right" w:pos="9639"/>
        </w:tabs>
        <w:spacing w:after="0" w:line="360" w:lineRule="auto"/>
        <w:rPr>
          <w:rFonts w:ascii="Arial" w:eastAsiaTheme="minorEastAsia" w:hAnsi="Arial" w:cs="Arial"/>
          <w:b/>
          <w:bCs/>
          <w:sz w:val="24"/>
          <w:szCs w:val="24"/>
          <w:lang w:eastAsia="zh-CN"/>
        </w:rPr>
      </w:pPr>
    </w:p>
    <w:p w14:paraId="41C26E9F" w14:textId="77777777" w:rsidR="00631AD8" w:rsidRDefault="00631AD8" w:rsidP="00631AD8">
      <w:pPr>
        <w:widowControl w:val="0"/>
        <w:tabs>
          <w:tab w:val="left" w:pos="1701"/>
          <w:tab w:val="right" w:pos="9923"/>
        </w:tabs>
        <w:spacing w:before="120" w:after="0"/>
        <w:rPr>
          <w:rFonts w:ascii="Calibri" w:hAnsi="Calibri" w:cs="Arial"/>
          <w:b/>
          <w:sz w:val="24"/>
          <w:szCs w:val="24"/>
          <w:lang w:val="de-DE" w:eastAsia="zh-CN"/>
        </w:rPr>
      </w:pPr>
      <w:bookmarkStart w:id="3" w:name="_Hlk209730513"/>
      <w:bookmarkEnd w:id="0"/>
      <w:r>
        <w:rPr>
          <w:rFonts w:ascii="Arial" w:hAnsi="Arial" w:cs="Arial"/>
          <w:b/>
          <w:sz w:val="24"/>
          <w:szCs w:val="24"/>
          <w:lang w:val="de-DE" w:eastAsia="zh-CN"/>
        </w:rPr>
        <w:t>Agenda item:</w:t>
      </w:r>
      <w:r>
        <w:rPr>
          <w:rFonts w:ascii="Arial" w:hAnsi="Arial" w:cs="Arial"/>
          <w:b/>
          <w:sz w:val="24"/>
          <w:szCs w:val="24"/>
          <w:lang w:val="de-DE" w:eastAsia="zh-CN"/>
        </w:rPr>
        <w:tab/>
      </w:r>
      <w:r>
        <w:rPr>
          <w:rFonts w:ascii="Arial" w:hAnsi="Arial" w:cs="Arial" w:hint="eastAsia"/>
          <w:b/>
          <w:sz w:val="24"/>
          <w:szCs w:val="24"/>
          <w:lang w:val="de-DE" w:eastAsia="zh-CN"/>
        </w:rPr>
        <w:t>10</w:t>
      </w:r>
      <w:r>
        <w:rPr>
          <w:rFonts w:ascii="Arial" w:hAnsi="Arial" w:cs="Arial"/>
          <w:b/>
          <w:sz w:val="24"/>
          <w:szCs w:val="24"/>
          <w:lang w:val="de-DE" w:eastAsia="zh-CN"/>
        </w:rPr>
        <w:t>.</w:t>
      </w:r>
      <w:r>
        <w:rPr>
          <w:rFonts w:ascii="Arial" w:hAnsi="Arial" w:cs="Arial" w:hint="eastAsia"/>
          <w:b/>
          <w:sz w:val="24"/>
          <w:szCs w:val="24"/>
          <w:lang w:val="de-DE" w:eastAsia="zh-CN"/>
        </w:rPr>
        <w:t>3</w:t>
      </w:r>
      <w:r>
        <w:rPr>
          <w:rFonts w:ascii="Arial" w:hAnsi="Arial" w:cs="Arial"/>
          <w:b/>
          <w:sz w:val="24"/>
          <w:szCs w:val="24"/>
          <w:lang w:val="de-DE" w:eastAsia="zh-CN"/>
        </w:rPr>
        <w:t>.</w:t>
      </w:r>
      <w:r>
        <w:rPr>
          <w:rFonts w:ascii="Arial" w:hAnsi="Arial" w:cs="Arial" w:hint="eastAsia"/>
          <w:b/>
          <w:sz w:val="24"/>
          <w:szCs w:val="24"/>
          <w:lang w:val="de-DE" w:eastAsia="zh-CN"/>
        </w:rPr>
        <w:t>3</w:t>
      </w:r>
    </w:p>
    <w:p w14:paraId="5B1A9031" w14:textId="77777777" w:rsidR="00631AD8" w:rsidRDefault="00631AD8" w:rsidP="00631AD8">
      <w:pPr>
        <w:widowControl w:val="0"/>
        <w:tabs>
          <w:tab w:val="left" w:pos="1701"/>
          <w:tab w:val="right" w:pos="9923"/>
        </w:tabs>
        <w:spacing w:before="120" w:after="0"/>
        <w:rPr>
          <w:rFonts w:ascii="Calibri" w:hAnsi="Calibri" w:cs="Arial"/>
          <w:b/>
          <w:sz w:val="24"/>
          <w:szCs w:val="24"/>
          <w:lang w:val="de-DE" w:eastAsia="zh-CN"/>
        </w:rPr>
      </w:pPr>
      <w:r>
        <w:rPr>
          <w:rFonts w:ascii="Arial" w:hAnsi="Arial" w:cs="Arial"/>
          <w:b/>
          <w:sz w:val="24"/>
          <w:szCs w:val="24"/>
          <w:lang w:val="de-DE" w:eastAsia="zh-CN"/>
        </w:rPr>
        <w:t>Source:</w:t>
      </w:r>
      <w:r>
        <w:rPr>
          <w:rFonts w:ascii="Arial" w:hAnsi="Arial" w:cs="Arial"/>
          <w:b/>
          <w:sz w:val="24"/>
          <w:szCs w:val="24"/>
          <w:lang w:val="de-DE" w:eastAsia="zh-CN"/>
        </w:rPr>
        <w:tab/>
      </w:r>
      <w:r>
        <w:rPr>
          <w:rFonts w:ascii="Arial" w:hAnsi="Arial" w:cs="Arial" w:hint="eastAsia"/>
          <w:b/>
          <w:sz w:val="24"/>
          <w:szCs w:val="24"/>
          <w:lang w:val="de-DE" w:eastAsia="zh-CN"/>
        </w:rPr>
        <w:t>TCL</w:t>
      </w:r>
    </w:p>
    <w:p w14:paraId="251A9E1D" w14:textId="5E792665" w:rsidR="00631AD8" w:rsidRPr="00997F5C" w:rsidRDefault="00631AD8" w:rsidP="00631AD8">
      <w:pPr>
        <w:widowControl w:val="0"/>
        <w:tabs>
          <w:tab w:val="left" w:pos="1701"/>
          <w:tab w:val="right" w:pos="9923"/>
        </w:tabs>
        <w:spacing w:before="120" w:after="0"/>
        <w:rPr>
          <w:rFonts w:ascii="Calibri" w:hAnsi="Calibri" w:cs="Arial"/>
          <w:b/>
          <w:sz w:val="24"/>
          <w:szCs w:val="24"/>
          <w:lang w:val="en-US" w:eastAsia="zh-CN"/>
        </w:rPr>
      </w:pPr>
      <w:r>
        <w:rPr>
          <w:rFonts w:ascii="Arial" w:hAnsi="Arial" w:cs="Arial"/>
          <w:b/>
          <w:sz w:val="24"/>
          <w:szCs w:val="24"/>
          <w:lang w:val="de-DE" w:eastAsia="zh-CN"/>
        </w:rPr>
        <w:t>Title:</w:t>
      </w:r>
      <w:r>
        <w:rPr>
          <w:rFonts w:ascii="Arial" w:hAnsi="Arial" w:cs="Arial"/>
          <w:b/>
          <w:sz w:val="24"/>
          <w:szCs w:val="24"/>
          <w:lang w:val="de-DE" w:eastAsia="zh-CN"/>
        </w:rPr>
        <w:tab/>
      </w:r>
      <w:r w:rsidR="009402FA" w:rsidRPr="009402FA">
        <w:rPr>
          <w:rFonts w:ascii="Arial" w:hAnsi="Arial" w:cs="Arial"/>
          <w:b/>
          <w:sz w:val="24"/>
          <w:szCs w:val="24"/>
          <w:lang w:val="de-DE" w:eastAsia="zh-CN"/>
        </w:rPr>
        <w:t>Considerations</w:t>
      </w:r>
      <w:r w:rsidR="009402FA" w:rsidRPr="009402FA">
        <w:rPr>
          <w:rFonts w:ascii="Arial" w:hAnsi="Arial" w:cs="Arial" w:hint="eastAsia"/>
          <w:b/>
          <w:sz w:val="24"/>
          <w:szCs w:val="24"/>
          <w:lang w:val="de-DE" w:eastAsia="zh-CN"/>
        </w:rPr>
        <w:t xml:space="preserve"> </w:t>
      </w:r>
      <w:r>
        <w:rPr>
          <w:rFonts w:ascii="Arial" w:hAnsi="Arial" w:cs="Arial" w:hint="eastAsia"/>
          <w:b/>
          <w:sz w:val="24"/>
          <w:szCs w:val="24"/>
          <w:lang w:val="de-DE" w:eastAsia="zh-CN"/>
        </w:rPr>
        <w:t xml:space="preserve">on </w:t>
      </w:r>
      <w:r w:rsidR="009402FA">
        <w:rPr>
          <w:rFonts w:ascii="Arial" w:hAnsi="Arial" w:cs="Arial" w:hint="eastAsia"/>
          <w:b/>
          <w:sz w:val="24"/>
          <w:szCs w:val="24"/>
          <w:lang w:val="de-DE" w:eastAsia="zh-CN"/>
        </w:rPr>
        <w:t xml:space="preserve">6GR </w:t>
      </w:r>
      <w:r>
        <w:rPr>
          <w:rFonts w:ascii="Arial" w:hAnsi="Arial" w:cs="Arial" w:hint="eastAsia"/>
          <w:b/>
          <w:sz w:val="24"/>
          <w:szCs w:val="24"/>
          <w:lang w:val="de-DE" w:eastAsia="zh-CN"/>
        </w:rPr>
        <w:t>general AI/ML framework</w:t>
      </w:r>
    </w:p>
    <w:p w14:paraId="0930911C" w14:textId="77777777" w:rsidR="00631AD8" w:rsidRDefault="00631AD8" w:rsidP="00631AD8">
      <w:pPr>
        <w:widowControl w:val="0"/>
        <w:tabs>
          <w:tab w:val="left" w:pos="1701"/>
          <w:tab w:val="right" w:pos="9923"/>
        </w:tabs>
        <w:spacing w:before="120" w:after="0"/>
        <w:rPr>
          <w:rFonts w:ascii="Calibri" w:hAnsi="Calibri" w:cs="Arial"/>
          <w:b/>
          <w:sz w:val="24"/>
          <w:szCs w:val="24"/>
          <w:lang w:val="de-DE" w:eastAsia="zh-CN"/>
        </w:rPr>
      </w:pPr>
      <w:r>
        <w:rPr>
          <w:rFonts w:ascii="Arial" w:hAnsi="Arial" w:cs="Arial"/>
          <w:b/>
          <w:sz w:val="24"/>
          <w:szCs w:val="24"/>
          <w:lang w:val="de-DE" w:eastAsia="zh-CN"/>
        </w:rPr>
        <w:t>Document for:</w:t>
      </w:r>
      <w:r>
        <w:rPr>
          <w:rFonts w:ascii="Arial" w:hAnsi="Arial" w:cs="Arial"/>
          <w:b/>
          <w:sz w:val="24"/>
          <w:szCs w:val="24"/>
          <w:lang w:val="de-DE" w:eastAsia="zh-CN"/>
        </w:rPr>
        <w:tab/>
        <w:t>Discussion and Decision</w:t>
      </w:r>
    </w:p>
    <w:bookmarkEnd w:id="1"/>
    <w:bookmarkEnd w:id="3"/>
    <w:p w14:paraId="06C487B4" w14:textId="77777777" w:rsidR="002E4A5E" w:rsidRDefault="00000000">
      <w:pPr>
        <w:pStyle w:val="1"/>
        <w:ind w:left="0" w:firstLine="0"/>
      </w:pPr>
      <w:r>
        <w:t>1</w:t>
      </w:r>
      <w:r>
        <w:tab/>
        <w:t>Introduction</w:t>
      </w:r>
      <w:bookmarkEnd w:id="2"/>
    </w:p>
    <w:p w14:paraId="56D7C0C9" w14:textId="77777777" w:rsidR="00BD49DD" w:rsidRPr="00BD49DD" w:rsidRDefault="00BD49DD" w:rsidP="00BD49DD">
      <w:pPr>
        <w:pStyle w:val="a6"/>
        <w:spacing w:before="120"/>
      </w:pPr>
      <w:bookmarkStart w:id="4" w:name="_Hlk209729403"/>
      <w:bookmarkStart w:id="5" w:name="_Hlk209730593"/>
      <w:bookmarkStart w:id="6" w:name="_Ref178064866"/>
      <w:r w:rsidRPr="00BD49DD">
        <w:t>At the RAN Plenary #10</w:t>
      </w:r>
      <w:r w:rsidRPr="00BD49DD">
        <w:rPr>
          <w:rFonts w:hint="eastAsia"/>
        </w:rPr>
        <w:t>8</w:t>
      </w:r>
      <w:r w:rsidRPr="00BD49DD">
        <w:t xml:space="preserve"> meeting, the new </w:t>
      </w:r>
      <w:r w:rsidRPr="00BD49DD">
        <w:rPr>
          <w:rFonts w:hint="eastAsia"/>
        </w:rPr>
        <w:t>S</w:t>
      </w:r>
      <w:r w:rsidRPr="00BD49DD">
        <w:t xml:space="preserve">ID on “New SID: Study on 6G Radio” was </w:t>
      </w:r>
      <w:r w:rsidRPr="00BD49DD">
        <w:rPr>
          <w:rFonts w:hint="eastAsia"/>
        </w:rPr>
        <w:t>approved</w:t>
      </w:r>
      <w:r w:rsidRPr="00BD49DD">
        <w:t xml:space="preserve"> [1]. One of the main objectives of the study relates to AI/ML for 6GR</w:t>
      </w:r>
      <w:r w:rsidRPr="00BD49DD">
        <w:rPr>
          <w:rFonts w:hint="eastAsia"/>
        </w:rPr>
        <w:t xml:space="preserve"> are as follows.</w:t>
      </w:r>
      <w:bookmarkEnd w:id="4"/>
    </w:p>
    <w:tbl>
      <w:tblPr>
        <w:tblStyle w:val="aff3"/>
        <w:tblW w:w="0" w:type="auto"/>
        <w:tblLook w:val="04A0" w:firstRow="1" w:lastRow="0" w:firstColumn="1" w:lastColumn="0" w:noHBand="0" w:noVBand="1"/>
      </w:tblPr>
      <w:tblGrid>
        <w:gridCol w:w="9628"/>
      </w:tblGrid>
      <w:tr w:rsidR="00BD49DD" w:rsidRPr="008B1CA3" w14:paraId="372A1AD4" w14:textId="77777777">
        <w:tc>
          <w:tcPr>
            <w:tcW w:w="9631" w:type="dxa"/>
          </w:tcPr>
          <w:p w14:paraId="2E0BC3F3" w14:textId="77777777" w:rsidR="00BD49DD" w:rsidRPr="008B1CA3" w:rsidRDefault="00BD49DD">
            <w:pPr>
              <w:spacing w:after="120"/>
              <w:ind w:leftChars="149" w:left="298"/>
              <w:contextualSpacing/>
              <w:rPr>
                <w:color w:val="000000" w:themeColor="text1"/>
                <w:sz w:val="21"/>
                <w:szCs w:val="21"/>
              </w:rPr>
            </w:pPr>
            <w:r w:rsidRPr="008B1CA3">
              <w:rPr>
                <w:rFonts w:eastAsia="宋体" w:hint="eastAsia"/>
                <w:color w:val="000000" w:themeColor="text1"/>
                <w:sz w:val="21"/>
                <w:szCs w:val="21"/>
                <w:lang w:eastAsia="zh-CN"/>
              </w:rPr>
              <w:t xml:space="preserve">(8) </w:t>
            </w:r>
            <w:r w:rsidRPr="00BD49DD">
              <w:rPr>
                <w:color w:val="000000" w:themeColor="text1"/>
                <w:sz w:val="20"/>
                <w:szCs w:val="20"/>
              </w:rPr>
              <w:t>AI/ML for 6GR and Radio Access Network, leveraging 5G AI/ML framework, as appropriate [See TR38.843] [RAN1, RAN2, RAN3, RAN4]</w:t>
            </w:r>
          </w:p>
          <w:p w14:paraId="14690E75" w14:textId="77777777" w:rsidR="00BD49DD" w:rsidRPr="00BD49DD" w:rsidRDefault="00BD49DD" w:rsidP="00BD49DD">
            <w:pPr>
              <w:pStyle w:val="affc"/>
              <w:numPr>
                <w:ilvl w:val="0"/>
                <w:numId w:val="27"/>
              </w:numPr>
              <w:tabs>
                <w:tab w:val="left" w:pos="567"/>
              </w:tabs>
              <w:spacing w:before="120" w:after="120"/>
              <w:contextualSpacing/>
              <w:rPr>
                <w:rFonts w:ascii="Times New Roman" w:hAnsi="Times New Roman"/>
                <w:color w:val="000000" w:themeColor="text1"/>
                <w:sz w:val="20"/>
                <w:szCs w:val="20"/>
                <w:lang w:val="en-US"/>
              </w:rPr>
            </w:pPr>
            <w:r w:rsidRPr="00BD49DD">
              <w:rPr>
                <w:rFonts w:ascii="Times New Roman" w:hAnsi="Times New Roman"/>
                <w:color w:val="000000" w:themeColor="text1"/>
                <w:sz w:val="20"/>
                <w:szCs w:val="20"/>
                <w:lang w:val="en-US"/>
              </w:rPr>
              <w:t xml:space="preserve">Identify Use Case(s) of interest (either existing or new) with compelling trade-off between e.g., performance, complexity, etc… </w:t>
            </w:r>
            <w:r w:rsidRPr="00BD49DD">
              <w:rPr>
                <w:rFonts w:ascii="Times New Roman" w:hAnsi="Times New Roman"/>
                <w:color w:val="000000" w:themeColor="text1"/>
                <w:sz w:val="20"/>
                <w:szCs w:val="20"/>
                <w:lang w:val="en-US"/>
              </w:rPr>
              <w:br/>
              <w:t>Coordinated discussion needs to be ensured with related design areas, where needed (e.g., MIMO, Mobility, etc…)</w:t>
            </w:r>
          </w:p>
          <w:p w14:paraId="1D5C556E" w14:textId="77777777" w:rsidR="00BD49DD" w:rsidRPr="00BD49DD" w:rsidRDefault="00BD49DD">
            <w:pPr>
              <w:spacing w:after="120"/>
              <w:ind w:left="720" w:firstLine="720"/>
              <w:rPr>
                <w:color w:val="000000" w:themeColor="text1"/>
                <w:sz w:val="20"/>
                <w:szCs w:val="20"/>
              </w:rPr>
            </w:pPr>
            <w:r w:rsidRPr="00BD49DD">
              <w:rPr>
                <w:color w:val="000000" w:themeColor="text1"/>
                <w:sz w:val="20"/>
                <w:szCs w:val="20"/>
              </w:rPr>
              <w:t>NOTE: lead WG depends on the use case.</w:t>
            </w:r>
          </w:p>
          <w:p w14:paraId="7A4615E7" w14:textId="77777777" w:rsidR="00BD49DD" w:rsidRPr="00BD49DD" w:rsidRDefault="00BD49DD" w:rsidP="00BD49DD">
            <w:pPr>
              <w:pStyle w:val="affc"/>
              <w:numPr>
                <w:ilvl w:val="0"/>
                <w:numId w:val="27"/>
              </w:numPr>
              <w:tabs>
                <w:tab w:val="left" w:pos="567"/>
              </w:tabs>
              <w:spacing w:before="120" w:after="120"/>
              <w:contextualSpacing/>
              <w:rPr>
                <w:rFonts w:ascii="Times New Roman" w:eastAsia="楷体" w:hAnsi="Times New Roman"/>
                <w:color w:val="000000" w:themeColor="text1"/>
                <w:sz w:val="20"/>
                <w:szCs w:val="20"/>
                <w:highlight w:val="yellow"/>
                <w:lang w:val="en-US"/>
              </w:rPr>
            </w:pPr>
            <w:r w:rsidRPr="00BD49DD">
              <w:rPr>
                <w:rFonts w:ascii="Times New Roman" w:eastAsia="楷体" w:hAnsi="Times New Roman"/>
                <w:color w:val="000000" w:themeColor="text1"/>
                <w:sz w:val="20"/>
                <w:szCs w:val="20"/>
                <w:highlight w:val="yellow"/>
                <w:lang w:val="en-US"/>
              </w:rPr>
              <w:t>AI/ML framework: Extensible AI/ML enablers based on the identified Use Case(s), including</w:t>
            </w:r>
          </w:p>
          <w:p w14:paraId="6DC340EB" w14:textId="77777777" w:rsidR="00BD49DD" w:rsidRPr="00BD49DD" w:rsidRDefault="00BD49DD" w:rsidP="00BD49DD">
            <w:pPr>
              <w:pStyle w:val="affc"/>
              <w:numPr>
                <w:ilvl w:val="1"/>
                <w:numId w:val="28"/>
              </w:numPr>
              <w:spacing w:before="120" w:after="120"/>
              <w:ind w:left="1985" w:hanging="185"/>
              <w:contextualSpacing/>
              <w:rPr>
                <w:rFonts w:ascii="Times New Roman" w:eastAsia="楷体" w:hAnsi="Times New Roman"/>
                <w:color w:val="000000" w:themeColor="text1"/>
                <w:sz w:val="20"/>
                <w:szCs w:val="20"/>
                <w:highlight w:val="yellow"/>
                <w:lang w:val="en-US"/>
              </w:rPr>
            </w:pPr>
            <w:r w:rsidRPr="00BD49DD">
              <w:rPr>
                <w:rFonts w:ascii="Times New Roman" w:eastAsia="楷体" w:hAnsi="Times New Roman"/>
                <w:color w:val="000000" w:themeColor="text1"/>
                <w:sz w:val="20"/>
                <w:szCs w:val="20"/>
                <w:highlight w:val="yellow"/>
                <w:lang w:val="en-US"/>
              </w:rPr>
              <w:t>LCM procedures [RAN</w:t>
            </w:r>
            <w:r w:rsidRPr="00BD49DD">
              <w:rPr>
                <w:rFonts w:ascii="Times New Roman" w:eastAsia="楷体" w:hAnsi="Times New Roman"/>
                <w:color w:val="000000" w:themeColor="text1"/>
                <w:sz w:val="20"/>
                <w:szCs w:val="20"/>
                <w:highlight w:val="yellow"/>
                <w:lang w:val="en-US" w:eastAsia="ja-JP"/>
              </w:rPr>
              <w:t>2</w:t>
            </w:r>
            <w:r w:rsidRPr="00BD49DD">
              <w:rPr>
                <w:rFonts w:ascii="Times New Roman" w:eastAsia="楷体" w:hAnsi="Times New Roman"/>
                <w:color w:val="000000" w:themeColor="text1"/>
                <w:sz w:val="20"/>
                <w:szCs w:val="20"/>
                <w:highlight w:val="yellow"/>
                <w:lang w:val="en-US"/>
              </w:rPr>
              <w:t>, RAN</w:t>
            </w:r>
            <w:r w:rsidRPr="00BD49DD">
              <w:rPr>
                <w:rFonts w:ascii="Times New Roman" w:eastAsia="楷体" w:hAnsi="Times New Roman"/>
                <w:color w:val="000000" w:themeColor="text1"/>
                <w:sz w:val="20"/>
                <w:szCs w:val="20"/>
                <w:highlight w:val="yellow"/>
                <w:lang w:val="en-US" w:eastAsia="ja-JP"/>
              </w:rPr>
              <w:t>1</w:t>
            </w:r>
            <w:r w:rsidRPr="00BD49DD">
              <w:rPr>
                <w:rFonts w:ascii="Times New Roman" w:eastAsia="楷体" w:hAnsi="Times New Roman"/>
                <w:color w:val="000000" w:themeColor="text1"/>
                <w:sz w:val="20"/>
                <w:szCs w:val="20"/>
                <w:highlight w:val="yellow"/>
                <w:lang w:val="en-US"/>
              </w:rPr>
              <w:t>, RAN3, RAN4]</w:t>
            </w:r>
          </w:p>
          <w:p w14:paraId="769E56E7" w14:textId="77777777" w:rsidR="00BD49DD" w:rsidRPr="00BD49DD" w:rsidRDefault="00BD49DD" w:rsidP="00BD49DD">
            <w:pPr>
              <w:pStyle w:val="affc"/>
              <w:numPr>
                <w:ilvl w:val="1"/>
                <w:numId w:val="28"/>
              </w:numPr>
              <w:spacing w:before="120" w:after="120"/>
              <w:ind w:left="1985" w:hanging="185"/>
              <w:contextualSpacing/>
              <w:rPr>
                <w:rFonts w:ascii="Times New Roman" w:eastAsia="楷体" w:hAnsi="Times New Roman"/>
                <w:color w:val="000000" w:themeColor="text1"/>
                <w:sz w:val="20"/>
                <w:szCs w:val="20"/>
                <w:highlight w:val="yellow"/>
                <w:lang w:val="en-US"/>
              </w:rPr>
            </w:pPr>
            <w:r w:rsidRPr="00BD49DD">
              <w:rPr>
                <w:rFonts w:ascii="Times New Roman" w:eastAsia="楷体" w:hAnsi="Times New Roman"/>
                <w:color w:val="000000" w:themeColor="text1"/>
                <w:sz w:val="20"/>
                <w:szCs w:val="20"/>
                <w:highlight w:val="yellow"/>
                <w:lang w:val="en-US"/>
              </w:rPr>
              <w:t>Data collection and data management, in coordination with SA WGs</w:t>
            </w:r>
            <w:r w:rsidRPr="00BD49DD">
              <w:rPr>
                <w:rFonts w:ascii="Times New Roman" w:eastAsia="楷体" w:hAnsi="Times New Roman"/>
                <w:color w:val="000000" w:themeColor="text1"/>
                <w:sz w:val="20"/>
                <w:szCs w:val="20"/>
                <w:highlight w:val="yellow"/>
                <w:lang w:val="en-US" w:eastAsia="ja-JP"/>
              </w:rPr>
              <w:t xml:space="preserve"> </w:t>
            </w:r>
            <w:r w:rsidRPr="00BD49DD">
              <w:rPr>
                <w:rFonts w:ascii="Times New Roman" w:eastAsia="楷体" w:hAnsi="Times New Roman"/>
                <w:color w:val="000000" w:themeColor="text1"/>
                <w:sz w:val="20"/>
                <w:szCs w:val="20"/>
                <w:highlight w:val="yellow"/>
                <w:lang w:val="en-US"/>
              </w:rPr>
              <w:t>[RAN2, RAN3</w:t>
            </w:r>
            <w:r w:rsidRPr="00BD49DD">
              <w:rPr>
                <w:rFonts w:ascii="Times New Roman" w:eastAsia="楷体" w:hAnsi="Times New Roman"/>
                <w:color w:val="000000" w:themeColor="text1"/>
                <w:sz w:val="20"/>
                <w:szCs w:val="20"/>
                <w:highlight w:val="yellow"/>
                <w:lang w:val="en-US" w:eastAsia="ja-JP"/>
              </w:rPr>
              <w:t>, RAN1</w:t>
            </w:r>
            <w:r w:rsidRPr="00BD49DD">
              <w:rPr>
                <w:rFonts w:ascii="Times New Roman" w:eastAsia="楷体" w:hAnsi="Times New Roman"/>
                <w:color w:val="000000" w:themeColor="text1"/>
                <w:sz w:val="20"/>
                <w:szCs w:val="20"/>
                <w:highlight w:val="yellow"/>
                <w:lang w:val="en-US"/>
              </w:rPr>
              <w:t>]</w:t>
            </w:r>
          </w:p>
          <w:p w14:paraId="3378CC89" w14:textId="77777777" w:rsidR="00BD49DD" w:rsidRPr="00BD49DD" w:rsidRDefault="00BD49DD">
            <w:pPr>
              <w:spacing w:after="120"/>
              <w:ind w:leftChars="213" w:left="426"/>
              <w:rPr>
                <w:color w:val="000000" w:themeColor="text1"/>
                <w:sz w:val="20"/>
                <w:szCs w:val="20"/>
              </w:rPr>
            </w:pPr>
            <w:r w:rsidRPr="00BD49DD">
              <w:rPr>
                <w:rFonts w:hint="eastAsia"/>
                <w:color w:val="000000" w:themeColor="text1"/>
                <w:sz w:val="20"/>
                <w:szCs w:val="20"/>
              </w:rPr>
              <w:t xml:space="preserve">Note: NW for AI is assumed to be </w:t>
            </w:r>
            <w:r w:rsidRPr="00BD49DD">
              <w:rPr>
                <w:color w:val="000000" w:themeColor="text1"/>
                <w:sz w:val="20"/>
                <w:szCs w:val="20"/>
              </w:rPr>
              <w:t>covered</w:t>
            </w:r>
            <w:r w:rsidRPr="00BD49DD">
              <w:rPr>
                <w:rFonts w:hint="eastAsia"/>
                <w:color w:val="000000" w:themeColor="text1"/>
                <w:sz w:val="20"/>
                <w:szCs w:val="20"/>
              </w:rPr>
              <w:t xml:space="preserve"> by new </w:t>
            </w:r>
            <w:r w:rsidRPr="00BD49DD">
              <w:rPr>
                <w:color w:val="000000" w:themeColor="text1"/>
                <w:sz w:val="20"/>
                <w:szCs w:val="20"/>
              </w:rPr>
              <w:t>services</w:t>
            </w:r>
          </w:p>
          <w:p w14:paraId="3C4B7DE9" w14:textId="77777777" w:rsidR="00BD49DD" w:rsidRPr="008B1CA3" w:rsidRDefault="00BD49DD">
            <w:pPr>
              <w:spacing w:after="120"/>
              <w:ind w:leftChars="213" w:left="426"/>
              <w:rPr>
                <w:rFonts w:eastAsia="宋体"/>
                <w:color w:val="000000" w:themeColor="text1"/>
                <w:sz w:val="21"/>
                <w:szCs w:val="21"/>
                <w:lang w:eastAsia="zh-CN"/>
              </w:rPr>
            </w:pPr>
            <w:r w:rsidRPr="00BD49DD">
              <w:rPr>
                <w:color w:val="000000" w:themeColor="text1"/>
                <w:sz w:val="20"/>
                <w:szCs w:val="20"/>
              </w:rPr>
              <w:t>6GR and RAN design shall ensure that the 6G System can also operate without AI/ML</w:t>
            </w:r>
          </w:p>
        </w:tc>
      </w:tr>
    </w:tbl>
    <w:p w14:paraId="6553FFEB" w14:textId="434936BC" w:rsidR="00BD49DD" w:rsidRPr="00BD49DD" w:rsidRDefault="00BD49DD" w:rsidP="00BD49DD">
      <w:pPr>
        <w:pStyle w:val="a6"/>
        <w:spacing w:before="120"/>
      </w:pPr>
      <w:r w:rsidRPr="00BD49DD">
        <w:t>In this contribution, we</w:t>
      </w:r>
      <w:r w:rsidRPr="00BD49DD">
        <w:rPr>
          <w:rFonts w:hint="eastAsia"/>
        </w:rPr>
        <w:t xml:space="preserve"> will show our views on general AI/ML framework</w:t>
      </w:r>
      <w:r w:rsidR="00631AD8">
        <w:rPr>
          <w:rFonts w:hint="eastAsia"/>
        </w:rPr>
        <w:t xml:space="preserve"> in 6GR</w:t>
      </w:r>
      <w:r w:rsidRPr="00BD49DD">
        <w:rPr>
          <w:rFonts w:hint="eastAsia"/>
        </w:rPr>
        <w:t>.</w:t>
      </w:r>
    </w:p>
    <w:bookmarkEnd w:id="5"/>
    <w:p w14:paraId="128B3F85" w14:textId="40AF520A" w:rsidR="00BD49DD" w:rsidRDefault="00BD49DD" w:rsidP="00BD49DD">
      <w:pPr>
        <w:pStyle w:val="1"/>
        <w:rPr>
          <w:rFonts w:ascii="Times New Roman" w:hAnsi="Times New Roman"/>
          <w:lang w:val="en-US"/>
        </w:rPr>
      </w:pPr>
      <w:r>
        <w:rPr>
          <w:rFonts w:hint="eastAsia"/>
          <w:lang w:val="en-US" w:eastAsia="zh-CN"/>
        </w:rPr>
        <w:t>2</w:t>
      </w:r>
      <w:r>
        <w:rPr>
          <w:lang w:val="en-US"/>
        </w:rPr>
        <w:t>. Discussion</w:t>
      </w:r>
    </w:p>
    <w:bookmarkEnd w:id="6"/>
    <w:p w14:paraId="2C4985A2" w14:textId="3B785F5D" w:rsidR="002E4A5E" w:rsidRDefault="00000000">
      <w:pPr>
        <w:pStyle w:val="2"/>
        <w:rPr>
          <w:lang w:val="en-US" w:eastAsia="zh-CN"/>
        </w:rPr>
      </w:pPr>
      <w:r>
        <w:t>2.</w:t>
      </w:r>
      <w:r>
        <w:rPr>
          <w:rFonts w:hint="eastAsia"/>
          <w:lang w:eastAsia="zh-CN"/>
        </w:rPr>
        <w:t>1</w:t>
      </w:r>
      <w:r w:rsidR="00BD49DD">
        <w:rPr>
          <w:rFonts w:hint="eastAsia"/>
          <w:lang w:val="en-US" w:eastAsia="zh-CN"/>
        </w:rPr>
        <w:t xml:space="preserve"> </w:t>
      </w:r>
      <w:r w:rsidR="00BD49DD" w:rsidRPr="00997F5C">
        <w:rPr>
          <w:rFonts w:hint="eastAsia"/>
        </w:rPr>
        <w:t>General AI/ML framework</w:t>
      </w:r>
    </w:p>
    <w:p w14:paraId="3A92238F" w14:textId="77777777" w:rsidR="00BD49DD" w:rsidRPr="008B1CA3" w:rsidRDefault="00BD49DD" w:rsidP="00BD49DD">
      <w:pPr>
        <w:pStyle w:val="a6"/>
        <w:spacing w:before="120"/>
      </w:pPr>
      <w:bookmarkStart w:id="7" w:name="OLE_LINK4"/>
      <w:r w:rsidRPr="008B1CA3">
        <w:t xml:space="preserve">In 5G-Advanced, different </w:t>
      </w:r>
      <w:r w:rsidRPr="008B1CA3">
        <w:rPr>
          <w:rFonts w:hint="eastAsia"/>
        </w:rPr>
        <w:t>WGs</w:t>
      </w:r>
      <w:r w:rsidRPr="008B1CA3">
        <w:t xml:space="preserve"> have studied the AI/ML general framework from their respective perspectives.</w:t>
      </w:r>
    </w:p>
    <w:p w14:paraId="136AF114" w14:textId="77777777" w:rsidR="00BD49DD" w:rsidRPr="008B1CA3" w:rsidRDefault="00BD49DD" w:rsidP="00BD49DD">
      <w:pPr>
        <w:pStyle w:val="a6"/>
        <w:spacing w:before="120"/>
      </w:pPr>
      <w:r w:rsidRPr="008B1CA3">
        <w:t>RAN3 has defined a basic functional framework for RAN intelligence, as shown in Figure 1</w:t>
      </w:r>
      <w:r>
        <w:rPr>
          <w:rFonts w:hint="eastAsia"/>
        </w:rPr>
        <w:t>[2]</w:t>
      </w:r>
      <w:r w:rsidRPr="008B1CA3">
        <w:t>. This framework illustrates the data and information flows and consists of four main components: data collection, model training, model inference, and the actor</w:t>
      </w:r>
      <w:r w:rsidRPr="008B1CA3">
        <w:rPr>
          <w:rFonts w:hint="eastAsia"/>
        </w:rPr>
        <w:t>.</w:t>
      </w:r>
    </w:p>
    <w:p w14:paraId="08AF54BA" w14:textId="77777777" w:rsidR="00BD49DD" w:rsidRDefault="00BD49DD" w:rsidP="00BD49DD">
      <w:pPr>
        <w:pStyle w:val="a6"/>
        <w:spacing w:before="120"/>
        <w:jc w:val="center"/>
        <w:rPr>
          <w:bCs/>
          <w:lang w:val="en-US"/>
        </w:rPr>
      </w:pPr>
      <w:r w:rsidRPr="00C01BCA">
        <w:rPr>
          <w:b/>
          <w:noProof/>
          <w:lang w:val="en-US"/>
        </w:rPr>
        <w:lastRenderedPageBreak/>
        <w:drawing>
          <wp:inline distT="0" distB="0" distL="0" distR="0" wp14:anchorId="15FFD284" wp14:editId="123BC0F0">
            <wp:extent cx="3944807" cy="1550618"/>
            <wp:effectExtent l="0" t="0" r="0" b="0"/>
            <wp:docPr id="11598949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4402" cy="1566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52097C" w14:textId="77777777" w:rsidR="00BD49DD" w:rsidRDefault="00BD49DD" w:rsidP="00BD49DD">
      <w:pPr>
        <w:pStyle w:val="a6"/>
        <w:spacing w:before="120"/>
        <w:jc w:val="center"/>
        <w:rPr>
          <w:bCs/>
          <w:lang w:val="en-US"/>
        </w:rPr>
      </w:pPr>
      <w:r w:rsidRPr="008B1CA3">
        <w:rPr>
          <w:bCs/>
          <w:lang w:val="en-US"/>
        </w:rPr>
        <w:t xml:space="preserve">Figure </w:t>
      </w:r>
      <w:r w:rsidRPr="008B1CA3">
        <w:rPr>
          <w:rFonts w:hint="eastAsia"/>
          <w:bCs/>
          <w:lang w:val="en-US"/>
        </w:rPr>
        <w:t>1</w:t>
      </w:r>
      <w:r w:rsidRPr="008B1CA3">
        <w:rPr>
          <w:bCs/>
          <w:lang w:val="en-US"/>
        </w:rPr>
        <w:t>. Functional Framework for RAN Intelligence</w:t>
      </w:r>
    </w:p>
    <w:p w14:paraId="6B42B070" w14:textId="0A974702" w:rsidR="00BD49DD" w:rsidRPr="008B1CA3" w:rsidRDefault="00BD49DD" w:rsidP="00BD49DD">
      <w:pPr>
        <w:pStyle w:val="a6"/>
        <w:spacing w:before="120"/>
      </w:pPr>
      <w:r w:rsidRPr="008B1CA3">
        <w:rPr>
          <w:rFonts w:hint="eastAsia"/>
        </w:rPr>
        <w:t xml:space="preserve">RAN1 </w:t>
      </w:r>
      <w:r w:rsidRPr="008B1CA3">
        <w:t xml:space="preserve">further explored a </w:t>
      </w:r>
      <w:r w:rsidRPr="008B1CA3">
        <w:rPr>
          <w:rFonts w:hint="eastAsia"/>
        </w:rPr>
        <w:t>general</w:t>
      </w:r>
      <w:r w:rsidRPr="008B1CA3">
        <w:t xml:space="preserve"> AI/ML framework for the NR air interface</w:t>
      </w:r>
      <w:r>
        <w:rPr>
          <w:rFonts w:hint="eastAsia"/>
        </w:rPr>
        <w:t xml:space="preserve"> b</w:t>
      </w:r>
      <w:r w:rsidRPr="008B1CA3">
        <w:t>ased on the functional framework defined by RAN3, as illustrated in Figure 2</w:t>
      </w:r>
      <w:r>
        <w:rPr>
          <w:rFonts w:hint="eastAsia"/>
        </w:rPr>
        <w:t>[3]</w:t>
      </w:r>
      <w:r w:rsidRPr="008B1CA3">
        <w:t>. This framework provides technical support for use cases addressed by RAN1 and RAN2, such as CSI feedback enhancement, beam management, positioning accuracy enhancement, CSI compression, and AI</w:t>
      </w:r>
      <w:r w:rsidR="00223C85">
        <w:rPr>
          <w:rFonts w:hint="eastAsia"/>
        </w:rPr>
        <w:t>/</w:t>
      </w:r>
      <w:r>
        <w:rPr>
          <w:rFonts w:hint="eastAsia"/>
        </w:rPr>
        <w:t>ML-based</w:t>
      </w:r>
      <w:r w:rsidRPr="008B1CA3">
        <w:t xml:space="preserve"> mobility.</w:t>
      </w:r>
    </w:p>
    <w:p w14:paraId="7877A315" w14:textId="77777777" w:rsidR="00BD49DD" w:rsidRDefault="00BD49DD" w:rsidP="00BD49DD">
      <w:pPr>
        <w:pStyle w:val="a6"/>
        <w:spacing w:before="120"/>
        <w:jc w:val="center"/>
        <w:rPr>
          <w:lang w:val="en-US"/>
        </w:rPr>
      </w:pPr>
      <w:r w:rsidRPr="000C4926">
        <w:rPr>
          <w:noProof/>
          <w:lang w:val="en-US"/>
        </w:rPr>
        <w:drawing>
          <wp:inline distT="0" distB="0" distL="0" distR="0" wp14:anchorId="19656665" wp14:editId="6215F4CD">
            <wp:extent cx="4185139" cy="1804848"/>
            <wp:effectExtent l="0" t="0" r="6350" b="5080"/>
            <wp:docPr id="57664303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7585" cy="182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85A23" w14:textId="77777777" w:rsidR="00BD49DD" w:rsidRPr="008B1CA3" w:rsidRDefault="00BD49DD" w:rsidP="00BD49DD">
      <w:pPr>
        <w:pStyle w:val="a6"/>
        <w:spacing w:before="120"/>
        <w:jc w:val="center"/>
        <w:rPr>
          <w:szCs w:val="16"/>
        </w:rPr>
      </w:pPr>
      <w:r w:rsidRPr="008B1CA3">
        <w:rPr>
          <w:rFonts w:eastAsia="Batang"/>
          <w:szCs w:val="16"/>
          <w:lang w:eastAsia="en-US"/>
        </w:rPr>
        <w:t xml:space="preserve">Figure </w:t>
      </w:r>
      <w:r w:rsidRPr="008B1CA3">
        <w:rPr>
          <w:rFonts w:eastAsia="Batang" w:hint="eastAsia"/>
          <w:szCs w:val="16"/>
          <w:lang w:eastAsia="en-US"/>
        </w:rPr>
        <w:t>2</w:t>
      </w:r>
      <w:r w:rsidRPr="008B1CA3">
        <w:rPr>
          <w:rFonts w:eastAsia="Batang"/>
          <w:szCs w:val="16"/>
          <w:lang w:eastAsia="en-US"/>
        </w:rPr>
        <w:t>: Functional framework for AI/ML for NR Air Interface</w:t>
      </w:r>
    </w:p>
    <w:p w14:paraId="5B66ADC8" w14:textId="77777777" w:rsidR="00BD49DD" w:rsidRPr="00BD49DD" w:rsidRDefault="00BD49DD" w:rsidP="00BD49DD">
      <w:pPr>
        <w:pStyle w:val="a6"/>
        <w:spacing w:before="120"/>
      </w:pPr>
      <w:r w:rsidRPr="00BD49DD">
        <w:t>SA5 has mainly focused on providing AI/ML management capabilities and services for the 5GS. In particular, it specifies in detail the lifecycle management of ML entities,</w:t>
      </w:r>
      <w:r w:rsidRPr="00BD49DD">
        <w:rPr>
          <w:rFonts w:hint="eastAsia"/>
        </w:rPr>
        <w:t xml:space="preserve"> </w:t>
      </w:r>
      <w:r w:rsidRPr="00BD49DD">
        <w:t xml:space="preserve">is depicted in the </w:t>
      </w:r>
      <w:r w:rsidRPr="00BD49DD">
        <w:rPr>
          <w:rFonts w:hint="eastAsia"/>
        </w:rPr>
        <w:t>F</w:t>
      </w:r>
      <w:r w:rsidRPr="00BD49DD">
        <w:t xml:space="preserve">igure </w:t>
      </w:r>
      <w:r w:rsidRPr="00BD49DD">
        <w:rPr>
          <w:rFonts w:hint="eastAsia"/>
        </w:rPr>
        <w:t>3[4]</w:t>
      </w:r>
      <w:r w:rsidRPr="00BD49DD">
        <w:t>. The workflow involves 3 main phases; the training, deployment and inference phase, including the main operational tasks for each phase.</w:t>
      </w:r>
    </w:p>
    <w:p w14:paraId="0D25ACEC" w14:textId="77777777" w:rsidR="00BD49DD" w:rsidRPr="008B1CA3" w:rsidRDefault="00BD49DD" w:rsidP="00BD49DD">
      <w:pPr>
        <w:pStyle w:val="a6"/>
        <w:spacing w:before="120"/>
        <w:jc w:val="center"/>
        <w:rPr>
          <w:b/>
          <w:lang w:val="en-US"/>
        </w:rPr>
      </w:pPr>
      <w:r w:rsidRPr="008B1CA3">
        <w:rPr>
          <w:b/>
          <w:noProof/>
          <w:lang w:val="en-US"/>
        </w:rPr>
        <w:drawing>
          <wp:inline distT="0" distB="0" distL="0" distR="0" wp14:anchorId="7F5D3A94" wp14:editId="369D455D">
            <wp:extent cx="4861169" cy="1677696"/>
            <wp:effectExtent l="0" t="0" r="0" b="0"/>
            <wp:docPr id="122957164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553" cy="168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79659" w14:textId="77777777" w:rsidR="00BD49DD" w:rsidRPr="008B1CA3" w:rsidRDefault="00BD49DD" w:rsidP="00BD49DD">
      <w:pPr>
        <w:pStyle w:val="a6"/>
        <w:spacing w:before="120"/>
        <w:jc w:val="center"/>
        <w:rPr>
          <w:szCs w:val="16"/>
        </w:rPr>
      </w:pPr>
      <w:r w:rsidRPr="008B1CA3">
        <w:rPr>
          <w:rFonts w:eastAsia="Batang"/>
          <w:szCs w:val="16"/>
          <w:lang w:eastAsia="en-US"/>
        </w:rPr>
        <w:t xml:space="preserve">Figure </w:t>
      </w:r>
      <w:r w:rsidRPr="008B1CA3">
        <w:rPr>
          <w:rFonts w:eastAsia="Batang" w:hint="eastAsia"/>
          <w:szCs w:val="16"/>
          <w:lang w:eastAsia="en-US"/>
        </w:rPr>
        <w:t>3</w:t>
      </w:r>
      <w:r w:rsidRPr="008B1CA3">
        <w:rPr>
          <w:rFonts w:eastAsia="Batang"/>
          <w:szCs w:val="16"/>
          <w:lang w:eastAsia="en-US"/>
        </w:rPr>
        <w:t>: AI/ML operational workflow</w:t>
      </w:r>
    </w:p>
    <w:p w14:paraId="1AC537C0" w14:textId="7AE052D2" w:rsidR="00BD49DD" w:rsidRDefault="00BD49DD" w:rsidP="00BD49DD">
      <w:pPr>
        <w:pStyle w:val="a6"/>
        <w:spacing w:before="120"/>
      </w:pPr>
      <w:r w:rsidRPr="008B1CA3">
        <w:t>Based on the above discussion, it can be observed</w:t>
      </w:r>
      <w:r>
        <w:rPr>
          <w:rFonts w:hint="eastAsia"/>
        </w:rPr>
        <w:t xml:space="preserve"> </w:t>
      </w:r>
      <w:r w:rsidRPr="008B1CA3">
        <w:t xml:space="preserve">that in the 5G-Advanced phase the SA and RAN working groups have independently defined functional frameworks for </w:t>
      </w:r>
      <w:r>
        <w:rPr>
          <w:rFonts w:hint="eastAsia"/>
        </w:rPr>
        <w:t>AI</w:t>
      </w:r>
      <w:r w:rsidR="00223C85">
        <w:rPr>
          <w:rFonts w:hint="eastAsia"/>
        </w:rPr>
        <w:t>/</w:t>
      </w:r>
      <w:r>
        <w:rPr>
          <w:rFonts w:hint="eastAsia"/>
        </w:rPr>
        <w:t xml:space="preserve">ML for </w:t>
      </w:r>
      <w:r w:rsidRPr="008B1CA3">
        <w:t>their respective use cases.</w:t>
      </w:r>
      <w:r>
        <w:rPr>
          <w:rFonts w:hint="eastAsia"/>
        </w:rPr>
        <w:t xml:space="preserve"> </w:t>
      </w:r>
      <w:r w:rsidRPr="008B1CA3">
        <w:t xml:space="preserve">However, </w:t>
      </w:r>
      <w:r>
        <w:rPr>
          <w:rFonts w:hint="eastAsia"/>
        </w:rPr>
        <w:t xml:space="preserve">it will result the </w:t>
      </w:r>
      <w:r w:rsidRPr="008B1CA3">
        <w:t>duplication of work, where the similar issues are repeatedly discussed and specified across multiple WGs</w:t>
      </w:r>
      <w:r>
        <w:rPr>
          <w:rFonts w:hint="eastAsia"/>
        </w:rPr>
        <w:t>. On the other hand, t</w:t>
      </w:r>
      <w:r w:rsidRPr="008B1CA3">
        <w:t>here is a risk of inconsistent terminology and conflicting specifications if overlapping AI/ML functions are defined independently</w:t>
      </w:r>
    </w:p>
    <w:bookmarkEnd w:id="7"/>
    <w:p w14:paraId="5E27C043" w14:textId="59F3E6DE" w:rsidR="00BD49DD" w:rsidRPr="00BD49DD" w:rsidRDefault="00BD49DD">
      <w:pPr>
        <w:pStyle w:val="a6"/>
        <w:spacing w:before="120"/>
        <w:rPr>
          <w:rFonts w:ascii="Arial" w:hAnsi="Arial"/>
          <w:sz w:val="22"/>
          <w:szCs w:val="22"/>
          <w:lang w:val="en-US"/>
        </w:rPr>
      </w:pPr>
      <w:r w:rsidRPr="00570873">
        <w:rPr>
          <w:rFonts w:hint="eastAsia"/>
          <w:szCs w:val="22"/>
          <w:lang w:val="en-US"/>
        </w:rPr>
        <w:t>I</w:t>
      </w:r>
      <w:r w:rsidRPr="00570873">
        <w:rPr>
          <w:szCs w:val="22"/>
          <w:lang w:val="en-US"/>
        </w:rPr>
        <w:t xml:space="preserve">t is observed that several potential issues with the </w:t>
      </w:r>
      <w:r w:rsidRPr="00570873">
        <w:rPr>
          <w:rFonts w:hint="eastAsia"/>
          <w:szCs w:val="22"/>
          <w:lang w:val="en-US"/>
        </w:rPr>
        <w:t>multiple</w:t>
      </w:r>
      <w:r w:rsidRPr="00570873">
        <w:rPr>
          <w:szCs w:val="22"/>
          <w:lang w:val="en-US"/>
        </w:rPr>
        <w:t xml:space="preserve"> AI</w:t>
      </w:r>
      <w:r w:rsidRPr="00570873">
        <w:rPr>
          <w:rFonts w:hint="eastAsia"/>
          <w:szCs w:val="22"/>
          <w:lang w:val="en-US"/>
        </w:rPr>
        <w:t>/ML functional</w:t>
      </w:r>
      <w:r w:rsidRPr="00570873">
        <w:rPr>
          <w:szCs w:val="22"/>
          <w:lang w:val="en-US"/>
        </w:rPr>
        <w:t xml:space="preserve"> framework</w:t>
      </w:r>
      <w:r w:rsidRPr="00570873">
        <w:rPr>
          <w:rFonts w:hint="eastAsia"/>
          <w:szCs w:val="22"/>
          <w:lang w:val="en-US"/>
        </w:rPr>
        <w:t>s</w:t>
      </w:r>
      <w:r w:rsidRPr="00570873">
        <w:rPr>
          <w:szCs w:val="22"/>
          <w:lang w:val="en-US"/>
        </w:rPr>
        <w:t xml:space="preserve">, including functional redundancy, a risk of specification conflicts, and low efficiency in end-to-end collaboration. Considering the development of 6G native AI </w:t>
      </w:r>
      <w:r w:rsidRPr="00570873">
        <w:rPr>
          <w:rFonts w:hint="eastAsia"/>
          <w:szCs w:val="22"/>
          <w:lang w:val="en-US"/>
        </w:rPr>
        <w:t xml:space="preserve">may </w:t>
      </w:r>
      <w:r w:rsidRPr="00570873">
        <w:rPr>
          <w:szCs w:val="22"/>
          <w:lang w:val="en-US"/>
        </w:rPr>
        <w:t>require a</w:t>
      </w:r>
      <w:r w:rsidRPr="00570873">
        <w:rPr>
          <w:rFonts w:hint="eastAsia"/>
          <w:szCs w:val="22"/>
          <w:lang w:val="en-US"/>
        </w:rPr>
        <w:t>n</w:t>
      </w:r>
      <w:r w:rsidRPr="00570873">
        <w:rPr>
          <w:szCs w:val="22"/>
          <w:lang w:val="en-US"/>
        </w:rPr>
        <w:t xml:space="preserve"> efficient underlying architecture, it is proposed that early in the 6G</w:t>
      </w:r>
      <w:r>
        <w:rPr>
          <w:rFonts w:hint="eastAsia"/>
          <w:szCs w:val="22"/>
          <w:lang w:val="en-US"/>
        </w:rPr>
        <w:t>R</w:t>
      </w:r>
      <w:r w:rsidRPr="00570873">
        <w:rPr>
          <w:szCs w:val="22"/>
          <w:lang w:val="en-US"/>
        </w:rPr>
        <w:t xml:space="preserve"> study phase, a</w:t>
      </w:r>
      <w:r w:rsidRPr="00570873">
        <w:rPr>
          <w:rFonts w:hint="eastAsia"/>
          <w:szCs w:val="22"/>
          <w:lang w:val="en-US"/>
        </w:rPr>
        <w:t xml:space="preserve"> </w:t>
      </w:r>
      <w:r w:rsidRPr="00570873">
        <w:rPr>
          <w:sz w:val="22"/>
          <w:szCs w:val="22"/>
          <w:lang w:val="en-US"/>
        </w:rPr>
        <w:lastRenderedPageBreak/>
        <w:t>future-proof</w:t>
      </w:r>
      <w:r w:rsidRPr="00570873">
        <w:rPr>
          <w:szCs w:val="22"/>
          <w:lang w:val="en-US"/>
        </w:rPr>
        <w:t xml:space="preserve"> AI/ML functional framework </w:t>
      </w:r>
      <w:r w:rsidRPr="00570873">
        <w:rPr>
          <w:rFonts w:hint="eastAsia"/>
          <w:szCs w:val="22"/>
          <w:lang w:val="en-US"/>
        </w:rPr>
        <w:t xml:space="preserve">should be </w:t>
      </w:r>
      <w:r w:rsidRPr="00570873">
        <w:rPr>
          <w:szCs w:val="22"/>
          <w:lang w:val="en-US"/>
        </w:rPr>
        <w:t>s</w:t>
      </w:r>
      <w:r w:rsidRPr="00570873">
        <w:rPr>
          <w:rFonts w:hint="eastAsia"/>
          <w:szCs w:val="22"/>
          <w:lang w:val="en-US"/>
        </w:rPr>
        <w:t>upported</w:t>
      </w:r>
      <w:r w:rsidRPr="00570873">
        <w:rPr>
          <w:szCs w:val="22"/>
          <w:lang w:val="en-US"/>
        </w:rPr>
        <w:t xml:space="preserve">, </w:t>
      </w:r>
      <w:r w:rsidRPr="00570873">
        <w:rPr>
          <w:sz w:val="22"/>
          <w:szCs w:val="22"/>
          <w:lang w:val="en-US"/>
        </w:rPr>
        <w:t>using the 5G</w:t>
      </w:r>
      <w:r w:rsidRPr="00570873">
        <w:rPr>
          <w:rFonts w:hint="eastAsia"/>
          <w:sz w:val="22"/>
          <w:szCs w:val="22"/>
          <w:lang w:val="en-US"/>
        </w:rPr>
        <w:t>-A</w:t>
      </w:r>
      <w:r w:rsidRPr="00570873">
        <w:rPr>
          <w:sz w:val="22"/>
          <w:szCs w:val="22"/>
          <w:lang w:val="en-US"/>
        </w:rPr>
        <w:t xml:space="preserve"> AI/ML framework for NR Air Interface as a baseline</w:t>
      </w:r>
      <w:r>
        <w:rPr>
          <w:rFonts w:hint="eastAsia"/>
          <w:szCs w:val="22"/>
          <w:lang w:val="en-US"/>
        </w:rPr>
        <w:t>.</w:t>
      </w:r>
    </w:p>
    <w:p w14:paraId="4A36DD5B" w14:textId="2927616A" w:rsidR="00BD49DD" w:rsidRPr="00BD49DD" w:rsidRDefault="00BD49DD" w:rsidP="00BD49DD">
      <w:pPr>
        <w:pStyle w:val="Observation"/>
        <w:spacing w:before="120"/>
      </w:pPr>
      <w:r w:rsidRPr="00BD49DD">
        <w:t>In 5G-Advanced, RAN and SA have respectively defined their functional frameworks for AI/ML</w:t>
      </w:r>
      <w:r w:rsidRPr="00BD49DD">
        <w:rPr>
          <w:rFonts w:hint="eastAsia"/>
        </w:rPr>
        <w:t>.</w:t>
      </w:r>
    </w:p>
    <w:p w14:paraId="35D6D8B5" w14:textId="2D30F28D" w:rsidR="00BD49DD" w:rsidRPr="00BD49DD" w:rsidRDefault="00BD49DD" w:rsidP="00BD49DD">
      <w:pPr>
        <w:pStyle w:val="Proposal"/>
        <w:spacing w:before="120"/>
      </w:pPr>
      <w:r w:rsidRPr="00BD49DD">
        <w:t>6G</w:t>
      </w:r>
      <w:r w:rsidRPr="00BD49DD">
        <w:rPr>
          <w:rFonts w:hint="eastAsia"/>
        </w:rPr>
        <w:t xml:space="preserve">R should </w:t>
      </w:r>
      <w:r w:rsidRPr="00BD49DD">
        <w:t>support a future-proof functional framework for AI/ML that ensures forward compatibility and extensibility</w:t>
      </w:r>
      <w:r w:rsidRPr="00BD49DD">
        <w:rPr>
          <w:rFonts w:hint="eastAsia"/>
        </w:rPr>
        <w:t xml:space="preserve">, </w:t>
      </w:r>
      <w:r w:rsidRPr="00BD49DD">
        <w:t>using the 5G</w:t>
      </w:r>
      <w:r w:rsidRPr="00BD49DD">
        <w:rPr>
          <w:rFonts w:hint="eastAsia"/>
        </w:rPr>
        <w:t>-A</w:t>
      </w:r>
      <w:r w:rsidRPr="00BD49DD">
        <w:t xml:space="preserve"> AI/ML framework for NR Air Interface as a baseline.</w:t>
      </w:r>
    </w:p>
    <w:p w14:paraId="4FE2F1A5" w14:textId="58026387" w:rsidR="008C1E43" w:rsidRPr="008C1E43" w:rsidRDefault="008C1E43" w:rsidP="008C1E43">
      <w:pPr>
        <w:pStyle w:val="Proposal"/>
        <w:spacing w:before="120"/>
      </w:pPr>
      <w:r>
        <w:t>RAN2 shall coordinate with RAN3 and SA WGs</w:t>
      </w:r>
      <w:r>
        <w:rPr>
          <w:rFonts w:hint="eastAsia"/>
        </w:rPr>
        <w:t xml:space="preserve"> to study </w:t>
      </w:r>
      <w:r w:rsidRPr="00BD49DD">
        <w:t>a unified AI/ML framework</w:t>
      </w:r>
      <w:r>
        <w:rPr>
          <w:rFonts w:hint="eastAsia"/>
        </w:rPr>
        <w:t xml:space="preserve">, to </w:t>
      </w:r>
      <w:r w:rsidRPr="00BD49DD">
        <w:t>prevent overlapping work.</w:t>
      </w:r>
    </w:p>
    <w:p w14:paraId="6F57D7F5" w14:textId="77777777" w:rsidR="00BD49DD" w:rsidRPr="0029484D" w:rsidRDefault="00BD49DD" w:rsidP="00BD49DD">
      <w:pPr>
        <w:pStyle w:val="2"/>
        <w:spacing w:after="240"/>
        <w:rPr>
          <w:lang w:val="en-US" w:eastAsia="zh-CN"/>
        </w:rPr>
      </w:pPr>
      <w:r>
        <w:t>2.</w:t>
      </w:r>
      <w:r w:rsidRPr="0029484D">
        <w:rPr>
          <w:rFonts w:eastAsia="Malgun Gothic" w:hint="eastAsia"/>
          <w:lang w:eastAsia="ko-KR"/>
        </w:rPr>
        <w:t xml:space="preserve">2 LCM </w:t>
      </w:r>
      <w:r w:rsidRPr="0029484D">
        <w:rPr>
          <w:rFonts w:eastAsia="Malgun Gothic"/>
          <w:lang w:eastAsia="ko-KR"/>
        </w:rPr>
        <w:t>procedures</w:t>
      </w:r>
    </w:p>
    <w:p w14:paraId="1804C22D" w14:textId="77777777" w:rsidR="00BD49DD" w:rsidRPr="008B1CA3" w:rsidRDefault="00BD49DD" w:rsidP="00BD49DD">
      <w:pPr>
        <w:pStyle w:val="a6"/>
        <w:spacing w:before="120"/>
        <w:rPr>
          <w:szCs w:val="22"/>
          <w:u w:val="single"/>
        </w:rPr>
      </w:pPr>
      <w:r w:rsidRPr="008B1CA3">
        <w:rPr>
          <w:rFonts w:hint="eastAsia"/>
          <w:szCs w:val="22"/>
          <w:u w:val="single"/>
        </w:rPr>
        <w:t xml:space="preserve">LCM </w:t>
      </w:r>
      <w:r>
        <w:rPr>
          <w:rFonts w:hint="eastAsia"/>
          <w:szCs w:val="22"/>
          <w:u w:val="single"/>
        </w:rPr>
        <w:t>framework</w:t>
      </w:r>
    </w:p>
    <w:p w14:paraId="0999E8AE" w14:textId="77777777" w:rsidR="00BD49DD" w:rsidRPr="00A942FB" w:rsidRDefault="00BD49DD" w:rsidP="00BD49DD">
      <w:pPr>
        <w:pStyle w:val="a6"/>
        <w:spacing w:before="120"/>
      </w:pPr>
      <w:r w:rsidRPr="00216FE0">
        <w:t>The LCM procedure is studied for the case that an AI/ML model has a model ID with associated information and/or for the case that a given functionality is provided by some AI/ML operations.</w:t>
      </w:r>
      <w:r w:rsidRPr="00216FE0">
        <w:rPr>
          <w:rFonts w:hint="eastAsia"/>
        </w:rPr>
        <w:t xml:space="preserve"> </w:t>
      </w:r>
      <w:r w:rsidRPr="00216FE0">
        <w:t>However</w:t>
      </w:r>
      <w:r w:rsidRPr="00216FE0">
        <w:rPr>
          <w:rFonts w:hint="eastAsia"/>
        </w:rPr>
        <w:t xml:space="preserve">, </w:t>
      </w:r>
      <w:r w:rsidRPr="00216FE0">
        <w:t>LCM in 5G-A is use-case specific</w:t>
      </w:r>
      <w:r w:rsidRPr="00216FE0">
        <w:rPr>
          <w:rFonts w:hint="eastAsia"/>
        </w:rPr>
        <w:t xml:space="preserve">, which will result in </w:t>
      </w:r>
      <w:r w:rsidRPr="00216FE0">
        <w:t>multiple parallel schemes</w:t>
      </w:r>
      <w:r w:rsidRPr="00216FE0">
        <w:rPr>
          <w:rFonts w:hint="eastAsia"/>
        </w:rPr>
        <w:t xml:space="preserve"> </w:t>
      </w:r>
      <w:r w:rsidRPr="00216FE0">
        <w:t>designs for the same AI/ML operations,</w:t>
      </w:r>
      <w:r w:rsidRPr="00216FE0">
        <w:rPr>
          <w:rFonts w:hint="eastAsia"/>
        </w:rPr>
        <w:t xml:space="preserve"> such as</w:t>
      </w:r>
      <w:r w:rsidRPr="00216FE0">
        <w:t xml:space="preserve"> data collection</w:t>
      </w:r>
      <w:r w:rsidRPr="00216FE0">
        <w:rPr>
          <w:rFonts w:hint="eastAsia"/>
        </w:rPr>
        <w:t xml:space="preserve">, inference configuration and reporting, which will bring some additional complexity and </w:t>
      </w:r>
      <w:r w:rsidRPr="00216FE0">
        <w:t>burden</w:t>
      </w:r>
      <w:r w:rsidRPr="00216FE0">
        <w:rPr>
          <w:rFonts w:hint="eastAsia"/>
        </w:rPr>
        <w:t xml:space="preserve"> to the wireless system. </w:t>
      </w:r>
      <w:r w:rsidRPr="00216FE0">
        <w:t>To mitigate this</w:t>
      </w:r>
      <w:r w:rsidRPr="00216FE0">
        <w:rPr>
          <w:rFonts w:hint="eastAsia"/>
        </w:rPr>
        <w:t xml:space="preserve">, it is </w:t>
      </w:r>
      <w:r w:rsidRPr="00216FE0">
        <w:t>preferred</w:t>
      </w:r>
      <w:r w:rsidRPr="00216FE0">
        <w:rPr>
          <w:rFonts w:hint="eastAsia"/>
        </w:rPr>
        <w:t xml:space="preserve"> that 6GR shall study a</w:t>
      </w:r>
      <w:r w:rsidRPr="00216FE0">
        <w:t xml:space="preserve"> unified</w:t>
      </w:r>
      <w:r w:rsidRPr="00216FE0">
        <w:rPr>
          <w:rFonts w:hint="eastAsia"/>
        </w:rPr>
        <w:t xml:space="preserve"> </w:t>
      </w:r>
      <w:r w:rsidRPr="00216FE0">
        <w:t>LCM</w:t>
      </w:r>
      <w:r w:rsidRPr="00216FE0">
        <w:rPr>
          <w:rFonts w:hint="eastAsia"/>
        </w:rPr>
        <w:t xml:space="preserve"> </w:t>
      </w:r>
      <w:r w:rsidRPr="00216FE0">
        <w:t>framework designed to support diverse use cases across different WGs in a harmonized manner.</w:t>
      </w:r>
      <w:r>
        <w:rPr>
          <w:rFonts w:hint="eastAsia"/>
        </w:rPr>
        <w:t xml:space="preserve"> </w:t>
      </w:r>
    </w:p>
    <w:p w14:paraId="708014C1" w14:textId="1C701379" w:rsidR="00BD49DD" w:rsidRPr="00BD49DD" w:rsidRDefault="00BD49DD" w:rsidP="00BD49DD">
      <w:pPr>
        <w:pStyle w:val="Proposal"/>
        <w:spacing w:before="120"/>
      </w:pPr>
      <w:r w:rsidRPr="00BD49DD">
        <w:t>6G</w:t>
      </w:r>
      <w:r w:rsidRPr="00BD49DD">
        <w:rPr>
          <w:rFonts w:hint="eastAsia"/>
        </w:rPr>
        <w:t>R</w:t>
      </w:r>
      <w:r w:rsidRPr="00BD49DD">
        <w:t xml:space="preserve"> </w:t>
      </w:r>
      <w:r w:rsidRPr="00BD49DD">
        <w:rPr>
          <w:rFonts w:hint="eastAsia"/>
        </w:rPr>
        <w:t>should</w:t>
      </w:r>
      <w:r w:rsidRPr="00BD49DD">
        <w:t xml:space="preserve"> study </w:t>
      </w:r>
      <w:r w:rsidRPr="00BD49DD">
        <w:rPr>
          <w:rFonts w:hint="eastAsia"/>
        </w:rPr>
        <w:t>a</w:t>
      </w:r>
      <w:r w:rsidRPr="00BD49DD">
        <w:t xml:space="preserve"> unified LCM framework</w:t>
      </w:r>
      <w:r w:rsidRPr="00BD49DD">
        <w:rPr>
          <w:rFonts w:hint="eastAsia"/>
        </w:rPr>
        <w:t xml:space="preserve"> </w:t>
      </w:r>
      <w:r w:rsidRPr="00BD49DD">
        <w:t>designed to support diverse use cases</w:t>
      </w:r>
      <w:r w:rsidRPr="00BD49DD">
        <w:rPr>
          <w:rFonts w:hint="eastAsia"/>
        </w:rPr>
        <w:t>.</w:t>
      </w:r>
    </w:p>
    <w:p w14:paraId="7CA91D21" w14:textId="77777777" w:rsidR="00BD49DD" w:rsidRDefault="00BD49DD" w:rsidP="00BD49DD">
      <w:pPr>
        <w:pStyle w:val="a6"/>
        <w:spacing w:before="120"/>
        <w:rPr>
          <w:szCs w:val="16"/>
        </w:rPr>
      </w:pPr>
      <w:r>
        <w:rPr>
          <w:rFonts w:hint="eastAsia"/>
          <w:szCs w:val="16"/>
        </w:rPr>
        <w:t>D</w:t>
      </w:r>
      <w:r w:rsidRPr="00D4708A">
        <w:rPr>
          <w:szCs w:val="16"/>
        </w:rPr>
        <w:t xml:space="preserve">ata collection is an essential </w:t>
      </w:r>
      <w:r>
        <w:rPr>
          <w:rFonts w:hint="eastAsia"/>
          <w:szCs w:val="16"/>
        </w:rPr>
        <w:t>aspect</w:t>
      </w:r>
      <w:r w:rsidRPr="00D4708A">
        <w:rPr>
          <w:szCs w:val="16"/>
        </w:rPr>
        <w:t xml:space="preserve"> serving </w:t>
      </w:r>
      <w:r w:rsidRPr="00A8124C">
        <w:rPr>
          <w:szCs w:val="16"/>
        </w:rPr>
        <w:t>various</w:t>
      </w:r>
      <w:r w:rsidRPr="00D4708A">
        <w:rPr>
          <w:szCs w:val="16"/>
        </w:rPr>
        <w:t xml:space="preserve"> purposes</w:t>
      </w:r>
      <w:r>
        <w:rPr>
          <w:rFonts w:hint="eastAsia"/>
          <w:szCs w:val="16"/>
        </w:rPr>
        <w:t xml:space="preserve"> </w:t>
      </w:r>
      <w:r w:rsidRPr="00D4708A">
        <w:rPr>
          <w:szCs w:val="16"/>
        </w:rPr>
        <w:t>in LCM, e.g., model training, model inference, model monitoring, model selection, model update</w:t>
      </w:r>
      <w:r>
        <w:rPr>
          <w:rFonts w:hint="eastAsia"/>
          <w:szCs w:val="16"/>
        </w:rPr>
        <w:t xml:space="preserve">. </w:t>
      </w:r>
      <w:r w:rsidRPr="0038529C">
        <w:rPr>
          <w:szCs w:val="16"/>
        </w:rPr>
        <w:t>Stud</w:t>
      </w:r>
      <w:r>
        <w:rPr>
          <w:rFonts w:hint="eastAsia"/>
          <w:szCs w:val="16"/>
        </w:rPr>
        <w:t>y</w:t>
      </w:r>
      <w:r w:rsidRPr="0038529C">
        <w:rPr>
          <w:szCs w:val="16"/>
        </w:rPr>
        <w:t xml:space="preserve"> on AI/ML data collection in 5G-Advanced have investigated both Control Plane (CP)</w:t>
      </w:r>
      <w:r>
        <w:rPr>
          <w:rFonts w:hint="eastAsia"/>
          <w:szCs w:val="16"/>
        </w:rPr>
        <w:t xml:space="preserve"> </w:t>
      </w:r>
      <w:r w:rsidRPr="0038529C">
        <w:rPr>
          <w:szCs w:val="16"/>
        </w:rPr>
        <w:t>based solution and User Plane (UP) based solution. It is observed that th</w:t>
      </w:r>
      <w:r>
        <w:rPr>
          <w:rFonts w:hint="eastAsia"/>
          <w:szCs w:val="16"/>
        </w:rPr>
        <w:t>ese</w:t>
      </w:r>
      <w:r w:rsidRPr="0038529C">
        <w:rPr>
          <w:szCs w:val="16"/>
        </w:rPr>
        <w:t xml:space="preserve"> approach</w:t>
      </w:r>
      <w:r>
        <w:rPr>
          <w:rFonts w:hint="eastAsia"/>
          <w:szCs w:val="16"/>
        </w:rPr>
        <w:t>es</w:t>
      </w:r>
      <w:r w:rsidRPr="0038529C">
        <w:rPr>
          <w:szCs w:val="16"/>
        </w:rPr>
        <w:t xml:space="preserve"> rely on the reuse of existing</w:t>
      </w:r>
      <w:r>
        <w:rPr>
          <w:rFonts w:hint="eastAsia"/>
          <w:szCs w:val="16"/>
        </w:rPr>
        <w:t xml:space="preserve"> </w:t>
      </w:r>
      <w:r>
        <w:rPr>
          <w:szCs w:val="16"/>
        </w:rPr>
        <w:t>approach</w:t>
      </w:r>
      <w:r>
        <w:rPr>
          <w:rFonts w:hint="eastAsia"/>
          <w:szCs w:val="16"/>
        </w:rPr>
        <w:t>es</w:t>
      </w:r>
      <w:r w:rsidRPr="0038529C">
        <w:rPr>
          <w:szCs w:val="16"/>
        </w:rPr>
        <w:t>, which in turn lead to the use of separate, use-case specific mechanisms for data collection. For example</w:t>
      </w:r>
      <w:r>
        <w:rPr>
          <w:rFonts w:hint="eastAsia"/>
          <w:szCs w:val="16"/>
        </w:rPr>
        <w:t>:</w:t>
      </w:r>
    </w:p>
    <w:p w14:paraId="7ECF8647" w14:textId="77777777" w:rsidR="00BD49DD" w:rsidRPr="003D3D15" w:rsidRDefault="00BD49DD" w:rsidP="00BD49DD">
      <w:pPr>
        <w:pStyle w:val="a6"/>
        <w:numPr>
          <w:ilvl w:val="0"/>
          <w:numId w:val="22"/>
        </w:numPr>
        <w:spacing w:beforeLines="0" w:before="120" w:after="180" w:line="259" w:lineRule="auto"/>
        <w:rPr>
          <w:szCs w:val="16"/>
          <w:lang w:val="en-US"/>
        </w:rPr>
      </w:pPr>
      <w:r w:rsidRPr="003D3D15">
        <w:rPr>
          <w:szCs w:val="16"/>
          <w:lang w:val="en-US"/>
        </w:rPr>
        <w:t>For the AI/ML-based BM use case, data collection is based on the legacy CSI framework.</w:t>
      </w:r>
    </w:p>
    <w:p w14:paraId="7A5F4567" w14:textId="77777777" w:rsidR="00BD49DD" w:rsidRPr="003D3D15" w:rsidRDefault="00BD49DD" w:rsidP="00BD49DD">
      <w:pPr>
        <w:pStyle w:val="a6"/>
        <w:numPr>
          <w:ilvl w:val="0"/>
          <w:numId w:val="22"/>
        </w:numPr>
        <w:spacing w:beforeLines="0" w:before="120" w:after="180" w:line="259" w:lineRule="auto"/>
        <w:rPr>
          <w:szCs w:val="16"/>
          <w:lang w:val="en-US"/>
        </w:rPr>
      </w:pPr>
      <w:r w:rsidRPr="003D3D15">
        <w:rPr>
          <w:szCs w:val="16"/>
          <w:lang w:val="en-US"/>
        </w:rPr>
        <w:t>For the AI/ML-based positioning use case, the LPP protocol is utilized for data collection.</w:t>
      </w:r>
    </w:p>
    <w:p w14:paraId="33F68B1C" w14:textId="77777777" w:rsidR="00BD49DD" w:rsidRPr="003D3D15" w:rsidRDefault="00BD49DD" w:rsidP="00BD49DD">
      <w:pPr>
        <w:pStyle w:val="a6"/>
        <w:numPr>
          <w:ilvl w:val="0"/>
          <w:numId w:val="22"/>
        </w:numPr>
        <w:spacing w:beforeLines="0" w:before="120" w:after="180" w:line="259" w:lineRule="auto"/>
        <w:rPr>
          <w:szCs w:val="16"/>
          <w:lang w:val="en-US"/>
        </w:rPr>
      </w:pPr>
      <w:r w:rsidRPr="003D3D15">
        <w:rPr>
          <w:szCs w:val="16"/>
          <w:lang w:val="en-US"/>
        </w:rPr>
        <w:t>For the AI/ML-based mobility use case, legacy RRM measurement procedures are reused</w:t>
      </w:r>
      <w:r>
        <w:rPr>
          <w:rFonts w:hint="eastAsia"/>
          <w:szCs w:val="16"/>
          <w:lang w:val="en-US"/>
        </w:rPr>
        <w:t xml:space="preserve"> </w:t>
      </w:r>
      <w:r w:rsidRPr="003D3D15">
        <w:rPr>
          <w:szCs w:val="16"/>
          <w:lang w:val="en-US"/>
        </w:rPr>
        <w:t>for data collection</w:t>
      </w:r>
      <w:r>
        <w:rPr>
          <w:rFonts w:hint="eastAsia"/>
          <w:szCs w:val="16"/>
          <w:lang w:val="en-US"/>
        </w:rPr>
        <w:t>.</w:t>
      </w:r>
    </w:p>
    <w:p w14:paraId="14439368" w14:textId="77777777" w:rsidR="00BD49DD" w:rsidRPr="003D3D15" w:rsidRDefault="00BD49DD" w:rsidP="00BD49DD">
      <w:pPr>
        <w:pStyle w:val="a6"/>
        <w:spacing w:before="120" w:after="180" w:line="259" w:lineRule="auto"/>
        <w:rPr>
          <w:szCs w:val="16"/>
        </w:rPr>
      </w:pPr>
      <w:r>
        <w:rPr>
          <w:rFonts w:hint="eastAsia"/>
          <w:szCs w:val="16"/>
          <w:lang w:val="en-US"/>
        </w:rPr>
        <w:t>One the other hand</w:t>
      </w:r>
      <w:r>
        <w:rPr>
          <w:rFonts w:hint="eastAsia"/>
          <w:b/>
          <w:bCs/>
          <w:szCs w:val="16"/>
          <w:lang w:val="en-US"/>
        </w:rPr>
        <w:t xml:space="preserve">, </w:t>
      </w:r>
      <w:r>
        <w:rPr>
          <w:rFonts w:hint="eastAsia"/>
          <w:szCs w:val="16"/>
          <w:lang w:val="en-US"/>
        </w:rPr>
        <w:t>t</w:t>
      </w:r>
      <w:r w:rsidRPr="003D3D15">
        <w:rPr>
          <w:szCs w:val="16"/>
          <w:lang w:val="en-US"/>
        </w:rPr>
        <w:t xml:space="preserve">he same </w:t>
      </w:r>
      <w:r>
        <w:rPr>
          <w:rFonts w:hint="eastAsia"/>
          <w:szCs w:val="16"/>
          <w:lang w:val="en-US"/>
        </w:rPr>
        <w:t xml:space="preserve">AI/ML </w:t>
      </w:r>
      <w:r w:rsidRPr="003D3D15">
        <w:rPr>
          <w:szCs w:val="16"/>
          <w:lang w:val="en-US"/>
        </w:rPr>
        <w:t>data may be collected multiple times for different AI/ML use cases. For example, L1 beam measurement results are applicable to both AI/ML-based beam management and AI/ML-based mobility.</w:t>
      </w:r>
    </w:p>
    <w:p w14:paraId="7F7AB546" w14:textId="77777777" w:rsidR="00BD49DD" w:rsidRPr="0038529C" w:rsidRDefault="00BD49DD" w:rsidP="00BD49DD">
      <w:pPr>
        <w:pStyle w:val="a6"/>
        <w:spacing w:before="120"/>
      </w:pPr>
      <w:r w:rsidRPr="0038529C">
        <w:rPr>
          <w:rFonts w:hint="eastAsia"/>
          <w:lang w:val="en-US"/>
        </w:rPr>
        <w:t>Based on above discussion</w:t>
      </w:r>
      <w:r w:rsidRPr="0038529C">
        <w:rPr>
          <w:rFonts w:hint="eastAsia"/>
        </w:rPr>
        <w:t xml:space="preserve">, we think that </w:t>
      </w:r>
      <w:r w:rsidRPr="0038529C">
        <w:t>in order to improve efficiency</w:t>
      </w:r>
      <w:r w:rsidRPr="0038529C">
        <w:rPr>
          <w:rFonts w:hint="eastAsia"/>
        </w:rPr>
        <w:t xml:space="preserve"> for data collection, </w:t>
      </w:r>
      <w:r w:rsidRPr="0033601E">
        <w:rPr>
          <w:lang w:val="en-US"/>
        </w:rPr>
        <w:t xml:space="preserve">it is important </w:t>
      </w:r>
      <w:r w:rsidRPr="0038529C">
        <w:rPr>
          <w:rFonts w:hint="eastAsia"/>
          <w:lang w:val="en-US"/>
        </w:rPr>
        <w:t xml:space="preserve">to </w:t>
      </w:r>
      <w:r w:rsidRPr="0038529C">
        <w:t>design</w:t>
      </w:r>
      <w:r w:rsidRPr="0038529C">
        <w:rPr>
          <w:rFonts w:hint="eastAsia"/>
          <w:lang w:val="en-US"/>
        </w:rPr>
        <w:t xml:space="preserve"> </w:t>
      </w:r>
      <w:r w:rsidRPr="0038529C">
        <w:t xml:space="preserve">a harmonized </w:t>
      </w:r>
      <w:r w:rsidRPr="0038529C">
        <w:rPr>
          <w:rFonts w:hint="eastAsia"/>
        </w:rPr>
        <w:t xml:space="preserve">data collection </w:t>
      </w:r>
      <w:r w:rsidRPr="00022E42">
        <w:rPr>
          <w:lang w:val="en-US"/>
        </w:rPr>
        <w:t>framework</w:t>
      </w:r>
      <w:r w:rsidRPr="0038529C">
        <w:t xml:space="preserve"> for 6G AI</w:t>
      </w:r>
      <w:r w:rsidRPr="0038529C">
        <w:rPr>
          <w:rFonts w:hint="eastAsia"/>
        </w:rPr>
        <w:t xml:space="preserve">/ML. Hence, </w:t>
      </w:r>
      <w:r w:rsidRPr="0038529C">
        <w:t>6G</w:t>
      </w:r>
      <w:r w:rsidRPr="0038529C">
        <w:rPr>
          <w:rFonts w:hint="eastAsia"/>
        </w:rPr>
        <w:t xml:space="preserve">R should </w:t>
      </w:r>
      <w:r w:rsidRPr="0038529C">
        <w:t>specif</w:t>
      </w:r>
      <w:r w:rsidRPr="0038529C">
        <w:rPr>
          <w:rFonts w:hint="eastAsia"/>
        </w:rPr>
        <w:t xml:space="preserve">y a </w:t>
      </w:r>
      <w:r w:rsidRPr="0038529C">
        <w:t>unified data collection framework</w:t>
      </w:r>
      <w:r>
        <w:rPr>
          <w:rFonts w:hint="eastAsia"/>
        </w:rPr>
        <w:t xml:space="preserve"> </w:t>
      </w:r>
      <w:r w:rsidRPr="00A942FB">
        <w:t>to streamline data collection</w:t>
      </w:r>
      <w:r w:rsidRPr="0038529C">
        <w:rPr>
          <w:rFonts w:hint="eastAsia"/>
        </w:rPr>
        <w:t xml:space="preserve">, </w:t>
      </w:r>
      <w:r w:rsidRPr="00A942FB">
        <w:t>thereby improving efficiency and eliminating redundancy.</w:t>
      </w:r>
    </w:p>
    <w:p w14:paraId="21893CFC" w14:textId="05A1A835" w:rsidR="00BD49DD" w:rsidRPr="007607CC" w:rsidRDefault="00BD49DD" w:rsidP="00BD49DD">
      <w:pPr>
        <w:pStyle w:val="Proposal"/>
        <w:spacing w:before="120"/>
        <w:rPr>
          <w:sz w:val="21"/>
          <w:szCs w:val="21"/>
        </w:rPr>
      </w:pPr>
      <w:r w:rsidRPr="00A942FB">
        <w:t>6G</w:t>
      </w:r>
      <w:r w:rsidRPr="00A942FB">
        <w:rPr>
          <w:rFonts w:hint="eastAsia"/>
        </w:rPr>
        <w:t xml:space="preserve">R should </w:t>
      </w:r>
      <w:r w:rsidRPr="00A942FB">
        <w:t>specif</w:t>
      </w:r>
      <w:r w:rsidRPr="00A942FB">
        <w:rPr>
          <w:rFonts w:hint="eastAsia"/>
        </w:rPr>
        <w:t xml:space="preserve">y a </w:t>
      </w:r>
      <w:r w:rsidRPr="00A942FB">
        <w:t>unified data collection framework</w:t>
      </w:r>
      <w:r w:rsidR="0059643F">
        <w:rPr>
          <w:rFonts w:hint="eastAsia"/>
        </w:rPr>
        <w:t xml:space="preserve">, </w:t>
      </w:r>
      <w:r w:rsidRPr="00A942FB">
        <w:t>to enhance the efficiency of data collection and prevent redundancy.</w:t>
      </w:r>
    </w:p>
    <w:p w14:paraId="28F56172" w14:textId="77777777" w:rsidR="00BD49DD" w:rsidRPr="007607CC" w:rsidRDefault="00BD49DD" w:rsidP="00BD49DD">
      <w:pPr>
        <w:pStyle w:val="a6"/>
        <w:spacing w:before="120"/>
        <w:rPr>
          <w:u w:val="single"/>
          <w:lang w:val="en-US"/>
        </w:rPr>
      </w:pPr>
      <w:r w:rsidRPr="007607CC">
        <w:rPr>
          <w:rFonts w:hint="eastAsia"/>
          <w:u w:val="single"/>
          <w:lang w:val="en-US"/>
        </w:rPr>
        <w:t>M</w:t>
      </w:r>
      <w:r w:rsidRPr="007607CC">
        <w:rPr>
          <w:u w:val="single"/>
          <w:lang w:val="en-US"/>
        </w:rPr>
        <w:t>odel location</w:t>
      </w:r>
      <w:r w:rsidRPr="007607CC">
        <w:rPr>
          <w:rFonts w:hint="eastAsia"/>
          <w:u w:val="single"/>
          <w:lang w:val="en-US"/>
        </w:rPr>
        <w:t xml:space="preserve"> for inference</w:t>
      </w:r>
    </w:p>
    <w:p w14:paraId="68A81A58" w14:textId="77777777" w:rsidR="00BD49DD" w:rsidRPr="00BD49DD" w:rsidRDefault="00BD49DD" w:rsidP="00BD49DD">
      <w:pPr>
        <w:pStyle w:val="a6"/>
        <w:spacing w:before="120"/>
      </w:pPr>
      <w:r w:rsidRPr="00BD49DD">
        <w:t xml:space="preserve">In 5G-Advanced, it was agreed that model inference </w:t>
      </w:r>
      <w:r w:rsidRPr="00BD49DD">
        <w:rPr>
          <w:rFonts w:hint="eastAsia"/>
        </w:rPr>
        <w:t>can</w:t>
      </w:r>
      <w:r w:rsidRPr="00BD49DD">
        <w:t xml:space="preserve"> be deployed at the UE side, the network side, </w:t>
      </w:r>
      <w:r w:rsidRPr="00BD49DD">
        <w:rPr>
          <w:rFonts w:hint="eastAsia"/>
        </w:rPr>
        <w:t>and the</w:t>
      </w:r>
      <w:r w:rsidRPr="00BD49DD">
        <w:t xml:space="preserve"> two-sided. For example, in the RRM prediction use case, both UE-sided and NW-sided models were studied, while two-sided models </w:t>
      </w:r>
      <w:r w:rsidRPr="00BD49DD">
        <w:rPr>
          <w:rFonts w:hint="eastAsia"/>
        </w:rPr>
        <w:t xml:space="preserve">are </w:t>
      </w:r>
      <w:r w:rsidRPr="00BD49DD">
        <w:t>explor</w:t>
      </w:r>
      <w:r w:rsidRPr="00BD49DD">
        <w:rPr>
          <w:rFonts w:hint="eastAsia"/>
        </w:rPr>
        <w:t>ing</w:t>
      </w:r>
      <w:r w:rsidRPr="00BD49DD">
        <w:t xml:space="preserve"> in the AI/ML for CSI compression</w:t>
      </w:r>
      <w:r w:rsidRPr="00BD49DD">
        <w:rPr>
          <w:rFonts w:hint="eastAsia"/>
        </w:rPr>
        <w:t xml:space="preserve"> use case</w:t>
      </w:r>
      <w:r w:rsidRPr="00BD49DD">
        <w:t xml:space="preserve">. </w:t>
      </w:r>
    </w:p>
    <w:p w14:paraId="14078A32" w14:textId="50695850" w:rsidR="00BD49DD" w:rsidRPr="00BD49DD" w:rsidRDefault="00BD49DD" w:rsidP="00BD49DD">
      <w:pPr>
        <w:pStyle w:val="a6"/>
        <w:spacing w:before="120"/>
      </w:pPr>
      <w:r w:rsidRPr="00BD49DD">
        <w:t>Moreover</w:t>
      </w:r>
      <w:r w:rsidRPr="00BD49DD">
        <w:rPr>
          <w:rFonts w:hint="eastAsia"/>
        </w:rPr>
        <w:t>,</w:t>
      </w:r>
      <w:r w:rsidRPr="00BD49DD">
        <w:t xml:space="preserve"> </w:t>
      </w:r>
      <w:r w:rsidRPr="00BD49DD">
        <w:rPr>
          <w:rFonts w:hint="eastAsia"/>
        </w:rPr>
        <w:t>d</w:t>
      </w:r>
      <w:r w:rsidRPr="00BD49DD">
        <w:t>uring the recent RAN</w:t>
      </w:r>
      <w:r w:rsidRPr="00BD49DD">
        <w:rPr>
          <w:rFonts w:hint="eastAsia"/>
        </w:rPr>
        <w:t>1</w:t>
      </w:r>
      <w:r w:rsidRPr="00BD49DD">
        <w:t>#1</w:t>
      </w:r>
      <w:r w:rsidRPr="00BD49DD">
        <w:rPr>
          <w:rFonts w:hint="eastAsia"/>
        </w:rPr>
        <w:t>22</w:t>
      </w:r>
      <w:r w:rsidRPr="00BD49DD">
        <w:t xml:space="preserve"> </w:t>
      </w:r>
      <w:r w:rsidRPr="00BD49DD">
        <w:rPr>
          <w:rFonts w:hint="eastAsia"/>
        </w:rPr>
        <w:t>meeting [5]</w:t>
      </w:r>
      <w:r w:rsidRPr="00BD49DD">
        <w:t>, the following</w:t>
      </w:r>
      <w:r w:rsidR="001B7B29">
        <w:rPr>
          <w:rFonts w:hint="eastAsia"/>
        </w:rPr>
        <w:t xml:space="preserve"> </w:t>
      </w:r>
      <w:r w:rsidR="001B7B29">
        <w:t>highlighted</w:t>
      </w:r>
      <w:r w:rsidRPr="00BD49DD">
        <w:t xml:space="preserve"> </w:t>
      </w:r>
      <w:r w:rsidRPr="00BD49DD">
        <w:rPr>
          <w:rFonts w:hint="eastAsia"/>
        </w:rPr>
        <w:t>assumption</w:t>
      </w:r>
      <w:r w:rsidRPr="00BD49DD">
        <w:t xml:space="preserve"> </w:t>
      </w:r>
      <w:r w:rsidRPr="00BD49DD">
        <w:rPr>
          <w:rFonts w:hint="eastAsia"/>
        </w:rPr>
        <w:t xml:space="preserve">about </w:t>
      </w:r>
      <w:r w:rsidRPr="00BD49DD">
        <w:t>model location</w:t>
      </w:r>
      <w:r w:rsidRPr="00BD49DD">
        <w:rPr>
          <w:rFonts w:hint="eastAsia"/>
        </w:rPr>
        <w:t xml:space="preserve"> for inference</w:t>
      </w:r>
      <w:r w:rsidRPr="00BD49DD">
        <w:t xml:space="preserve"> </w:t>
      </w:r>
      <w:r w:rsidRPr="00BD49DD">
        <w:rPr>
          <w:rFonts w:hint="eastAsia"/>
        </w:rPr>
        <w:t xml:space="preserve">for AI/ML in 6GR </w:t>
      </w:r>
      <w:r w:rsidRPr="00BD49DD">
        <w:t>was reached</w:t>
      </w:r>
      <w:r w:rsidRPr="00BD49DD">
        <w:rPr>
          <w:rFonts w:hint="eastAsia"/>
        </w:rPr>
        <w:t xml:space="preserve">. </w:t>
      </w:r>
    </w:p>
    <w:tbl>
      <w:tblPr>
        <w:tblStyle w:val="aff3"/>
        <w:tblW w:w="0" w:type="auto"/>
        <w:tblLook w:val="04A0" w:firstRow="1" w:lastRow="0" w:firstColumn="1" w:lastColumn="0" w:noHBand="0" w:noVBand="1"/>
      </w:tblPr>
      <w:tblGrid>
        <w:gridCol w:w="9628"/>
      </w:tblGrid>
      <w:tr w:rsidR="00BD49DD" w14:paraId="3F4240ED" w14:textId="77777777">
        <w:tc>
          <w:tcPr>
            <w:tcW w:w="9631" w:type="dxa"/>
          </w:tcPr>
          <w:p w14:paraId="004D6D0B" w14:textId="77777777" w:rsidR="00BD49DD" w:rsidRPr="007607CC" w:rsidRDefault="00BD49DD">
            <w:pPr>
              <w:pStyle w:val="a6"/>
              <w:spacing w:before="120"/>
              <w:rPr>
                <w:rFonts w:eastAsia="宋体"/>
                <w:sz w:val="20"/>
                <w:lang w:val="en-US"/>
              </w:rPr>
            </w:pPr>
            <w:r w:rsidRPr="002D57AE">
              <w:rPr>
                <w:rFonts w:eastAsia="宋体" w:hint="eastAsia"/>
                <w:sz w:val="20"/>
                <w:highlight w:val="green"/>
                <w:lang w:val="en-US"/>
              </w:rPr>
              <w:t>Agreement</w:t>
            </w:r>
          </w:p>
          <w:p w14:paraId="355D0069" w14:textId="77777777" w:rsidR="00BD49DD" w:rsidRPr="007607CC" w:rsidRDefault="00BD49DD">
            <w:pPr>
              <w:pStyle w:val="a6"/>
              <w:spacing w:before="120"/>
              <w:rPr>
                <w:rFonts w:eastAsia="宋体"/>
                <w:sz w:val="20"/>
                <w:lang w:val="en-US"/>
              </w:rPr>
            </w:pPr>
            <w:r w:rsidRPr="007607CC">
              <w:rPr>
                <w:rFonts w:eastAsia="宋体"/>
                <w:sz w:val="20"/>
                <w:lang w:val="en-US"/>
              </w:rPr>
              <w:lastRenderedPageBreak/>
              <w:t>For 6GR AI/ML use cases identification</w:t>
            </w:r>
            <w:r w:rsidRPr="007607CC">
              <w:rPr>
                <w:rFonts w:eastAsia="宋体" w:hint="eastAsia"/>
                <w:sz w:val="20"/>
                <w:lang w:val="en-US"/>
              </w:rPr>
              <w:t>/</w:t>
            </w:r>
            <w:r w:rsidRPr="007607CC">
              <w:rPr>
                <w:rFonts w:eastAsia="宋体"/>
                <w:sz w:val="20"/>
                <w:lang w:val="en-US"/>
              </w:rPr>
              <w:t xml:space="preserve">categorization, for each (sub-)use case proposed, proponent companies are encouraged to study and report the following: </w:t>
            </w:r>
          </w:p>
          <w:p w14:paraId="4BE58593" w14:textId="77777777" w:rsidR="00BD49DD" w:rsidRPr="007A71AF" w:rsidRDefault="00BD49DD" w:rsidP="00BD49DD">
            <w:pPr>
              <w:pStyle w:val="a6"/>
              <w:numPr>
                <w:ilvl w:val="0"/>
                <w:numId w:val="21"/>
              </w:numPr>
              <w:spacing w:beforeLines="0" w:before="120" w:after="180" w:line="259" w:lineRule="auto"/>
              <w:rPr>
                <w:rFonts w:eastAsia="宋体"/>
                <w:iCs/>
                <w:sz w:val="21"/>
                <w:szCs w:val="21"/>
                <w:lang w:val="en-US"/>
              </w:rPr>
            </w:pPr>
            <w:r w:rsidRPr="007607CC">
              <w:rPr>
                <w:rFonts w:eastAsia="宋体"/>
                <w:sz w:val="20"/>
                <w:highlight w:val="yellow"/>
                <w:lang w:val="en-US"/>
              </w:rPr>
              <w:t>Assumption on model location</w:t>
            </w:r>
            <w:r w:rsidRPr="007607CC">
              <w:rPr>
                <w:rFonts w:eastAsia="宋体" w:hint="eastAsia"/>
                <w:sz w:val="20"/>
                <w:highlight w:val="yellow"/>
                <w:lang w:val="en-US"/>
              </w:rPr>
              <w:t xml:space="preserve"> for inference, e.g., </w:t>
            </w:r>
            <w:r w:rsidRPr="007607CC">
              <w:rPr>
                <w:rFonts w:eastAsia="宋体"/>
                <w:sz w:val="20"/>
                <w:highlight w:val="yellow"/>
                <w:lang w:val="en-US"/>
              </w:rPr>
              <w:t>UE-sided model, NW-sided model, and two-sided model</w:t>
            </w:r>
            <w:r w:rsidRPr="007607CC">
              <w:rPr>
                <w:rFonts w:eastAsia="宋体"/>
                <w:sz w:val="20"/>
                <w:lang w:val="en-US"/>
              </w:rPr>
              <w:t xml:space="preserve"> </w:t>
            </w:r>
          </w:p>
        </w:tc>
      </w:tr>
    </w:tbl>
    <w:p w14:paraId="6BC1ACD8" w14:textId="4AD95DA4" w:rsidR="00BD49DD" w:rsidRPr="007607CC" w:rsidRDefault="00BD49DD" w:rsidP="00BD49DD">
      <w:pPr>
        <w:pStyle w:val="a6"/>
        <w:spacing w:before="120"/>
        <w:rPr>
          <w:szCs w:val="16"/>
        </w:rPr>
      </w:pPr>
      <w:r w:rsidRPr="007607CC">
        <w:rPr>
          <w:rFonts w:hint="eastAsia"/>
          <w:szCs w:val="16"/>
        </w:rPr>
        <w:lastRenderedPageBreak/>
        <w:t xml:space="preserve">Hence, from our </w:t>
      </w:r>
      <w:r w:rsidRPr="007607CC">
        <w:rPr>
          <w:szCs w:val="16"/>
        </w:rPr>
        <w:t>perspective</w:t>
      </w:r>
      <w:r w:rsidRPr="007607CC">
        <w:rPr>
          <w:rFonts w:hint="eastAsia"/>
          <w:szCs w:val="16"/>
        </w:rPr>
        <w:t>, it is better to align with RAN1</w:t>
      </w:r>
      <w:r w:rsidRPr="007607CC">
        <w:rPr>
          <w:szCs w:val="16"/>
        </w:rPr>
        <w:t>’</w:t>
      </w:r>
      <w:r w:rsidRPr="007607CC">
        <w:rPr>
          <w:rFonts w:hint="eastAsia"/>
          <w:szCs w:val="16"/>
        </w:rPr>
        <w:t xml:space="preserve">s meeting </w:t>
      </w:r>
      <w:r>
        <w:rPr>
          <w:rFonts w:hint="eastAsia"/>
          <w:szCs w:val="16"/>
        </w:rPr>
        <w:t>agreement</w:t>
      </w:r>
      <w:r w:rsidRPr="007607CC">
        <w:rPr>
          <w:rFonts w:hint="eastAsia"/>
          <w:szCs w:val="16"/>
        </w:rPr>
        <w:t xml:space="preserve"> about </w:t>
      </w:r>
      <w:r w:rsidRPr="007607CC">
        <w:rPr>
          <w:szCs w:val="16"/>
        </w:rPr>
        <w:t>model location</w:t>
      </w:r>
      <w:r w:rsidRPr="007607CC">
        <w:rPr>
          <w:rFonts w:hint="eastAsia"/>
          <w:szCs w:val="16"/>
        </w:rPr>
        <w:t xml:space="preserve"> for inference, that is, 6GR</w:t>
      </w:r>
      <w:r>
        <w:rPr>
          <w:rFonts w:hint="eastAsia"/>
          <w:szCs w:val="16"/>
        </w:rPr>
        <w:t xml:space="preserve"> LCM</w:t>
      </w:r>
      <w:r w:rsidRPr="007607CC">
        <w:rPr>
          <w:rFonts w:hint="eastAsia"/>
          <w:szCs w:val="16"/>
        </w:rPr>
        <w:t xml:space="preserve"> </w:t>
      </w:r>
      <w:r w:rsidR="0059643F">
        <w:rPr>
          <w:rFonts w:hint="eastAsia"/>
          <w:szCs w:val="16"/>
        </w:rPr>
        <w:t>should</w:t>
      </w:r>
      <w:r w:rsidRPr="007607CC">
        <w:rPr>
          <w:rFonts w:hint="eastAsia"/>
          <w:szCs w:val="16"/>
        </w:rPr>
        <w:t xml:space="preserve"> support the </w:t>
      </w:r>
      <w:r w:rsidRPr="007607CC">
        <w:rPr>
          <w:szCs w:val="16"/>
        </w:rPr>
        <w:t>UE-sided model, NW-sided model, and two-sided model</w:t>
      </w:r>
      <w:r w:rsidRPr="007607CC">
        <w:rPr>
          <w:rFonts w:hint="eastAsia"/>
          <w:szCs w:val="16"/>
        </w:rPr>
        <w:t xml:space="preserve"> for </w:t>
      </w:r>
      <w:r w:rsidRPr="007607CC">
        <w:rPr>
          <w:szCs w:val="16"/>
        </w:rPr>
        <w:t xml:space="preserve">model </w:t>
      </w:r>
      <w:r w:rsidRPr="007607CC">
        <w:rPr>
          <w:rFonts w:hint="eastAsia"/>
          <w:szCs w:val="16"/>
        </w:rPr>
        <w:t xml:space="preserve">inference. </w:t>
      </w:r>
    </w:p>
    <w:p w14:paraId="0010D821" w14:textId="7FAE206F" w:rsidR="00BD49DD" w:rsidRPr="007607CC" w:rsidRDefault="00BD49DD" w:rsidP="00BD49DD">
      <w:pPr>
        <w:pStyle w:val="Proposal"/>
        <w:spacing w:before="120"/>
        <w:rPr>
          <w:sz w:val="18"/>
          <w:szCs w:val="18"/>
          <w:lang w:val="en-US"/>
        </w:rPr>
      </w:pPr>
      <w:r w:rsidRPr="007607CC">
        <w:t>6G</w:t>
      </w:r>
      <w:r w:rsidRPr="007607CC">
        <w:rPr>
          <w:rFonts w:hint="eastAsia"/>
        </w:rPr>
        <w:t xml:space="preserve">R </w:t>
      </w:r>
      <w:r>
        <w:rPr>
          <w:rFonts w:hint="eastAsia"/>
        </w:rPr>
        <w:t xml:space="preserve">LCM should </w:t>
      </w:r>
      <w:r w:rsidRPr="007607CC">
        <w:rPr>
          <w:rFonts w:hint="eastAsia"/>
        </w:rPr>
        <w:t xml:space="preserve">support </w:t>
      </w:r>
      <w:r w:rsidRPr="007607CC">
        <w:t>model location</w:t>
      </w:r>
      <w:r w:rsidRPr="007607CC">
        <w:rPr>
          <w:rFonts w:hint="eastAsia"/>
        </w:rPr>
        <w:t xml:space="preserve"> for inference, including </w:t>
      </w:r>
      <w:r w:rsidRPr="007607CC">
        <w:t>UE-sided model, NW-sided model, and two-sided model</w:t>
      </w:r>
      <w:r w:rsidRPr="007607CC">
        <w:rPr>
          <w:rFonts w:hint="eastAsia"/>
        </w:rPr>
        <w:t>.</w:t>
      </w:r>
      <w:r w:rsidRPr="007607CC">
        <w:rPr>
          <w:rFonts w:hint="eastAsia"/>
          <w:sz w:val="18"/>
          <w:szCs w:val="18"/>
          <w:lang w:val="en-US"/>
        </w:rPr>
        <w:t xml:space="preserve"> </w:t>
      </w:r>
    </w:p>
    <w:p w14:paraId="21400EA1" w14:textId="77777777" w:rsidR="00BD49DD" w:rsidRDefault="00BD49DD" w:rsidP="00BD49DD">
      <w:pPr>
        <w:pStyle w:val="a6"/>
        <w:spacing w:before="120"/>
        <w:rPr>
          <w:u w:val="single"/>
        </w:rPr>
      </w:pPr>
      <w:r w:rsidRPr="007607CC">
        <w:rPr>
          <w:rFonts w:hint="eastAsia"/>
          <w:u w:val="single"/>
        </w:rPr>
        <w:t xml:space="preserve">Non-AI/ML operation </w:t>
      </w:r>
    </w:p>
    <w:p w14:paraId="317E0983" w14:textId="77777777" w:rsidR="00BD49DD" w:rsidRPr="00BD49DD" w:rsidRDefault="00BD49DD" w:rsidP="00BD49DD">
      <w:pPr>
        <w:pStyle w:val="a6"/>
        <w:spacing w:before="120"/>
      </w:pPr>
      <w:r w:rsidRPr="00BD49DD">
        <w:t xml:space="preserve">In 5G-Advanced, fallback to non-AI/ML operation is regarded as a key component of the LCM procedure. For instance, such non-AI/ML operation may be </w:t>
      </w:r>
      <w:r w:rsidRPr="00BD49DD">
        <w:rPr>
          <w:rFonts w:hint="eastAsia"/>
        </w:rPr>
        <w:t>used</w:t>
      </w:r>
      <w:r w:rsidRPr="00BD49DD">
        <w:t xml:space="preserve"> when the </w:t>
      </w:r>
      <w:r w:rsidRPr="00BD49DD">
        <w:rPr>
          <w:rFonts w:hint="eastAsia"/>
        </w:rPr>
        <w:t xml:space="preserve">inference </w:t>
      </w:r>
      <w:r w:rsidRPr="00BD49DD">
        <w:t xml:space="preserve">configuration is inapplicable, </w:t>
      </w:r>
      <w:r w:rsidRPr="00BD49DD">
        <w:rPr>
          <w:rFonts w:hint="eastAsia"/>
        </w:rPr>
        <w:t xml:space="preserve">system </w:t>
      </w:r>
      <w:r w:rsidRPr="00BD49DD">
        <w:t>performance degrades, or the AI</w:t>
      </w:r>
      <w:r w:rsidRPr="00BD49DD">
        <w:rPr>
          <w:rFonts w:hint="eastAsia"/>
        </w:rPr>
        <w:t>/ML model/</w:t>
      </w:r>
      <w:r w:rsidRPr="00BD49DD">
        <w:t>functionality is disabled or not supported. While the mechanism was not fully standardized in 5G-A, we consider it important that 6GR continues to support non-AI/ML operation</w:t>
      </w:r>
      <w:r w:rsidRPr="00BD49DD">
        <w:rPr>
          <w:rFonts w:hint="eastAsia"/>
        </w:rPr>
        <w:t xml:space="preserve">, which </w:t>
      </w:r>
      <w:r w:rsidRPr="00BD49DD">
        <w:t>is critical to maintaining system reliability.</w:t>
      </w:r>
    </w:p>
    <w:p w14:paraId="358388AC" w14:textId="1E195362" w:rsidR="00BD49DD" w:rsidRDefault="00BD49DD" w:rsidP="00BD49DD">
      <w:pPr>
        <w:pStyle w:val="Proposal"/>
        <w:spacing w:before="120"/>
      </w:pPr>
      <w:r w:rsidRPr="00BD49DD">
        <w:t>6G</w:t>
      </w:r>
      <w:r w:rsidRPr="00BD49DD">
        <w:rPr>
          <w:rFonts w:hint="eastAsia"/>
        </w:rPr>
        <w:t>R LCM should</w:t>
      </w:r>
      <w:r w:rsidRPr="00BD49DD">
        <w:t xml:space="preserve"> support non-AI/ML operation</w:t>
      </w:r>
      <w:r>
        <w:rPr>
          <w:rFonts w:hint="eastAsia"/>
        </w:rPr>
        <w:t>.</w:t>
      </w:r>
    </w:p>
    <w:p w14:paraId="121EFF2F" w14:textId="3A20E482" w:rsidR="00BD49DD" w:rsidRPr="0029484D" w:rsidRDefault="00BD49DD" w:rsidP="00BD49DD">
      <w:pPr>
        <w:pStyle w:val="2"/>
        <w:rPr>
          <w:lang w:val="en-US"/>
        </w:rPr>
      </w:pPr>
      <w:r>
        <w:rPr>
          <w:rFonts w:hint="eastAsia"/>
          <w:lang w:eastAsia="zh-CN"/>
        </w:rPr>
        <w:t xml:space="preserve">2.3 </w:t>
      </w:r>
      <w:r>
        <w:rPr>
          <w:rFonts w:hint="eastAsia"/>
        </w:rPr>
        <w:t>AI agent</w:t>
      </w:r>
    </w:p>
    <w:p w14:paraId="345B870A" w14:textId="77777777" w:rsidR="00BD49DD" w:rsidRDefault="00BD49DD" w:rsidP="00BD49DD">
      <w:pPr>
        <w:pStyle w:val="a6"/>
        <w:spacing w:before="120"/>
        <w:rPr>
          <w:szCs w:val="16"/>
        </w:rPr>
      </w:pPr>
      <w:r w:rsidRPr="0029484D">
        <w:rPr>
          <w:szCs w:val="16"/>
        </w:rPr>
        <w:t>In 5G-Advanced, it has been confirmed through extensive evaluation that AI/ML</w:t>
      </w:r>
      <w:r>
        <w:rPr>
          <w:rFonts w:hint="eastAsia"/>
          <w:szCs w:val="16"/>
        </w:rPr>
        <w:t xml:space="preserve"> model</w:t>
      </w:r>
      <w:r w:rsidRPr="0029484D">
        <w:rPr>
          <w:szCs w:val="16"/>
        </w:rPr>
        <w:t xml:space="preserve"> can enhance communication efficiency. </w:t>
      </w:r>
      <w:r>
        <w:rPr>
          <w:rFonts w:hint="eastAsia"/>
          <w:szCs w:val="16"/>
        </w:rPr>
        <w:t>For example, i</w:t>
      </w:r>
      <w:r w:rsidRPr="0029484D">
        <w:rPr>
          <w:szCs w:val="16"/>
        </w:rPr>
        <w:t xml:space="preserve">n </w:t>
      </w:r>
      <w:r>
        <w:rPr>
          <w:rFonts w:hint="eastAsia"/>
          <w:szCs w:val="16"/>
        </w:rPr>
        <w:t xml:space="preserve">AI/ML-based </w:t>
      </w:r>
      <w:r w:rsidRPr="0029484D">
        <w:rPr>
          <w:szCs w:val="16"/>
        </w:rPr>
        <w:t xml:space="preserve">mobility, </w:t>
      </w:r>
      <w:r>
        <w:rPr>
          <w:rFonts w:hint="eastAsia"/>
          <w:szCs w:val="16"/>
        </w:rPr>
        <w:t xml:space="preserve">the </w:t>
      </w:r>
      <w:r>
        <w:rPr>
          <w:szCs w:val="16"/>
        </w:rPr>
        <w:t>predicated</w:t>
      </w:r>
      <w:r>
        <w:rPr>
          <w:rFonts w:hint="eastAsia"/>
          <w:szCs w:val="16"/>
        </w:rPr>
        <w:t xml:space="preserve"> RRM measurement results can </w:t>
      </w:r>
      <w:r w:rsidRPr="0029484D">
        <w:rPr>
          <w:szCs w:val="16"/>
        </w:rPr>
        <w:t>improve handover performance and reduces measurement efforts.</w:t>
      </w:r>
    </w:p>
    <w:p w14:paraId="36584D8B" w14:textId="77777777" w:rsidR="00BD49DD" w:rsidRDefault="00BD49DD" w:rsidP="00BD49DD">
      <w:pPr>
        <w:pStyle w:val="a6"/>
        <w:spacing w:before="120"/>
        <w:rPr>
          <w:szCs w:val="16"/>
        </w:rPr>
      </w:pPr>
      <w:r>
        <w:rPr>
          <w:rFonts w:hint="eastAsia"/>
          <w:szCs w:val="16"/>
        </w:rPr>
        <w:t>Recently, i</w:t>
      </w:r>
      <w:r w:rsidRPr="0029484D">
        <w:rPr>
          <w:szCs w:val="16"/>
        </w:rPr>
        <w:t>t is widely recognized that AI agents play a key role in enabling intelligent automation in wireless communication syste</w:t>
      </w:r>
      <w:r>
        <w:rPr>
          <w:rFonts w:hint="eastAsia"/>
          <w:szCs w:val="16"/>
        </w:rPr>
        <w:t>m. SA2</w:t>
      </w:r>
      <w:r>
        <w:rPr>
          <w:szCs w:val="16"/>
        </w:rPr>
        <w:t>’</w:t>
      </w:r>
      <w:r>
        <w:rPr>
          <w:rFonts w:hint="eastAsia"/>
          <w:szCs w:val="16"/>
        </w:rPr>
        <w:t xml:space="preserve">s document [6] has </w:t>
      </w:r>
      <w:r>
        <w:rPr>
          <w:szCs w:val="16"/>
        </w:rPr>
        <w:t>provide</w:t>
      </w:r>
      <w:r>
        <w:rPr>
          <w:rFonts w:hint="eastAsia"/>
          <w:szCs w:val="16"/>
        </w:rPr>
        <w:t xml:space="preserve">d the definition of AI agent: </w:t>
      </w:r>
    </w:p>
    <w:tbl>
      <w:tblPr>
        <w:tblStyle w:val="aff3"/>
        <w:tblW w:w="0" w:type="auto"/>
        <w:tblLook w:val="04A0" w:firstRow="1" w:lastRow="0" w:firstColumn="1" w:lastColumn="0" w:noHBand="0" w:noVBand="1"/>
      </w:tblPr>
      <w:tblGrid>
        <w:gridCol w:w="9628"/>
      </w:tblGrid>
      <w:tr w:rsidR="00BD49DD" w14:paraId="46853256" w14:textId="77777777">
        <w:tc>
          <w:tcPr>
            <w:tcW w:w="9631" w:type="dxa"/>
          </w:tcPr>
          <w:p w14:paraId="74A3AF33" w14:textId="77777777" w:rsidR="00BD49DD" w:rsidRPr="0029484D" w:rsidRDefault="00BD49DD">
            <w:pPr>
              <w:pStyle w:val="a6"/>
              <w:spacing w:before="120"/>
              <w:rPr>
                <w:rFonts w:eastAsia="宋体"/>
                <w:sz w:val="20"/>
                <w:szCs w:val="16"/>
                <w:lang w:val="en-US"/>
              </w:rPr>
            </w:pPr>
            <w:r w:rsidRPr="0029484D">
              <w:rPr>
                <w:rFonts w:eastAsia="宋体"/>
                <w:b/>
                <w:bCs/>
                <w:sz w:val="20"/>
                <w:szCs w:val="16"/>
                <w:lang w:val="en-US"/>
              </w:rPr>
              <w:t>Al Agent:</w:t>
            </w:r>
            <w:r w:rsidRPr="0029484D">
              <w:rPr>
                <w:rFonts w:eastAsia="宋体"/>
                <w:sz w:val="20"/>
                <w:szCs w:val="16"/>
                <w:lang w:val="en-US"/>
              </w:rPr>
              <w:t xml:space="preserve"> an automated intelligent entity capable of e.g interacting with its environment, acquiring contextual information, reasoning, self-learning, decision-making, executing tasks (autonomously or in collaboration with other Al Agents) to achieve a specific goal.</w:t>
            </w:r>
          </w:p>
        </w:tc>
      </w:tr>
    </w:tbl>
    <w:p w14:paraId="40B5E662" w14:textId="2B886418" w:rsidR="00BD49DD" w:rsidRPr="00BD49DD" w:rsidRDefault="00BD49DD" w:rsidP="00BD49DD">
      <w:pPr>
        <w:pStyle w:val="a6"/>
        <w:spacing w:before="120"/>
        <w:rPr>
          <w:szCs w:val="16"/>
        </w:rPr>
      </w:pPr>
      <w:r w:rsidRPr="0029484D">
        <w:rPr>
          <w:szCs w:val="16"/>
        </w:rPr>
        <w:t>To realize the</w:t>
      </w:r>
      <w:r>
        <w:rPr>
          <w:rFonts w:hint="eastAsia"/>
          <w:szCs w:val="16"/>
        </w:rPr>
        <w:t xml:space="preserve"> 6</w:t>
      </w:r>
      <w:r w:rsidRPr="0029484D">
        <w:rPr>
          <w:rFonts w:hint="eastAsia"/>
          <w:szCs w:val="16"/>
        </w:rPr>
        <w:t>G native AI</w:t>
      </w:r>
      <w:r w:rsidRPr="0029484D">
        <w:rPr>
          <w:szCs w:val="16"/>
        </w:rPr>
        <w:t xml:space="preserve"> of a fully autonomous network with ubiquitous intelligenc</w:t>
      </w:r>
      <w:r>
        <w:rPr>
          <w:rFonts w:hint="eastAsia"/>
          <w:szCs w:val="16"/>
        </w:rPr>
        <w:t xml:space="preserve">e. </w:t>
      </w:r>
      <w:r w:rsidRPr="0029484D">
        <w:rPr>
          <w:szCs w:val="16"/>
        </w:rPr>
        <w:t>AI agents</w:t>
      </w:r>
      <w:r>
        <w:rPr>
          <w:rFonts w:hint="eastAsia"/>
          <w:szCs w:val="16"/>
        </w:rPr>
        <w:t xml:space="preserve">, </w:t>
      </w:r>
      <w:r w:rsidRPr="0029484D">
        <w:rPr>
          <w:szCs w:val="16"/>
        </w:rPr>
        <w:t>as intelligent entities with perception, learning, reasoning, and execution capabilities</w:t>
      </w:r>
      <w:r>
        <w:rPr>
          <w:rFonts w:hint="eastAsia"/>
          <w:szCs w:val="16"/>
        </w:rPr>
        <w:t xml:space="preserve">, </w:t>
      </w:r>
      <w:r w:rsidRPr="0029484D">
        <w:rPr>
          <w:szCs w:val="16"/>
        </w:rPr>
        <w:t xml:space="preserve">are well suited to fulfill this role. Therefore, it is proposed that 6GR should </w:t>
      </w:r>
      <w:r>
        <w:rPr>
          <w:rFonts w:hint="eastAsia"/>
          <w:szCs w:val="16"/>
        </w:rPr>
        <w:t xml:space="preserve">natively </w:t>
      </w:r>
      <w:r>
        <w:rPr>
          <w:szCs w:val="16"/>
        </w:rPr>
        <w:t>support</w:t>
      </w:r>
      <w:r>
        <w:rPr>
          <w:rFonts w:hint="eastAsia"/>
          <w:szCs w:val="16"/>
        </w:rPr>
        <w:t xml:space="preserve"> </w:t>
      </w:r>
      <w:r w:rsidRPr="0029484D">
        <w:rPr>
          <w:szCs w:val="16"/>
        </w:rPr>
        <w:t>AI agents</w:t>
      </w:r>
      <w:r>
        <w:rPr>
          <w:rFonts w:hint="eastAsia"/>
          <w:szCs w:val="16"/>
        </w:rPr>
        <w:t xml:space="preserve"> on both </w:t>
      </w:r>
      <w:r w:rsidRPr="0029484D">
        <w:rPr>
          <w:szCs w:val="16"/>
        </w:rPr>
        <w:t xml:space="preserve">UE side and </w:t>
      </w:r>
      <w:r>
        <w:rPr>
          <w:rFonts w:hint="eastAsia"/>
          <w:szCs w:val="16"/>
        </w:rPr>
        <w:t>NW</w:t>
      </w:r>
      <w:r w:rsidRPr="0029484D">
        <w:rPr>
          <w:szCs w:val="16"/>
        </w:rPr>
        <w:t xml:space="preserve"> side</w:t>
      </w:r>
      <w:r>
        <w:rPr>
          <w:rFonts w:hint="eastAsia"/>
          <w:szCs w:val="16"/>
        </w:rPr>
        <w:t xml:space="preserve">, to </w:t>
      </w:r>
      <w:r w:rsidRPr="0029484D">
        <w:rPr>
          <w:szCs w:val="16"/>
        </w:rPr>
        <w:t>enhance improve system performance.</w:t>
      </w:r>
      <w:r>
        <w:rPr>
          <w:rFonts w:hint="eastAsia"/>
        </w:rPr>
        <w:t xml:space="preserve"> </w:t>
      </w:r>
    </w:p>
    <w:tbl>
      <w:tblPr>
        <w:tblStyle w:val="aff3"/>
        <w:tblW w:w="0" w:type="auto"/>
        <w:tblLook w:val="04A0" w:firstRow="1" w:lastRow="0" w:firstColumn="1" w:lastColumn="0" w:noHBand="0" w:noVBand="1"/>
      </w:tblPr>
      <w:tblGrid>
        <w:gridCol w:w="9628"/>
      </w:tblGrid>
      <w:tr w:rsidR="00BD49DD" w14:paraId="3B3CDC71" w14:textId="77777777">
        <w:tc>
          <w:tcPr>
            <w:tcW w:w="9631" w:type="dxa"/>
          </w:tcPr>
          <w:p w14:paraId="1D54047C" w14:textId="77777777" w:rsidR="00BD49DD" w:rsidRPr="0029484D" w:rsidRDefault="00BD49DD">
            <w:pPr>
              <w:pStyle w:val="a6"/>
              <w:spacing w:before="120"/>
              <w:rPr>
                <w:rFonts w:eastAsia="宋体"/>
                <w:sz w:val="20"/>
                <w:szCs w:val="16"/>
                <w:lang w:val="en-US"/>
              </w:rPr>
            </w:pPr>
            <w:r w:rsidRPr="0029484D">
              <w:rPr>
                <w:rFonts w:eastAsia="宋体"/>
                <w:b/>
                <w:bCs/>
                <w:sz w:val="20"/>
                <w:szCs w:val="16"/>
                <w:lang w:val="en-US"/>
              </w:rPr>
              <w:t>Al Agent:</w:t>
            </w:r>
            <w:r w:rsidRPr="0029484D">
              <w:rPr>
                <w:rFonts w:eastAsia="宋体"/>
                <w:sz w:val="20"/>
                <w:szCs w:val="16"/>
                <w:lang w:val="en-US"/>
              </w:rPr>
              <w:t xml:space="preserve"> an automated intelligent entity capable of e.g interacting with its environment, acquiring contextual information, reasoning, self-learning, decision-making, executing tasks (autonomously or in collaboration with other Al Agents) to achieve a specific goal.</w:t>
            </w:r>
          </w:p>
        </w:tc>
      </w:tr>
    </w:tbl>
    <w:p w14:paraId="76D9B581" w14:textId="00AE534B" w:rsidR="00BD49DD" w:rsidRPr="0029484D" w:rsidRDefault="00BD49DD" w:rsidP="00BD49DD">
      <w:pPr>
        <w:pStyle w:val="Proposal"/>
        <w:spacing w:before="120"/>
      </w:pPr>
      <w:r w:rsidRPr="0029484D">
        <w:t xml:space="preserve">6GR should </w:t>
      </w:r>
      <w:r w:rsidRPr="0029484D">
        <w:rPr>
          <w:rFonts w:hint="eastAsia"/>
        </w:rPr>
        <w:t xml:space="preserve">natively </w:t>
      </w:r>
      <w:r w:rsidRPr="0029484D">
        <w:t>support</w:t>
      </w:r>
      <w:r w:rsidRPr="0029484D">
        <w:rPr>
          <w:rFonts w:hint="eastAsia"/>
        </w:rPr>
        <w:t xml:space="preserve"> </w:t>
      </w:r>
      <w:r w:rsidRPr="0029484D">
        <w:t>AI agents</w:t>
      </w:r>
      <w:r w:rsidRPr="0029484D">
        <w:rPr>
          <w:rFonts w:hint="eastAsia"/>
        </w:rPr>
        <w:t xml:space="preserve"> on both </w:t>
      </w:r>
      <w:r w:rsidRPr="0029484D">
        <w:t xml:space="preserve">UE side and </w:t>
      </w:r>
      <w:r w:rsidRPr="0029484D">
        <w:rPr>
          <w:rFonts w:hint="eastAsia"/>
        </w:rPr>
        <w:t>NW</w:t>
      </w:r>
      <w:r w:rsidRPr="0029484D">
        <w:t xml:space="preserve"> side</w:t>
      </w:r>
      <w:r w:rsidRPr="0029484D">
        <w:rPr>
          <w:rFonts w:hint="eastAsia"/>
        </w:rPr>
        <w:t xml:space="preserve">, to </w:t>
      </w:r>
      <w:r w:rsidRPr="0029484D">
        <w:t xml:space="preserve">improve </w:t>
      </w:r>
      <w:r w:rsidR="009F3946">
        <w:rPr>
          <w:rFonts w:hint="eastAsia"/>
        </w:rPr>
        <w:t xml:space="preserve">the </w:t>
      </w:r>
      <w:r w:rsidRPr="0029484D">
        <w:t>system performance</w:t>
      </w:r>
      <w:r>
        <w:rPr>
          <w:rFonts w:hint="eastAsia"/>
        </w:rPr>
        <w:t>.</w:t>
      </w:r>
    </w:p>
    <w:p w14:paraId="6BE37D51" w14:textId="7D9EBA5E" w:rsidR="002E4A5E" w:rsidRDefault="00000000">
      <w:pPr>
        <w:pStyle w:val="1"/>
        <w:ind w:left="0" w:firstLine="0"/>
      </w:pPr>
      <w:bookmarkStart w:id="8" w:name="_Toc109400798"/>
      <w:bookmarkStart w:id="9" w:name="_Toc109400805"/>
      <w:bookmarkStart w:id="10" w:name="_Toc109400813"/>
      <w:bookmarkStart w:id="11" w:name="_Toc109400814"/>
      <w:bookmarkStart w:id="12" w:name="_Toc109400817"/>
      <w:bookmarkStart w:id="13" w:name="_Toc109400818"/>
      <w:bookmarkStart w:id="14" w:name="_Toc109400799"/>
      <w:bookmarkStart w:id="15" w:name="_Toc109400806"/>
      <w:bookmarkStart w:id="16" w:name="_Toc109400811"/>
      <w:bookmarkStart w:id="17" w:name="_Toc109400796"/>
      <w:bookmarkStart w:id="18" w:name="_Toc109400810"/>
      <w:bookmarkStart w:id="19" w:name="_Toc109400809"/>
      <w:bookmarkStart w:id="20" w:name="_Toc109400815"/>
      <w:bookmarkStart w:id="21" w:name="_Toc109400803"/>
      <w:bookmarkStart w:id="22" w:name="_Toc109400807"/>
      <w:bookmarkStart w:id="23" w:name="_Toc109400804"/>
      <w:bookmarkStart w:id="24" w:name="_Toc109400802"/>
      <w:bookmarkStart w:id="25" w:name="_Toc109400808"/>
      <w:bookmarkStart w:id="26" w:name="_Toc109400800"/>
      <w:bookmarkStart w:id="27" w:name="_Toc109400797"/>
      <w:bookmarkStart w:id="28" w:name="_Toc109400801"/>
      <w:bookmarkStart w:id="29" w:name="_Toc109400812"/>
      <w:bookmarkStart w:id="30" w:name="_Toc109400816"/>
      <w:bookmarkStart w:id="31" w:name="_Ref134612902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r>
        <w:t>3</w:t>
      </w:r>
      <w:r>
        <w:tab/>
        <w:t>Conclusion</w:t>
      </w:r>
      <w:bookmarkEnd w:id="31"/>
    </w:p>
    <w:p w14:paraId="114B721B" w14:textId="77777777" w:rsidR="002E4A5E" w:rsidRDefault="00000000">
      <w:pPr>
        <w:pStyle w:val="a6"/>
        <w:keepNext/>
        <w:tabs>
          <w:tab w:val="left" w:pos="993"/>
          <w:tab w:val="left" w:pos="1509"/>
        </w:tabs>
        <w:spacing w:before="120"/>
      </w:pPr>
      <w:bookmarkStart w:id="32" w:name="_Ref189046994"/>
      <w:r>
        <w:t>Based on the discussion in the previous sections we propose the following:</w:t>
      </w:r>
    </w:p>
    <w:bookmarkEnd w:id="32"/>
    <w:p w14:paraId="191AE972" w14:textId="11602133" w:rsidR="00BD49DD" w:rsidRPr="0029484D" w:rsidRDefault="00BD49DD" w:rsidP="00BD49DD">
      <w:pPr>
        <w:pStyle w:val="Observation"/>
        <w:numPr>
          <w:ilvl w:val="0"/>
          <w:numId w:val="26"/>
        </w:numPr>
        <w:spacing w:before="120"/>
        <w:rPr>
          <w:lang w:eastAsia="ko-KR"/>
        </w:rPr>
      </w:pPr>
      <w:r w:rsidRPr="0029484D">
        <w:rPr>
          <w:lang w:eastAsia="ko-KR"/>
        </w:rPr>
        <w:t>In 5G-Advanced, RAN and SA have respectively defined their functional frameworks for AI/ML</w:t>
      </w:r>
      <w:r w:rsidRPr="0029484D">
        <w:rPr>
          <w:rFonts w:hint="eastAsia"/>
          <w:lang w:eastAsia="ko-KR"/>
        </w:rPr>
        <w:t>.</w:t>
      </w:r>
    </w:p>
    <w:p w14:paraId="387A7B14" w14:textId="149DA8B1" w:rsidR="00BD49DD" w:rsidRPr="00A942FB" w:rsidRDefault="00BD49DD" w:rsidP="00BD49DD">
      <w:pPr>
        <w:pStyle w:val="Proposal"/>
        <w:numPr>
          <w:ilvl w:val="0"/>
          <w:numId w:val="25"/>
        </w:numPr>
        <w:spacing w:before="120"/>
      </w:pPr>
      <w:r w:rsidRPr="0029484D">
        <w:t>6G</w:t>
      </w:r>
      <w:r w:rsidRPr="0029484D">
        <w:rPr>
          <w:rFonts w:hint="eastAsia"/>
        </w:rPr>
        <w:t xml:space="preserve">R </w:t>
      </w:r>
      <w:r>
        <w:rPr>
          <w:rFonts w:hint="eastAsia"/>
        </w:rPr>
        <w:t xml:space="preserve">should </w:t>
      </w:r>
      <w:r w:rsidRPr="0029484D">
        <w:t>support a future-proof functional framework for AI/ML that ensures forward compatibility and extensibility</w:t>
      </w:r>
      <w:r w:rsidRPr="0029484D">
        <w:rPr>
          <w:rFonts w:hint="eastAsia"/>
        </w:rPr>
        <w:t xml:space="preserve">, </w:t>
      </w:r>
      <w:r w:rsidRPr="0029484D">
        <w:t>using the 5G</w:t>
      </w:r>
      <w:r>
        <w:rPr>
          <w:rFonts w:hint="eastAsia"/>
        </w:rPr>
        <w:t>-A</w:t>
      </w:r>
      <w:r w:rsidRPr="0029484D">
        <w:t xml:space="preserve"> AI/ML framework as a baseline.</w:t>
      </w:r>
    </w:p>
    <w:p w14:paraId="1966ABAC" w14:textId="77777777" w:rsidR="008C1E43" w:rsidRPr="008C1E43" w:rsidRDefault="008C1E43" w:rsidP="008C1E43">
      <w:pPr>
        <w:pStyle w:val="Proposal"/>
        <w:numPr>
          <w:ilvl w:val="0"/>
          <w:numId w:val="25"/>
        </w:numPr>
        <w:spacing w:before="120"/>
      </w:pPr>
      <w:r>
        <w:t>RAN2 shall coordinate with RAN3 and SA WGs</w:t>
      </w:r>
      <w:r>
        <w:rPr>
          <w:rFonts w:hint="eastAsia"/>
        </w:rPr>
        <w:t xml:space="preserve"> to study </w:t>
      </w:r>
      <w:r w:rsidRPr="00BD49DD">
        <w:t>a unified AI/ML framework</w:t>
      </w:r>
      <w:r>
        <w:rPr>
          <w:rFonts w:hint="eastAsia"/>
        </w:rPr>
        <w:t xml:space="preserve">, to </w:t>
      </w:r>
      <w:r w:rsidRPr="00BD49DD">
        <w:t>prevent overlapping work.</w:t>
      </w:r>
    </w:p>
    <w:p w14:paraId="529AF5A5" w14:textId="54825439" w:rsidR="00BD49DD" w:rsidRPr="0029484D" w:rsidRDefault="00BD49DD" w:rsidP="00BD49DD">
      <w:pPr>
        <w:pStyle w:val="Proposal"/>
        <w:numPr>
          <w:ilvl w:val="0"/>
          <w:numId w:val="25"/>
        </w:numPr>
        <w:spacing w:before="120"/>
      </w:pPr>
      <w:r w:rsidRPr="0029484D">
        <w:lastRenderedPageBreak/>
        <w:t>6GR should study a unified LCM framework designed to support diverse use cases</w:t>
      </w:r>
      <w:r w:rsidR="007F33E7">
        <w:rPr>
          <w:rFonts w:hint="eastAsia"/>
        </w:rPr>
        <w:t>.</w:t>
      </w:r>
      <w:r w:rsidR="008C1E43">
        <w:rPr>
          <w:rFonts w:hint="eastAsia"/>
        </w:rPr>
        <w:t xml:space="preserve"> </w:t>
      </w:r>
    </w:p>
    <w:p w14:paraId="1DCEA4BE" w14:textId="2A413CA5" w:rsidR="00BD49DD" w:rsidRPr="00BD49DD" w:rsidRDefault="00BD49DD" w:rsidP="00BD49DD">
      <w:pPr>
        <w:pStyle w:val="Proposal"/>
        <w:numPr>
          <w:ilvl w:val="0"/>
          <w:numId w:val="25"/>
        </w:numPr>
        <w:spacing w:before="120"/>
        <w:rPr>
          <w:sz w:val="21"/>
          <w:szCs w:val="21"/>
        </w:rPr>
      </w:pPr>
      <w:r w:rsidRPr="00A942FB">
        <w:t>6G</w:t>
      </w:r>
      <w:r w:rsidRPr="00A942FB">
        <w:rPr>
          <w:rFonts w:hint="eastAsia"/>
        </w:rPr>
        <w:t xml:space="preserve">R should </w:t>
      </w:r>
      <w:r w:rsidRPr="00A942FB">
        <w:t>specif</w:t>
      </w:r>
      <w:r w:rsidRPr="00A942FB">
        <w:rPr>
          <w:rFonts w:hint="eastAsia"/>
        </w:rPr>
        <w:t xml:space="preserve">y a </w:t>
      </w:r>
      <w:r w:rsidRPr="00A942FB">
        <w:t>unified data collection framework</w:t>
      </w:r>
      <w:r w:rsidRPr="00A942FB">
        <w:rPr>
          <w:lang w:eastAsia="en-US"/>
        </w:rPr>
        <w:t xml:space="preserve"> </w:t>
      </w:r>
      <w:r w:rsidRPr="00A942FB">
        <w:t>to enhance the efficiency of data collection and prevent redundancy.</w:t>
      </w:r>
    </w:p>
    <w:p w14:paraId="1B92D2C9" w14:textId="23C0536B" w:rsidR="00BD49DD" w:rsidRPr="00BD49DD" w:rsidRDefault="00BD49DD" w:rsidP="00BD49DD">
      <w:pPr>
        <w:pStyle w:val="Proposal"/>
        <w:numPr>
          <w:ilvl w:val="0"/>
          <w:numId w:val="25"/>
        </w:numPr>
        <w:spacing w:before="120"/>
        <w:rPr>
          <w:lang w:val="en-US"/>
        </w:rPr>
      </w:pPr>
      <w:r w:rsidRPr="0029484D">
        <w:t>6GR LCM should support model location for inference, including UE-sided model, NW-sided model, and two-sided model.</w:t>
      </w:r>
      <w:r w:rsidRPr="00BD49DD">
        <w:rPr>
          <w:lang w:val="en-US"/>
        </w:rPr>
        <w:t xml:space="preserve"> </w:t>
      </w:r>
    </w:p>
    <w:p w14:paraId="6AAD209D" w14:textId="244D02AB" w:rsidR="00BD49DD" w:rsidRPr="0029484D" w:rsidRDefault="00BD49DD" w:rsidP="00BD49DD">
      <w:pPr>
        <w:pStyle w:val="Proposal"/>
        <w:numPr>
          <w:ilvl w:val="0"/>
          <w:numId w:val="25"/>
        </w:numPr>
        <w:spacing w:before="120"/>
      </w:pPr>
      <w:r w:rsidRPr="0029484D">
        <w:t>6GR LCM should support non-AI/ML operation.</w:t>
      </w:r>
    </w:p>
    <w:p w14:paraId="0EC91EB3" w14:textId="6FA4797C" w:rsidR="00BD49DD" w:rsidRPr="0029484D" w:rsidRDefault="00BD49DD" w:rsidP="00BD49DD">
      <w:pPr>
        <w:pStyle w:val="Proposal"/>
        <w:numPr>
          <w:ilvl w:val="0"/>
          <w:numId w:val="25"/>
        </w:numPr>
        <w:spacing w:before="120"/>
      </w:pPr>
      <w:r w:rsidRPr="0029484D">
        <w:t xml:space="preserve">6GR should natively support AI agents on both UE side and NW side, to improve </w:t>
      </w:r>
      <w:r w:rsidR="009F3946">
        <w:rPr>
          <w:rFonts w:hint="eastAsia"/>
        </w:rPr>
        <w:t xml:space="preserve">the </w:t>
      </w:r>
      <w:r w:rsidRPr="0029484D">
        <w:t>system performance.</w:t>
      </w:r>
    </w:p>
    <w:p w14:paraId="2FD02046" w14:textId="77777777" w:rsidR="002E4A5E" w:rsidRPr="00223C85" w:rsidRDefault="00000000">
      <w:pPr>
        <w:pStyle w:val="1"/>
        <w:rPr>
          <w:lang w:val="en-US"/>
        </w:rPr>
      </w:pPr>
      <w:r w:rsidRPr="00223C85">
        <w:rPr>
          <w:lang w:val="en-US"/>
        </w:rPr>
        <w:t>References</w:t>
      </w:r>
    </w:p>
    <w:p w14:paraId="50503888" w14:textId="77777777" w:rsidR="00BD49DD" w:rsidRPr="0029484D" w:rsidRDefault="00BD49DD" w:rsidP="00BD49DD">
      <w:pPr>
        <w:rPr>
          <w:szCs w:val="16"/>
          <w:lang w:val="en-US"/>
        </w:rPr>
      </w:pPr>
      <w:r w:rsidRPr="0029484D">
        <w:rPr>
          <w:szCs w:val="16"/>
          <w:lang w:val="en-US"/>
        </w:rPr>
        <w:t xml:space="preserve">[1] </w:t>
      </w:r>
      <w:r w:rsidRPr="0029484D">
        <w:rPr>
          <w:rFonts w:hint="eastAsia"/>
          <w:szCs w:val="16"/>
          <w:lang w:val="en-US"/>
        </w:rPr>
        <w:t>RP-251881</w:t>
      </w:r>
      <w:r w:rsidRPr="0029484D">
        <w:rPr>
          <w:rFonts w:eastAsia="Batang" w:hint="eastAsia"/>
          <w:szCs w:val="16"/>
          <w:lang w:val="en-US" w:eastAsia="en-US"/>
        </w:rPr>
        <w:t>,</w:t>
      </w:r>
      <w:r w:rsidRPr="0029484D">
        <w:rPr>
          <w:rFonts w:hint="eastAsia"/>
          <w:szCs w:val="16"/>
          <w:lang w:val="en-US"/>
        </w:rPr>
        <w:t xml:space="preserve"> </w:t>
      </w:r>
      <w:r w:rsidRPr="0029484D">
        <w:rPr>
          <w:szCs w:val="16"/>
          <w:lang w:val="en-US"/>
        </w:rPr>
        <w:t>“New SID: Study on 6G Radio”</w:t>
      </w:r>
      <w:r w:rsidRPr="0029484D">
        <w:rPr>
          <w:rFonts w:hint="eastAsia"/>
          <w:szCs w:val="16"/>
          <w:lang w:val="en-US"/>
        </w:rPr>
        <w:t>, RAN#108, June 2025.</w:t>
      </w:r>
    </w:p>
    <w:p w14:paraId="3095A095" w14:textId="77777777" w:rsidR="00BD49DD" w:rsidRPr="0029484D" w:rsidRDefault="00BD49DD" w:rsidP="00BD49DD">
      <w:pPr>
        <w:rPr>
          <w:rFonts w:eastAsia="Batang"/>
          <w:szCs w:val="16"/>
          <w:lang w:val="en-US" w:eastAsia="en-US"/>
        </w:rPr>
      </w:pPr>
      <w:r w:rsidRPr="0029484D">
        <w:rPr>
          <w:rFonts w:hint="eastAsia"/>
          <w:szCs w:val="16"/>
          <w:lang w:val="en-US" w:eastAsia="en-US"/>
        </w:rPr>
        <w:t xml:space="preserve">[2] </w:t>
      </w:r>
      <w:r w:rsidRPr="0029484D">
        <w:rPr>
          <w:rFonts w:hint="eastAsia"/>
          <w:szCs w:val="16"/>
          <w:lang w:val="en-US"/>
        </w:rPr>
        <w:t>TR 38.843</w:t>
      </w:r>
      <w:r w:rsidRPr="0029484D">
        <w:rPr>
          <w:rFonts w:eastAsia="Batang" w:hint="eastAsia"/>
          <w:szCs w:val="16"/>
          <w:lang w:val="en-US" w:eastAsia="en-US"/>
        </w:rPr>
        <w:t>,</w:t>
      </w:r>
      <w:r w:rsidRPr="0029484D">
        <w:rPr>
          <w:rFonts w:hint="eastAsia"/>
          <w:szCs w:val="16"/>
          <w:lang w:val="en-US"/>
        </w:rPr>
        <w:t xml:space="preserve"> Study on Artificial Intelligence (AI)/Machine Learning (ML) for NR air interface</w:t>
      </w:r>
      <w:r w:rsidRPr="0029484D">
        <w:rPr>
          <w:rFonts w:eastAsia="Batang" w:hint="eastAsia"/>
          <w:szCs w:val="16"/>
          <w:lang w:val="en-US" w:eastAsia="en-US"/>
        </w:rPr>
        <w:t>.</w:t>
      </w:r>
    </w:p>
    <w:p w14:paraId="773E5289" w14:textId="77777777" w:rsidR="00BD49DD" w:rsidRPr="0029484D" w:rsidRDefault="00BD49DD" w:rsidP="00BD49DD">
      <w:pPr>
        <w:rPr>
          <w:rFonts w:eastAsia="Batang"/>
          <w:szCs w:val="16"/>
          <w:lang w:val="en-US" w:eastAsia="en-US"/>
        </w:rPr>
      </w:pPr>
      <w:r w:rsidRPr="0029484D">
        <w:rPr>
          <w:rFonts w:eastAsia="Batang" w:hint="eastAsia"/>
          <w:szCs w:val="16"/>
          <w:lang w:val="en-US" w:eastAsia="en-US"/>
        </w:rPr>
        <w:t xml:space="preserve">[3] </w:t>
      </w:r>
      <w:r w:rsidRPr="0029484D">
        <w:rPr>
          <w:rFonts w:eastAsia="Batang"/>
          <w:szCs w:val="16"/>
          <w:lang w:val="en-US" w:eastAsia="en-US"/>
        </w:rPr>
        <w:t>TR 37.817</w:t>
      </w:r>
      <w:r w:rsidRPr="0029484D">
        <w:rPr>
          <w:rFonts w:eastAsia="Batang" w:hint="eastAsia"/>
          <w:szCs w:val="16"/>
          <w:lang w:val="en-US" w:eastAsia="en-US"/>
        </w:rPr>
        <w:t>,</w:t>
      </w:r>
      <w:r w:rsidRPr="0029484D">
        <w:rPr>
          <w:rFonts w:eastAsia="Batang"/>
          <w:szCs w:val="16"/>
          <w:lang w:val="en-US" w:eastAsia="en-US"/>
        </w:rPr>
        <w:t xml:space="preserve"> Study on enhancement for Data Collection for NR and EN-DC</w:t>
      </w:r>
      <w:r w:rsidRPr="0029484D">
        <w:rPr>
          <w:rFonts w:eastAsia="Batang" w:hint="eastAsia"/>
          <w:szCs w:val="16"/>
          <w:lang w:val="en-US" w:eastAsia="en-US"/>
        </w:rPr>
        <w:t>,</w:t>
      </w:r>
    </w:p>
    <w:p w14:paraId="2CF14CE1" w14:textId="4C0F1A57" w:rsidR="00BD49DD" w:rsidRPr="0029484D" w:rsidRDefault="00BD49DD" w:rsidP="00BD49DD">
      <w:pPr>
        <w:overflowPunct/>
        <w:autoSpaceDE/>
        <w:autoSpaceDN/>
        <w:adjustRightInd/>
        <w:spacing w:line="259" w:lineRule="auto"/>
        <w:textAlignment w:val="auto"/>
        <w:rPr>
          <w:rFonts w:eastAsia="Batang"/>
          <w:szCs w:val="16"/>
          <w:lang w:val="en-US" w:eastAsia="en-US"/>
        </w:rPr>
      </w:pPr>
      <w:r w:rsidRPr="0029484D">
        <w:rPr>
          <w:rFonts w:eastAsia="Batang" w:hint="eastAsia"/>
          <w:szCs w:val="16"/>
          <w:lang w:val="en-US" w:eastAsia="en-US"/>
        </w:rPr>
        <w:t>[</w:t>
      </w:r>
      <w:r w:rsidR="00A5491A">
        <w:rPr>
          <w:rFonts w:hint="eastAsia"/>
          <w:szCs w:val="16"/>
          <w:lang w:val="en-US" w:eastAsia="zh-CN"/>
        </w:rPr>
        <w:t>4</w:t>
      </w:r>
      <w:r w:rsidRPr="0029484D">
        <w:rPr>
          <w:rFonts w:eastAsia="Batang" w:hint="eastAsia"/>
          <w:szCs w:val="16"/>
          <w:lang w:val="en-US" w:eastAsia="en-US"/>
        </w:rPr>
        <w:t xml:space="preserve">] </w:t>
      </w:r>
      <w:r w:rsidRPr="0029484D">
        <w:rPr>
          <w:szCs w:val="16"/>
          <w:lang w:val="en-US" w:eastAsia="en-US"/>
        </w:rPr>
        <w:t>TR 28.908</w:t>
      </w:r>
      <w:r w:rsidRPr="0029484D">
        <w:rPr>
          <w:rFonts w:eastAsia="Batang" w:hint="eastAsia"/>
          <w:szCs w:val="16"/>
          <w:lang w:val="en-US" w:eastAsia="en-US"/>
        </w:rPr>
        <w:t xml:space="preserve">, </w:t>
      </w:r>
      <w:r w:rsidRPr="0029484D">
        <w:rPr>
          <w:rFonts w:eastAsia="Batang"/>
          <w:szCs w:val="16"/>
          <w:lang w:val="en-US" w:eastAsia="en-US"/>
        </w:rPr>
        <w:t>Study on Artificial Intelligence/Machine Learning (AI/ML)</w:t>
      </w:r>
      <w:r w:rsidRPr="0029484D">
        <w:rPr>
          <w:rFonts w:eastAsia="Batang" w:hint="eastAsia"/>
          <w:szCs w:val="16"/>
          <w:lang w:val="en-US" w:eastAsia="en-US"/>
        </w:rPr>
        <w:t xml:space="preserve"> </w:t>
      </w:r>
      <w:r w:rsidRPr="0029484D">
        <w:rPr>
          <w:rFonts w:eastAsia="Batang"/>
          <w:szCs w:val="16"/>
          <w:lang w:val="en-US" w:eastAsia="en-US"/>
        </w:rPr>
        <w:t>management</w:t>
      </w:r>
    </w:p>
    <w:p w14:paraId="401F1800" w14:textId="10197E85" w:rsidR="00BD49DD" w:rsidRPr="0029484D" w:rsidRDefault="00BD49DD" w:rsidP="00BD49DD">
      <w:pPr>
        <w:rPr>
          <w:rFonts w:eastAsia="Batang"/>
          <w:szCs w:val="16"/>
          <w:lang w:val="en-US" w:eastAsia="en-US"/>
        </w:rPr>
      </w:pPr>
      <w:r w:rsidRPr="0029484D">
        <w:rPr>
          <w:rFonts w:eastAsia="Batang" w:hint="eastAsia"/>
          <w:szCs w:val="16"/>
          <w:lang w:val="en-US" w:eastAsia="en-US"/>
        </w:rPr>
        <w:t>[</w:t>
      </w:r>
      <w:r w:rsidR="00A5491A">
        <w:rPr>
          <w:rFonts w:hint="eastAsia"/>
          <w:szCs w:val="16"/>
          <w:lang w:val="en-US" w:eastAsia="zh-CN"/>
        </w:rPr>
        <w:t>5</w:t>
      </w:r>
      <w:r w:rsidRPr="0029484D">
        <w:rPr>
          <w:rFonts w:eastAsia="Batang" w:hint="eastAsia"/>
          <w:szCs w:val="16"/>
          <w:lang w:val="en-US" w:eastAsia="en-US"/>
        </w:rPr>
        <w:t>] RAN1</w:t>
      </w:r>
      <w:r>
        <w:rPr>
          <w:rFonts w:hint="eastAsia"/>
          <w:szCs w:val="16"/>
          <w:lang w:val="en-US" w:eastAsia="zh-CN"/>
        </w:rPr>
        <w:t>#122,</w:t>
      </w:r>
      <w:r w:rsidRPr="0029484D">
        <w:rPr>
          <w:rFonts w:eastAsia="Batang" w:hint="eastAsia"/>
          <w:szCs w:val="16"/>
          <w:lang w:val="en-US" w:eastAsia="en-US"/>
        </w:rPr>
        <w:t xml:space="preserve"> Chairman notes</w:t>
      </w:r>
      <w:r>
        <w:rPr>
          <w:rFonts w:eastAsiaTheme="minorEastAsia" w:hint="eastAsia"/>
          <w:szCs w:val="16"/>
          <w:lang w:val="en-US" w:eastAsia="zh-CN"/>
        </w:rPr>
        <w:t>.</w:t>
      </w:r>
      <w:r w:rsidRPr="0029484D">
        <w:rPr>
          <w:rFonts w:eastAsia="Batang" w:hint="eastAsia"/>
          <w:szCs w:val="16"/>
          <w:lang w:val="en-US" w:eastAsia="en-US"/>
        </w:rPr>
        <w:t xml:space="preserve"> </w:t>
      </w:r>
    </w:p>
    <w:p w14:paraId="5DE50CFE" w14:textId="462F25D5" w:rsidR="002E4A5E" w:rsidRPr="00BD49DD" w:rsidRDefault="00BD49DD" w:rsidP="00BD49DD">
      <w:pPr>
        <w:rPr>
          <w:rFonts w:eastAsiaTheme="minorEastAsia"/>
          <w:szCs w:val="16"/>
          <w:lang w:val="en-US" w:eastAsia="zh-CN"/>
        </w:rPr>
      </w:pPr>
      <w:r w:rsidRPr="0029484D">
        <w:rPr>
          <w:rFonts w:eastAsia="Batang" w:hint="eastAsia"/>
          <w:szCs w:val="16"/>
          <w:lang w:val="en-US" w:eastAsia="en-US"/>
        </w:rPr>
        <w:t>[</w:t>
      </w:r>
      <w:r w:rsidR="00A5491A">
        <w:rPr>
          <w:rFonts w:eastAsiaTheme="minorEastAsia" w:hint="eastAsia"/>
          <w:szCs w:val="16"/>
          <w:lang w:val="en-US" w:eastAsia="zh-CN"/>
        </w:rPr>
        <w:t>6</w:t>
      </w:r>
      <w:r w:rsidRPr="0029484D">
        <w:rPr>
          <w:rFonts w:eastAsia="Batang" w:hint="eastAsia"/>
          <w:szCs w:val="16"/>
          <w:lang w:val="en-US" w:eastAsia="en-US"/>
        </w:rPr>
        <w:t xml:space="preserve">] </w:t>
      </w:r>
      <w:r w:rsidRPr="0029484D">
        <w:rPr>
          <w:szCs w:val="16"/>
          <w:lang w:val="en-US" w:eastAsia="en-US"/>
        </w:rPr>
        <w:t xml:space="preserve">TR </w:t>
      </w:r>
      <w:r w:rsidRPr="0029484D">
        <w:rPr>
          <w:rFonts w:hint="eastAsia"/>
          <w:szCs w:val="16"/>
          <w:lang w:val="en-US"/>
        </w:rPr>
        <w:t>22.870</w:t>
      </w:r>
      <w:r w:rsidRPr="0029484D">
        <w:rPr>
          <w:rFonts w:eastAsia="Batang" w:hint="eastAsia"/>
          <w:szCs w:val="16"/>
          <w:lang w:val="en-US" w:eastAsia="en-US"/>
        </w:rPr>
        <w:t xml:space="preserve">, </w:t>
      </w:r>
      <w:r w:rsidRPr="0029484D">
        <w:rPr>
          <w:rFonts w:eastAsia="Batang"/>
          <w:szCs w:val="16"/>
          <w:lang w:val="en-US" w:eastAsia="en-US"/>
        </w:rPr>
        <w:t>Study on 6G Use Cases and Service Requirements</w:t>
      </w:r>
      <w:r w:rsidRPr="0029484D">
        <w:rPr>
          <w:rFonts w:eastAsia="Batang" w:hint="eastAsia"/>
          <w:szCs w:val="16"/>
          <w:lang w:val="en-US" w:eastAsia="en-US"/>
        </w:rPr>
        <w:t>.</w:t>
      </w:r>
    </w:p>
    <w:sectPr w:rsidR="002E4A5E" w:rsidRPr="00BD49DD">
      <w:headerReference w:type="even" r:id="rId14"/>
      <w:footerReference w:type="default" r:id="rId15"/>
      <w:footnotePr>
        <w:numRestart w:val="eachSect"/>
      </w:footnotePr>
      <w:pgSz w:w="11906" w:h="16838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A9EA3B" w14:textId="77777777" w:rsidR="00DC2954" w:rsidRDefault="00DC2954">
      <w:pPr>
        <w:spacing w:after="0"/>
      </w:pPr>
      <w:r>
        <w:separator/>
      </w:r>
    </w:p>
  </w:endnote>
  <w:endnote w:type="continuationSeparator" w:id="0">
    <w:p w14:paraId="7AE9C2E0" w14:textId="77777777" w:rsidR="00DC2954" w:rsidRDefault="00DC295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onotype Sorts">
    <w:altName w:val="Segoe UI Symbol"/>
    <w:charset w:val="02"/>
    <w:family w:val="auto"/>
    <w:pitch w:val="default"/>
    <w:sig w:usb0="00000000" w:usb1="00000000" w:usb2="00000000" w:usb3="00000000" w:csb0="8000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C98812" w14:textId="77777777" w:rsidR="002E4A5E" w:rsidRDefault="00000000">
    <w:pPr>
      <w:pStyle w:val="af6"/>
      <w:tabs>
        <w:tab w:val="center" w:pos="4820"/>
        <w:tab w:val="right" w:pos="9639"/>
      </w:tabs>
      <w:jc w:val="left"/>
    </w:pPr>
    <w:r>
      <w:tab/>
    </w:r>
    <w:r>
      <w:rPr>
        <w:rStyle w:val="aff6"/>
      </w:rPr>
      <w:fldChar w:fldCharType="begin"/>
    </w:r>
    <w:r>
      <w:rPr>
        <w:rStyle w:val="aff6"/>
      </w:rPr>
      <w:instrText xml:space="preserve"> PAGE </w:instrText>
    </w:r>
    <w:r>
      <w:rPr>
        <w:rStyle w:val="aff6"/>
      </w:rPr>
      <w:fldChar w:fldCharType="separate"/>
    </w:r>
    <w:r>
      <w:rPr>
        <w:rStyle w:val="aff6"/>
      </w:rPr>
      <w:t>4</w:t>
    </w:r>
    <w:r>
      <w:rPr>
        <w:rStyle w:val="aff6"/>
      </w:rPr>
      <w:fldChar w:fldCharType="end"/>
    </w:r>
    <w:r>
      <w:rPr>
        <w:rStyle w:val="aff6"/>
      </w:rPr>
      <w:t>/</w:t>
    </w:r>
    <w:r>
      <w:rPr>
        <w:rStyle w:val="aff6"/>
      </w:rPr>
      <w:fldChar w:fldCharType="begin"/>
    </w:r>
    <w:r>
      <w:rPr>
        <w:rStyle w:val="aff6"/>
      </w:rPr>
      <w:instrText xml:space="preserve"> NUMPAGES </w:instrText>
    </w:r>
    <w:r>
      <w:rPr>
        <w:rStyle w:val="aff6"/>
      </w:rPr>
      <w:fldChar w:fldCharType="separate"/>
    </w:r>
    <w:r>
      <w:rPr>
        <w:rStyle w:val="aff6"/>
      </w:rPr>
      <w:t>4</w:t>
    </w:r>
    <w:r>
      <w:rPr>
        <w:rStyle w:val="aff6"/>
      </w:rPr>
      <w:fldChar w:fldCharType="end"/>
    </w:r>
    <w:r>
      <w:rPr>
        <w:rStyle w:val="aff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50103F" w14:textId="77777777" w:rsidR="00DC2954" w:rsidRDefault="00DC2954">
      <w:pPr>
        <w:spacing w:after="0"/>
      </w:pPr>
      <w:r>
        <w:separator/>
      </w:r>
    </w:p>
  </w:footnote>
  <w:footnote w:type="continuationSeparator" w:id="0">
    <w:p w14:paraId="0135E4F2" w14:textId="77777777" w:rsidR="00DC2954" w:rsidRDefault="00DC295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37A920" w14:textId="77777777" w:rsidR="002E4A5E" w:rsidRDefault="00000000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E"/>
    <w:multiLevelType w:val="multilevel"/>
    <w:tmpl w:val="FFFFFF7E"/>
    <w:lvl w:ilvl="0">
      <w:start w:val="1"/>
      <w:numFmt w:val="lowerRoman"/>
      <w:pStyle w:val="3"/>
      <w:lvlText w:val="%1."/>
      <w:lvlJc w:val="right"/>
      <w:pPr>
        <w:ind w:left="-1059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0FF743B"/>
    <w:multiLevelType w:val="multilevel"/>
    <w:tmpl w:val="00FF743B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Roman"/>
      <w:lvlText w:val="%2."/>
      <w:lvlJc w:val="righ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F847706"/>
    <w:multiLevelType w:val="multilevel"/>
    <w:tmpl w:val="0F847706"/>
    <w:lvl w:ilvl="0">
      <w:start w:val="1"/>
      <w:numFmt w:val="bullet"/>
      <w:pStyle w:val="4"/>
      <w:lvlText w:val=""/>
      <w:lvlJc w:val="left"/>
      <w:pPr>
        <w:ind w:left="185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" w15:restartNumberingAfterBreak="0">
    <w:nsid w:val="21963DF8"/>
    <w:multiLevelType w:val="multilevel"/>
    <w:tmpl w:val="21963DF8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</w:rPr>
    </w:lvl>
    <w:lvl w:ilvl="1"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22D21819"/>
    <w:multiLevelType w:val="multilevel"/>
    <w:tmpl w:val="22D21819"/>
    <w:lvl w:ilvl="0">
      <w:start w:val="1"/>
      <w:numFmt w:val="bullet"/>
      <w:pStyle w:val="ComeBack"/>
      <w:lvlText w:val=""/>
      <w:lvlJc w:val="left"/>
      <w:pPr>
        <w:tabs>
          <w:tab w:val="left" w:pos="1259"/>
        </w:tabs>
        <w:ind w:left="1622" w:hanging="1055"/>
      </w:pPr>
      <w:rPr>
        <w:rFonts w:ascii="Wingdings" w:hAnsi="Wingdings" w:hint="default"/>
        <w:b/>
        <w:i w:val="0"/>
        <w:sz w:val="22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75A7442"/>
    <w:multiLevelType w:val="multilevel"/>
    <w:tmpl w:val="275A7442"/>
    <w:lvl w:ilvl="0">
      <w:start w:val="1"/>
      <w:numFmt w:val="bullet"/>
      <w:pStyle w:val="30"/>
      <w:lvlText w:val=""/>
      <w:lvlJc w:val="left"/>
      <w:pPr>
        <w:ind w:left="157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 w15:restartNumberingAfterBreak="0">
    <w:nsid w:val="2A884D2C"/>
    <w:multiLevelType w:val="multilevel"/>
    <w:tmpl w:val="2A884D2C"/>
    <w:lvl w:ilvl="0">
      <w:start w:val="1"/>
      <w:numFmt w:val="bullet"/>
      <w:lvlText w:val=""/>
      <w:lvlJc w:val="left"/>
      <w:pPr>
        <w:tabs>
          <w:tab w:val="left" w:pos="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6A7CD5"/>
    <w:multiLevelType w:val="multilevel"/>
    <w:tmpl w:val="316A7CD5"/>
    <w:lvl w:ilvl="0">
      <w:start w:val="1"/>
      <w:numFmt w:val="bullet"/>
      <w:lvlText w:val="•"/>
      <w:lvlJc w:val="left"/>
      <w:pPr>
        <w:tabs>
          <w:tab w:val="left" w:pos="360"/>
        </w:tabs>
        <w:ind w:left="360" w:hanging="360"/>
      </w:pPr>
      <w:rPr>
        <w:rFonts w:ascii="Arial" w:hAnsi="Arial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EA44FF"/>
    <w:multiLevelType w:val="multilevel"/>
    <w:tmpl w:val="33EA44FF"/>
    <w:lvl w:ilvl="0">
      <w:start w:val="1"/>
      <w:numFmt w:val="decimal"/>
      <w:pStyle w:val="a"/>
      <w:lvlText w:val="%1.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9" w15:restartNumberingAfterBreak="0">
    <w:nsid w:val="3AA46647"/>
    <w:multiLevelType w:val="multilevel"/>
    <w:tmpl w:val="429269EC"/>
    <w:lvl w:ilvl="0">
      <w:start w:val="1"/>
      <w:numFmt w:val="decimal"/>
      <w:pStyle w:val="Proposal"/>
      <w:lvlText w:val="Proposal %1"/>
      <w:lvlJc w:val="left"/>
      <w:pPr>
        <w:tabs>
          <w:tab w:val="left" w:pos="1304"/>
        </w:tabs>
        <w:ind w:left="1304" w:hanging="1304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0" w15:restartNumberingAfterBreak="0">
    <w:nsid w:val="43E32A1C"/>
    <w:multiLevelType w:val="multilevel"/>
    <w:tmpl w:val="43E32A1C"/>
    <w:lvl w:ilvl="0">
      <w:start w:val="5"/>
      <w:numFmt w:val="bullet"/>
      <w:lvlText w:val=""/>
      <w:lvlJc w:val="left"/>
      <w:pPr>
        <w:ind w:left="800" w:hanging="400"/>
      </w:pPr>
      <w:rPr>
        <w:rFonts w:ascii="Symbol" w:eastAsia="宋体" w:hAnsi="Symbol" w:cs="Times New Roman" w:hint="default"/>
      </w:rPr>
    </w:lvl>
    <w:lvl w:ilvl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1" w15:restartNumberingAfterBreak="0">
    <w:nsid w:val="4BDF65F6"/>
    <w:multiLevelType w:val="multilevel"/>
    <w:tmpl w:val="4BDF65F6"/>
    <w:lvl w:ilvl="0">
      <w:start w:val="1"/>
      <w:numFmt w:val="decimal"/>
      <w:pStyle w:val="Reference"/>
      <w:lvlText w:val="[%1]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2" w15:restartNumberingAfterBreak="0">
    <w:nsid w:val="5101505E"/>
    <w:multiLevelType w:val="multilevel"/>
    <w:tmpl w:val="5101505E"/>
    <w:lvl w:ilvl="0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306" w:hanging="360"/>
      </w:pPr>
    </w:lvl>
    <w:lvl w:ilvl="2">
      <w:start w:val="1"/>
      <w:numFmt w:val="lowerRoman"/>
      <w:lvlText w:val="%3."/>
      <w:lvlJc w:val="right"/>
      <w:pPr>
        <w:ind w:left="1026" w:hanging="180"/>
      </w:pPr>
    </w:lvl>
    <w:lvl w:ilvl="3">
      <w:start w:val="1"/>
      <w:numFmt w:val="decimal"/>
      <w:lvlText w:val="%4."/>
      <w:lvlJc w:val="left"/>
      <w:pPr>
        <w:ind w:left="1746" w:hanging="360"/>
      </w:pPr>
    </w:lvl>
    <w:lvl w:ilvl="4">
      <w:start w:val="1"/>
      <w:numFmt w:val="lowerLetter"/>
      <w:lvlText w:val="%5."/>
      <w:lvlJc w:val="left"/>
      <w:pPr>
        <w:ind w:left="2466" w:hanging="360"/>
      </w:pPr>
    </w:lvl>
    <w:lvl w:ilvl="5">
      <w:start w:val="1"/>
      <w:numFmt w:val="lowerRoman"/>
      <w:lvlText w:val="%6."/>
      <w:lvlJc w:val="right"/>
      <w:pPr>
        <w:ind w:left="3186" w:hanging="180"/>
      </w:pPr>
    </w:lvl>
    <w:lvl w:ilvl="6">
      <w:start w:val="1"/>
      <w:numFmt w:val="decimal"/>
      <w:lvlText w:val="%7."/>
      <w:lvlJc w:val="left"/>
      <w:pPr>
        <w:ind w:left="3906" w:hanging="360"/>
      </w:pPr>
    </w:lvl>
    <w:lvl w:ilvl="7">
      <w:start w:val="1"/>
      <w:numFmt w:val="lowerLetter"/>
      <w:lvlText w:val="%8."/>
      <w:lvlJc w:val="left"/>
      <w:pPr>
        <w:ind w:left="4626" w:hanging="360"/>
      </w:pPr>
    </w:lvl>
    <w:lvl w:ilvl="8">
      <w:start w:val="1"/>
      <w:numFmt w:val="lowerRoman"/>
      <w:lvlText w:val="%9."/>
      <w:lvlJc w:val="right"/>
      <w:pPr>
        <w:ind w:left="5346" w:hanging="180"/>
      </w:pPr>
    </w:lvl>
  </w:abstractNum>
  <w:abstractNum w:abstractNumId="13" w15:restartNumberingAfterBreak="0">
    <w:nsid w:val="521F44A7"/>
    <w:multiLevelType w:val="multilevel"/>
    <w:tmpl w:val="521F44A7"/>
    <w:lvl w:ilvl="0">
      <w:start w:val="1"/>
      <w:numFmt w:val="bullet"/>
      <w:pStyle w:val="EmailDiscussion"/>
      <w:lvlText w:val=""/>
      <w:lvlJc w:val="left"/>
      <w:pPr>
        <w:tabs>
          <w:tab w:val="left" w:pos="1619"/>
        </w:tabs>
        <w:ind w:left="161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DE1D10"/>
    <w:multiLevelType w:val="multilevel"/>
    <w:tmpl w:val="5BDE1D10"/>
    <w:lvl w:ilvl="0">
      <w:start w:val="1"/>
      <w:numFmt w:val="bullet"/>
      <w:pStyle w:val="a0"/>
      <w:lvlText w:val=""/>
      <w:lvlJc w:val="left"/>
      <w:pPr>
        <w:ind w:left="100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5" w15:restartNumberingAfterBreak="0">
    <w:nsid w:val="5F8F4C57"/>
    <w:multiLevelType w:val="multilevel"/>
    <w:tmpl w:val="EC4CB00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0F71D5A"/>
    <w:multiLevelType w:val="multilevel"/>
    <w:tmpl w:val="60F71D5A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）"/>
      <w:lvlJc w:val="left"/>
      <w:pPr>
        <w:ind w:left="1440" w:hanging="360"/>
      </w:pPr>
      <w:rPr>
        <w:rFonts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1FB33F7"/>
    <w:multiLevelType w:val="multilevel"/>
    <w:tmpl w:val="61FB33F7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70146DC0"/>
    <w:multiLevelType w:val="multilevel"/>
    <w:tmpl w:val="70146DC0"/>
    <w:lvl w:ilvl="0">
      <w:start w:val="1"/>
      <w:numFmt w:val="bullet"/>
      <w:pStyle w:val="Agreement"/>
      <w:lvlText w:val=""/>
      <w:lvlJc w:val="left"/>
      <w:pPr>
        <w:tabs>
          <w:tab w:val="left" w:pos="1800"/>
        </w:tabs>
        <w:ind w:left="1800" w:hanging="360"/>
      </w:pPr>
      <w:rPr>
        <w:rFonts w:ascii="Symbol" w:hAnsi="Symbol" w:hint="default"/>
        <w:b/>
        <w:i w:val="0"/>
        <w:color w:val="auto"/>
        <w:sz w:val="22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4FF1CEA"/>
    <w:multiLevelType w:val="multilevel"/>
    <w:tmpl w:val="74FF1CEA"/>
    <w:lvl w:ilvl="0">
      <w:start w:val="1"/>
      <w:numFmt w:val="bullet"/>
      <w:pStyle w:val="5"/>
      <w:lvlText w:val=""/>
      <w:lvlJc w:val="left"/>
      <w:pPr>
        <w:ind w:left="2138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0" w15:restartNumberingAfterBreak="0">
    <w:nsid w:val="75E471EB"/>
    <w:multiLevelType w:val="multilevel"/>
    <w:tmpl w:val="75E471EB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ascii="Times New Roman" w:hAnsi="Times New Roman" w:cs="Times New Roman" w:hint="default"/>
      </w:rPr>
    </w:lvl>
  </w:abstractNum>
  <w:abstractNum w:abstractNumId="21" w15:restartNumberingAfterBreak="0">
    <w:nsid w:val="7B665E58"/>
    <w:multiLevelType w:val="hybridMultilevel"/>
    <w:tmpl w:val="38FA18FE"/>
    <w:lvl w:ilvl="0" w:tplc="04090001">
      <w:start w:val="1"/>
      <w:numFmt w:val="bullet"/>
      <w:lvlText w:val=""/>
      <w:lvlJc w:val="left"/>
      <w:pPr>
        <w:ind w:left="88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num w:numId="1" w16cid:durableId="317541096">
    <w:abstractNumId w:val="8"/>
  </w:num>
  <w:num w:numId="2" w16cid:durableId="1661537755">
    <w:abstractNumId w:val="2"/>
  </w:num>
  <w:num w:numId="3" w16cid:durableId="1518234626">
    <w:abstractNumId w:val="5"/>
  </w:num>
  <w:num w:numId="4" w16cid:durableId="679354858">
    <w:abstractNumId w:val="14"/>
  </w:num>
  <w:num w:numId="5" w16cid:durableId="325404540">
    <w:abstractNumId w:val="0"/>
  </w:num>
  <w:num w:numId="6" w16cid:durableId="2034304731">
    <w:abstractNumId w:val="19"/>
  </w:num>
  <w:num w:numId="7" w16cid:durableId="1663116804">
    <w:abstractNumId w:val="11"/>
  </w:num>
  <w:num w:numId="8" w16cid:durableId="1839684663">
    <w:abstractNumId w:val="9"/>
  </w:num>
  <w:num w:numId="9" w16cid:durableId="121384413">
    <w:abstractNumId w:val="12"/>
  </w:num>
  <w:num w:numId="10" w16cid:durableId="489643251">
    <w:abstractNumId w:val="13"/>
  </w:num>
  <w:num w:numId="11" w16cid:durableId="2089770179">
    <w:abstractNumId w:val="18"/>
  </w:num>
  <w:num w:numId="12" w16cid:durableId="829904842">
    <w:abstractNumId w:val="4"/>
  </w:num>
  <w:num w:numId="13" w16cid:durableId="1523397214">
    <w:abstractNumId w:val="20"/>
  </w:num>
  <w:num w:numId="14" w16cid:durableId="1719432670">
    <w:abstractNumId w:val="16"/>
  </w:num>
  <w:num w:numId="15" w16cid:durableId="1816215064">
    <w:abstractNumId w:val="3"/>
  </w:num>
  <w:num w:numId="16" w16cid:durableId="295915669">
    <w:abstractNumId w:val="10"/>
  </w:num>
  <w:num w:numId="17" w16cid:durableId="1247884287">
    <w:abstractNumId w:val="7"/>
  </w:num>
  <w:num w:numId="18" w16cid:durableId="930165250">
    <w:abstractNumId w:val="6"/>
  </w:num>
  <w:num w:numId="19" w16cid:durableId="1465343540">
    <w:abstractNumId w:val="9"/>
    <w:lvlOverride w:ilvl="0">
      <w:startOverride w:val="1"/>
    </w:lvlOverride>
  </w:num>
  <w:num w:numId="20" w16cid:durableId="483010345">
    <w:abstractNumId w:val="9"/>
  </w:num>
  <w:num w:numId="21" w16cid:durableId="2051756838">
    <w:abstractNumId w:val="15"/>
  </w:num>
  <w:num w:numId="22" w16cid:durableId="435448701">
    <w:abstractNumId w:val="21"/>
  </w:num>
  <w:num w:numId="23" w16cid:durableId="1681156093">
    <w:abstractNumId w:val="9"/>
  </w:num>
  <w:num w:numId="24" w16cid:durableId="1573389138">
    <w:abstractNumId w:val="9"/>
  </w:num>
  <w:num w:numId="25" w16cid:durableId="28057588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209848248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787695954">
    <w:abstractNumId w:val="17"/>
  </w:num>
  <w:num w:numId="28" w16cid:durableId="30409083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attachedTemplate r:id="rId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rawingGridHorizontalOrigin w:val="1800"/>
  <w:drawingGridVerticalOrigin w:val="1440"/>
  <w:doNotShadeFormData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444B"/>
    <w:rsid w:val="00000372"/>
    <w:rsid w:val="00000380"/>
    <w:rsid w:val="000003C2"/>
    <w:rsid w:val="00000489"/>
    <w:rsid w:val="000006E1"/>
    <w:rsid w:val="000006FD"/>
    <w:rsid w:val="0000080F"/>
    <w:rsid w:val="0000084F"/>
    <w:rsid w:val="00000937"/>
    <w:rsid w:val="00000A27"/>
    <w:rsid w:val="00000B95"/>
    <w:rsid w:val="00000CDB"/>
    <w:rsid w:val="00000E84"/>
    <w:rsid w:val="00000F86"/>
    <w:rsid w:val="00000FFF"/>
    <w:rsid w:val="00001089"/>
    <w:rsid w:val="000015E5"/>
    <w:rsid w:val="00001692"/>
    <w:rsid w:val="000016BC"/>
    <w:rsid w:val="000017B6"/>
    <w:rsid w:val="00001804"/>
    <w:rsid w:val="00001851"/>
    <w:rsid w:val="000019A7"/>
    <w:rsid w:val="000019DA"/>
    <w:rsid w:val="00001A6F"/>
    <w:rsid w:val="00001BC7"/>
    <w:rsid w:val="00001BDD"/>
    <w:rsid w:val="00001C3F"/>
    <w:rsid w:val="00001FC6"/>
    <w:rsid w:val="00002159"/>
    <w:rsid w:val="00002298"/>
    <w:rsid w:val="00002363"/>
    <w:rsid w:val="000024B5"/>
    <w:rsid w:val="0000251C"/>
    <w:rsid w:val="0000258E"/>
    <w:rsid w:val="000026BE"/>
    <w:rsid w:val="00002764"/>
    <w:rsid w:val="0000277F"/>
    <w:rsid w:val="00002807"/>
    <w:rsid w:val="00002895"/>
    <w:rsid w:val="00002974"/>
    <w:rsid w:val="00002975"/>
    <w:rsid w:val="000029A1"/>
    <w:rsid w:val="000029C9"/>
    <w:rsid w:val="00002A37"/>
    <w:rsid w:val="00002AC8"/>
    <w:rsid w:val="00002AF4"/>
    <w:rsid w:val="00002CA2"/>
    <w:rsid w:val="00002E51"/>
    <w:rsid w:val="000030AC"/>
    <w:rsid w:val="00003154"/>
    <w:rsid w:val="0000334C"/>
    <w:rsid w:val="000034B6"/>
    <w:rsid w:val="00003824"/>
    <w:rsid w:val="0000386E"/>
    <w:rsid w:val="00003D28"/>
    <w:rsid w:val="00003DFE"/>
    <w:rsid w:val="000041B8"/>
    <w:rsid w:val="00004606"/>
    <w:rsid w:val="00004821"/>
    <w:rsid w:val="00004870"/>
    <w:rsid w:val="0000487A"/>
    <w:rsid w:val="000048A6"/>
    <w:rsid w:val="000048F2"/>
    <w:rsid w:val="00004990"/>
    <w:rsid w:val="00004C96"/>
    <w:rsid w:val="00004CB2"/>
    <w:rsid w:val="00004CC6"/>
    <w:rsid w:val="00004D4E"/>
    <w:rsid w:val="00004FD6"/>
    <w:rsid w:val="00005099"/>
    <w:rsid w:val="00005366"/>
    <w:rsid w:val="000053A3"/>
    <w:rsid w:val="000053CD"/>
    <w:rsid w:val="0000564C"/>
    <w:rsid w:val="00005714"/>
    <w:rsid w:val="000058F6"/>
    <w:rsid w:val="00005A46"/>
    <w:rsid w:val="00005B84"/>
    <w:rsid w:val="00005BAF"/>
    <w:rsid w:val="0000614C"/>
    <w:rsid w:val="000061E4"/>
    <w:rsid w:val="000062C4"/>
    <w:rsid w:val="00006446"/>
    <w:rsid w:val="000065B2"/>
    <w:rsid w:val="00006896"/>
    <w:rsid w:val="00006961"/>
    <w:rsid w:val="000069D4"/>
    <w:rsid w:val="000069FA"/>
    <w:rsid w:val="00006AC5"/>
    <w:rsid w:val="00006C96"/>
    <w:rsid w:val="00006D0C"/>
    <w:rsid w:val="00006D8F"/>
    <w:rsid w:val="00006F26"/>
    <w:rsid w:val="00007282"/>
    <w:rsid w:val="00007481"/>
    <w:rsid w:val="000077AB"/>
    <w:rsid w:val="000078AE"/>
    <w:rsid w:val="000078E0"/>
    <w:rsid w:val="000078EC"/>
    <w:rsid w:val="00007908"/>
    <w:rsid w:val="000079BF"/>
    <w:rsid w:val="00007A9E"/>
    <w:rsid w:val="00007ABD"/>
    <w:rsid w:val="00007B6F"/>
    <w:rsid w:val="00007CDC"/>
    <w:rsid w:val="00007DB1"/>
    <w:rsid w:val="00007FC7"/>
    <w:rsid w:val="000100BF"/>
    <w:rsid w:val="000100E7"/>
    <w:rsid w:val="000101D8"/>
    <w:rsid w:val="00010549"/>
    <w:rsid w:val="0001054F"/>
    <w:rsid w:val="000109D8"/>
    <w:rsid w:val="00010A65"/>
    <w:rsid w:val="00010A70"/>
    <w:rsid w:val="00010D4E"/>
    <w:rsid w:val="00010E0D"/>
    <w:rsid w:val="00010FE8"/>
    <w:rsid w:val="00011700"/>
    <w:rsid w:val="00011704"/>
    <w:rsid w:val="00011809"/>
    <w:rsid w:val="00011A7C"/>
    <w:rsid w:val="00011B28"/>
    <w:rsid w:val="00011BEE"/>
    <w:rsid w:val="00011D87"/>
    <w:rsid w:val="00011EC1"/>
    <w:rsid w:val="00011FD9"/>
    <w:rsid w:val="00012110"/>
    <w:rsid w:val="00012180"/>
    <w:rsid w:val="0001218B"/>
    <w:rsid w:val="000121ED"/>
    <w:rsid w:val="000124A5"/>
    <w:rsid w:val="0001253E"/>
    <w:rsid w:val="00012613"/>
    <w:rsid w:val="000126E1"/>
    <w:rsid w:val="000128DF"/>
    <w:rsid w:val="00012B54"/>
    <w:rsid w:val="00012BF1"/>
    <w:rsid w:val="00012DAF"/>
    <w:rsid w:val="00012FAA"/>
    <w:rsid w:val="00013476"/>
    <w:rsid w:val="000134E8"/>
    <w:rsid w:val="0001384F"/>
    <w:rsid w:val="00013AEA"/>
    <w:rsid w:val="00013B12"/>
    <w:rsid w:val="00013C5F"/>
    <w:rsid w:val="00013D69"/>
    <w:rsid w:val="00013DD9"/>
    <w:rsid w:val="00013FE6"/>
    <w:rsid w:val="00013FF2"/>
    <w:rsid w:val="000140C3"/>
    <w:rsid w:val="000141D0"/>
    <w:rsid w:val="000142A9"/>
    <w:rsid w:val="000142C5"/>
    <w:rsid w:val="000144FF"/>
    <w:rsid w:val="000146AD"/>
    <w:rsid w:val="000148F3"/>
    <w:rsid w:val="00014A74"/>
    <w:rsid w:val="00014AC0"/>
    <w:rsid w:val="00014C06"/>
    <w:rsid w:val="00014D03"/>
    <w:rsid w:val="00015232"/>
    <w:rsid w:val="000158A0"/>
    <w:rsid w:val="00015A4D"/>
    <w:rsid w:val="00015ACD"/>
    <w:rsid w:val="00015C0A"/>
    <w:rsid w:val="00015C37"/>
    <w:rsid w:val="00015D15"/>
    <w:rsid w:val="00015D86"/>
    <w:rsid w:val="00015DFE"/>
    <w:rsid w:val="00015F59"/>
    <w:rsid w:val="000160F8"/>
    <w:rsid w:val="00016868"/>
    <w:rsid w:val="0001695B"/>
    <w:rsid w:val="00016A7B"/>
    <w:rsid w:val="00016C5B"/>
    <w:rsid w:val="0001710F"/>
    <w:rsid w:val="000173BB"/>
    <w:rsid w:val="0001763F"/>
    <w:rsid w:val="00017AA0"/>
    <w:rsid w:val="00017AAA"/>
    <w:rsid w:val="00017CA3"/>
    <w:rsid w:val="00017DBF"/>
    <w:rsid w:val="00017E3D"/>
    <w:rsid w:val="00020347"/>
    <w:rsid w:val="00020395"/>
    <w:rsid w:val="00020468"/>
    <w:rsid w:val="0002047E"/>
    <w:rsid w:val="000206F9"/>
    <w:rsid w:val="00020A59"/>
    <w:rsid w:val="00020D6E"/>
    <w:rsid w:val="00020E2C"/>
    <w:rsid w:val="000211BA"/>
    <w:rsid w:val="00021429"/>
    <w:rsid w:val="00021AAA"/>
    <w:rsid w:val="00021CC9"/>
    <w:rsid w:val="00021EE4"/>
    <w:rsid w:val="00022017"/>
    <w:rsid w:val="000220F9"/>
    <w:rsid w:val="000221CA"/>
    <w:rsid w:val="000222EA"/>
    <w:rsid w:val="0002235B"/>
    <w:rsid w:val="00022410"/>
    <w:rsid w:val="000224B0"/>
    <w:rsid w:val="00022544"/>
    <w:rsid w:val="0002255C"/>
    <w:rsid w:val="00022604"/>
    <w:rsid w:val="0002269E"/>
    <w:rsid w:val="000226B7"/>
    <w:rsid w:val="00022A70"/>
    <w:rsid w:val="00022B0A"/>
    <w:rsid w:val="00022C99"/>
    <w:rsid w:val="0002340C"/>
    <w:rsid w:val="0002357B"/>
    <w:rsid w:val="000235A1"/>
    <w:rsid w:val="000235D4"/>
    <w:rsid w:val="000236E4"/>
    <w:rsid w:val="000238F2"/>
    <w:rsid w:val="00023A50"/>
    <w:rsid w:val="00023A86"/>
    <w:rsid w:val="00023BCE"/>
    <w:rsid w:val="00023DC1"/>
    <w:rsid w:val="00023DF0"/>
    <w:rsid w:val="00024486"/>
    <w:rsid w:val="000245FD"/>
    <w:rsid w:val="00024635"/>
    <w:rsid w:val="000248D7"/>
    <w:rsid w:val="0002492A"/>
    <w:rsid w:val="00024ACB"/>
    <w:rsid w:val="00024BEB"/>
    <w:rsid w:val="00024BF0"/>
    <w:rsid w:val="00024CA1"/>
    <w:rsid w:val="00024D73"/>
    <w:rsid w:val="00024E89"/>
    <w:rsid w:val="00024F23"/>
    <w:rsid w:val="00024F8A"/>
    <w:rsid w:val="0002526A"/>
    <w:rsid w:val="0002529D"/>
    <w:rsid w:val="000252E3"/>
    <w:rsid w:val="0002564D"/>
    <w:rsid w:val="00025684"/>
    <w:rsid w:val="000258C5"/>
    <w:rsid w:val="00025A7B"/>
    <w:rsid w:val="00025ECA"/>
    <w:rsid w:val="000261DC"/>
    <w:rsid w:val="000262F8"/>
    <w:rsid w:val="0002631D"/>
    <w:rsid w:val="00026335"/>
    <w:rsid w:val="0002648C"/>
    <w:rsid w:val="000264BF"/>
    <w:rsid w:val="000266AC"/>
    <w:rsid w:val="00026773"/>
    <w:rsid w:val="000267A6"/>
    <w:rsid w:val="0002683C"/>
    <w:rsid w:val="0002697A"/>
    <w:rsid w:val="00026BD2"/>
    <w:rsid w:val="00026DFC"/>
    <w:rsid w:val="00026E35"/>
    <w:rsid w:val="00026E5B"/>
    <w:rsid w:val="00026EEA"/>
    <w:rsid w:val="00027274"/>
    <w:rsid w:val="000272D7"/>
    <w:rsid w:val="00027408"/>
    <w:rsid w:val="00027573"/>
    <w:rsid w:val="00027600"/>
    <w:rsid w:val="0002770F"/>
    <w:rsid w:val="00027887"/>
    <w:rsid w:val="000278CB"/>
    <w:rsid w:val="00027B7D"/>
    <w:rsid w:val="00027CA8"/>
    <w:rsid w:val="00027EDC"/>
    <w:rsid w:val="00027F0B"/>
    <w:rsid w:val="00027F1C"/>
    <w:rsid w:val="00027F58"/>
    <w:rsid w:val="000300A9"/>
    <w:rsid w:val="00030389"/>
    <w:rsid w:val="0003042E"/>
    <w:rsid w:val="000308DE"/>
    <w:rsid w:val="000308EF"/>
    <w:rsid w:val="00030C69"/>
    <w:rsid w:val="00030CAE"/>
    <w:rsid w:val="00030D98"/>
    <w:rsid w:val="00030F91"/>
    <w:rsid w:val="00031037"/>
    <w:rsid w:val="00031175"/>
    <w:rsid w:val="000314D8"/>
    <w:rsid w:val="00031866"/>
    <w:rsid w:val="000319CB"/>
    <w:rsid w:val="00031B9C"/>
    <w:rsid w:val="00031C56"/>
    <w:rsid w:val="00031CDA"/>
    <w:rsid w:val="00031D4D"/>
    <w:rsid w:val="00031D5A"/>
    <w:rsid w:val="00031FCB"/>
    <w:rsid w:val="00031FF1"/>
    <w:rsid w:val="000321B5"/>
    <w:rsid w:val="000321EA"/>
    <w:rsid w:val="000325B8"/>
    <w:rsid w:val="00032679"/>
    <w:rsid w:val="0003274A"/>
    <w:rsid w:val="00032D23"/>
    <w:rsid w:val="00032F9E"/>
    <w:rsid w:val="00033081"/>
    <w:rsid w:val="0003314B"/>
    <w:rsid w:val="00033177"/>
    <w:rsid w:val="000333D9"/>
    <w:rsid w:val="0003344B"/>
    <w:rsid w:val="000338BB"/>
    <w:rsid w:val="000339F8"/>
    <w:rsid w:val="00033B47"/>
    <w:rsid w:val="00034191"/>
    <w:rsid w:val="000341F2"/>
    <w:rsid w:val="0003422E"/>
    <w:rsid w:val="00034289"/>
    <w:rsid w:val="000342D8"/>
    <w:rsid w:val="000344BE"/>
    <w:rsid w:val="00034908"/>
    <w:rsid w:val="00034978"/>
    <w:rsid w:val="00034C15"/>
    <w:rsid w:val="00034EB7"/>
    <w:rsid w:val="00035269"/>
    <w:rsid w:val="0003540D"/>
    <w:rsid w:val="000354C4"/>
    <w:rsid w:val="0003569E"/>
    <w:rsid w:val="000356D6"/>
    <w:rsid w:val="00035810"/>
    <w:rsid w:val="00035841"/>
    <w:rsid w:val="00035A68"/>
    <w:rsid w:val="00035CF3"/>
    <w:rsid w:val="00035F5B"/>
    <w:rsid w:val="00035F86"/>
    <w:rsid w:val="0003610F"/>
    <w:rsid w:val="0003624E"/>
    <w:rsid w:val="000364ED"/>
    <w:rsid w:val="00036688"/>
    <w:rsid w:val="00036750"/>
    <w:rsid w:val="00036A3B"/>
    <w:rsid w:val="00036AF4"/>
    <w:rsid w:val="00036BA1"/>
    <w:rsid w:val="00036D30"/>
    <w:rsid w:val="00036DDF"/>
    <w:rsid w:val="00036FCE"/>
    <w:rsid w:val="0003737C"/>
    <w:rsid w:val="0003773C"/>
    <w:rsid w:val="000377D6"/>
    <w:rsid w:val="00037B16"/>
    <w:rsid w:val="00037D4A"/>
    <w:rsid w:val="00037D87"/>
    <w:rsid w:val="000400BA"/>
    <w:rsid w:val="000400C9"/>
    <w:rsid w:val="00040269"/>
    <w:rsid w:val="0004057F"/>
    <w:rsid w:val="0004069A"/>
    <w:rsid w:val="00040723"/>
    <w:rsid w:val="000407B5"/>
    <w:rsid w:val="000407B6"/>
    <w:rsid w:val="00040808"/>
    <w:rsid w:val="00040849"/>
    <w:rsid w:val="0004084C"/>
    <w:rsid w:val="00040967"/>
    <w:rsid w:val="00040C0B"/>
    <w:rsid w:val="00040C0D"/>
    <w:rsid w:val="00040D7D"/>
    <w:rsid w:val="00040E20"/>
    <w:rsid w:val="00040FDE"/>
    <w:rsid w:val="000411F7"/>
    <w:rsid w:val="0004121F"/>
    <w:rsid w:val="00041277"/>
    <w:rsid w:val="000412EB"/>
    <w:rsid w:val="00041390"/>
    <w:rsid w:val="0004165D"/>
    <w:rsid w:val="00041682"/>
    <w:rsid w:val="00041722"/>
    <w:rsid w:val="00041742"/>
    <w:rsid w:val="00041813"/>
    <w:rsid w:val="00041873"/>
    <w:rsid w:val="00041C33"/>
    <w:rsid w:val="00041EB2"/>
    <w:rsid w:val="00042087"/>
    <w:rsid w:val="00042130"/>
    <w:rsid w:val="00042224"/>
    <w:rsid w:val="00042259"/>
    <w:rsid w:val="000422E2"/>
    <w:rsid w:val="00042360"/>
    <w:rsid w:val="00042D3D"/>
    <w:rsid w:val="00042DC1"/>
    <w:rsid w:val="00042E9B"/>
    <w:rsid w:val="00042F22"/>
    <w:rsid w:val="00042F4B"/>
    <w:rsid w:val="00043049"/>
    <w:rsid w:val="0004338F"/>
    <w:rsid w:val="000433AA"/>
    <w:rsid w:val="000433B9"/>
    <w:rsid w:val="00043538"/>
    <w:rsid w:val="000435A9"/>
    <w:rsid w:val="000435E5"/>
    <w:rsid w:val="00043830"/>
    <w:rsid w:val="00043899"/>
    <w:rsid w:val="000439E1"/>
    <w:rsid w:val="000439F2"/>
    <w:rsid w:val="00043ABA"/>
    <w:rsid w:val="00043AC4"/>
    <w:rsid w:val="00043B4D"/>
    <w:rsid w:val="00043E03"/>
    <w:rsid w:val="00043E54"/>
    <w:rsid w:val="00043F1D"/>
    <w:rsid w:val="000441E3"/>
    <w:rsid w:val="00044327"/>
    <w:rsid w:val="000444EF"/>
    <w:rsid w:val="00044825"/>
    <w:rsid w:val="00044948"/>
    <w:rsid w:val="00044D40"/>
    <w:rsid w:val="00044EA5"/>
    <w:rsid w:val="00044F00"/>
    <w:rsid w:val="000450BC"/>
    <w:rsid w:val="00045107"/>
    <w:rsid w:val="00045135"/>
    <w:rsid w:val="0004523A"/>
    <w:rsid w:val="00045371"/>
    <w:rsid w:val="00045502"/>
    <w:rsid w:val="00045608"/>
    <w:rsid w:val="0004577C"/>
    <w:rsid w:val="00045893"/>
    <w:rsid w:val="00045CCA"/>
    <w:rsid w:val="00045CE1"/>
    <w:rsid w:val="00045D97"/>
    <w:rsid w:val="00045F27"/>
    <w:rsid w:val="00045FB5"/>
    <w:rsid w:val="00046066"/>
    <w:rsid w:val="000463EA"/>
    <w:rsid w:val="0004642F"/>
    <w:rsid w:val="000464E4"/>
    <w:rsid w:val="000464ED"/>
    <w:rsid w:val="00046566"/>
    <w:rsid w:val="00046683"/>
    <w:rsid w:val="000467A3"/>
    <w:rsid w:val="000468AA"/>
    <w:rsid w:val="000468F4"/>
    <w:rsid w:val="0004698D"/>
    <w:rsid w:val="00046AFE"/>
    <w:rsid w:val="00046D15"/>
    <w:rsid w:val="00046D62"/>
    <w:rsid w:val="00046F21"/>
    <w:rsid w:val="00047145"/>
    <w:rsid w:val="000471B4"/>
    <w:rsid w:val="00047328"/>
    <w:rsid w:val="00047330"/>
    <w:rsid w:val="0004738B"/>
    <w:rsid w:val="000473EC"/>
    <w:rsid w:val="00047866"/>
    <w:rsid w:val="00047957"/>
    <w:rsid w:val="000479CB"/>
    <w:rsid w:val="00047B0E"/>
    <w:rsid w:val="00047C6F"/>
    <w:rsid w:val="00047CB3"/>
    <w:rsid w:val="00047F44"/>
    <w:rsid w:val="000500BD"/>
    <w:rsid w:val="0005026B"/>
    <w:rsid w:val="00050390"/>
    <w:rsid w:val="00050427"/>
    <w:rsid w:val="0005056C"/>
    <w:rsid w:val="0005063A"/>
    <w:rsid w:val="000506FE"/>
    <w:rsid w:val="00050709"/>
    <w:rsid w:val="00050712"/>
    <w:rsid w:val="000507C0"/>
    <w:rsid w:val="0005093C"/>
    <w:rsid w:val="00050960"/>
    <w:rsid w:val="00050A45"/>
    <w:rsid w:val="00050AB1"/>
    <w:rsid w:val="00050B39"/>
    <w:rsid w:val="00050D03"/>
    <w:rsid w:val="00050DD9"/>
    <w:rsid w:val="00050F72"/>
    <w:rsid w:val="00050FEC"/>
    <w:rsid w:val="00051037"/>
    <w:rsid w:val="0005128C"/>
    <w:rsid w:val="00051316"/>
    <w:rsid w:val="00051470"/>
    <w:rsid w:val="00051951"/>
    <w:rsid w:val="00051C1D"/>
    <w:rsid w:val="00051DE1"/>
    <w:rsid w:val="00051F9A"/>
    <w:rsid w:val="00052238"/>
    <w:rsid w:val="00052282"/>
    <w:rsid w:val="0005229C"/>
    <w:rsid w:val="00052612"/>
    <w:rsid w:val="000526C6"/>
    <w:rsid w:val="00052A07"/>
    <w:rsid w:val="00052B1F"/>
    <w:rsid w:val="00052D1E"/>
    <w:rsid w:val="00052D88"/>
    <w:rsid w:val="00052F1B"/>
    <w:rsid w:val="00053259"/>
    <w:rsid w:val="00053395"/>
    <w:rsid w:val="000534DB"/>
    <w:rsid w:val="000534E3"/>
    <w:rsid w:val="00053877"/>
    <w:rsid w:val="00053AFF"/>
    <w:rsid w:val="00053F41"/>
    <w:rsid w:val="00054024"/>
    <w:rsid w:val="00054200"/>
    <w:rsid w:val="000543B3"/>
    <w:rsid w:val="000544BB"/>
    <w:rsid w:val="00054565"/>
    <w:rsid w:val="000545AB"/>
    <w:rsid w:val="00054712"/>
    <w:rsid w:val="00054824"/>
    <w:rsid w:val="00054933"/>
    <w:rsid w:val="000549A5"/>
    <w:rsid w:val="00054BA7"/>
    <w:rsid w:val="00055382"/>
    <w:rsid w:val="000558BE"/>
    <w:rsid w:val="00055AA6"/>
    <w:rsid w:val="00055C55"/>
    <w:rsid w:val="00055E13"/>
    <w:rsid w:val="00055E59"/>
    <w:rsid w:val="0005606A"/>
    <w:rsid w:val="0005643B"/>
    <w:rsid w:val="00056604"/>
    <w:rsid w:val="000567C4"/>
    <w:rsid w:val="00056960"/>
    <w:rsid w:val="00056A7B"/>
    <w:rsid w:val="00057117"/>
    <w:rsid w:val="000572EC"/>
    <w:rsid w:val="00057316"/>
    <w:rsid w:val="000573AA"/>
    <w:rsid w:val="00057454"/>
    <w:rsid w:val="0005760D"/>
    <w:rsid w:val="00057683"/>
    <w:rsid w:val="000577A2"/>
    <w:rsid w:val="000577B5"/>
    <w:rsid w:val="00057975"/>
    <w:rsid w:val="00057BA2"/>
    <w:rsid w:val="00057CE6"/>
    <w:rsid w:val="00057E5D"/>
    <w:rsid w:val="00057E5F"/>
    <w:rsid w:val="00060008"/>
    <w:rsid w:val="000602E0"/>
    <w:rsid w:val="00060395"/>
    <w:rsid w:val="00060550"/>
    <w:rsid w:val="000606DF"/>
    <w:rsid w:val="00060783"/>
    <w:rsid w:val="0006083F"/>
    <w:rsid w:val="0006092E"/>
    <w:rsid w:val="00060997"/>
    <w:rsid w:val="000609DE"/>
    <w:rsid w:val="00060A5F"/>
    <w:rsid w:val="00060AE6"/>
    <w:rsid w:val="000610F2"/>
    <w:rsid w:val="000612F8"/>
    <w:rsid w:val="00061338"/>
    <w:rsid w:val="00061437"/>
    <w:rsid w:val="00061579"/>
    <w:rsid w:val="000616E7"/>
    <w:rsid w:val="000617FB"/>
    <w:rsid w:val="000618C5"/>
    <w:rsid w:val="00061BD6"/>
    <w:rsid w:val="00061C32"/>
    <w:rsid w:val="00061CA0"/>
    <w:rsid w:val="00061D48"/>
    <w:rsid w:val="00061F6B"/>
    <w:rsid w:val="00061FD1"/>
    <w:rsid w:val="00062099"/>
    <w:rsid w:val="000621AF"/>
    <w:rsid w:val="000623C5"/>
    <w:rsid w:val="00062403"/>
    <w:rsid w:val="000626A1"/>
    <w:rsid w:val="000626F3"/>
    <w:rsid w:val="00062833"/>
    <w:rsid w:val="00062B93"/>
    <w:rsid w:val="00063044"/>
    <w:rsid w:val="00063061"/>
    <w:rsid w:val="000630E7"/>
    <w:rsid w:val="000631A3"/>
    <w:rsid w:val="000633AE"/>
    <w:rsid w:val="00063416"/>
    <w:rsid w:val="0006368D"/>
    <w:rsid w:val="000636B0"/>
    <w:rsid w:val="00063892"/>
    <w:rsid w:val="0006393D"/>
    <w:rsid w:val="00063AD5"/>
    <w:rsid w:val="00064473"/>
    <w:rsid w:val="00064512"/>
    <w:rsid w:val="00064712"/>
    <w:rsid w:val="00064779"/>
    <w:rsid w:val="000647B9"/>
    <w:rsid w:val="000647CF"/>
    <w:rsid w:val="00064865"/>
    <w:rsid w:val="0006487E"/>
    <w:rsid w:val="00064996"/>
    <w:rsid w:val="000649C0"/>
    <w:rsid w:val="000649CC"/>
    <w:rsid w:val="00064A73"/>
    <w:rsid w:val="00064DD6"/>
    <w:rsid w:val="00064E80"/>
    <w:rsid w:val="00064FB2"/>
    <w:rsid w:val="0006502E"/>
    <w:rsid w:val="000651F8"/>
    <w:rsid w:val="000653B5"/>
    <w:rsid w:val="000655BD"/>
    <w:rsid w:val="000657E4"/>
    <w:rsid w:val="00065884"/>
    <w:rsid w:val="00065892"/>
    <w:rsid w:val="00065A93"/>
    <w:rsid w:val="00065CBA"/>
    <w:rsid w:val="00065E10"/>
    <w:rsid w:val="00065E1A"/>
    <w:rsid w:val="00065FAE"/>
    <w:rsid w:val="00066126"/>
    <w:rsid w:val="000662AC"/>
    <w:rsid w:val="0006648F"/>
    <w:rsid w:val="0006653D"/>
    <w:rsid w:val="0006696D"/>
    <w:rsid w:val="000669F5"/>
    <w:rsid w:val="00066B14"/>
    <w:rsid w:val="00066CC6"/>
    <w:rsid w:val="00066DEC"/>
    <w:rsid w:val="00066F57"/>
    <w:rsid w:val="0006714F"/>
    <w:rsid w:val="0006715B"/>
    <w:rsid w:val="00067213"/>
    <w:rsid w:val="0006722A"/>
    <w:rsid w:val="0006731E"/>
    <w:rsid w:val="0006735F"/>
    <w:rsid w:val="00067365"/>
    <w:rsid w:val="00067384"/>
    <w:rsid w:val="00067543"/>
    <w:rsid w:val="000675F6"/>
    <w:rsid w:val="0006769A"/>
    <w:rsid w:val="00067B2D"/>
    <w:rsid w:val="00067B34"/>
    <w:rsid w:val="00067BAE"/>
    <w:rsid w:val="0007001D"/>
    <w:rsid w:val="000700E3"/>
    <w:rsid w:val="00070126"/>
    <w:rsid w:val="00070207"/>
    <w:rsid w:val="0007026C"/>
    <w:rsid w:val="00070366"/>
    <w:rsid w:val="00070376"/>
    <w:rsid w:val="00070382"/>
    <w:rsid w:val="000705DF"/>
    <w:rsid w:val="00070784"/>
    <w:rsid w:val="00070C0E"/>
    <w:rsid w:val="00070CF7"/>
    <w:rsid w:val="00070D2C"/>
    <w:rsid w:val="00070E60"/>
    <w:rsid w:val="00070F2F"/>
    <w:rsid w:val="000710CD"/>
    <w:rsid w:val="000712D4"/>
    <w:rsid w:val="00071328"/>
    <w:rsid w:val="000713CC"/>
    <w:rsid w:val="0007143A"/>
    <w:rsid w:val="0007198A"/>
    <w:rsid w:val="00071A59"/>
    <w:rsid w:val="00071D7C"/>
    <w:rsid w:val="00071EF8"/>
    <w:rsid w:val="0007225C"/>
    <w:rsid w:val="00072322"/>
    <w:rsid w:val="00072364"/>
    <w:rsid w:val="00072379"/>
    <w:rsid w:val="0007238E"/>
    <w:rsid w:val="000723EB"/>
    <w:rsid w:val="0007247D"/>
    <w:rsid w:val="00072543"/>
    <w:rsid w:val="00072631"/>
    <w:rsid w:val="000728F9"/>
    <w:rsid w:val="0007296F"/>
    <w:rsid w:val="00072986"/>
    <w:rsid w:val="00072DA2"/>
    <w:rsid w:val="000730A1"/>
    <w:rsid w:val="0007317B"/>
    <w:rsid w:val="00073230"/>
    <w:rsid w:val="000732B5"/>
    <w:rsid w:val="00073346"/>
    <w:rsid w:val="000733CC"/>
    <w:rsid w:val="00073584"/>
    <w:rsid w:val="00073608"/>
    <w:rsid w:val="00073827"/>
    <w:rsid w:val="00073DB6"/>
    <w:rsid w:val="00073E55"/>
    <w:rsid w:val="000740EB"/>
    <w:rsid w:val="000744F6"/>
    <w:rsid w:val="0007452D"/>
    <w:rsid w:val="0007477C"/>
    <w:rsid w:val="00074BB8"/>
    <w:rsid w:val="00074CEB"/>
    <w:rsid w:val="00074EC1"/>
    <w:rsid w:val="00074ECE"/>
    <w:rsid w:val="00074FDB"/>
    <w:rsid w:val="000751F7"/>
    <w:rsid w:val="000752E7"/>
    <w:rsid w:val="00075374"/>
    <w:rsid w:val="00075770"/>
    <w:rsid w:val="000757C5"/>
    <w:rsid w:val="000757D1"/>
    <w:rsid w:val="00075834"/>
    <w:rsid w:val="00075BDB"/>
    <w:rsid w:val="00075C5D"/>
    <w:rsid w:val="00075CCD"/>
    <w:rsid w:val="00075D88"/>
    <w:rsid w:val="00075FDA"/>
    <w:rsid w:val="00076037"/>
    <w:rsid w:val="00076093"/>
    <w:rsid w:val="000763C9"/>
    <w:rsid w:val="000765A4"/>
    <w:rsid w:val="000765C5"/>
    <w:rsid w:val="000767CF"/>
    <w:rsid w:val="000768D4"/>
    <w:rsid w:val="00076D60"/>
    <w:rsid w:val="00076E33"/>
    <w:rsid w:val="0007756C"/>
    <w:rsid w:val="000775D0"/>
    <w:rsid w:val="000777D6"/>
    <w:rsid w:val="000778CB"/>
    <w:rsid w:val="00077B04"/>
    <w:rsid w:val="00077B80"/>
    <w:rsid w:val="00077D40"/>
    <w:rsid w:val="00077DA4"/>
    <w:rsid w:val="00077E5F"/>
    <w:rsid w:val="00077FAB"/>
    <w:rsid w:val="0008036A"/>
    <w:rsid w:val="000803C9"/>
    <w:rsid w:val="00080548"/>
    <w:rsid w:val="0008058C"/>
    <w:rsid w:val="000805E8"/>
    <w:rsid w:val="000806EC"/>
    <w:rsid w:val="0008072C"/>
    <w:rsid w:val="000807E9"/>
    <w:rsid w:val="00080864"/>
    <w:rsid w:val="00080874"/>
    <w:rsid w:val="000808C6"/>
    <w:rsid w:val="00080BD2"/>
    <w:rsid w:val="00080CA6"/>
    <w:rsid w:val="00080D10"/>
    <w:rsid w:val="00080FF0"/>
    <w:rsid w:val="00081045"/>
    <w:rsid w:val="0008117A"/>
    <w:rsid w:val="00081212"/>
    <w:rsid w:val="00081316"/>
    <w:rsid w:val="00081705"/>
    <w:rsid w:val="00081720"/>
    <w:rsid w:val="000819CE"/>
    <w:rsid w:val="00081AE6"/>
    <w:rsid w:val="00081AF5"/>
    <w:rsid w:val="00081BA8"/>
    <w:rsid w:val="00081BB5"/>
    <w:rsid w:val="00081BE5"/>
    <w:rsid w:val="00081C44"/>
    <w:rsid w:val="00081E32"/>
    <w:rsid w:val="00081F35"/>
    <w:rsid w:val="00082185"/>
    <w:rsid w:val="00082508"/>
    <w:rsid w:val="00082537"/>
    <w:rsid w:val="0008277C"/>
    <w:rsid w:val="000827E4"/>
    <w:rsid w:val="00082CC3"/>
    <w:rsid w:val="00082F34"/>
    <w:rsid w:val="00082F5F"/>
    <w:rsid w:val="000831F1"/>
    <w:rsid w:val="00083437"/>
    <w:rsid w:val="000834DA"/>
    <w:rsid w:val="00083561"/>
    <w:rsid w:val="000837C4"/>
    <w:rsid w:val="0008380B"/>
    <w:rsid w:val="00083984"/>
    <w:rsid w:val="00083A54"/>
    <w:rsid w:val="00083E29"/>
    <w:rsid w:val="00083E53"/>
    <w:rsid w:val="00083F3D"/>
    <w:rsid w:val="0008412D"/>
    <w:rsid w:val="0008423E"/>
    <w:rsid w:val="000842BF"/>
    <w:rsid w:val="000843C7"/>
    <w:rsid w:val="00084414"/>
    <w:rsid w:val="000844D1"/>
    <w:rsid w:val="000846E8"/>
    <w:rsid w:val="0008483B"/>
    <w:rsid w:val="000848D9"/>
    <w:rsid w:val="00084A5B"/>
    <w:rsid w:val="00084BCB"/>
    <w:rsid w:val="00084BE9"/>
    <w:rsid w:val="00084CD1"/>
    <w:rsid w:val="00084D55"/>
    <w:rsid w:val="00084F6D"/>
    <w:rsid w:val="0008507E"/>
    <w:rsid w:val="000852A1"/>
    <w:rsid w:val="000855EB"/>
    <w:rsid w:val="00085A96"/>
    <w:rsid w:val="00085B52"/>
    <w:rsid w:val="00085DB6"/>
    <w:rsid w:val="00086131"/>
    <w:rsid w:val="00086170"/>
    <w:rsid w:val="0008618C"/>
    <w:rsid w:val="0008662A"/>
    <w:rsid w:val="0008664B"/>
    <w:rsid w:val="000866F2"/>
    <w:rsid w:val="0008684E"/>
    <w:rsid w:val="000868BE"/>
    <w:rsid w:val="000868CF"/>
    <w:rsid w:val="00086BBB"/>
    <w:rsid w:val="00086CE2"/>
    <w:rsid w:val="00086E17"/>
    <w:rsid w:val="000873F7"/>
    <w:rsid w:val="0008741B"/>
    <w:rsid w:val="000875E6"/>
    <w:rsid w:val="000876A4"/>
    <w:rsid w:val="00087A22"/>
    <w:rsid w:val="00087AEE"/>
    <w:rsid w:val="00087DC4"/>
    <w:rsid w:val="00087FC0"/>
    <w:rsid w:val="0009009F"/>
    <w:rsid w:val="000901F6"/>
    <w:rsid w:val="0009041B"/>
    <w:rsid w:val="0009067C"/>
    <w:rsid w:val="00090763"/>
    <w:rsid w:val="000909B0"/>
    <w:rsid w:val="00090A9D"/>
    <w:rsid w:val="00090C5A"/>
    <w:rsid w:val="00090D92"/>
    <w:rsid w:val="00090DD5"/>
    <w:rsid w:val="00090FBA"/>
    <w:rsid w:val="00091137"/>
    <w:rsid w:val="000913CB"/>
    <w:rsid w:val="00091444"/>
    <w:rsid w:val="00091514"/>
    <w:rsid w:val="00091557"/>
    <w:rsid w:val="000915DB"/>
    <w:rsid w:val="00091651"/>
    <w:rsid w:val="000916B5"/>
    <w:rsid w:val="000918C1"/>
    <w:rsid w:val="000919A8"/>
    <w:rsid w:val="00091A77"/>
    <w:rsid w:val="00091B0A"/>
    <w:rsid w:val="00091B44"/>
    <w:rsid w:val="00091DCA"/>
    <w:rsid w:val="00091FB4"/>
    <w:rsid w:val="000920DA"/>
    <w:rsid w:val="00092220"/>
    <w:rsid w:val="00092271"/>
    <w:rsid w:val="000924C1"/>
    <w:rsid w:val="000924F0"/>
    <w:rsid w:val="000925C5"/>
    <w:rsid w:val="000925F0"/>
    <w:rsid w:val="000928DF"/>
    <w:rsid w:val="000929B2"/>
    <w:rsid w:val="000929F5"/>
    <w:rsid w:val="00092FF4"/>
    <w:rsid w:val="00093095"/>
    <w:rsid w:val="000930FE"/>
    <w:rsid w:val="00093148"/>
    <w:rsid w:val="00093474"/>
    <w:rsid w:val="0009349C"/>
    <w:rsid w:val="0009399C"/>
    <w:rsid w:val="000939B1"/>
    <w:rsid w:val="00093AFE"/>
    <w:rsid w:val="00093D04"/>
    <w:rsid w:val="00093E46"/>
    <w:rsid w:val="00093EE1"/>
    <w:rsid w:val="00093FC3"/>
    <w:rsid w:val="0009412F"/>
    <w:rsid w:val="0009429E"/>
    <w:rsid w:val="000943E0"/>
    <w:rsid w:val="00094588"/>
    <w:rsid w:val="00094852"/>
    <w:rsid w:val="000948B7"/>
    <w:rsid w:val="00094B7D"/>
    <w:rsid w:val="00094E92"/>
    <w:rsid w:val="00094E97"/>
    <w:rsid w:val="00094F6F"/>
    <w:rsid w:val="00094FB4"/>
    <w:rsid w:val="00095079"/>
    <w:rsid w:val="0009510F"/>
    <w:rsid w:val="00095215"/>
    <w:rsid w:val="00095293"/>
    <w:rsid w:val="000952E5"/>
    <w:rsid w:val="000953D4"/>
    <w:rsid w:val="00095452"/>
    <w:rsid w:val="000954AA"/>
    <w:rsid w:val="000955E5"/>
    <w:rsid w:val="00095611"/>
    <w:rsid w:val="000956EA"/>
    <w:rsid w:val="0009573A"/>
    <w:rsid w:val="0009596E"/>
    <w:rsid w:val="00095AF9"/>
    <w:rsid w:val="00095F7F"/>
    <w:rsid w:val="0009604B"/>
    <w:rsid w:val="000960CA"/>
    <w:rsid w:val="000960CD"/>
    <w:rsid w:val="000963A4"/>
    <w:rsid w:val="0009650C"/>
    <w:rsid w:val="0009657F"/>
    <w:rsid w:val="000965B7"/>
    <w:rsid w:val="0009669E"/>
    <w:rsid w:val="00096797"/>
    <w:rsid w:val="0009689D"/>
    <w:rsid w:val="00096B31"/>
    <w:rsid w:val="00096BC9"/>
    <w:rsid w:val="00096F1F"/>
    <w:rsid w:val="00097338"/>
    <w:rsid w:val="000973E4"/>
    <w:rsid w:val="0009742B"/>
    <w:rsid w:val="000974C3"/>
    <w:rsid w:val="00097572"/>
    <w:rsid w:val="000975F7"/>
    <w:rsid w:val="00097956"/>
    <w:rsid w:val="00097A02"/>
    <w:rsid w:val="00097A06"/>
    <w:rsid w:val="00097A91"/>
    <w:rsid w:val="00097BEE"/>
    <w:rsid w:val="00097BF5"/>
    <w:rsid w:val="00097D06"/>
    <w:rsid w:val="00097E17"/>
    <w:rsid w:val="00097EDE"/>
    <w:rsid w:val="00097FA2"/>
    <w:rsid w:val="000A0219"/>
    <w:rsid w:val="000A02B0"/>
    <w:rsid w:val="000A0449"/>
    <w:rsid w:val="000A0508"/>
    <w:rsid w:val="000A05DD"/>
    <w:rsid w:val="000A0612"/>
    <w:rsid w:val="000A06A2"/>
    <w:rsid w:val="000A0D68"/>
    <w:rsid w:val="000A0E4A"/>
    <w:rsid w:val="000A0F1F"/>
    <w:rsid w:val="000A0FCE"/>
    <w:rsid w:val="000A15E9"/>
    <w:rsid w:val="000A17E6"/>
    <w:rsid w:val="000A186A"/>
    <w:rsid w:val="000A1A2C"/>
    <w:rsid w:val="000A1B15"/>
    <w:rsid w:val="000A1B7B"/>
    <w:rsid w:val="000A1DB1"/>
    <w:rsid w:val="000A1EE2"/>
    <w:rsid w:val="000A1F8E"/>
    <w:rsid w:val="000A2063"/>
    <w:rsid w:val="000A20E5"/>
    <w:rsid w:val="000A212B"/>
    <w:rsid w:val="000A218E"/>
    <w:rsid w:val="000A21D1"/>
    <w:rsid w:val="000A221F"/>
    <w:rsid w:val="000A228E"/>
    <w:rsid w:val="000A254D"/>
    <w:rsid w:val="000A25EA"/>
    <w:rsid w:val="000A26DD"/>
    <w:rsid w:val="000A2A93"/>
    <w:rsid w:val="000A2D2A"/>
    <w:rsid w:val="000A2E5E"/>
    <w:rsid w:val="000A2F63"/>
    <w:rsid w:val="000A3383"/>
    <w:rsid w:val="000A3486"/>
    <w:rsid w:val="000A35C3"/>
    <w:rsid w:val="000A39C5"/>
    <w:rsid w:val="000A39E8"/>
    <w:rsid w:val="000A3A31"/>
    <w:rsid w:val="000A3B32"/>
    <w:rsid w:val="000A3C65"/>
    <w:rsid w:val="000A3D67"/>
    <w:rsid w:val="000A3E39"/>
    <w:rsid w:val="000A3EA4"/>
    <w:rsid w:val="000A3FD1"/>
    <w:rsid w:val="000A41A1"/>
    <w:rsid w:val="000A41DF"/>
    <w:rsid w:val="000A44CD"/>
    <w:rsid w:val="000A46E4"/>
    <w:rsid w:val="000A4879"/>
    <w:rsid w:val="000A5006"/>
    <w:rsid w:val="000A502B"/>
    <w:rsid w:val="000A506F"/>
    <w:rsid w:val="000A517B"/>
    <w:rsid w:val="000A5188"/>
    <w:rsid w:val="000A532D"/>
    <w:rsid w:val="000A5379"/>
    <w:rsid w:val="000A55BA"/>
    <w:rsid w:val="000A5687"/>
    <w:rsid w:val="000A56F2"/>
    <w:rsid w:val="000A58C0"/>
    <w:rsid w:val="000A59D3"/>
    <w:rsid w:val="000A5A70"/>
    <w:rsid w:val="000A5BB2"/>
    <w:rsid w:val="000A5BE9"/>
    <w:rsid w:val="000A5BF9"/>
    <w:rsid w:val="000A5C5F"/>
    <w:rsid w:val="000A5F9B"/>
    <w:rsid w:val="000A601D"/>
    <w:rsid w:val="000A60F8"/>
    <w:rsid w:val="000A632B"/>
    <w:rsid w:val="000A6343"/>
    <w:rsid w:val="000A6408"/>
    <w:rsid w:val="000A64CD"/>
    <w:rsid w:val="000A656B"/>
    <w:rsid w:val="000A66B5"/>
    <w:rsid w:val="000A687E"/>
    <w:rsid w:val="000A6880"/>
    <w:rsid w:val="000A6C62"/>
    <w:rsid w:val="000A6F6F"/>
    <w:rsid w:val="000A707E"/>
    <w:rsid w:val="000A70BC"/>
    <w:rsid w:val="000A7142"/>
    <w:rsid w:val="000A721E"/>
    <w:rsid w:val="000A736A"/>
    <w:rsid w:val="000A7BF5"/>
    <w:rsid w:val="000A7C58"/>
    <w:rsid w:val="000A7CA6"/>
    <w:rsid w:val="000A7CB4"/>
    <w:rsid w:val="000A7D75"/>
    <w:rsid w:val="000A7DC9"/>
    <w:rsid w:val="000A7DFD"/>
    <w:rsid w:val="000B0568"/>
    <w:rsid w:val="000B0583"/>
    <w:rsid w:val="000B05BA"/>
    <w:rsid w:val="000B0607"/>
    <w:rsid w:val="000B068F"/>
    <w:rsid w:val="000B078B"/>
    <w:rsid w:val="000B07BD"/>
    <w:rsid w:val="000B0897"/>
    <w:rsid w:val="000B0899"/>
    <w:rsid w:val="000B09CC"/>
    <w:rsid w:val="000B0A5A"/>
    <w:rsid w:val="000B0AF4"/>
    <w:rsid w:val="000B0B2E"/>
    <w:rsid w:val="000B0B97"/>
    <w:rsid w:val="000B12EE"/>
    <w:rsid w:val="000B131B"/>
    <w:rsid w:val="000B14BA"/>
    <w:rsid w:val="000B161A"/>
    <w:rsid w:val="000B16B9"/>
    <w:rsid w:val="000B1774"/>
    <w:rsid w:val="000B1806"/>
    <w:rsid w:val="000B1A8F"/>
    <w:rsid w:val="000B1C58"/>
    <w:rsid w:val="000B1E82"/>
    <w:rsid w:val="000B1F1A"/>
    <w:rsid w:val="000B2061"/>
    <w:rsid w:val="000B21DA"/>
    <w:rsid w:val="000B2207"/>
    <w:rsid w:val="000B2315"/>
    <w:rsid w:val="000B237E"/>
    <w:rsid w:val="000B239B"/>
    <w:rsid w:val="000B2568"/>
    <w:rsid w:val="000B2573"/>
    <w:rsid w:val="000B2719"/>
    <w:rsid w:val="000B2983"/>
    <w:rsid w:val="000B2A27"/>
    <w:rsid w:val="000B2CE0"/>
    <w:rsid w:val="000B2D5D"/>
    <w:rsid w:val="000B2E41"/>
    <w:rsid w:val="000B2E81"/>
    <w:rsid w:val="000B2F29"/>
    <w:rsid w:val="000B3212"/>
    <w:rsid w:val="000B352A"/>
    <w:rsid w:val="000B356E"/>
    <w:rsid w:val="000B372A"/>
    <w:rsid w:val="000B3903"/>
    <w:rsid w:val="000B39EA"/>
    <w:rsid w:val="000B3A4F"/>
    <w:rsid w:val="000B3A8F"/>
    <w:rsid w:val="000B3BF8"/>
    <w:rsid w:val="000B3C80"/>
    <w:rsid w:val="000B3C86"/>
    <w:rsid w:val="000B3CEB"/>
    <w:rsid w:val="000B3EDB"/>
    <w:rsid w:val="000B3F65"/>
    <w:rsid w:val="000B402F"/>
    <w:rsid w:val="000B40DA"/>
    <w:rsid w:val="000B419D"/>
    <w:rsid w:val="000B4921"/>
    <w:rsid w:val="000B4A17"/>
    <w:rsid w:val="000B4AB8"/>
    <w:rsid w:val="000B4AB9"/>
    <w:rsid w:val="000B4B92"/>
    <w:rsid w:val="000B4DAD"/>
    <w:rsid w:val="000B4E20"/>
    <w:rsid w:val="000B4FA8"/>
    <w:rsid w:val="000B4FD7"/>
    <w:rsid w:val="000B50BA"/>
    <w:rsid w:val="000B5119"/>
    <w:rsid w:val="000B523E"/>
    <w:rsid w:val="000B5514"/>
    <w:rsid w:val="000B58C3"/>
    <w:rsid w:val="000B5C67"/>
    <w:rsid w:val="000B5E6F"/>
    <w:rsid w:val="000B6054"/>
    <w:rsid w:val="000B61E9"/>
    <w:rsid w:val="000B63E3"/>
    <w:rsid w:val="000B642C"/>
    <w:rsid w:val="000B65F3"/>
    <w:rsid w:val="000B6635"/>
    <w:rsid w:val="000B66A4"/>
    <w:rsid w:val="000B6907"/>
    <w:rsid w:val="000B691C"/>
    <w:rsid w:val="000B6AD6"/>
    <w:rsid w:val="000B6BF7"/>
    <w:rsid w:val="000B6F26"/>
    <w:rsid w:val="000B70B3"/>
    <w:rsid w:val="000B718D"/>
    <w:rsid w:val="000B723D"/>
    <w:rsid w:val="000B7360"/>
    <w:rsid w:val="000B7469"/>
    <w:rsid w:val="000B7605"/>
    <w:rsid w:val="000B764E"/>
    <w:rsid w:val="000B76DD"/>
    <w:rsid w:val="000B773B"/>
    <w:rsid w:val="000B78D2"/>
    <w:rsid w:val="000B7A46"/>
    <w:rsid w:val="000B7A7C"/>
    <w:rsid w:val="000B7B4C"/>
    <w:rsid w:val="000B7BC7"/>
    <w:rsid w:val="000B7C23"/>
    <w:rsid w:val="000B7C8A"/>
    <w:rsid w:val="000B7DB0"/>
    <w:rsid w:val="000C009E"/>
    <w:rsid w:val="000C00B8"/>
    <w:rsid w:val="000C01E2"/>
    <w:rsid w:val="000C02CB"/>
    <w:rsid w:val="000C0421"/>
    <w:rsid w:val="000C0448"/>
    <w:rsid w:val="000C0529"/>
    <w:rsid w:val="000C05C9"/>
    <w:rsid w:val="000C0B9A"/>
    <w:rsid w:val="000C0D36"/>
    <w:rsid w:val="000C0D63"/>
    <w:rsid w:val="000C0F84"/>
    <w:rsid w:val="000C103B"/>
    <w:rsid w:val="000C105A"/>
    <w:rsid w:val="000C109E"/>
    <w:rsid w:val="000C10E7"/>
    <w:rsid w:val="000C12B4"/>
    <w:rsid w:val="000C13C2"/>
    <w:rsid w:val="000C145D"/>
    <w:rsid w:val="000C1512"/>
    <w:rsid w:val="000C1533"/>
    <w:rsid w:val="000C15F8"/>
    <w:rsid w:val="000C1648"/>
    <w:rsid w:val="000C165A"/>
    <w:rsid w:val="000C166C"/>
    <w:rsid w:val="000C17AC"/>
    <w:rsid w:val="000C17E6"/>
    <w:rsid w:val="000C1947"/>
    <w:rsid w:val="000C1B6D"/>
    <w:rsid w:val="000C1DA5"/>
    <w:rsid w:val="000C1DAB"/>
    <w:rsid w:val="000C1FAC"/>
    <w:rsid w:val="000C22D3"/>
    <w:rsid w:val="000C2757"/>
    <w:rsid w:val="000C283F"/>
    <w:rsid w:val="000C290F"/>
    <w:rsid w:val="000C2A71"/>
    <w:rsid w:val="000C2BB8"/>
    <w:rsid w:val="000C2CEB"/>
    <w:rsid w:val="000C2E19"/>
    <w:rsid w:val="000C2E87"/>
    <w:rsid w:val="000C2F1E"/>
    <w:rsid w:val="000C2FFA"/>
    <w:rsid w:val="000C3166"/>
    <w:rsid w:val="000C321E"/>
    <w:rsid w:val="000C3835"/>
    <w:rsid w:val="000C3873"/>
    <w:rsid w:val="000C3A7D"/>
    <w:rsid w:val="000C3CB7"/>
    <w:rsid w:val="000C3F1C"/>
    <w:rsid w:val="000C3F38"/>
    <w:rsid w:val="000C3F7E"/>
    <w:rsid w:val="000C42C9"/>
    <w:rsid w:val="000C42CF"/>
    <w:rsid w:val="000C44A8"/>
    <w:rsid w:val="000C4585"/>
    <w:rsid w:val="000C4646"/>
    <w:rsid w:val="000C4820"/>
    <w:rsid w:val="000C48FD"/>
    <w:rsid w:val="000C4A99"/>
    <w:rsid w:val="000C4D64"/>
    <w:rsid w:val="000C4DEF"/>
    <w:rsid w:val="000C4DF0"/>
    <w:rsid w:val="000C4E10"/>
    <w:rsid w:val="000C4E35"/>
    <w:rsid w:val="000C4E8B"/>
    <w:rsid w:val="000C51A1"/>
    <w:rsid w:val="000C5271"/>
    <w:rsid w:val="000C52CB"/>
    <w:rsid w:val="000C5310"/>
    <w:rsid w:val="000C5490"/>
    <w:rsid w:val="000C54BA"/>
    <w:rsid w:val="000C56FF"/>
    <w:rsid w:val="000C5A37"/>
    <w:rsid w:val="000C5B89"/>
    <w:rsid w:val="000C5B9B"/>
    <w:rsid w:val="000C5E73"/>
    <w:rsid w:val="000C5EC7"/>
    <w:rsid w:val="000C61A3"/>
    <w:rsid w:val="000C66A3"/>
    <w:rsid w:val="000C66BD"/>
    <w:rsid w:val="000C6710"/>
    <w:rsid w:val="000C671B"/>
    <w:rsid w:val="000C68A6"/>
    <w:rsid w:val="000C6B20"/>
    <w:rsid w:val="000C6D6B"/>
    <w:rsid w:val="000C6EB2"/>
    <w:rsid w:val="000C744A"/>
    <w:rsid w:val="000C74AD"/>
    <w:rsid w:val="000C7C35"/>
    <w:rsid w:val="000C7C68"/>
    <w:rsid w:val="000C7D84"/>
    <w:rsid w:val="000C7E4D"/>
    <w:rsid w:val="000C7EF0"/>
    <w:rsid w:val="000D001F"/>
    <w:rsid w:val="000D01FC"/>
    <w:rsid w:val="000D0278"/>
    <w:rsid w:val="000D02A2"/>
    <w:rsid w:val="000D03CD"/>
    <w:rsid w:val="000D045B"/>
    <w:rsid w:val="000D0708"/>
    <w:rsid w:val="000D0964"/>
    <w:rsid w:val="000D0B02"/>
    <w:rsid w:val="000D0C28"/>
    <w:rsid w:val="000D0D07"/>
    <w:rsid w:val="000D0D93"/>
    <w:rsid w:val="000D0DB7"/>
    <w:rsid w:val="000D0E64"/>
    <w:rsid w:val="000D0EBE"/>
    <w:rsid w:val="000D0EF3"/>
    <w:rsid w:val="000D0FC9"/>
    <w:rsid w:val="000D1042"/>
    <w:rsid w:val="000D123D"/>
    <w:rsid w:val="000D143C"/>
    <w:rsid w:val="000D151B"/>
    <w:rsid w:val="000D1891"/>
    <w:rsid w:val="000D19B7"/>
    <w:rsid w:val="000D19C0"/>
    <w:rsid w:val="000D1B66"/>
    <w:rsid w:val="000D1C24"/>
    <w:rsid w:val="000D1DB5"/>
    <w:rsid w:val="000D1F13"/>
    <w:rsid w:val="000D1FEC"/>
    <w:rsid w:val="000D2078"/>
    <w:rsid w:val="000D2183"/>
    <w:rsid w:val="000D21D5"/>
    <w:rsid w:val="000D22F0"/>
    <w:rsid w:val="000D2365"/>
    <w:rsid w:val="000D23BB"/>
    <w:rsid w:val="000D24F9"/>
    <w:rsid w:val="000D260C"/>
    <w:rsid w:val="000D26C6"/>
    <w:rsid w:val="000D27EA"/>
    <w:rsid w:val="000D296E"/>
    <w:rsid w:val="000D2EEA"/>
    <w:rsid w:val="000D2EF9"/>
    <w:rsid w:val="000D2F34"/>
    <w:rsid w:val="000D3041"/>
    <w:rsid w:val="000D321F"/>
    <w:rsid w:val="000D3240"/>
    <w:rsid w:val="000D3292"/>
    <w:rsid w:val="000D33E7"/>
    <w:rsid w:val="000D34F0"/>
    <w:rsid w:val="000D374C"/>
    <w:rsid w:val="000D37CA"/>
    <w:rsid w:val="000D385F"/>
    <w:rsid w:val="000D3B45"/>
    <w:rsid w:val="000D3F96"/>
    <w:rsid w:val="000D426F"/>
    <w:rsid w:val="000D430A"/>
    <w:rsid w:val="000D4786"/>
    <w:rsid w:val="000D4797"/>
    <w:rsid w:val="000D4BDC"/>
    <w:rsid w:val="000D4C3B"/>
    <w:rsid w:val="000D4EF0"/>
    <w:rsid w:val="000D4F66"/>
    <w:rsid w:val="000D50A1"/>
    <w:rsid w:val="000D5168"/>
    <w:rsid w:val="000D517E"/>
    <w:rsid w:val="000D540B"/>
    <w:rsid w:val="000D55E2"/>
    <w:rsid w:val="000D560A"/>
    <w:rsid w:val="000D5649"/>
    <w:rsid w:val="000D56C1"/>
    <w:rsid w:val="000D56E3"/>
    <w:rsid w:val="000D57DA"/>
    <w:rsid w:val="000D582E"/>
    <w:rsid w:val="000D5852"/>
    <w:rsid w:val="000D587B"/>
    <w:rsid w:val="000D588E"/>
    <w:rsid w:val="000D58BD"/>
    <w:rsid w:val="000D59BD"/>
    <w:rsid w:val="000D5D02"/>
    <w:rsid w:val="000D5E9E"/>
    <w:rsid w:val="000D5FF2"/>
    <w:rsid w:val="000D611C"/>
    <w:rsid w:val="000D6655"/>
    <w:rsid w:val="000D6798"/>
    <w:rsid w:val="000D68B6"/>
    <w:rsid w:val="000D6A79"/>
    <w:rsid w:val="000D70B0"/>
    <w:rsid w:val="000D7424"/>
    <w:rsid w:val="000D744A"/>
    <w:rsid w:val="000D7537"/>
    <w:rsid w:val="000D7736"/>
    <w:rsid w:val="000D781B"/>
    <w:rsid w:val="000D7837"/>
    <w:rsid w:val="000D7840"/>
    <w:rsid w:val="000D7922"/>
    <w:rsid w:val="000D7A06"/>
    <w:rsid w:val="000D7DB9"/>
    <w:rsid w:val="000D7F08"/>
    <w:rsid w:val="000E0069"/>
    <w:rsid w:val="000E0095"/>
    <w:rsid w:val="000E0201"/>
    <w:rsid w:val="000E0239"/>
    <w:rsid w:val="000E0255"/>
    <w:rsid w:val="000E02D9"/>
    <w:rsid w:val="000E03E3"/>
    <w:rsid w:val="000E0527"/>
    <w:rsid w:val="000E0586"/>
    <w:rsid w:val="000E06E3"/>
    <w:rsid w:val="000E0835"/>
    <w:rsid w:val="000E09A0"/>
    <w:rsid w:val="000E0BD7"/>
    <w:rsid w:val="000E0C56"/>
    <w:rsid w:val="000E0E39"/>
    <w:rsid w:val="000E0F34"/>
    <w:rsid w:val="000E103A"/>
    <w:rsid w:val="000E10A7"/>
    <w:rsid w:val="000E128A"/>
    <w:rsid w:val="000E1316"/>
    <w:rsid w:val="000E152C"/>
    <w:rsid w:val="000E1763"/>
    <w:rsid w:val="000E19DA"/>
    <w:rsid w:val="000E1ABC"/>
    <w:rsid w:val="000E1E92"/>
    <w:rsid w:val="000E1F30"/>
    <w:rsid w:val="000E1F45"/>
    <w:rsid w:val="000E1F5D"/>
    <w:rsid w:val="000E2574"/>
    <w:rsid w:val="000E2960"/>
    <w:rsid w:val="000E2BBC"/>
    <w:rsid w:val="000E2C27"/>
    <w:rsid w:val="000E2D4B"/>
    <w:rsid w:val="000E2D6F"/>
    <w:rsid w:val="000E2F88"/>
    <w:rsid w:val="000E31C6"/>
    <w:rsid w:val="000E34CC"/>
    <w:rsid w:val="000E353B"/>
    <w:rsid w:val="000E357F"/>
    <w:rsid w:val="000E378A"/>
    <w:rsid w:val="000E3823"/>
    <w:rsid w:val="000E3904"/>
    <w:rsid w:val="000E3914"/>
    <w:rsid w:val="000E3A47"/>
    <w:rsid w:val="000E3C90"/>
    <w:rsid w:val="000E3C97"/>
    <w:rsid w:val="000E3CC6"/>
    <w:rsid w:val="000E3D92"/>
    <w:rsid w:val="000E3EC3"/>
    <w:rsid w:val="000E4077"/>
    <w:rsid w:val="000E47A6"/>
    <w:rsid w:val="000E47C5"/>
    <w:rsid w:val="000E481B"/>
    <w:rsid w:val="000E4B1C"/>
    <w:rsid w:val="000E4CFE"/>
    <w:rsid w:val="000E520E"/>
    <w:rsid w:val="000E53D6"/>
    <w:rsid w:val="000E559A"/>
    <w:rsid w:val="000E55DA"/>
    <w:rsid w:val="000E566D"/>
    <w:rsid w:val="000E5673"/>
    <w:rsid w:val="000E5854"/>
    <w:rsid w:val="000E58D3"/>
    <w:rsid w:val="000E5CCD"/>
    <w:rsid w:val="000E5D5B"/>
    <w:rsid w:val="000E626B"/>
    <w:rsid w:val="000E63E8"/>
    <w:rsid w:val="000E68B0"/>
    <w:rsid w:val="000E691E"/>
    <w:rsid w:val="000E6970"/>
    <w:rsid w:val="000E69C2"/>
    <w:rsid w:val="000E69D7"/>
    <w:rsid w:val="000E6A62"/>
    <w:rsid w:val="000E6B80"/>
    <w:rsid w:val="000E6CE7"/>
    <w:rsid w:val="000E6DE7"/>
    <w:rsid w:val="000E6E8E"/>
    <w:rsid w:val="000E6E92"/>
    <w:rsid w:val="000E6E9B"/>
    <w:rsid w:val="000E6F58"/>
    <w:rsid w:val="000E70C0"/>
    <w:rsid w:val="000E70C3"/>
    <w:rsid w:val="000E7199"/>
    <w:rsid w:val="000E72ED"/>
    <w:rsid w:val="000E758A"/>
    <w:rsid w:val="000E75C2"/>
    <w:rsid w:val="000E773E"/>
    <w:rsid w:val="000E798C"/>
    <w:rsid w:val="000E7B18"/>
    <w:rsid w:val="000E7BD8"/>
    <w:rsid w:val="000E7C83"/>
    <w:rsid w:val="000E7DF2"/>
    <w:rsid w:val="000E7F64"/>
    <w:rsid w:val="000F0114"/>
    <w:rsid w:val="000F027C"/>
    <w:rsid w:val="000F0319"/>
    <w:rsid w:val="000F0687"/>
    <w:rsid w:val="000F06D6"/>
    <w:rsid w:val="000F074D"/>
    <w:rsid w:val="000F0767"/>
    <w:rsid w:val="000F0810"/>
    <w:rsid w:val="000F08EA"/>
    <w:rsid w:val="000F0A89"/>
    <w:rsid w:val="000F0D6D"/>
    <w:rsid w:val="000F0EB1"/>
    <w:rsid w:val="000F0F15"/>
    <w:rsid w:val="000F0FA1"/>
    <w:rsid w:val="000F1106"/>
    <w:rsid w:val="000F1157"/>
    <w:rsid w:val="000F1166"/>
    <w:rsid w:val="000F11EE"/>
    <w:rsid w:val="000F1370"/>
    <w:rsid w:val="000F1419"/>
    <w:rsid w:val="000F16A3"/>
    <w:rsid w:val="000F17A7"/>
    <w:rsid w:val="000F21AC"/>
    <w:rsid w:val="000F226B"/>
    <w:rsid w:val="000F2653"/>
    <w:rsid w:val="000F2824"/>
    <w:rsid w:val="000F2830"/>
    <w:rsid w:val="000F28EB"/>
    <w:rsid w:val="000F2B1E"/>
    <w:rsid w:val="000F2D21"/>
    <w:rsid w:val="000F2EDB"/>
    <w:rsid w:val="000F31A6"/>
    <w:rsid w:val="000F3998"/>
    <w:rsid w:val="000F3BB4"/>
    <w:rsid w:val="000F3BB8"/>
    <w:rsid w:val="000F3BE9"/>
    <w:rsid w:val="000F3F33"/>
    <w:rsid w:val="000F3F6C"/>
    <w:rsid w:val="000F41AA"/>
    <w:rsid w:val="000F41C2"/>
    <w:rsid w:val="000F41D8"/>
    <w:rsid w:val="000F441F"/>
    <w:rsid w:val="000F44EE"/>
    <w:rsid w:val="000F4A15"/>
    <w:rsid w:val="000F4A5D"/>
    <w:rsid w:val="000F5173"/>
    <w:rsid w:val="000F5202"/>
    <w:rsid w:val="000F54FD"/>
    <w:rsid w:val="000F5643"/>
    <w:rsid w:val="000F5885"/>
    <w:rsid w:val="000F5A37"/>
    <w:rsid w:val="000F5A98"/>
    <w:rsid w:val="000F5B2B"/>
    <w:rsid w:val="000F5C7C"/>
    <w:rsid w:val="000F5DE6"/>
    <w:rsid w:val="000F5F31"/>
    <w:rsid w:val="000F6080"/>
    <w:rsid w:val="000F616C"/>
    <w:rsid w:val="000F648C"/>
    <w:rsid w:val="000F652E"/>
    <w:rsid w:val="000F658D"/>
    <w:rsid w:val="000F66F0"/>
    <w:rsid w:val="000F6918"/>
    <w:rsid w:val="000F69D3"/>
    <w:rsid w:val="000F6DB4"/>
    <w:rsid w:val="000F6DF3"/>
    <w:rsid w:val="000F6E9C"/>
    <w:rsid w:val="000F6F63"/>
    <w:rsid w:val="000F70B0"/>
    <w:rsid w:val="000F7135"/>
    <w:rsid w:val="000F715B"/>
    <w:rsid w:val="000F74E3"/>
    <w:rsid w:val="000F7640"/>
    <w:rsid w:val="000F78D3"/>
    <w:rsid w:val="000F7A54"/>
    <w:rsid w:val="000F7E7A"/>
    <w:rsid w:val="001003E4"/>
    <w:rsid w:val="00100431"/>
    <w:rsid w:val="0010044A"/>
    <w:rsid w:val="001004E9"/>
    <w:rsid w:val="001005AB"/>
    <w:rsid w:val="001005BA"/>
    <w:rsid w:val="001005FF"/>
    <w:rsid w:val="00100651"/>
    <w:rsid w:val="001006A4"/>
    <w:rsid w:val="0010085F"/>
    <w:rsid w:val="00100869"/>
    <w:rsid w:val="00100A5D"/>
    <w:rsid w:val="00100AD3"/>
    <w:rsid w:val="00100BB5"/>
    <w:rsid w:val="00100CEB"/>
    <w:rsid w:val="00100D3B"/>
    <w:rsid w:val="001013CF"/>
    <w:rsid w:val="001013D5"/>
    <w:rsid w:val="00101765"/>
    <w:rsid w:val="0010185E"/>
    <w:rsid w:val="00101A0A"/>
    <w:rsid w:val="00101D19"/>
    <w:rsid w:val="00101DB6"/>
    <w:rsid w:val="00101F5D"/>
    <w:rsid w:val="00101F83"/>
    <w:rsid w:val="001022F6"/>
    <w:rsid w:val="00102571"/>
    <w:rsid w:val="00102686"/>
    <w:rsid w:val="001028DD"/>
    <w:rsid w:val="00102A07"/>
    <w:rsid w:val="00102AF1"/>
    <w:rsid w:val="00102C6D"/>
    <w:rsid w:val="00102C89"/>
    <w:rsid w:val="00102E51"/>
    <w:rsid w:val="00102EA5"/>
    <w:rsid w:val="00102EBD"/>
    <w:rsid w:val="00102F31"/>
    <w:rsid w:val="00102F70"/>
    <w:rsid w:val="00102FA7"/>
    <w:rsid w:val="0010302E"/>
    <w:rsid w:val="00103101"/>
    <w:rsid w:val="0010316D"/>
    <w:rsid w:val="001031DC"/>
    <w:rsid w:val="00103245"/>
    <w:rsid w:val="001037A6"/>
    <w:rsid w:val="0010384A"/>
    <w:rsid w:val="00103866"/>
    <w:rsid w:val="001038EB"/>
    <w:rsid w:val="00103CAC"/>
    <w:rsid w:val="00103D67"/>
    <w:rsid w:val="00103E77"/>
    <w:rsid w:val="00103E88"/>
    <w:rsid w:val="00103FB1"/>
    <w:rsid w:val="0010404A"/>
    <w:rsid w:val="0010412D"/>
    <w:rsid w:val="0010419C"/>
    <w:rsid w:val="00104584"/>
    <w:rsid w:val="00104678"/>
    <w:rsid w:val="00104799"/>
    <w:rsid w:val="00104817"/>
    <w:rsid w:val="00104964"/>
    <w:rsid w:val="00105310"/>
    <w:rsid w:val="00105402"/>
    <w:rsid w:val="0010544A"/>
    <w:rsid w:val="00105576"/>
    <w:rsid w:val="0010557E"/>
    <w:rsid w:val="00105718"/>
    <w:rsid w:val="00105766"/>
    <w:rsid w:val="001058C6"/>
    <w:rsid w:val="001059EB"/>
    <w:rsid w:val="00105B24"/>
    <w:rsid w:val="00105BB0"/>
    <w:rsid w:val="00105C2C"/>
    <w:rsid w:val="00105E42"/>
    <w:rsid w:val="0010621C"/>
    <w:rsid w:val="001062A4"/>
    <w:rsid w:val="001062FB"/>
    <w:rsid w:val="001063E6"/>
    <w:rsid w:val="00106444"/>
    <w:rsid w:val="0010646B"/>
    <w:rsid w:val="00106591"/>
    <w:rsid w:val="001065CB"/>
    <w:rsid w:val="00106720"/>
    <w:rsid w:val="001068C8"/>
    <w:rsid w:val="0010692A"/>
    <w:rsid w:val="00106B37"/>
    <w:rsid w:val="00106BC5"/>
    <w:rsid w:val="00106BC7"/>
    <w:rsid w:val="00106C2B"/>
    <w:rsid w:val="00106C2C"/>
    <w:rsid w:val="00106CDE"/>
    <w:rsid w:val="00106E36"/>
    <w:rsid w:val="00106E6B"/>
    <w:rsid w:val="00106EBF"/>
    <w:rsid w:val="00106FB3"/>
    <w:rsid w:val="0010713C"/>
    <w:rsid w:val="00107440"/>
    <w:rsid w:val="00107536"/>
    <w:rsid w:val="00107749"/>
    <w:rsid w:val="0010775A"/>
    <w:rsid w:val="00107916"/>
    <w:rsid w:val="00107B36"/>
    <w:rsid w:val="00107B88"/>
    <w:rsid w:val="00107CFD"/>
    <w:rsid w:val="00107D43"/>
    <w:rsid w:val="00107EF5"/>
    <w:rsid w:val="00107F68"/>
    <w:rsid w:val="00110029"/>
    <w:rsid w:val="00110232"/>
    <w:rsid w:val="0011036B"/>
    <w:rsid w:val="001103EE"/>
    <w:rsid w:val="001105C3"/>
    <w:rsid w:val="0011065C"/>
    <w:rsid w:val="001106C1"/>
    <w:rsid w:val="001106DA"/>
    <w:rsid w:val="0011082F"/>
    <w:rsid w:val="0011088B"/>
    <w:rsid w:val="0011093D"/>
    <w:rsid w:val="00110A05"/>
    <w:rsid w:val="00110CCC"/>
    <w:rsid w:val="001110FF"/>
    <w:rsid w:val="0011146F"/>
    <w:rsid w:val="001115F1"/>
    <w:rsid w:val="0011163E"/>
    <w:rsid w:val="001116E7"/>
    <w:rsid w:val="001117A7"/>
    <w:rsid w:val="001117BB"/>
    <w:rsid w:val="0011191E"/>
    <w:rsid w:val="00111D44"/>
    <w:rsid w:val="00111D88"/>
    <w:rsid w:val="00112015"/>
    <w:rsid w:val="00112105"/>
    <w:rsid w:val="00112180"/>
    <w:rsid w:val="0011218C"/>
    <w:rsid w:val="001124DC"/>
    <w:rsid w:val="0011254B"/>
    <w:rsid w:val="00112709"/>
    <w:rsid w:val="00112856"/>
    <w:rsid w:val="00112AC0"/>
    <w:rsid w:val="00112BC2"/>
    <w:rsid w:val="00112C0D"/>
    <w:rsid w:val="00112D9D"/>
    <w:rsid w:val="00113138"/>
    <w:rsid w:val="00113398"/>
    <w:rsid w:val="00113484"/>
    <w:rsid w:val="00113523"/>
    <w:rsid w:val="00113529"/>
    <w:rsid w:val="00113717"/>
    <w:rsid w:val="00113851"/>
    <w:rsid w:val="00113CF4"/>
    <w:rsid w:val="00114074"/>
    <w:rsid w:val="00114094"/>
    <w:rsid w:val="001143E4"/>
    <w:rsid w:val="001143EB"/>
    <w:rsid w:val="001144AF"/>
    <w:rsid w:val="00114562"/>
    <w:rsid w:val="00114706"/>
    <w:rsid w:val="001149AB"/>
    <w:rsid w:val="00114B17"/>
    <w:rsid w:val="00114CA0"/>
    <w:rsid w:val="00114E43"/>
    <w:rsid w:val="001150AD"/>
    <w:rsid w:val="0011519B"/>
    <w:rsid w:val="0011521B"/>
    <w:rsid w:val="0011539E"/>
    <w:rsid w:val="001153EA"/>
    <w:rsid w:val="0011543E"/>
    <w:rsid w:val="001154E3"/>
    <w:rsid w:val="00115643"/>
    <w:rsid w:val="00115651"/>
    <w:rsid w:val="00115802"/>
    <w:rsid w:val="00115A6A"/>
    <w:rsid w:val="00115CA4"/>
    <w:rsid w:val="00115CD9"/>
    <w:rsid w:val="00115D2B"/>
    <w:rsid w:val="00115DE1"/>
    <w:rsid w:val="00115E74"/>
    <w:rsid w:val="001161BD"/>
    <w:rsid w:val="001161C2"/>
    <w:rsid w:val="001162A0"/>
    <w:rsid w:val="0011645C"/>
    <w:rsid w:val="00116607"/>
    <w:rsid w:val="00116765"/>
    <w:rsid w:val="001167D3"/>
    <w:rsid w:val="001168EC"/>
    <w:rsid w:val="001169D4"/>
    <w:rsid w:val="00116B0B"/>
    <w:rsid w:val="00116B4E"/>
    <w:rsid w:val="00116CEA"/>
    <w:rsid w:val="00116E16"/>
    <w:rsid w:val="0011708C"/>
    <w:rsid w:val="00117172"/>
    <w:rsid w:val="001171D3"/>
    <w:rsid w:val="00117255"/>
    <w:rsid w:val="00117590"/>
    <w:rsid w:val="0011760E"/>
    <w:rsid w:val="001177E6"/>
    <w:rsid w:val="00117814"/>
    <w:rsid w:val="001179C0"/>
    <w:rsid w:val="00117AD2"/>
    <w:rsid w:val="00117B2C"/>
    <w:rsid w:val="0012014F"/>
    <w:rsid w:val="0012023A"/>
    <w:rsid w:val="001203B4"/>
    <w:rsid w:val="00120505"/>
    <w:rsid w:val="00120509"/>
    <w:rsid w:val="00120564"/>
    <w:rsid w:val="001207C6"/>
    <w:rsid w:val="001208E6"/>
    <w:rsid w:val="0012090D"/>
    <w:rsid w:val="001209E2"/>
    <w:rsid w:val="00120BB5"/>
    <w:rsid w:val="00120C64"/>
    <w:rsid w:val="00120E04"/>
    <w:rsid w:val="00120E2D"/>
    <w:rsid w:val="0012105E"/>
    <w:rsid w:val="0012128D"/>
    <w:rsid w:val="0012141E"/>
    <w:rsid w:val="00121585"/>
    <w:rsid w:val="001217DC"/>
    <w:rsid w:val="001219F5"/>
    <w:rsid w:val="00121A20"/>
    <w:rsid w:val="00121B89"/>
    <w:rsid w:val="00121BB0"/>
    <w:rsid w:val="001220CF"/>
    <w:rsid w:val="0012211C"/>
    <w:rsid w:val="00122133"/>
    <w:rsid w:val="0012224D"/>
    <w:rsid w:val="00122289"/>
    <w:rsid w:val="00122529"/>
    <w:rsid w:val="001227FF"/>
    <w:rsid w:val="001228A6"/>
    <w:rsid w:val="001228E4"/>
    <w:rsid w:val="001229B4"/>
    <w:rsid w:val="00122ABB"/>
    <w:rsid w:val="00122C61"/>
    <w:rsid w:val="00122E52"/>
    <w:rsid w:val="0012321D"/>
    <w:rsid w:val="001232C9"/>
    <w:rsid w:val="001233E1"/>
    <w:rsid w:val="00123410"/>
    <w:rsid w:val="001234CD"/>
    <w:rsid w:val="0012358E"/>
    <w:rsid w:val="00123723"/>
    <w:rsid w:val="0012377F"/>
    <w:rsid w:val="00123814"/>
    <w:rsid w:val="00123900"/>
    <w:rsid w:val="00123A07"/>
    <w:rsid w:val="00123AE0"/>
    <w:rsid w:val="00123AFC"/>
    <w:rsid w:val="00123B3B"/>
    <w:rsid w:val="00123CB0"/>
    <w:rsid w:val="00123DE5"/>
    <w:rsid w:val="00123EB4"/>
    <w:rsid w:val="00124064"/>
    <w:rsid w:val="00124176"/>
    <w:rsid w:val="0012424C"/>
    <w:rsid w:val="00124314"/>
    <w:rsid w:val="00124400"/>
    <w:rsid w:val="00124431"/>
    <w:rsid w:val="0012447D"/>
    <w:rsid w:val="0012466A"/>
    <w:rsid w:val="001247F5"/>
    <w:rsid w:val="001249BB"/>
    <w:rsid w:val="00124A08"/>
    <w:rsid w:val="00124B29"/>
    <w:rsid w:val="00124B6F"/>
    <w:rsid w:val="00124F66"/>
    <w:rsid w:val="00125150"/>
    <w:rsid w:val="001251DF"/>
    <w:rsid w:val="00125213"/>
    <w:rsid w:val="00125382"/>
    <w:rsid w:val="00125AD6"/>
    <w:rsid w:val="00125B2A"/>
    <w:rsid w:val="00125B6E"/>
    <w:rsid w:val="00125C1F"/>
    <w:rsid w:val="00125C85"/>
    <w:rsid w:val="00125E7C"/>
    <w:rsid w:val="00126196"/>
    <w:rsid w:val="001261C8"/>
    <w:rsid w:val="001263B6"/>
    <w:rsid w:val="00126455"/>
    <w:rsid w:val="00126464"/>
    <w:rsid w:val="0012647B"/>
    <w:rsid w:val="001264AB"/>
    <w:rsid w:val="001265EA"/>
    <w:rsid w:val="001268CE"/>
    <w:rsid w:val="00126A27"/>
    <w:rsid w:val="00126A99"/>
    <w:rsid w:val="00126AC0"/>
    <w:rsid w:val="00126B4A"/>
    <w:rsid w:val="00127120"/>
    <w:rsid w:val="0012713D"/>
    <w:rsid w:val="00127262"/>
    <w:rsid w:val="001273AD"/>
    <w:rsid w:val="001273C2"/>
    <w:rsid w:val="00127571"/>
    <w:rsid w:val="0012759B"/>
    <w:rsid w:val="00127640"/>
    <w:rsid w:val="00127986"/>
    <w:rsid w:val="001279C3"/>
    <w:rsid w:val="001279FA"/>
    <w:rsid w:val="00127A08"/>
    <w:rsid w:val="00127A1A"/>
    <w:rsid w:val="00127ABF"/>
    <w:rsid w:val="00127B01"/>
    <w:rsid w:val="00127DEF"/>
    <w:rsid w:val="00127E99"/>
    <w:rsid w:val="00127F53"/>
    <w:rsid w:val="00127FDE"/>
    <w:rsid w:val="0013000C"/>
    <w:rsid w:val="001302D2"/>
    <w:rsid w:val="00130489"/>
    <w:rsid w:val="00130611"/>
    <w:rsid w:val="0013062B"/>
    <w:rsid w:val="001306DD"/>
    <w:rsid w:val="00130CA4"/>
    <w:rsid w:val="00130D55"/>
    <w:rsid w:val="00131073"/>
    <w:rsid w:val="001317B5"/>
    <w:rsid w:val="00131810"/>
    <w:rsid w:val="00131B83"/>
    <w:rsid w:val="00131D20"/>
    <w:rsid w:val="00131DEB"/>
    <w:rsid w:val="00131E93"/>
    <w:rsid w:val="001321A6"/>
    <w:rsid w:val="001322D0"/>
    <w:rsid w:val="00132806"/>
    <w:rsid w:val="0013295C"/>
    <w:rsid w:val="00132B47"/>
    <w:rsid w:val="00132B68"/>
    <w:rsid w:val="00132B81"/>
    <w:rsid w:val="00132BF9"/>
    <w:rsid w:val="00132D7F"/>
    <w:rsid w:val="00132DCA"/>
    <w:rsid w:val="00132FD0"/>
    <w:rsid w:val="00133184"/>
    <w:rsid w:val="00133209"/>
    <w:rsid w:val="001335B5"/>
    <w:rsid w:val="00133781"/>
    <w:rsid w:val="0013379D"/>
    <w:rsid w:val="00133901"/>
    <w:rsid w:val="00133963"/>
    <w:rsid w:val="00133988"/>
    <w:rsid w:val="00133E46"/>
    <w:rsid w:val="00133F05"/>
    <w:rsid w:val="00133F51"/>
    <w:rsid w:val="00133FDC"/>
    <w:rsid w:val="00134268"/>
    <w:rsid w:val="0013429A"/>
    <w:rsid w:val="001342FA"/>
    <w:rsid w:val="00134367"/>
    <w:rsid w:val="001343A1"/>
    <w:rsid w:val="001344C0"/>
    <w:rsid w:val="00134607"/>
    <w:rsid w:val="001346FA"/>
    <w:rsid w:val="00134750"/>
    <w:rsid w:val="00134820"/>
    <w:rsid w:val="0013483B"/>
    <w:rsid w:val="0013484B"/>
    <w:rsid w:val="00134A88"/>
    <w:rsid w:val="00134BB4"/>
    <w:rsid w:val="00134CF3"/>
    <w:rsid w:val="00134EF6"/>
    <w:rsid w:val="00135036"/>
    <w:rsid w:val="001350DF"/>
    <w:rsid w:val="0013512C"/>
    <w:rsid w:val="00135240"/>
    <w:rsid w:val="00135252"/>
    <w:rsid w:val="001356EA"/>
    <w:rsid w:val="001359C6"/>
    <w:rsid w:val="00135DDE"/>
    <w:rsid w:val="00135E8E"/>
    <w:rsid w:val="0013616E"/>
    <w:rsid w:val="00136467"/>
    <w:rsid w:val="00136728"/>
    <w:rsid w:val="00136756"/>
    <w:rsid w:val="001368CE"/>
    <w:rsid w:val="001368F5"/>
    <w:rsid w:val="00136900"/>
    <w:rsid w:val="00136909"/>
    <w:rsid w:val="00136A9C"/>
    <w:rsid w:val="00136B17"/>
    <w:rsid w:val="00136BD5"/>
    <w:rsid w:val="00136CFC"/>
    <w:rsid w:val="00136E70"/>
    <w:rsid w:val="00136EE4"/>
    <w:rsid w:val="00136F5D"/>
    <w:rsid w:val="00137120"/>
    <w:rsid w:val="00137231"/>
    <w:rsid w:val="0013729A"/>
    <w:rsid w:val="001372C2"/>
    <w:rsid w:val="00137587"/>
    <w:rsid w:val="0013790F"/>
    <w:rsid w:val="00137992"/>
    <w:rsid w:val="00137A74"/>
    <w:rsid w:val="00137AB5"/>
    <w:rsid w:val="00137DD1"/>
    <w:rsid w:val="00137ECD"/>
    <w:rsid w:val="00137F0B"/>
    <w:rsid w:val="00140001"/>
    <w:rsid w:val="001401E6"/>
    <w:rsid w:val="00140230"/>
    <w:rsid w:val="00140453"/>
    <w:rsid w:val="00140484"/>
    <w:rsid w:val="00140531"/>
    <w:rsid w:val="00140588"/>
    <w:rsid w:val="00140695"/>
    <w:rsid w:val="0014083F"/>
    <w:rsid w:val="001409A4"/>
    <w:rsid w:val="00140ABA"/>
    <w:rsid w:val="00140C2F"/>
    <w:rsid w:val="00140D95"/>
    <w:rsid w:val="00141281"/>
    <w:rsid w:val="00141565"/>
    <w:rsid w:val="001415E2"/>
    <w:rsid w:val="001416DE"/>
    <w:rsid w:val="0014170E"/>
    <w:rsid w:val="0014177A"/>
    <w:rsid w:val="00141783"/>
    <w:rsid w:val="0014181C"/>
    <w:rsid w:val="00141873"/>
    <w:rsid w:val="00141C55"/>
    <w:rsid w:val="00141CF9"/>
    <w:rsid w:val="00141D5C"/>
    <w:rsid w:val="00141E3B"/>
    <w:rsid w:val="00142084"/>
    <w:rsid w:val="001420AF"/>
    <w:rsid w:val="0014253D"/>
    <w:rsid w:val="001425B0"/>
    <w:rsid w:val="0014280E"/>
    <w:rsid w:val="00142961"/>
    <w:rsid w:val="00142A80"/>
    <w:rsid w:val="00142ADE"/>
    <w:rsid w:val="00142BC2"/>
    <w:rsid w:val="00142BCE"/>
    <w:rsid w:val="00142F76"/>
    <w:rsid w:val="0014315A"/>
    <w:rsid w:val="001431F8"/>
    <w:rsid w:val="0014321C"/>
    <w:rsid w:val="00143237"/>
    <w:rsid w:val="00143718"/>
    <w:rsid w:val="001438F0"/>
    <w:rsid w:val="00143B63"/>
    <w:rsid w:val="00143B7A"/>
    <w:rsid w:val="00143B8D"/>
    <w:rsid w:val="00143DF1"/>
    <w:rsid w:val="00143E24"/>
    <w:rsid w:val="00143EB7"/>
    <w:rsid w:val="001441CE"/>
    <w:rsid w:val="0014426F"/>
    <w:rsid w:val="001445A1"/>
    <w:rsid w:val="001447B1"/>
    <w:rsid w:val="00144AA2"/>
    <w:rsid w:val="00144B1D"/>
    <w:rsid w:val="00144C3E"/>
    <w:rsid w:val="00144C44"/>
    <w:rsid w:val="00144CE3"/>
    <w:rsid w:val="00144D1B"/>
    <w:rsid w:val="00144E4F"/>
    <w:rsid w:val="00144ED1"/>
    <w:rsid w:val="00144EDF"/>
    <w:rsid w:val="00144EE4"/>
    <w:rsid w:val="001452A1"/>
    <w:rsid w:val="001453B3"/>
    <w:rsid w:val="001454EF"/>
    <w:rsid w:val="001455AB"/>
    <w:rsid w:val="001455DD"/>
    <w:rsid w:val="001458CF"/>
    <w:rsid w:val="001459B8"/>
    <w:rsid w:val="00145B8D"/>
    <w:rsid w:val="00145D66"/>
    <w:rsid w:val="00145DFD"/>
    <w:rsid w:val="00145E29"/>
    <w:rsid w:val="00146056"/>
    <w:rsid w:val="001460BC"/>
    <w:rsid w:val="00146236"/>
    <w:rsid w:val="0014632E"/>
    <w:rsid w:val="0014638C"/>
    <w:rsid w:val="001463C7"/>
    <w:rsid w:val="001463DC"/>
    <w:rsid w:val="001464AF"/>
    <w:rsid w:val="00146526"/>
    <w:rsid w:val="001465DB"/>
    <w:rsid w:val="00146791"/>
    <w:rsid w:val="001467C4"/>
    <w:rsid w:val="0014690F"/>
    <w:rsid w:val="00146987"/>
    <w:rsid w:val="001469BE"/>
    <w:rsid w:val="00146A74"/>
    <w:rsid w:val="00146AD8"/>
    <w:rsid w:val="00146BDD"/>
    <w:rsid w:val="00146BE1"/>
    <w:rsid w:val="00146D25"/>
    <w:rsid w:val="001472B1"/>
    <w:rsid w:val="00147339"/>
    <w:rsid w:val="001473C2"/>
    <w:rsid w:val="001474FA"/>
    <w:rsid w:val="001474FF"/>
    <w:rsid w:val="001475C3"/>
    <w:rsid w:val="001476B7"/>
    <w:rsid w:val="00147748"/>
    <w:rsid w:val="001479BD"/>
    <w:rsid w:val="00147A5C"/>
    <w:rsid w:val="00147C10"/>
    <w:rsid w:val="00147CA4"/>
    <w:rsid w:val="00147D29"/>
    <w:rsid w:val="00147DE7"/>
    <w:rsid w:val="00147E51"/>
    <w:rsid w:val="00150069"/>
    <w:rsid w:val="001500DB"/>
    <w:rsid w:val="0015071C"/>
    <w:rsid w:val="001508F8"/>
    <w:rsid w:val="00150933"/>
    <w:rsid w:val="0015093F"/>
    <w:rsid w:val="00150948"/>
    <w:rsid w:val="00150A3B"/>
    <w:rsid w:val="00150D80"/>
    <w:rsid w:val="00150FD8"/>
    <w:rsid w:val="00151258"/>
    <w:rsid w:val="0015125B"/>
    <w:rsid w:val="0015129F"/>
    <w:rsid w:val="001513EB"/>
    <w:rsid w:val="00151476"/>
    <w:rsid w:val="0015161D"/>
    <w:rsid w:val="00151714"/>
    <w:rsid w:val="001518AF"/>
    <w:rsid w:val="001518C3"/>
    <w:rsid w:val="0015191C"/>
    <w:rsid w:val="001519D8"/>
    <w:rsid w:val="001519EA"/>
    <w:rsid w:val="00151A24"/>
    <w:rsid w:val="00151E23"/>
    <w:rsid w:val="00151EFA"/>
    <w:rsid w:val="00151F1C"/>
    <w:rsid w:val="00152033"/>
    <w:rsid w:val="00152161"/>
    <w:rsid w:val="00152211"/>
    <w:rsid w:val="00152231"/>
    <w:rsid w:val="001522BA"/>
    <w:rsid w:val="001526E0"/>
    <w:rsid w:val="00152851"/>
    <w:rsid w:val="00152A48"/>
    <w:rsid w:val="00152A81"/>
    <w:rsid w:val="00152D88"/>
    <w:rsid w:val="00152DE5"/>
    <w:rsid w:val="00152FC8"/>
    <w:rsid w:val="0015301C"/>
    <w:rsid w:val="00153083"/>
    <w:rsid w:val="00153116"/>
    <w:rsid w:val="00153118"/>
    <w:rsid w:val="001532E9"/>
    <w:rsid w:val="001536E8"/>
    <w:rsid w:val="00153902"/>
    <w:rsid w:val="00153A7E"/>
    <w:rsid w:val="00153C5A"/>
    <w:rsid w:val="00153CF5"/>
    <w:rsid w:val="00153E3C"/>
    <w:rsid w:val="00153EAE"/>
    <w:rsid w:val="00154091"/>
    <w:rsid w:val="001542AB"/>
    <w:rsid w:val="0015458F"/>
    <w:rsid w:val="00154599"/>
    <w:rsid w:val="0015467B"/>
    <w:rsid w:val="00154808"/>
    <w:rsid w:val="00154859"/>
    <w:rsid w:val="0015487B"/>
    <w:rsid w:val="001548AC"/>
    <w:rsid w:val="00154976"/>
    <w:rsid w:val="00154B25"/>
    <w:rsid w:val="00154DD8"/>
    <w:rsid w:val="00154E71"/>
    <w:rsid w:val="00154FAF"/>
    <w:rsid w:val="00154FC8"/>
    <w:rsid w:val="001550F6"/>
    <w:rsid w:val="001551B5"/>
    <w:rsid w:val="0015529E"/>
    <w:rsid w:val="0015539E"/>
    <w:rsid w:val="00155412"/>
    <w:rsid w:val="001556A5"/>
    <w:rsid w:val="001559B9"/>
    <w:rsid w:val="001559C5"/>
    <w:rsid w:val="00155A06"/>
    <w:rsid w:val="00155A80"/>
    <w:rsid w:val="00155B0B"/>
    <w:rsid w:val="00155E97"/>
    <w:rsid w:val="00156014"/>
    <w:rsid w:val="001561A1"/>
    <w:rsid w:val="0015625E"/>
    <w:rsid w:val="001562AB"/>
    <w:rsid w:val="00156372"/>
    <w:rsid w:val="001563CC"/>
    <w:rsid w:val="00156452"/>
    <w:rsid w:val="001567BF"/>
    <w:rsid w:val="00156892"/>
    <w:rsid w:val="001568D1"/>
    <w:rsid w:val="00156A18"/>
    <w:rsid w:val="00156B2A"/>
    <w:rsid w:val="00156D6A"/>
    <w:rsid w:val="00156DE7"/>
    <w:rsid w:val="00157145"/>
    <w:rsid w:val="001572F2"/>
    <w:rsid w:val="00157976"/>
    <w:rsid w:val="001579E2"/>
    <w:rsid w:val="001579ED"/>
    <w:rsid w:val="00157C46"/>
    <w:rsid w:val="00157D7D"/>
    <w:rsid w:val="00157E95"/>
    <w:rsid w:val="00157EBD"/>
    <w:rsid w:val="001602C6"/>
    <w:rsid w:val="0016057E"/>
    <w:rsid w:val="001609D5"/>
    <w:rsid w:val="00160B98"/>
    <w:rsid w:val="00160E68"/>
    <w:rsid w:val="00160EE6"/>
    <w:rsid w:val="00161269"/>
    <w:rsid w:val="001612DF"/>
    <w:rsid w:val="001613AF"/>
    <w:rsid w:val="0016156E"/>
    <w:rsid w:val="00161639"/>
    <w:rsid w:val="001616CF"/>
    <w:rsid w:val="001616F5"/>
    <w:rsid w:val="001617FF"/>
    <w:rsid w:val="001618F9"/>
    <w:rsid w:val="00161970"/>
    <w:rsid w:val="00161B00"/>
    <w:rsid w:val="00161C6B"/>
    <w:rsid w:val="00161CB5"/>
    <w:rsid w:val="001621CC"/>
    <w:rsid w:val="001622B8"/>
    <w:rsid w:val="001623E4"/>
    <w:rsid w:val="001627E7"/>
    <w:rsid w:val="00162A8D"/>
    <w:rsid w:val="00162AC6"/>
    <w:rsid w:val="00162B0F"/>
    <w:rsid w:val="00162BFE"/>
    <w:rsid w:val="00162D4A"/>
    <w:rsid w:val="00162F74"/>
    <w:rsid w:val="00163068"/>
    <w:rsid w:val="001630C1"/>
    <w:rsid w:val="0016318D"/>
    <w:rsid w:val="00163435"/>
    <w:rsid w:val="00163646"/>
    <w:rsid w:val="0016364F"/>
    <w:rsid w:val="00163665"/>
    <w:rsid w:val="00163712"/>
    <w:rsid w:val="001639AE"/>
    <w:rsid w:val="00163B02"/>
    <w:rsid w:val="00163D88"/>
    <w:rsid w:val="00164007"/>
    <w:rsid w:val="00164135"/>
    <w:rsid w:val="00164200"/>
    <w:rsid w:val="0016439A"/>
    <w:rsid w:val="001643EA"/>
    <w:rsid w:val="00164527"/>
    <w:rsid w:val="0016454D"/>
    <w:rsid w:val="0016485F"/>
    <w:rsid w:val="001648DC"/>
    <w:rsid w:val="00164D99"/>
    <w:rsid w:val="00164E2E"/>
    <w:rsid w:val="00164E93"/>
    <w:rsid w:val="00165300"/>
    <w:rsid w:val="001655F0"/>
    <w:rsid w:val="00165614"/>
    <w:rsid w:val="001656A8"/>
    <w:rsid w:val="00165789"/>
    <w:rsid w:val="001658C8"/>
    <w:rsid w:val="001659C1"/>
    <w:rsid w:val="00165C3D"/>
    <w:rsid w:val="00165CC0"/>
    <w:rsid w:val="00165D2F"/>
    <w:rsid w:val="00165D8D"/>
    <w:rsid w:val="00165ECF"/>
    <w:rsid w:val="00165EDB"/>
    <w:rsid w:val="001660E1"/>
    <w:rsid w:val="001661AF"/>
    <w:rsid w:val="00166273"/>
    <w:rsid w:val="001662B2"/>
    <w:rsid w:val="00166319"/>
    <w:rsid w:val="00166320"/>
    <w:rsid w:val="00166425"/>
    <w:rsid w:val="00166462"/>
    <w:rsid w:val="00166769"/>
    <w:rsid w:val="001668C1"/>
    <w:rsid w:val="0016696A"/>
    <w:rsid w:val="001669BD"/>
    <w:rsid w:val="00166AE3"/>
    <w:rsid w:val="00166BB5"/>
    <w:rsid w:val="00166BCB"/>
    <w:rsid w:val="00166C52"/>
    <w:rsid w:val="00166D93"/>
    <w:rsid w:val="0016705C"/>
    <w:rsid w:val="00167265"/>
    <w:rsid w:val="0016766D"/>
    <w:rsid w:val="001676EA"/>
    <w:rsid w:val="001677A5"/>
    <w:rsid w:val="00167983"/>
    <w:rsid w:val="001679B4"/>
    <w:rsid w:val="00167D64"/>
    <w:rsid w:val="00167DB4"/>
    <w:rsid w:val="00167DB5"/>
    <w:rsid w:val="00170041"/>
    <w:rsid w:val="00170178"/>
    <w:rsid w:val="00170402"/>
    <w:rsid w:val="001708E3"/>
    <w:rsid w:val="00170C08"/>
    <w:rsid w:val="00170CA7"/>
    <w:rsid w:val="001710CB"/>
    <w:rsid w:val="00171163"/>
    <w:rsid w:val="0017121B"/>
    <w:rsid w:val="00171520"/>
    <w:rsid w:val="001716CE"/>
    <w:rsid w:val="001717F8"/>
    <w:rsid w:val="001718E0"/>
    <w:rsid w:val="00171A12"/>
    <w:rsid w:val="00171B87"/>
    <w:rsid w:val="00171BCA"/>
    <w:rsid w:val="00171FAB"/>
    <w:rsid w:val="001720D7"/>
    <w:rsid w:val="001724EE"/>
    <w:rsid w:val="001725D3"/>
    <w:rsid w:val="00172680"/>
    <w:rsid w:val="001726B8"/>
    <w:rsid w:val="00172827"/>
    <w:rsid w:val="001729E4"/>
    <w:rsid w:val="00172C61"/>
    <w:rsid w:val="00172CC2"/>
    <w:rsid w:val="0017343D"/>
    <w:rsid w:val="001735B8"/>
    <w:rsid w:val="001736C3"/>
    <w:rsid w:val="001737D5"/>
    <w:rsid w:val="001738A6"/>
    <w:rsid w:val="00173943"/>
    <w:rsid w:val="00173A8E"/>
    <w:rsid w:val="00173AA6"/>
    <w:rsid w:val="00173BBD"/>
    <w:rsid w:val="00173BE9"/>
    <w:rsid w:val="00173C15"/>
    <w:rsid w:val="00173E08"/>
    <w:rsid w:val="001741E0"/>
    <w:rsid w:val="001742C8"/>
    <w:rsid w:val="001743A1"/>
    <w:rsid w:val="00174860"/>
    <w:rsid w:val="00174A48"/>
    <w:rsid w:val="00174C0D"/>
    <w:rsid w:val="00174CB1"/>
    <w:rsid w:val="00174F74"/>
    <w:rsid w:val="0017502A"/>
    <w:rsid w:val="0017502C"/>
    <w:rsid w:val="00175145"/>
    <w:rsid w:val="00175163"/>
    <w:rsid w:val="0017534F"/>
    <w:rsid w:val="00175691"/>
    <w:rsid w:val="001758C2"/>
    <w:rsid w:val="00175B38"/>
    <w:rsid w:val="00175BFA"/>
    <w:rsid w:val="00175C37"/>
    <w:rsid w:val="00175D93"/>
    <w:rsid w:val="00175DE5"/>
    <w:rsid w:val="00175F23"/>
    <w:rsid w:val="001762B1"/>
    <w:rsid w:val="00176333"/>
    <w:rsid w:val="001764FE"/>
    <w:rsid w:val="00176552"/>
    <w:rsid w:val="001765D5"/>
    <w:rsid w:val="00176643"/>
    <w:rsid w:val="00176C12"/>
    <w:rsid w:val="00176E64"/>
    <w:rsid w:val="001771A5"/>
    <w:rsid w:val="00177373"/>
    <w:rsid w:val="001774AE"/>
    <w:rsid w:val="0017754D"/>
    <w:rsid w:val="00177948"/>
    <w:rsid w:val="00177BAC"/>
    <w:rsid w:val="00177BFD"/>
    <w:rsid w:val="00177C1F"/>
    <w:rsid w:val="00177CCB"/>
    <w:rsid w:val="00177FBB"/>
    <w:rsid w:val="00177FFE"/>
    <w:rsid w:val="00180147"/>
    <w:rsid w:val="00180158"/>
    <w:rsid w:val="0018047A"/>
    <w:rsid w:val="001804F9"/>
    <w:rsid w:val="0018060D"/>
    <w:rsid w:val="001806D9"/>
    <w:rsid w:val="001807BE"/>
    <w:rsid w:val="0018084E"/>
    <w:rsid w:val="001808AD"/>
    <w:rsid w:val="00180A03"/>
    <w:rsid w:val="00180A7C"/>
    <w:rsid w:val="00180CDC"/>
    <w:rsid w:val="00180D78"/>
    <w:rsid w:val="00180F53"/>
    <w:rsid w:val="00180FCE"/>
    <w:rsid w:val="00181020"/>
    <w:rsid w:val="0018103F"/>
    <w:rsid w:val="001811A5"/>
    <w:rsid w:val="001812AA"/>
    <w:rsid w:val="001812FE"/>
    <w:rsid w:val="0018131B"/>
    <w:rsid w:val="0018143F"/>
    <w:rsid w:val="001814D2"/>
    <w:rsid w:val="0018160D"/>
    <w:rsid w:val="001816FA"/>
    <w:rsid w:val="001816FB"/>
    <w:rsid w:val="001818F1"/>
    <w:rsid w:val="00181954"/>
    <w:rsid w:val="001819FA"/>
    <w:rsid w:val="00181CF9"/>
    <w:rsid w:val="00181D4C"/>
    <w:rsid w:val="00181F2F"/>
    <w:rsid w:val="00181F74"/>
    <w:rsid w:val="00181FF8"/>
    <w:rsid w:val="00182017"/>
    <w:rsid w:val="001820D7"/>
    <w:rsid w:val="00182137"/>
    <w:rsid w:val="001821BD"/>
    <w:rsid w:val="00182246"/>
    <w:rsid w:val="001822BC"/>
    <w:rsid w:val="001824A8"/>
    <w:rsid w:val="001824E8"/>
    <w:rsid w:val="00182683"/>
    <w:rsid w:val="00182987"/>
    <w:rsid w:val="00182AA6"/>
    <w:rsid w:val="00182D9F"/>
    <w:rsid w:val="00182DDD"/>
    <w:rsid w:val="00182FD8"/>
    <w:rsid w:val="00183185"/>
    <w:rsid w:val="001831DE"/>
    <w:rsid w:val="0018330B"/>
    <w:rsid w:val="00183433"/>
    <w:rsid w:val="0018351B"/>
    <w:rsid w:val="00183A90"/>
    <w:rsid w:val="00183AB1"/>
    <w:rsid w:val="00183CE9"/>
    <w:rsid w:val="00183CF3"/>
    <w:rsid w:val="00183E11"/>
    <w:rsid w:val="00183E92"/>
    <w:rsid w:val="00183E9F"/>
    <w:rsid w:val="001843A4"/>
    <w:rsid w:val="00184679"/>
    <w:rsid w:val="00184731"/>
    <w:rsid w:val="00184A53"/>
    <w:rsid w:val="00184A8B"/>
    <w:rsid w:val="00184ABC"/>
    <w:rsid w:val="00184AC3"/>
    <w:rsid w:val="00184B6E"/>
    <w:rsid w:val="00184DA3"/>
    <w:rsid w:val="00184E5B"/>
    <w:rsid w:val="00184F76"/>
    <w:rsid w:val="001851E4"/>
    <w:rsid w:val="00185217"/>
    <w:rsid w:val="00185357"/>
    <w:rsid w:val="00185408"/>
    <w:rsid w:val="00185504"/>
    <w:rsid w:val="001855C6"/>
    <w:rsid w:val="00185B5B"/>
    <w:rsid w:val="00185D52"/>
    <w:rsid w:val="00185D5A"/>
    <w:rsid w:val="00185DBE"/>
    <w:rsid w:val="00185E79"/>
    <w:rsid w:val="00185FC6"/>
    <w:rsid w:val="00186052"/>
    <w:rsid w:val="0018625E"/>
    <w:rsid w:val="001862C9"/>
    <w:rsid w:val="00186546"/>
    <w:rsid w:val="001866C0"/>
    <w:rsid w:val="0018671F"/>
    <w:rsid w:val="00186765"/>
    <w:rsid w:val="00186990"/>
    <w:rsid w:val="00186A2B"/>
    <w:rsid w:val="00186CB5"/>
    <w:rsid w:val="00187045"/>
    <w:rsid w:val="00187271"/>
    <w:rsid w:val="001872EC"/>
    <w:rsid w:val="00187333"/>
    <w:rsid w:val="0018735B"/>
    <w:rsid w:val="001873EC"/>
    <w:rsid w:val="001875D4"/>
    <w:rsid w:val="00187A8B"/>
    <w:rsid w:val="00187AE1"/>
    <w:rsid w:val="00187BA2"/>
    <w:rsid w:val="00187CE4"/>
    <w:rsid w:val="00187D7E"/>
    <w:rsid w:val="00187F19"/>
    <w:rsid w:val="00190191"/>
    <w:rsid w:val="00190212"/>
    <w:rsid w:val="00190407"/>
    <w:rsid w:val="00190872"/>
    <w:rsid w:val="00190AC1"/>
    <w:rsid w:val="00190BC1"/>
    <w:rsid w:val="00190C70"/>
    <w:rsid w:val="00190EA2"/>
    <w:rsid w:val="0019155C"/>
    <w:rsid w:val="00191910"/>
    <w:rsid w:val="00191A1F"/>
    <w:rsid w:val="00191ADF"/>
    <w:rsid w:val="00191C70"/>
    <w:rsid w:val="00191E7D"/>
    <w:rsid w:val="00191FA3"/>
    <w:rsid w:val="00191FB4"/>
    <w:rsid w:val="00192145"/>
    <w:rsid w:val="00192240"/>
    <w:rsid w:val="00192271"/>
    <w:rsid w:val="001923DD"/>
    <w:rsid w:val="001926F5"/>
    <w:rsid w:val="00192937"/>
    <w:rsid w:val="00192A15"/>
    <w:rsid w:val="00192A99"/>
    <w:rsid w:val="00192C28"/>
    <w:rsid w:val="00192E94"/>
    <w:rsid w:val="00192E9E"/>
    <w:rsid w:val="00193098"/>
    <w:rsid w:val="00193138"/>
    <w:rsid w:val="00193323"/>
    <w:rsid w:val="001933FE"/>
    <w:rsid w:val="0019341A"/>
    <w:rsid w:val="00193960"/>
    <w:rsid w:val="001939AF"/>
    <w:rsid w:val="00193AE9"/>
    <w:rsid w:val="00193AFD"/>
    <w:rsid w:val="00193CAD"/>
    <w:rsid w:val="00193F4B"/>
    <w:rsid w:val="00193FEB"/>
    <w:rsid w:val="001940A9"/>
    <w:rsid w:val="0019423C"/>
    <w:rsid w:val="00194246"/>
    <w:rsid w:val="00194272"/>
    <w:rsid w:val="0019429F"/>
    <w:rsid w:val="00194302"/>
    <w:rsid w:val="00194310"/>
    <w:rsid w:val="00194462"/>
    <w:rsid w:val="001945AB"/>
    <w:rsid w:val="001948E2"/>
    <w:rsid w:val="00194BC7"/>
    <w:rsid w:val="00194BDD"/>
    <w:rsid w:val="00194C2F"/>
    <w:rsid w:val="00194D4E"/>
    <w:rsid w:val="00195206"/>
    <w:rsid w:val="001953E3"/>
    <w:rsid w:val="00195431"/>
    <w:rsid w:val="00195442"/>
    <w:rsid w:val="00195552"/>
    <w:rsid w:val="001957C9"/>
    <w:rsid w:val="001959F5"/>
    <w:rsid w:val="00195D50"/>
    <w:rsid w:val="00195DC0"/>
    <w:rsid w:val="00195DFC"/>
    <w:rsid w:val="0019605E"/>
    <w:rsid w:val="001962F5"/>
    <w:rsid w:val="0019641E"/>
    <w:rsid w:val="0019642D"/>
    <w:rsid w:val="00196505"/>
    <w:rsid w:val="00196C50"/>
    <w:rsid w:val="00196D49"/>
    <w:rsid w:val="00196DAA"/>
    <w:rsid w:val="00196F03"/>
    <w:rsid w:val="00196F1A"/>
    <w:rsid w:val="00196FC6"/>
    <w:rsid w:val="00196FE5"/>
    <w:rsid w:val="001971C2"/>
    <w:rsid w:val="0019722B"/>
    <w:rsid w:val="001972C2"/>
    <w:rsid w:val="00197A08"/>
    <w:rsid w:val="00197D2F"/>
    <w:rsid w:val="00197DF0"/>
    <w:rsid w:val="00197DF9"/>
    <w:rsid w:val="00197E65"/>
    <w:rsid w:val="00197FD4"/>
    <w:rsid w:val="00197FF1"/>
    <w:rsid w:val="001A001A"/>
    <w:rsid w:val="001A0251"/>
    <w:rsid w:val="001A02C4"/>
    <w:rsid w:val="001A02CE"/>
    <w:rsid w:val="001A03EA"/>
    <w:rsid w:val="001A03F9"/>
    <w:rsid w:val="001A05A8"/>
    <w:rsid w:val="001A06CE"/>
    <w:rsid w:val="001A0865"/>
    <w:rsid w:val="001A0A3A"/>
    <w:rsid w:val="001A0B49"/>
    <w:rsid w:val="001A0BF1"/>
    <w:rsid w:val="001A0D2D"/>
    <w:rsid w:val="001A0E75"/>
    <w:rsid w:val="001A10DA"/>
    <w:rsid w:val="001A133C"/>
    <w:rsid w:val="001A14D5"/>
    <w:rsid w:val="001A15B5"/>
    <w:rsid w:val="001A16A2"/>
    <w:rsid w:val="001A18FE"/>
    <w:rsid w:val="001A1987"/>
    <w:rsid w:val="001A19C6"/>
    <w:rsid w:val="001A1AAC"/>
    <w:rsid w:val="001A1CC0"/>
    <w:rsid w:val="001A1D22"/>
    <w:rsid w:val="001A2061"/>
    <w:rsid w:val="001A220C"/>
    <w:rsid w:val="001A245E"/>
    <w:rsid w:val="001A24F6"/>
    <w:rsid w:val="001A2504"/>
    <w:rsid w:val="001A2564"/>
    <w:rsid w:val="001A2818"/>
    <w:rsid w:val="001A2C2D"/>
    <w:rsid w:val="001A2C7A"/>
    <w:rsid w:val="001A2C94"/>
    <w:rsid w:val="001A2CB6"/>
    <w:rsid w:val="001A2D4B"/>
    <w:rsid w:val="001A2F05"/>
    <w:rsid w:val="001A2F1C"/>
    <w:rsid w:val="001A2F7E"/>
    <w:rsid w:val="001A30CA"/>
    <w:rsid w:val="001A327A"/>
    <w:rsid w:val="001A334C"/>
    <w:rsid w:val="001A335E"/>
    <w:rsid w:val="001A3400"/>
    <w:rsid w:val="001A34BA"/>
    <w:rsid w:val="001A35E7"/>
    <w:rsid w:val="001A3694"/>
    <w:rsid w:val="001A3755"/>
    <w:rsid w:val="001A3DE5"/>
    <w:rsid w:val="001A3FE2"/>
    <w:rsid w:val="001A4120"/>
    <w:rsid w:val="001A444E"/>
    <w:rsid w:val="001A4453"/>
    <w:rsid w:val="001A44A9"/>
    <w:rsid w:val="001A457D"/>
    <w:rsid w:val="001A4944"/>
    <w:rsid w:val="001A494B"/>
    <w:rsid w:val="001A4B95"/>
    <w:rsid w:val="001A4DC1"/>
    <w:rsid w:val="001A4FAF"/>
    <w:rsid w:val="001A52C7"/>
    <w:rsid w:val="001A530B"/>
    <w:rsid w:val="001A53FE"/>
    <w:rsid w:val="001A548D"/>
    <w:rsid w:val="001A55B6"/>
    <w:rsid w:val="001A5616"/>
    <w:rsid w:val="001A57A2"/>
    <w:rsid w:val="001A5926"/>
    <w:rsid w:val="001A5967"/>
    <w:rsid w:val="001A6173"/>
    <w:rsid w:val="001A622C"/>
    <w:rsid w:val="001A622E"/>
    <w:rsid w:val="001A6539"/>
    <w:rsid w:val="001A65F6"/>
    <w:rsid w:val="001A6614"/>
    <w:rsid w:val="001A6747"/>
    <w:rsid w:val="001A68B2"/>
    <w:rsid w:val="001A68EC"/>
    <w:rsid w:val="001A6918"/>
    <w:rsid w:val="001A6B83"/>
    <w:rsid w:val="001A6B8F"/>
    <w:rsid w:val="001A6CBA"/>
    <w:rsid w:val="001A6D6B"/>
    <w:rsid w:val="001A6E7B"/>
    <w:rsid w:val="001A6FA2"/>
    <w:rsid w:val="001A6FCE"/>
    <w:rsid w:val="001A716F"/>
    <w:rsid w:val="001A71E7"/>
    <w:rsid w:val="001A7239"/>
    <w:rsid w:val="001A7242"/>
    <w:rsid w:val="001A74B9"/>
    <w:rsid w:val="001A74F2"/>
    <w:rsid w:val="001A764C"/>
    <w:rsid w:val="001A77BE"/>
    <w:rsid w:val="001A782F"/>
    <w:rsid w:val="001A7844"/>
    <w:rsid w:val="001A7919"/>
    <w:rsid w:val="001A7A59"/>
    <w:rsid w:val="001A7BDA"/>
    <w:rsid w:val="001B0142"/>
    <w:rsid w:val="001B039B"/>
    <w:rsid w:val="001B0464"/>
    <w:rsid w:val="001B053D"/>
    <w:rsid w:val="001B0645"/>
    <w:rsid w:val="001B0B87"/>
    <w:rsid w:val="001B0D37"/>
    <w:rsid w:val="001B0D97"/>
    <w:rsid w:val="001B0F93"/>
    <w:rsid w:val="001B1080"/>
    <w:rsid w:val="001B1095"/>
    <w:rsid w:val="001B109E"/>
    <w:rsid w:val="001B1219"/>
    <w:rsid w:val="001B1511"/>
    <w:rsid w:val="001B1599"/>
    <w:rsid w:val="001B1822"/>
    <w:rsid w:val="001B189C"/>
    <w:rsid w:val="001B19F5"/>
    <w:rsid w:val="001B1AA9"/>
    <w:rsid w:val="001B1BC9"/>
    <w:rsid w:val="001B1C37"/>
    <w:rsid w:val="001B1D1A"/>
    <w:rsid w:val="001B1F2C"/>
    <w:rsid w:val="001B1F8A"/>
    <w:rsid w:val="001B20D5"/>
    <w:rsid w:val="001B230C"/>
    <w:rsid w:val="001B246D"/>
    <w:rsid w:val="001B24D5"/>
    <w:rsid w:val="001B2716"/>
    <w:rsid w:val="001B27A7"/>
    <w:rsid w:val="001B2814"/>
    <w:rsid w:val="001B2C55"/>
    <w:rsid w:val="001B2E34"/>
    <w:rsid w:val="001B2E7E"/>
    <w:rsid w:val="001B3219"/>
    <w:rsid w:val="001B35D1"/>
    <w:rsid w:val="001B37ED"/>
    <w:rsid w:val="001B38E4"/>
    <w:rsid w:val="001B39CA"/>
    <w:rsid w:val="001B3A95"/>
    <w:rsid w:val="001B3B0A"/>
    <w:rsid w:val="001B3B44"/>
    <w:rsid w:val="001B3DCB"/>
    <w:rsid w:val="001B3F58"/>
    <w:rsid w:val="001B3F7F"/>
    <w:rsid w:val="001B402E"/>
    <w:rsid w:val="001B4104"/>
    <w:rsid w:val="001B41F1"/>
    <w:rsid w:val="001B4259"/>
    <w:rsid w:val="001B42A7"/>
    <w:rsid w:val="001B4346"/>
    <w:rsid w:val="001B4446"/>
    <w:rsid w:val="001B44F5"/>
    <w:rsid w:val="001B4631"/>
    <w:rsid w:val="001B466D"/>
    <w:rsid w:val="001B4856"/>
    <w:rsid w:val="001B48F4"/>
    <w:rsid w:val="001B4A8F"/>
    <w:rsid w:val="001B4BAF"/>
    <w:rsid w:val="001B4C39"/>
    <w:rsid w:val="001B4C8F"/>
    <w:rsid w:val="001B502E"/>
    <w:rsid w:val="001B516A"/>
    <w:rsid w:val="001B568B"/>
    <w:rsid w:val="001B58A7"/>
    <w:rsid w:val="001B58C2"/>
    <w:rsid w:val="001B5A54"/>
    <w:rsid w:val="001B5A5D"/>
    <w:rsid w:val="001B5E9F"/>
    <w:rsid w:val="001B613D"/>
    <w:rsid w:val="001B6418"/>
    <w:rsid w:val="001B6654"/>
    <w:rsid w:val="001B671B"/>
    <w:rsid w:val="001B687F"/>
    <w:rsid w:val="001B6958"/>
    <w:rsid w:val="001B6B0D"/>
    <w:rsid w:val="001B6D80"/>
    <w:rsid w:val="001B6E77"/>
    <w:rsid w:val="001B6E92"/>
    <w:rsid w:val="001B7005"/>
    <w:rsid w:val="001B7170"/>
    <w:rsid w:val="001B71E6"/>
    <w:rsid w:val="001B7519"/>
    <w:rsid w:val="001B7649"/>
    <w:rsid w:val="001B78AC"/>
    <w:rsid w:val="001B791F"/>
    <w:rsid w:val="001B7937"/>
    <w:rsid w:val="001B79C3"/>
    <w:rsid w:val="001B7A78"/>
    <w:rsid w:val="001B7B18"/>
    <w:rsid w:val="001B7B25"/>
    <w:rsid w:val="001B7B29"/>
    <w:rsid w:val="001B7BE6"/>
    <w:rsid w:val="001B7F69"/>
    <w:rsid w:val="001C052F"/>
    <w:rsid w:val="001C0C8F"/>
    <w:rsid w:val="001C0DC8"/>
    <w:rsid w:val="001C0E1B"/>
    <w:rsid w:val="001C0F84"/>
    <w:rsid w:val="001C105E"/>
    <w:rsid w:val="001C1134"/>
    <w:rsid w:val="001C12FE"/>
    <w:rsid w:val="001C1387"/>
    <w:rsid w:val="001C157A"/>
    <w:rsid w:val="001C15B4"/>
    <w:rsid w:val="001C1657"/>
    <w:rsid w:val="001C16D4"/>
    <w:rsid w:val="001C1814"/>
    <w:rsid w:val="001C1A0F"/>
    <w:rsid w:val="001C1BE8"/>
    <w:rsid w:val="001C1C1B"/>
    <w:rsid w:val="001C1C68"/>
    <w:rsid w:val="001C1CE5"/>
    <w:rsid w:val="001C1D9A"/>
    <w:rsid w:val="001C221E"/>
    <w:rsid w:val="001C227B"/>
    <w:rsid w:val="001C22CE"/>
    <w:rsid w:val="001C2394"/>
    <w:rsid w:val="001C2404"/>
    <w:rsid w:val="001C24FC"/>
    <w:rsid w:val="001C250B"/>
    <w:rsid w:val="001C2899"/>
    <w:rsid w:val="001C2998"/>
    <w:rsid w:val="001C2A79"/>
    <w:rsid w:val="001C2AB3"/>
    <w:rsid w:val="001C2B14"/>
    <w:rsid w:val="001C2CE1"/>
    <w:rsid w:val="001C2EC2"/>
    <w:rsid w:val="001C2F87"/>
    <w:rsid w:val="001C340A"/>
    <w:rsid w:val="001C37B5"/>
    <w:rsid w:val="001C39F6"/>
    <w:rsid w:val="001C3D2A"/>
    <w:rsid w:val="001C3D89"/>
    <w:rsid w:val="001C4285"/>
    <w:rsid w:val="001C4312"/>
    <w:rsid w:val="001C44F0"/>
    <w:rsid w:val="001C45F1"/>
    <w:rsid w:val="001C4616"/>
    <w:rsid w:val="001C4764"/>
    <w:rsid w:val="001C4B16"/>
    <w:rsid w:val="001C4B2A"/>
    <w:rsid w:val="001C4C34"/>
    <w:rsid w:val="001C4C71"/>
    <w:rsid w:val="001C4E68"/>
    <w:rsid w:val="001C515F"/>
    <w:rsid w:val="001C519C"/>
    <w:rsid w:val="001C526B"/>
    <w:rsid w:val="001C52DA"/>
    <w:rsid w:val="001C5420"/>
    <w:rsid w:val="001C553E"/>
    <w:rsid w:val="001C5571"/>
    <w:rsid w:val="001C55A9"/>
    <w:rsid w:val="001C570B"/>
    <w:rsid w:val="001C5968"/>
    <w:rsid w:val="001C5990"/>
    <w:rsid w:val="001C5C66"/>
    <w:rsid w:val="001C5DA7"/>
    <w:rsid w:val="001C5DFB"/>
    <w:rsid w:val="001C5FA4"/>
    <w:rsid w:val="001C602A"/>
    <w:rsid w:val="001C609D"/>
    <w:rsid w:val="001C60C4"/>
    <w:rsid w:val="001C6140"/>
    <w:rsid w:val="001C61BC"/>
    <w:rsid w:val="001C6285"/>
    <w:rsid w:val="001C64AC"/>
    <w:rsid w:val="001C6564"/>
    <w:rsid w:val="001C661B"/>
    <w:rsid w:val="001C66A9"/>
    <w:rsid w:val="001C69A3"/>
    <w:rsid w:val="001C6AFF"/>
    <w:rsid w:val="001C6C10"/>
    <w:rsid w:val="001C709F"/>
    <w:rsid w:val="001C727B"/>
    <w:rsid w:val="001C73A1"/>
    <w:rsid w:val="001C768D"/>
    <w:rsid w:val="001C76EA"/>
    <w:rsid w:val="001C78AC"/>
    <w:rsid w:val="001C793C"/>
    <w:rsid w:val="001C7A45"/>
    <w:rsid w:val="001C7B7F"/>
    <w:rsid w:val="001C7CBF"/>
    <w:rsid w:val="001C7D87"/>
    <w:rsid w:val="001D00A1"/>
    <w:rsid w:val="001D0297"/>
    <w:rsid w:val="001D038F"/>
    <w:rsid w:val="001D03B5"/>
    <w:rsid w:val="001D061F"/>
    <w:rsid w:val="001D06A0"/>
    <w:rsid w:val="001D0918"/>
    <w:rsid w:val="001D0922"/>
    <w:rsid w:val="001D0AC6"/>
    <w:rsid w:val="001D0B59"/>
    <w:rsid w:val="001D0CBC"/>
    <w:rsid w:val="001D0F66"/>
    <w:rsid w:val="001D1006"/>
    <w:rsid w:val="001D114D"/>
    <w:rsid w:val="001D1185"/>
    <w:rsid w:val="001D148B"/>
    <w:rsid w:val="001D149B"/>
    <w:rsid w:val="001D15CE"/>
    <w:rsid w:val="001D15E6"/>
    <w:rsid w:val="001D168B"/>
    <w:rsid w:val="001D1A27"/>
    <w:rsid w:val="001D1AB0"/>
    <w:rsid w:val="001D1BF7"/>
    <w:rsid w:val="001D1C83"/>
    <w:rsid w:val="001D1F5E"/>
    <w:rsid w:val="001D25C4"/>
    <w:rsid w:val="001D26D7"/>
    <w:rsid w:val="001D27F0"/>
    <w:rsid w:val="001D2921"/>
    <w:rsid w:val="001D293C"/>
    <w:rsid w:val="001D2A34"/>
    <w:rsid w:val="001D2B1A"/>
    <w:rsid w:val="001D2EAD"/>
    <w:rsid w:val="001D31A7"/>
    <w:rsid w:val="001D31CD"/>
    <w:rsid w:val="001D323A"/>
    <w:rsid w:val="001D325D"/>
    <w:rsid w:val="001D32A5"/>
    <w:rsid w:val="001D3326"/>
    <w:rsid w:val="001D3369"/>
    <w:rsid w:val="001D345C"/>
    <w:rsid w:val="001D355B"/>
    <w:rsid w:val="001D3651"/>
    <w:rsid w:val="001D3A7D"/>
    <w:rsid w:val="001D3E7A"/>
    <w:rsid w:val="001D4064"/>
    <w:rsid w:val="001D4376"/>
    <w:rsid w:val="001D44AF"/>
    <w:rsid w:val="001D4539"/>
    <w:rsid w:val="001D45AF"/>
    <w:rsid w:val="001D46B4"/>
    <w:rsid w:val="001D4AB3"/>
    <w:rsid w:val="001D4AB6"/>
    <w:rsid w:val="001D4CB9"/>
    <w:rsid w:val="001D4D99"/>
    <w:rsid w:val="001D5108"/>
    <w:rsid w:val="001D51BA"/>
    <w:rsid w:val="001D53E7"/>
    <w:rsid w:val="001D547F"/>
    <w:rsid w:val="001D5797"/>
    <w:rsid w:val="001D57B4"/>
    <w:rsid w:val="001D59A2"/>
    <w:rsid w:val="001D5AA0"/>
    <w:rsid w:val="001D5CF0"/>
    <w:rsid w:val="001D5D5F"/>
    <w:rsid w:val="001D5F8F"/>
    <w:rsid w:val="001D608B"/>
    <w:rsid w:val="001D6342"/>
    <w:rsid w:val="001D654F"/>
    <w:rsid w:val="001D67AF"/>
    <w:rsid w:val="001D6962"/>
    <w:rsid w:val="001D6A2D"/>
    <w:rsid w:val="001D6B32"/>
    <w:rsid w:val="001D6B3B"/>
    <w:rsid w:val="001D6C20"/>
    <w:rsid w:val="001D6C76"/>
    <w:rsid w:val="001D6C9D"/>
    <w:rsid w:val="001D6CB0"/>
    <w:rsid w:val="001D6D1F"/>
    <w:rsid w:val="001D6D53"/>
    <w:rsid w:val="001D6D72"/>
    <w:rsid w:val="001D6D91"/>
    <w:rsid w:val="001D6E0F"/>
    <w:rsid w:val="001D70C3"/>
    <w:rsid w:val="001D719E"/>
    <w:rsid w:val="001D7362"/>
    <w:rsid w:val="001D764F"/>
    <w:rsid w:val="001D774A"/>
    <w:rsid w:val="001D7792"/>
    <w:rsid w:val="001D7A4B"/>
    <w:rsid w:val="001D7AB2"/>
    <w:rsid w:val="001D7AFF"/>
    <w:rsid w:val="001D7DAD"/>
    <w:rsid w:val="001D7E94"/>
    <w:rsid w:val="001D7ECF"/>
    <w:rsid w:val="001D7EE7"/>
    <w:rsid w:val="001E0172"/>
    <w:rsid w:val="001E0524"/>
    <w:rsid w:val="001E06BF"/>
    <w:rsid w:val="001E07E9"/>
    <w:rsid w:val="001E0C9A"/>
    <w:rsid w:val="001E1466"/>
    <w:rsid w:val="001E1491"/>
    <w:rsid w:val="001E15F8"/>
    <w:rsid w:val="001E1655"/>
    <w:rsid w:val="001E16C8"/>
    <w:rsid w:val="001E186A"/>
    <w:rsid w:val="001E19AA"/>
    <w:rsid w:val="001E1E6F"/>
    <w:rsid w:val="001E1EAD"/>
    <w:rsid w:val="001E1F46"/>
    <w:rsid w:val="001E2016"/>
    <w:rsid w:val="001E20A2"/>
    <w:rsid w:val="001E2233"/>
    <w:rsid w:val="001E2242"/>
    <w:rsid w:val="001E2550"/>
    <w:rsid w:val="001E2800"/>
    <w:rsid w:val="001E284B"/>
    <w:rsid w:val="001E2A33"/>
    <w:rsid w:val="001E2B14"/>
    <w:rsid w:val="001E2BF8"/>
    <w:rsid w:val="001E2C6C"/>
    <w:rsid w:val="001E2CD6"/>
    <w:rsid w:val="001E2DA6"/>
    <w:rsid w:val="001E2E94"/>
    <w:rsid w:val="001E2EF3"/>
    <w:rsid w:val="001E2FAF"/>
    <w:rsid w:val="001E3000"/>
    <w:rsid w:val="001E322B"/>
    <w:rsid w:val="001E324F"/>
    <w:rsid w:val="001E32D2"/>
    <w:rsid w:val="001E36F4"/>
    <w:rsid w:val="001E384E"/>
    <w:rsid w:val="001E3AAB"/>
    <w:rsid w:val="001E416D"/>
    <w:rsid w:val="001E4930"/>
    <w:rsid w:val="001E49F4"/>
    <w:rsid w:val="001E4C4C"/>
    <w:rsid w:val="001E4CF6"/>
    <w:rsid w:val="001E4D1D"/>
    <w:rsid w:val="001E51FC"/>
    <w:rsid w:val="001E52EE"/>
    <w:rsid w:val="001E547B"/>
    <w:rsid w:val="001E54D6"/>
    <w:rsid w:val="001E5623"/>
    <w:rsid w:val="001E5875"/>
    <w:rsid w:val="001E58E2"/>
    <w:rsid w:val="001E5A88"/>
    <w:rsid w:val="001E5A96"/>
    <w:rsid w:val="001E5CAF"/>
    <w:rsid w:val="001E5CEB"/>
    <w:rsid w:val="001E5D30"/>
    <w:rsid w:val="001E5E2E"/>
    <w:rsid w:val="001E5FDC"/>
    <w:rsid w:val="001E60BA"/>
    <w:rsid w:val="001E6356"/>
    <w:rsid w:val="001E641E"/>
    <w:rsid w:val="001E649A"/>
    <w:rsid w:val="001E64CA"/>
    <w:rsid w:val="001E65E2"/>
    <w:rsid w:val="001E6CA6"/>
    <w:rsid w:val="001E6D40"/>
    <w:rsid w:val="001E6D65"/>
    <w:rsid w:val="001E6DA1"/>
    <w:rsid w:val="001E71CC"/>
    <w:rsid w:val="001E75AE"/>
    <w:rsid w:val="001E771B"/>
    <w:rsid w:val="001E77B7"/>
    <w:rsid w:val="001E79E1"/>
    <w:rsid w:val="001E7A08"/>
    <w:rsid w:val="001E7AC9"/>
    <w:rsid w:val="001E7ACF"/>
    <w:rsid w:val="001E7AED"/>
    <w:rsid w:val="001E7BF0"/>
    <w:rsid w:val="001E7D13"/>
    <w:rsid w:val="001E7E6C"/>
    <w:rsid w:val="001F0093"/>
    <w:rsid w:val="001F0105"/>
    <w:rsid w:val="001F042C"/>
    <w:rsid w:val="001F05AA"/>
    <w:rsid w:val="001F05EE"/>
    <w:rsid w:val="001F06FF"/>
    <w:rsid w:val="001F08BF"/>
    <w:rsid w:val="001F08F7"/>
    <w:rsid w:val="001F090F"/>
    <w:rsid w:val="001F09D3"/>
    <w:rsid w:val="001F0A42"/>
    <w:rsid w:val="001F0F1F"/>
    <w:rsid w:val="001F0FD0"/>
    <w:rsid w:val="001F107D"/>
    <w:rsid w:val="001F10C7"/>
    <w:rsid w:val="001F1185"/>
    <w:rsid w:val="001F13A3"/>
    <w:rsid w:val="001F1678"/>
    <w:rsid w:val="001F176C"/>
    <w:rsid w:val="001F1803"/>
    <w:rsid w:val="001F1928"/>
    <w:rsid w:val="001F1D12"/>
    <w:rsid w:val="001F1D2C"/>
    <w:rsid w:val="001F1E4C"/>
    <w:rsid w:val="001F20CF"/>
    <w:rsid w:val="001F21D7"/>
    <w:rsid w:val="001F2229"/>
    <w:rsid w:val="001F23F0"/>
    <w:rsid w:val="001F2434"/>
    <w:rsid w:val="001F2634"/>
    <w:rsid w:val="001F267B"/>
    <w:rsid w:val="001F2680"/>
    <w:rsid w:val="001F2757"/>
    <w:rsid w:val="001F2905"/>
    <w:rsid w:val="001F2964"/>
    <w:rsid w:val="001F29A6"/>
    <w:rsid w:val="001F29BC"/>
    <w:rsid w:val="001F29EF"/>
    <w:rsid w:val="001F29FA"/>
    <w:rsid w:val="001F2BBA"/>
    <w:rsid w:val="001F2DEC"/>
    <w:rsid w:val="001F2E69"/>
    <w:rsid w:val="001F2FCF"/>
    <w:rsid w:val="001F32BD"/>
    <w:rsid w:val="001F3916"/>
    <w:rsid w:val="001F3B0F"/>
    <w:rsid w:val="001F3BB9"/>
    <w:rsid w:val="001F3BEC"/>
    <w:rsid w:val="001F3DA2"/>
    <w:rsid w:val="001F428F"/>
    <w:rsid w:val="001F4A46"/>
    <w:rsid w:val="001F4ACB"/>
    <w:rsid w:val="001F4DBE"/>
    <w:rsid w:val="001F52FA"/>
    <w:rsid w:val="001F5464"/>
    <w:rsid w:val="001F54C5"/>
    <w:rsid w:val="001F5671"/>
    <w:rsid w:val="001F5785"/>
    <w:rsid w:val="001F58F9"/>
    <w:rsid w:val="001F59F4"/>
    <w:rsid w:val="001F5A57"/>
    <w:rsid w:val="001F5B25"/>
    <w:rsid w:val="001F5BAA"/>
    <w:rsid w:val="001F5BD0"/>
    <w:rsid w:val="001F5C52"/>
    <w:rsid w:val="001F5D48"/>
    <w:rsid w:val="001F5DED"/>
    <w:rsid w:val="001F5E08"/>
    <w:rsid w:val="001F5FB2"/>
    <w:rsid w:val="001F60D1"/>
    <w:rsid w:val="001F6250"/>
    <w:rsid w:val="001F63F8"/>
    <w:rsid w:val="001F64E5"/>
    <w:rsid w:val="001F662C"/>
    <w:rsid w:val="001F665B"/>
    <w:rsid w:val="001F66E5"/>
    <w:rsid w:val="001F67F2"/>
    <w:rsid w:val="001F6A6B"/>
    <w:rsid w:val="001F6B7D"/>
    <w:rsid w:val="001F6BF6"/>
    <w:rsid w:val="001F6CB9"/>
    <w:rsid w:val="001F6D1F"/>
    <w:rsid w:val="001F6E79"/>
    <w:rsid w:val="001F7074"/>
    <w:rsid w:val="001F7300"/>
    <w:rsid w:val="001F7437"/>
    <w:rsid w:val="001F747A"/>
    <w:rsid w:val="001F75B0"/>
    <w:rsid w:val="001F79F0"/>
    <w:rsid w:val="001F7A0A"/>
    <w:rsid w:val="001F7CB1"/>
    <w:rsid w:val="001F7D4D"/>
    <w:rsid w:val="001F7EA6"/>
    <w:rsid w:val="00200030"/>
    <w:rsid w:val="002001B8"/>
    <w:rsid w:val="002002BC"/>
    <w:rsid w:val="00200432"/>
    <w:rsid w:val="00200490"/>
    <w:rsid w:val="002004EE"/>
    <w:rsid w:val="00200540"/>
    <w:rsid w:val="0020055F"/>
    <w:rsid w:val="002005BA"/>
    <w:rsid w:val="002008D3"/>
    <w:rsid w:val="002008DC"/>
    <w:rsid w:val="00200A5D"/>
    <w:rsid w:val="00200AD2"/>
    <w:rsid w:val="00200D3F"/>
    <w:rsid w:val="00200EDC"/>
    <w:rsid w:val="00201291"/>
    <w:rsid w:val="00201298"/>
    <w:rsid w:val="0020160C"/>
    <w:rsid w:val="002016F1"/>
    <w:rsid w:val="00201A47"/>
    <w:rsid w:val="00201AD2"/>
    <w:rsid w:val="00201AE3"/>
    <w:rsid w:val="00201C09"/>
    <w:rsid w:val="00201C33"/>
    <w:rsid w:val="00201F00"/>
    <w:rsid w:val="00201F3A"/>
    <w:rsid w:val="0020221A"/>
    <w:rsid w:val="00202455"/>
    <w:rsid w:val="002024A1"/>
    <w:rsid w:val="002024AD"/>
    <w:rsid w:val="002025CB"/>
    <w:rsid w:val="00202685"/>
    <w:rsid w:val="0020279B"/>
    <w:rsid w:val="00202A1E"/>
    <w:rsid w:val="00202BE2"/>
    <w:rsid w:val="00202FF4"/>
    <w:rsid w:val="0020326F"/>
    <w:rsid w:val="00203310"/>
    <w:rsid w:val="00203394"/>
    <w:rsid w:val="0020344E"/>
    <w:rsid w:val="002036CC"/>
    <w:rsid w:val="002036D7"/>
    <w:rsid w:val="00203730"/>
    <w:rsid w:val="00203843"/>
    <w:rsid w:val="00203890"/>
    <w:rsid w:val="00203AD0"/>
    <w:rsid w:val="00203C06"/>
    <w:rsid w:val="00203C39"/>
    <w:rsid w:val="00203D62"/>
    <w:rsid w:val="00203F96"/>
    <w:rsid w:val="00203FA7"/>
    <w:rsid w:val="00204174"/>
    <w:rsid w:val="002041DE"/>
    <w:rsid w:val="002042DB"/>
    <w:rsid w:val="0020436F"/>
    <w:rsid w:val="0020439D"/>
    <w:rsid w:val="002044CA"/>
    <w:rsid w:val="002045EE"/>
    <w:rsid w:val="002045FE"/>
    <w:rsid w:val="00204630"/>
    <w:rsid w:val="002047DE"/>
    <w:rsid w:val="0020492F"/>
    <w:rsid w:val="00204A8C"/>
    <w:rsid w:val="00204AB2"/>
    <w:rsid w:val="00204AB8"/>
    <w:rsid w:val="00204F8D"/>
    <w:rsid w:val="00204FDE"/>
    <w:rsid w:val="002050EB"/>
    <w:rsid w:val="00205155"/>
    <w:rsid w:val="00205356"/>
    <w:rsid w:val="002054F4"/>
    <w:rsid w:val="0020565A"/>
    <w:rsid w:val="0020565D"/>
    <w:rsid w:val="0020591D"/>
    <w:rsid w:val="0020596B"/>
    <w:rsid w:val="002059C1"/>
    <w:rsid w:val="00205BDF"/>
    <w:rsid w:val="00206269"/>
    <w:rsid w:val="002062B6"/>
    <w:rsid w:val="0020633F"/>
    <w:rsid w:val="002063F2"/>
    <w:rsid w:val="0020648D"/>
    <w:rsid w:val="002069B2"/>
    <w:rsid w:val="002069F5"/>
    <w:rsid w:val="00206EB6"/>
    <w:rsid w:val="00206F79"/>
    <w:rsid w:val="00206FF4"/>
    <w:rsid w:val="002071C0"/>
    <w:rsid w:val="0020733E"/>
    <w:rsid w:val="00207744"/>
    <w:rsid w:val="00207906"/>
    <w:rsid w:val="0020793A"/>
    <w:rsid w:val="002079DF"/>
    <w:rsid w:val="00207B30"/>
    <w:rsid w:val="00207C67"/>
    <w:rsid w:val="00207CEC"/>
    <w:rsid w:val="00207D3F"/>
    <w:rsid w:val="00207E9E"/>
    <w:rsid w:val="00207FA3"/>
    <w:rsid w:val="0021006A"/>
    <w:rsid w:val="0021009D"/>
    <w:rsid w:val="00210142"/>
    <w:rsid w:val="00210224"/>
    <w:rsid w:val="002102C3"/>
    <w:rsid w:val="002102CE"/>
    <w:rsid w:val="002104E4"/>
    <w:rsid w:val="00210688"/>
    <w:rsid w:val="00210758"/>
    <w:rsid w:val="00210CEC"/>
    <w:rsid w:val="00210D61"/>
    <w:rsid w:val="00211107"/>
    <w:rsid w:val="00211237"/>
    <w:rsid w:val="00211278"/>
    <w:rsid w:val="002113E2"/>
    <w:rsid w:val="0021151C"/>
    <w:rsid w:val="0021194E"/>
    <w:rsid w:val="00211F96"/>
    <w:rsid w:val="00211FAF"/>
    <w:rsid w:val="0021233C"/>
    <w:rsid w:val="0021234B"/>
    <w:rsid w:val="002125BF"/>
    <w:rsid w:val="002126AD"/>
    <w:rsid w:val="002129B4"/>
    <w:rsid w:val="00212C90"/>
    <w:rsid w:val="00212DB9"/>
    <w:rsid w:val="00212FE3"/>
    <w:rsid w:val="00213039"/>
    <w:rsid w:val="002130A5"/>
    <w:rsid w:val="0021355C"/>
    <w:rsid w:val="002135D3"/>
    <w:rsid w:val="0021362D"/>
    <w:rsid w:val="00213696"/>
    <w:rsid w:val="0021390D"/>
    <w:rsid w:val="00213AA5"/>
    <w:rsid w:val="00213CE3"/>
    <w:rsid w:val="00213DE1"/>
    <w:rsid w:val="00213E8F"/>
    <w:rsid w:val="00213FCB"/>
    <w:rsid w:val="002141EB"/>
    <w:rsid w:val="0021422C"/>
    <w:rsid w:val="002144BE"/>
    <w:rsid w:val="002144DA"/>
    <w:rsid w:val="002145EE"/>
    <w:rsid w:val="00214644"/>
    <w:rsid w:val="00214892"/>
    <w:rsid w:val="00214D9E"/>
    <w:rsid w:val="00214DA8"/>
    <w:rsid w:val="00214EBA"/>
    <w:rsid w:val="00214FD0"/>
    <w:rsid w:val="0021509B"/>
    <w:rsid w:val="00215423"/>
    <w:rsid w:val="0021574A"/>
    <w:rsid w:val="0021574D"/>
    <w:rsid w:val="002158FA"/>
    <w:rsid w:val="0021597D"/>
    <w:rsid w:val="00215A06"/>
    <w:rsid w:val="00215A65"/>
    <w:rsid w:val="00215B24"/>
    <w:rsid w:val="00215CD0"/>
    <w:rsid w:val="00215D4F"/>
    <w:rsid w:val="0021607D"/>
    <w:rsid w:val="002161BE"/>
    <w:rsid w:val="0021627A"/>
    <w:rsid w:val="00216299"/>
    <w:rsid w:val="0021666E"/>
    <w:rsid w:val="002168BD"/>
    <w:rsid w:val="002168F4"/>
    <w:rsid w:val="002169E6"/>
    <w:rsid w:val="00216A0D"/>
    <w:rsid w:val="00216A54"/>
    <w:rsid w:val="00217051"/>
    <w:rsid w:val="002174A0"/>
    <w:rsid w:val="002176BB"/>
    <w:rsid w:val="002176E5"/>
    <w:rsid w:val="002178A6"/>
    <w:rsid w:val="002178E3"/>
    <w:rsid w:val="0021797C"/>
    <w:rsid w:val="00217A24"/>
    <w:rsid w:val="00217A63"/>
    <w:rsid w:val="00217B08"/>
    <w:rsid w:val="00217BA8"/>
    <w:rsid w:val="00217D53"/>
    <w:rsid w:val="00217F06"/>
    <w:rsid w:val="00217FF2"/>
    <w:rsid w:val="00220004"/>
    <w:rsid w:val="002200F6"/>
    <w:rsid w:val="00220500"/>
    <w:rsid w:val="00220600"/>
    <w:rsid w:val="00220747"/>
    <w:rsid w:val="00220858"/>
    <w:rsid w:val="00220B28"/>
    <w:rsid w:val="00220B89"/>
    <w:rsid w:val="00220E9D"/>
    <w:rsid w:val="00220EBF"/>
    <w:rsid w:val="00221247"/>
    <w:rsid w:val="0022140B"/>
    <w:rsid w:val="0022142D"/>
    <w:rsid w:val="002214BC"/>
    <w:rsid w:val="0022150B"/>
    <w:rsid w:val="00221542"/>
    <w:rsid w:val="002215BA"/>
    <w:rsid w:val="002216DB"/>
    <w:rsid w:val="00221784"/>
    <w:rsid w:val="00221894"/>
    <w:rsid w:val="00221A67"/>
    <w:rsid w:val="00221B42"/>
    <w:rsid w:val="00221C67"/>
    <w:rsid w:val="00221E09"/>
    <w:rsid w:val="00222162"/>
    <w:rsid w:val="002224DB"/>
    <w:rsid w:val="002225DA"/>
    <w:rsid w:val="002225F4"/>
    <w:rsid w:val="002229D6"/>
    <w:rsid w:val="00222A10"/>
    <w:rsid w:val="00222A52"/>
    <w:rsid w:val="00222BB0"/>
    <w:rsid w:val="00222C0A"/>
    <w:rsid w:val="00222CBF"/>
    <w:rsid w:val="002231AD"/>
    <w:rsid w:val="0022326F"/>
    <w:rsid w:val="002232A3"/>
    <w:rsid w:val="002232FF"/>
    <w:rsid w:val="0022331A"/>
    <w:rsid w:val="00223585"/>
    <w:rsid w:val="0022383C"/>
    <w:rsid w:val="00223C1B"/>
    <w:rsid w:val="00223C80"/>
    <w:rsid w:val="00223C85"/>
    <w:rsid w:val="00223FCB"/>
    <w:rsid w:val="002240D4"/>
    <w:rsid w:val="0022418D"/>
    <w:rsid w:val="00224250"/>
    <w:rsid w:val="00224275"/>
    <w:rsid w:val="002243F7"/>
    <w:rsid w:val="00224483"/>
    <w:rsid w:val="0022452A"/>
    <w:rsid w:val="00224609"/>
    <w:rsid w:val="00224897"/>
    <w:rsid w:val="00224A5D"/>
    <w:rsid w:val="00224CBF"/>
    <w:rsid w:val="00224EB4"/>
    <w:rsid w:val="00225012"/>
    <w:rsid w:val="00225274"/>
    <w:rsid w:val="002252AA"/>
    <w:rsid w:val="002252C3"/>
    <w:rsid w:val="00225392"/>
    <w:rsid w:val="00225424"/>
    <w:rsid w:val="002259CC"/>
    <w:rsid w:val="00225AAB"/>
    <w:rsid w:val="00225C54"/>
    <w:rsid w:val="00225FE1"/>
    <w:rsid w:val="00226028"/>
    <w:rsid w:val="00226284"/>
    <w:rsid w:val="002262D1"/>
    <w:rsid w:val="00226373"/>
    <w:rsid w:val="002264DA"/>
    <w:rsid w:val="002265B0"/>
    <w:rsid w:val="002265ED"/>
    <w:rsid w:val="0022670A"/>
    <w:rsid w:val="0022689F"/>
    <w:rsid w:val="00226934"/>
    <w:rsid w:val="00226980"/>
    <w:rsid w:val="00226CE0"/>
    <w:rsid w:val="00226DF5"/>
    <w:rsid w:val="00226E41"/>
    <w:rsid w:val="00226F06"/>
    <w:rsid w:val="00226F57"/>
    <w:rsid w:val="00226FA3"/>
    <w:rsid w:val="00227085"/>
    <w:rsid w:val="002273E0"/>
    <w:rsid w:val="00227681"/>
    <w:rsid w:val="0022776F"/>
    <w:rsid w:val="00227A76"/>
    <w:rsid w:val="00227AF5"/>
    <w:rsid w:val="00227BFA"/>
    <w:rsid w:val="00227CD2"/>
    <w:rsid w:val="00227F48"/>
    <w:rsid w:val="00227F7A"/>
    <w:rsid w:val="002300C4"/>
    <w:rsid w:val="002301DA"/>
    <w:rsid w:val="00230765"/>
    <w:rsid w:val="00230799"/>
    <w:rsid w:val="002307A5"/>
    <w:rsid w:val="00230B8F"/>
    <w:rsid w:val="00230CFB"/>
    <w:rsid w:val="00230D18"/>
    <w:rsid w:val="00230EDB"/>
    <w:rsid w:val="00230EF8"/>
    <w:rsid w:val="002310AE"/>
    <w:rsid w:val="002310B6"/>
    <w:rsid w:val="002310EC"/>
    <w:rsid w:val="0023124D"/>
    <w:rsid w:val="00231363"/>
    <w:rsid w:val="002313F6"/>
    <w:rsid w:val="0023144B"/>
    <w:rsid w:val="0023147E"/>
    <w:rsid w:val="002315AD"/>
    <w:rsid w:val="002315BD"/>
    <w:rsid w:val="00231630"/>
    <w:rsid w:val="00231652"/>
    <w:rsid w:val="002316A4"/>
    <w:rsid w:val="0023176C"/>
    <w:rsid w:val="00231787"/>
    <w:rsid w:val="002319E4"/>
    <w:rsid w:val="00231D4A"/>
    <w:rsid w:val="00231DBB"/>
    <w:rsid w:val="00231E49"/>
    <w:rsid w:val="00232217"/>
    <w:rsid w:val="002322F7"/>
    <w:rsid w:val="00232445"/>
    <w:rsid w:val="00232571"/>
    <w:rsid w:val="00232594"/>
    <w:rsid w:val="002328A7"/>
    <w:rsid w:val="00232AFD"/>
    <w:rsid w:val="00232B10"/>
    <w:rsid w:val="00232D04"/>
    <w:rsid w:val="00232D89"/>
    <w:rsid w:val="00232DF3"/>
    <w:rsid w:val="00232FB0"/>
    <w:rsid w:val="00233039"/>
    <w:rsid w:val="00233071"/>
    <w:rsid w:val="002330D0"/>
    <w:rsid w:val="00233124"/>
    <w:rsid w:val="00233165"/>
    <w:rsid w:val="00233256"/>
    <w:rsid w:val="00233262"/>
    <w:rsid w:val="002333D0"/>
    <w:rsid w:val="002336E3"/>
    <w:rsid w:val="00233A81"/>
    <w:rsid w:val="00233B75"/>
    <w:rsid w:val="00233CEA"/>
    <w:rsid w:val="00233DFF"/>
    <w:rsid w:val="00234001"/>
    <w:rsid w:val="002340ED"/>
    <w:rsid w:val="0023426C"/>
    <w:rsid w:val="002342B3"/>
    <w:rsid w:val="002342CF"/>
    <w:rsid w:val="00234332"/>
    <w:rsid w:val="0023455A"/>
    <w:rsid w:val="0023457B"/>
    <w:rsid w:val="0023468F"/>
    <w:rsid w:val="0023473C"/>
    <w:rsid w:val="00234813"/>
    <w:rsid w:val="00234B32"/>
    <w:rsid w:val="00234EEE"/>
    <w:rsid w:val="002350C4"/>
    <w:rsid w:val="0023522F"/>
    <w:rsid w:val="0023528D"/>
    <w:rsid w:val="0023538D"/>
    <w:rsid w:val="0023539F"/>
    <w:rsid w:val="002355BA"/>
    <w:rsid w:val="00235632"/>
    <w:rsid w:val="00235872"/>
    <w:rsid w:val="00235889"/>
    <w:rsid w:val="00235945"/>
    <w:rsid w:val="00235A47"/>
    <w:rsid w:val="00235A4E"/>
    <w:rsid w:val="00235B37"/>
    <w:rsid w:val="00236096"/>
    <w:rsid w:val="0023612C"/>
    <w:rsid w:val="00236370"/>
    <w:rsid w:val="002363E4"/>
    <w:rsid w:val="002364B9"/>
    <w:rsid w:val="002364D9"/>
    <w:rsid w:val="002364E9"/>
    <w:rsid w:val="00236B75"/>
    <w:rsid w:val="00236C26"/>
    <w:rsid w:val="0023704D"/>
    <w:rsid w:val="0023724F"/>
    <w:rsid w:val="002372D3"/>
    <w:rsid w:val="002372D8"/>
    <w:rsid w:val="002375C0"/>
    <w:rsid w:val="00237741"/>
    <w:rsid w:val="00237A2D"/>
    <w:rsid w:val="00237A37"/>
    <w:rsid w:val="00237A7F"/>
    <w:rsid w:val="00237D1B"/>
    <w:rsid w:val="00237D38"/>
    <w:rsid w:val="00237F61"/>
    <w:rsid w:val="0024003E"/>
    <w:rsid w:val="00240364"/>
    <w:rsid w:val="0024039D"/>
    <w:rsid w:val="002403F7"/>
    <w:rsid w:val="0024057B"/>
    <w:rsid w:val="002405F4"/>
    <w:rsid w:val="0024069D"/>
    <w:rsid w:val="0024069F"/>
    <w:rsid w:val="0024099D"/>
    <w:rsid w:val="00240BB5"/>
    <w:rsid w:val="00240BDE"/>
    <w:rsid w:val="00240D27"/>
    <w:rsid w:val="00240E3C"/>
    <w:rsid w:val="00240F8F"/>
    <w:rsid w:val="00241249"/>
    <w:rsid w:val="00241336"/>
    <w:rsid w:val="002414D2"/>
    <w:rsid w:val="00241559"/>
    <w:rsid w:val="00241652"/>
    <w:rsid w:val="002417AE"/>
    <w:rsid w:val="00241AA5"/>
    <w:rsid w:val="00241BD2"/>
    <w:rsid w:val="002421AA"/>
    <w:rsid w:val="0024220C"/>
    <w:rsid w:val="00242415"/>
    <w:rsid w:val="0024253A"/>
    <w:rsid w:val="0024268A"/>
    <w:rsid w:val="002426E8"/>
    <w:rsid w:val="0024278C"/>
    <w:rsid w:val="00242820"/>
    <w:rsid w:val="0024284E"/>
    <w:rsid w:val="00242900"/>
    <w:rsid w:val="00242AE7"/>
    <w:rsid w:val="00242B16"/>
    <w:rsid w:val="00242BFA"/>
    <w:rsid w:val="00242D6E"/>
    <w:rsid w:val="00242E10"/>
    <w:rsid w:val="0024304D"/>
    <w:rsid w:val="0024311F"/>
    <w:rsid w:val="0024326A"/>
    <w:rsid w:val="002435B3"/>
    <w:rsid w:val="00243804"/>
    <w:rsid w:val="00243849"/>
    <w:rsid w:val="002440C8"/>
    <w:rsid w:val="00244123"/>
    <w:rsid w:val="002441C4"/>
    <w:rsid w:val="00244273"/>
    <w:rsid w:val="002444CB"/>
    <w:rsid w:val="002447A9"/>
    <w:rsid w:val="00244868"/>
    <w:rsid w:val="00244E82"/>
    <w:rsid w:val="00245011"/>
    <w:rsid w:val="00245051"/>
    <w:rsid w:val="00245111"/>
    <w:rsid w:val="00245336"/>
    <w:rsid w:val="00245339"/>
    <w:rsid w:val="002453AE"/>
    <w:rsid w:val="002453BC"/>
    <w:rsid w:val="002453BE"/>
    <w:rsid w:val="00245524"/>
    <w:rsid w:val="002457B4"/>
    <w:rsid w:val="002457FA"/>
    <w:rsid w:val="002458C7"/>
    <w:rsid w:val="002458EB"/>
    <w:rsid w:val="00245929"/>
    <w:rsid w:val="00245AA3"/>
    <w:rsid w:val="00245CA3"/>
    <w:rsid w:val="00245EB0"/>
    <w:rsid w:val="0024608D"/>
    <w:rsid w:val="0024608F"/>
    <w:rsid w:val="002460FC"/>
    <w:rsid w:val="002462F2"/>
    <w:rsid w:val="0024633D"/>
    <w:rsid w:val="0024679C"/>
    <w:rsid w:val="002467EF"/>
    <w:rsid w:val="002468C4"/>
    <w:rsid w:val="00246C89"/>
    <w:rsid w:val="00247097"/>
    <w:rsid w:val="002470E4"/>
    <w:rsid w:val="00247196"/>
    <w:rsid w:val="00247283"/>
    <w:rsid w:val="002473AA"/>
    <w:rsid w:val="002474C2"/>
    <w:rsid w:val="002475D8"/>
    <w:rsid w:val="00247605"/>
    <w:rsid w:val="0024780B"/>
    <w:rsid w:val="00247844"/>
    <w:rsid w:val="00247976"/>
    <w:rsid w:val="002479D4"/>
    <w:rsid w:val="00247A97"/>
    <w:rsid w:val="00247B56"/>
    <w:rsid w:val="00247CAB"/>
    <w:rsid w:val="00247D56"/>
    <w:rsid w:val="0025002F"/>
    <w:rsid w:val="002500C8"/>
    <w:rsid w:val="002501A0"/>
    <w:rsid w:val="002502BC"/>
    <w:rsid w:val="00250363"/>
    <w:rsid w:val="002503C7"/>
    <w:rsid w:val="00250403"/>
    <w:rsid w:val="0025042D"/>
    <w:rsid w:val="00250453"/>
    <w:rsid w:val="00250502"/>
    <w:rsid w:val="002506B6"/>
    <w:rsid w:val="002507A9"/>
    <w:rsid w:val="002509DB"/>
    <w:rsid w:val="00250A62"/>
    <w:rsid w:val="00250A7A"/>
    <w:rsid w:val="00250B48"/>
    <w:rsid w:val="00250C49"/>
    <w:rsid w:val="00250D02"/>
    <w:rsid w:val="00250DF2"/>
    <w:rsid w:val="00250E2C"/>
    <w:rsid w:val="00250EAD"/>
    <w:rsid w:val="0025134F"/>
    <w:rsid w:val="00251371"/>
    <w:rsid w:val="002513FE"/>
    <w:rsid w:val="00251459"/>
    <w:rsid w:val="002518D4"/>
    <w:rsid w:val="002518F3"/>
    <w:rsid w:val="0025198A"/>
    <w:rsid w:val="002519B3"/>
    <w:rsid w:val="002519CB"/>
    <w:rsid w:val="00251D75"/>
    <w:rsid w:val="00251FBC"/>
    <w:rsid w:val="0025217C"/>
    <w:rsid w:val="00252287"/>
    <w:rsid w:val="0025233B"/>
    <w:rsid w:val="00252355"/>
    <w:rsid w:val="0025248F"/>
    <w:rsid w:val="002524FD"/>
    <w:rsid w:val="0025250C"/>
    <w:rsid w:val="002527DD"/>
    <w:rsid w:val="00252817"/>
    <w:rsid w:val="00252843"/>
    <w:rsid w:val="002528F7"/>
    <w:rsid w:val="002529C3"/>
    <w:rsid w:val="00252A68"/>
    <w:rsid w:val="00252B4A"/>
    <w:rsid w:val="00252CD0"/>
    <w:rsid w:val="00252F11"/>
    <w:rsid w:val="002530FC"/>
    <w:rsid w:val="002532DE"/>
    <w:rsid w:val="00253498"/>
    <w:rsid w:val="00253571"/>
    <w:rsid w:val="002536B8"/>
    <w:rsid w:val="00253CCC"/>
    <w:rsid w:val="00253EC8"/>
    <w:rsid w:val="00253F9D"/>
    <w:rsid w:val="00253FA5"/>
    <w:rsid w:val="002542A5"/>
    <w:rsid w:val="00254367"/>
    <w:rsid w:val="002545D0"/>
    <w:rsid w:val="00254610"/>
    <w:rsid w:val="00254B18"/>
    <w:rsid w:val="00254B41"/>
    <w:rsid w:val="00254D01"/>
    <w:rsid w:val="00254FBF"/>
    <w:rsid w:val="0025523D"/>
    <w:rsid w:val="002552C2"/>
    <w:rsid w:val="00255334"/>
    <w:rsid w:val="0025538D"/>
    <w:rsid w:val="002553C8"/>
    <w:rsid w:val="00255525"/>
    <w:rsid w:val="0025557F"/>
    <w:rsid w:val="0025567F"/>
    <w:rsid w:val="002557AA"/>
    <w:rsid w:val="00255F4C"/>
    <w:rsid w:val="00255F81"/>
    <w:rsid w:val="00256761"/>
    <w:rsid w:val="00256C6D"/>
    <w:rsid w:val="00256D4D"/>
    <w:rsid w:val="00256E39"/>
    <w:rsid w:val="00256EC9"/>
    <w:rsid w:val="00257215"/>
    <w:rsid w:val="0025724D"/>
    <w:rsid w:val="0025729E"/>
    <w:rsid w:val="002574C6"/>
    <w:rsid w:val="00257543"/>
    <w:rsid w:val="0025765D"/>
    <w:rsid w:val="00257726"/>
    <w:rsid w:val="00257738"/>
    <w:rsid w:val="00257755"/>
    <w:rsid w:val="0025782C"/>
    <w:rsid w:val="00257BAE"/>
    <w:rsid w:val="00257D21"/>
    <w:rsid w:val="00257D85"/>
    <w:rsid w:val="00257E22"/>
    <w:rsid w:val="0026004A"/>
    <w:rsid w:val="0026031B"/>
    <w:rsid w:val="0026052F"/>
    <w:rsid w:val="00260563"/>
    <w:rsid w:val="002605C3"/>
    <w:rsid w:val="00260705"/>
    <w:rsid w:val="0026086F"/>
    <w:rsid w:val="002608B8"/>
    <w:rsid w:val="00260999"/>
    <w:rsid w:val="00260A54"/>
    <w:rsid w:val="00260AA6"/>
    <w:rsid w:val="002610C9"/>
    <w:rsid w:val="0026133E"/>
    <w:rsid w:val="0026173B"/>
    <w:rsid w:val="0026177C"/>
    <w:rsid w:val="002617E7"/>
    <w:rsid w:val="00261B3A"/>
    <w:rsid w:val="00261FFF"/>
    <w:rsid w:val="00262249"/>
    <w:rsid w:val="002622D6"/>
    <w:rsid w:val="002623FD"/>
    <w:rsid w:val="002625AB"/>
    <w:rsid w:val="002626CF"/>
    <w:rsid w:val="00262738"/>
    <w:rsid w:val="002627EC"/>
    <w:rsid w:val="00262835"/>
    <w:rsid w:val="002628E1"/>
    <w:rsid w:val="002628FD"/>
    <w:rsid w:val="002629A3"/>
    <w:rsid w:val="00262A2F"/>
    <w:rsid w:val="00262B19"/>
    <w:rsid w:val="00262D60"/>
    <w:rsid w:val="002630E7"/>
    <w:rsid w:val="0026315B"/>
    <w:rsid w:val="002631E4"/>
    <w:rsid w:val="00263253"/>
    <w:rsid w:val="002632F6"/>
    <w:rsid w:val="00263304"/>
    <w:rsid w:val="002633FD"/>
    <w:rsid w:val="00263733"/>
    <w:rsid w:val="00263A6F"/>
    <w:rsid w:val="00263CC0"/>
    <w:rsid w:val="00263DD1"/>
    <w:rsid w:val="00263E47"/>
    <w:rsid w:val="00264079"/>
    <w:rsid w:val="00264194"/>
    <w:rsid w:val="00264228"/>
    <w:rsid w:val="0026428C"/>
    <w:rsid w:val="00264334"/>
    <w:rsid w:val="002643DC"/>
    <w:rsid w:val="0026445B"/>
    <w:rsid w:val="0026473E"/>
    <w:rsid w:val="00264833"/>
    <w:rsid w:val="0026484D"/>
    <w:rsid w:val="002648D6"/>
    <w:rsid w:val="00264B1F"/>
    <w:rsid w:val="00264B3C"/>
    <w:rsid w:val="00264CE1"/>
    <w:rsid w:val="00264F07"/>
    <w:rsid w:val="00265046"/>
    <w:rsid w:val="00265120"/>
    <w:rsid w:val="002651E6"/>
    <w:rsid w:val="0026527A"/>
    <w:rsid w:val="002658B2"/>
    <w:rsid w:val="002658C3"/>
    <w:rsid w:val="00265AA2"/>
    <w:rsid w:val="00265B05"/>
    <w:rsid w:val="00265C55"/>
    <w:rsid w:val="00265F04"/>
    <w:rsid w:val="00265F1F"/>
    <w:rsid w:val="00266214"/>
    <w:rsid w:val="002664EC"/>
    <w:rsid w:val="0026674C"/>
    <w:rsid w:val="00266779"/>
    <w:rsid w:val="0026677F"/>
    <w:rsid w:val="002667AE"/>
    <w:rsid w:val="00266965"/>
    <w:rsid w:val="00266968"/>
    <w:rsid w:val="002669AF"/>
    <w:rsid w:val="002669FF"/>
    <w:rsid w:val="00266B25"/>
    <w:rsid w:val="00266E7A"/>
    <w:rsid w:val="00267070"/>
    <w:rsid w:val="002675B3"/>
    <w:rsid w:val="002677C4"/>
    <w:rsid w:val="002679A1"/>
    <w:rsid w:val="00267A4E"/>
    <w:rsid w:val="00267BDE"/>
    <w:rsid w:val="00267C83"/>
    <w:rsid w:val="00267D0D"/>
    <w:rsid w:val="00270049"/>
    <w:rsid w:val="002702A7"/>
    <w:rsid w:val="002704CA"/>
    <w:rsid w:val="002705BA"/>
    <w:rsid w:val="002705E5"/>
    <w:rsid w:val="00270606"/>
    <w:rsid w:val="00270857"/>
    <w:rsid w:val="002708F8"/>
    <w:rsid w:val="002709BA"/>
    <w:rsid w:val="00270A6F"/>
    <w:rsid w:val="00270A9E"/>
    <w:rsid w:val="00270B8E"/>
    <w:rsid w:val="00270D13"/>
    <w:rsid w:val="00270E17"/>
    <w:rsid w:val="0027102B"/>
    <w:rsid w:val="002710FA"/>
    <w:rsid w:val="002711AB"/>
    <w:rsid w:val="0027131D"/>
    <w:rsid w:val="002713D3"/>
    <w:rsid w:val="0027144F"/>
    <w:rsid w:val="0027164A"/>
    <w:rsid w:val="002717E4"/>
    <w:rsid w:val="002717FD"/>
    <w:rsid w:val="00271813"/>
    <w:rsid w:val="00271A0D"/>
    <w:rsid w:val="00271B68"/>
    <w:rsid w:val="00271D72"/>
    <w:rsid w:val="00271D8F"/>
    <w:rsid w:val="00271F3A"/>
    <w:rsid w:val="00271FD1"/>
    <w:rsid w:val="0027243E"/>
    <w:rsid w:val="002724D8"/>
    <w:rsid w:val="002728DD"/>
    <w:rsid w:val="00272963"/>
    <w:rsid w:val="00272AC2"/>
    <w:rsid w:val="00272B04"/>
    <w:rsid w:val="00272BF0"/>
    <w:rsid w:val="00272CFA"/>
    <w:rsid w:val="00272EC5"/>
    <w:rsid w:val="00273278"/>
    <w:rsid w:val="0027349E"/>
    <w:rsid w:val="002735D6"/>
    <w:rsid w:val="002737F4"/>
    <w:rsid w:val="00273843"/>
    <w:rsid w:val="002738E6"/>
    <w:rsid w:val="00273994"/>
    <w:rsid w:val="002739CC"/>
    <w:rsid w:val="00273A40"/>
    <w:rsid w:val="00273BD9"/>
    <w:rsid w:val="00273CCD"/>
    <w:rsid w:val="00273CD3"/>
    <w:rsid w:val="002744AD"/>
    <w:rsid w:val="002744D8"/>
    <w:rsid w:val="00274636"/>
    <w:rsid w:val="00274870"/>
    <w:rsid w:val="002748A9"/>
    <w:rsid w:val="00274B73"/>
    <w:rsid w:val="00274BC3"/>
    <w:rsid w:val="00274E8A"/>
    <w:rsid w:val="002750C6"/>
    <w:rsid w:val="00275352"/>
    <w:rsid w:val="00275575"/>
    <w:rsid w:val="002756D7"/>
    <w:rsid w:val="0027584C"/>
    <w:rsid w:val="00275B9A"/>
    <w:rsid w:val="00275D13"/>
    <w:rsid w:val="00275E17"/>
    <w:rsid w:val="0027645A"/>
    <w:rsid w:val="002765FE"/>
    <w:rsid w:val="0027665E"/>
    <w:rsid w:val="002766CF"/>
    <w:rsid w:val="00276753"/>
    <w:rsid w:val="002767A4"/>
    <w:rsid w:val="0027688A"/>
    <w:rsid w:val="0027691D"/>
    <w:rsid w:val="00276C68"/>
    <w:rsid w:val="00276CCD"/>
    <w:rsid w:val="00276E99"/>
    <w:rsid w:val="00276F86"/>
    <w:rsid w:val="00277139"/>
    <w:rsid w:val="0027726C"/>
    <w:rsid w:val="00277453"/>
    <w:rsid w:val="00277647"/>
    <w:rsid w:val="00277667"/>
    <w:rsid w:val="002776F2"/>
    <w:rsid w:val="002779A3"/>
    <w:rsid w:val="002779AB"/>
    <w:rsid w:val="0028015D"/>
    <w:rsid w:val="00280248"/>
    <w:rsid w:val="00280435"/>
    <w:rsid w:val="002804F7"/>
    <w:rsid w:val="0028057A"/>
    <w:rsid w:val="00280599"/>
    <w:rsid w:val="002805F5"/>
    <w:rsid w:val="00280751"/>
    <w:rsid w:val="00280852"/>
    <w:rsid w:val="00280B17"/>
    <w:rsid w:val="00280D40"/>
    <w:rsid w:val="00280DE5"/>
    <w:rsid w:val="00280DFD"/>
    <w:rsid w:val="00280E72"/>
    <w:rsid w:val="00280FF0"/>
    <w:rsid w:val="002810E8"/>
    <w:rsid w:val="002811C4"/>
    <w:rsid w:val="0028132C"/>
    <w:rsid w:val="002814A5"/>
    <w:rsid w:val="002814EF"/>
    <w:rsid w:val="00281625"/>
    <w:rsid w:val="00281ACF"/>
    <w:rsid w:val="00281BAC"/>
    <w:rsid w:val="00281BC5"/>
    <w:rsid w:val="00281C13"/>
    <w:rsid w:val="00281D09"/>
    <w:rsid w:val="00281D74"/>
    <w:rsid w:val="00281DAA"/>
    <w:rsid w:val="00281FAD"/>
    <w:rsid w:val="00282169"/>
    <w:rsid w:val="00282217"/>
    <w:rsid w:val="002823A0"/>
    <w:rsid w:val="00282407"/>
    <w:rsid w:val="0028241D"/>
    <w:rsid w:val="0028273A"/>
    <w:rsid w:val="00282806"/>
    <w:rsid w:val="0028280A"/>
    <w:rsid w:val="0028296F"/>
    <w:rsid w:val="00282A0E"/>
    <w:rsid w:val="00282C26"/>
    <w:rsid w:val="00282C7E"/>
    <w:rsid w:val="00283093"/>
    <w:rsid w:val="00283617"/>
    <w:rsid w:val="00283840"/>
    <w:rsid w:val="0028392D"/>
    <w:rsid w:val="00283D17"/>
    <w:rsid w:val="00283DB7"/>
    <w:rsid w:val="00283E64"/>
    <w:rsid w:val="00283E73"/>
    <w:rsid w:val="00283E9D"/>
    <w:rsid w:val="00283FBF"/>
    <w:rsid w:val="00284002"/>
    <w:rsid w:val="00284045"/>
    <w:rsid w:val="00284098"/>
    <w:rsid w:val="00284155"/>
    <w:rsid w:val="002841B0"/>
    <w:rsid w:val="002842BC"/>
    <w:rsid w:val="0028439C"/>
    <w:rsid w:val="002844E0"/>
    <w:rsid w:val="00284550"/>
    <w:rsid w:val="00284586"/>
    <w:rsid w:val="002845ED"/>
    <w:rsid w:val="00284833"/>
    <w:rsid w:val="00284A42"/>
    <w:rsid w:val="00284B7A"/>
    <w:rsid w:val="00284D9E"/>
    <w:rsid w:val="00284EEA"/>
    <w:rsid w:val="00284FE5"/>
    <w:rsid w:val="00285089"/>
    <w:rsid w:val="002850E5"/>
    <w:rsid w:val="0028518A"/>
    <w:rsid w:val="00285235"/>
    <w:rsid w:val="00285399"/>
    <w:rsid w:val="00285575"/>
    <w:rsid w:val="0028561A"/>
    <w:rsid w:val="00285630"/>
    <w:rsid w:val="0028569A"/>
    <w:rsid w:val="002857A4"/>
    <w:rsid w:val="0028591A"/>
    <w:rsid w:val="002859E1"/>
    <w:rsid w:val="00285A42"/>
    <w:rsid w:val="00285CD0"/>
    <w:rsid w:val="00285DA2"/>
    <w:rsid w:val="00285F0A"/>
    <w:rsid w:val="00285F85"/>
    <w:rsid w:val="00286037"/>
    <w:rsid w:val="002861E3"/>
    <w:rsid w:val="002861F7"/>
    <w:rsid w:val="00286336"/>
    <w:rsid w:val="0028634F"/>
    <w:rsid w:val="00286774"/>
    <w:rsid w:val="002867AB"/>
    <w:rsid w:val="002867D0"/>
    <w:rsid w:val="00286911"/>
    <w:rsid w:val="002869E7"/>
    <w:rsid w:val="00286ACD"/>
    <w:rsid w:val="00286DEC"/>
    <w:rsid w:val="0028714F"/>
    <w:rsid w:val="00287297"/>
    <w:rsid w:val="002872F2"/>
    <w:rsid w:val="0028733D"/>
    <w:rsid w:val="00287728"/>
    <w:rsid w:val="00287838"/>
    <w:rsid w:val="0028785B"/>
    <w:rsid w:val="0028789A"/>
    <w:rsid w:val="00287A0D"/>
    <w:rsid w:val="00287D2B"/>
    <w:rsid w:val="002900D5"/>
    <w:rsid w:val="0029021D"/>
    <w:rsid w:val="002903FC"/>
    <w:rsid w:val="00290506"/>
    <w:rsid w:val="00290517"/>
    <w:rsid w:val="002906CB"/>
    <w:rsid w:val="002907B5"/>
    <w:rsid w:val="002907DA"/>
    <w:rsid w:val="00290CF3"/>
    <w:rsid w:val="00290D5D"/>
    <w:rsid w:val="00290E6E"/>
    <w:rsid w:val="00290EF1"/>
    <w:rsid w:val="00290F3B"/>
    <w:rsid w:val="00290F8B"/>
    <w:rsid w:val="00291011"/>
    <w:rsid w:val="0029108B"/>
    <w:rsid w:val="00291379"/>
    <w:rsid w:val="002913C4"/>
    <w:rsid w:val="002916DA"/>
    <w:rsid w:val="00291734"/>
    <w:rsid w:val="00291848"/>
    <w:rsid w:val="00291A5F"/>
    <w:rsid w:val="00291B69"/>
    <w:rsid w:val="00291E05"/>
    <w:rsid w:val="00291ED1"/>
    <w:rsid w:val="00291F9B"/>
    <w:rsid w:val="002921C2"/>
    <w:rsid w:val="00292293"/>
    <w:rsid w:val="002923FF"/>
    <w:rsid w:val="0029246D"/>
    <w:rsid w:val="00292521"/>
    <w:rsid w:val="002925CC"/>
    <w:rsid w:val="00292697"/>
    <w:rsid w:val="00292756"/>
    <w:rsid w:val="00292909"/>
    <w:rsid w:val="00292A9C"/>
    <w:rsid w:val="00292C5B"/>
    <w:rsid w:val="00292E08"/>
    <w:rsid w:val="00292EB7"/>
    <w:rsid w:val="00292F5D"/>
    <w:rsid w:val="00292F60"/>
    <w:rsid w:val="00293012"/>
    <w:rsid w:val="002934A1"/>
    <w:rsid w:val="0029356D"/>
    <w:rsid w:val="002936A5"/>
    <w:rsid w:val="0029384F"/>
    <w:rsid w:val="002938C7"/>
    <w:rsid w:val="00293BEC"/>
    <w:rsid w:val="002940DE"/>
    <w:rsid w:val="002940F9"/>
    <w:rsid w:val="00294465"/>
    <w:rsid w:val="0029469B"/>
    <w:rsid w:val="002946BF"/>
    <w:rsid w:val="002947B3"/>
    <w:rsid w:val="002949FE"/>
    <w:rsid w:val="00294A74"/>
    <w:rsid w:val="00294AC9"/>
    <w:rsid w:val="00294C62"/>
    <w:rsid w:val="00294F03"/>
    <w:rsid w:val="00294F49"/>
    <w:rsid w:val="002955E1"/>
    <w:rsid w:val="002958A5"/>
    <w:rsid w:val="002958C9"/>
    <w:rsid w:val="002958CC"/>
    <w:rsid w:val="00295A5B"/>
    <w:rsid w:val="00295B0F"/>
    <w:rsid w:val="00295C94"/>
    <w:rsid w:val="00295D25"/>
    <w:rsid w:val="00295DC2"/>
    <w:rsid w:val="00295E1D"/>
    <w:rsid w:val="002961DB"/>
    <w:rsid w:val="00296227"/>
    <w:rsid w:val="002964ED"/>
    <w:rsid w:val="00296527"/>
    <w:rsid w:val="002965ED"/>
    <w:rsid w:val="002966FF"/>
    <w:rsid w:val="00296706"/>
    <w:rsid w:val="002969BA"/>
    <w:rsid w:val="00296A0F"/>
    <w:rsid w:val="00296B96"/>
    <w:rsid w:val="00296BD7"/>
    <w:rsid w:val="00296E01"/>
    <w:rsid w:val="00296F44"/>
    <w:rsid w:val="002971E0"/>
    <w:rsid w:val="0029734E"/>
    <w:rsid w:val="0029760A"/>
    <w:rsid w:val="00297664"/>
    <w:rsid w:val="0029777D"/>
    <w:rsid w:val="002977A0"/>
    <w:rsid w:val="002977E7"/>
    <w:rsid w:val="0029788F"/>
    <w:rsid w:val="00297892"/>
    <w:rsid w:val="00297BF0"/>
    <w:rsid w:val="00297D1D"/>
    <w:rsid w:val="00297D37"/>
    <w:rsid w:val="002A04F2"/>
    <w:rsid w:val="002A050D"/>
    <w:rsid w:val="002A055E"/>
    <w:rsid w:val="002A059F"/>
    <w:rsid w:val="002A084B"/>
    <w:rsid w:val="002A087B"/>
    <w:rsid w:val="002A08C4"/>
    <w:rsid w:val="002A097F"/>
    <w:rsid w:val="002A0A57"/>
    <w:rsid w:val="002A0A79"/>
    <w:rsid w:val="002A0A9D"/>
    <w:rsid w:val="002A0E13"/>
    <w:rsid w:val="002A105C"/>
    <w:rsid w:val="002A13BA"/>
    <w:rsid w:val="002A13F3"/>
    <w:rsid w:val="002A1441"/>
    <w:rsid w:val="002A154F"/>
    <w:rsid w:val="002A15B0"/>
    <w:rsid w:val="002A167C"/>
    <w:rsid w:val="002A1979"/>
    <w:rsid w:val="002A19AB"/>
    <w:rsid w:val="002A1C07"/>
    <w:rsid w:val="002A1C9E"/>
    <w:rsid w:val="002A1D4E"/>
    <w:rsid w:val="002A1E5E"/>
    <w:rsid w:val="002A1E84"/>
    <w:rsid w:val="002A1F92"/>
    <w:rsid w:val="002A1FE7"/>
    <w:rsid w:val="002A2115"/>
    <w:rsid w:val="002A2266"/>
    <w:rsid w:val="002A228A"/>
    <w:rsid w:val="002A23CB"/>
    <w:rsid w:val="002A2609"/>
    <w:rsid w:val="002A2869"/>
    <w:rsid w:val="002A2BD9"/>
    <w:rsid w:val="002A2C73"/>
    <w:rsid w:val="002A2F20"/>
    <w:rsid w:val="002A300E"/>
    <w:rsid w:val="002A3247"/>
    <w:rsid w:val="002A325B"/>
    <w:rsid w:val="002A33F5"/>
    <w:rsid w:val="002A34C8"/>
    <w:rsid w:val="002A368F"/>
    <w:rsid w:val="002A3896"/>
    <w:rsid w:val="002A39CD"/>
    <w:rsid w:val="002A39D2"/>
    <w:rsid w:val="002A3CE0"/>
    <w:rsid w:val="002A3DEC"/>
    <w:rsid w:val="002A3E4E"/>
    <w:rsid w:val="002A3EBE"/>
    <w:rsid w:val="002A40DE"/>
    <w:rsid w:val="002A4365"/>
    <w:rsid w:val="002A4390"/>
    <w:rsid w:val="002A45F6"/>
    <w:rsid w:val="002A47DD"/>
    <w:rsid w:val="002A483E"/>
    <w:rsid w:val="002A4949"/>
    <w:rsid w:val="002A4963"/>
    <w:rsid w:val="002A4A63"/>
    <w:rsid w:val="002A4AC5"/>
    <w:rsid w:val="002A4E16"/>
    <w:rsid w:val="002A5047"/>
    <w:rsid w:val="002A5173"/>
    <w:rsid w:val="002A5368"/>
    <w:rsid w:val="002A5713"/>
    <w:rsid w:val="002A57DB"/>
    <w:rsid w:val="002A5841"/>
    <w:rsid w:val="002A5B9C"/>
    <w:rsid w:val="002A5C8F"/>
    <w:rsid w:val="002A5EC0"/>
    <w:rsid w:val="002A63BC"/>
    <w:rsid w:val="002A6525"/>
    <w:rsid w:val="002A65BC"/>
    <w:rsid w:val="002A6606"/>
    <w:rsid w:val="002A6618"/>
    <w:rsid w:val="002A67F6"/>
    <w:rsid w:val="002A67F9"/>
    <w:rsid w:val="002A6989"/>
    <w:rsid w:val="002A6ADA"/>
    <w:rsid w:val="002A6DFF"/>
    <w:rsid w:val="002A6EE2"/>
    <w:rsid w:val="002A7338"/>
    <w:rsid w:val="002A7599"/>
    <w:rsid w:val="002A78EA"/>
    <w:rsid w:val="002A7A05"/>
    <w:rsid w:val="002A7AA6"/>
    <w:rsid w:val="002A7EEB"/>
    <w:rsid w:val="002B0221"/>
    <w:rsid w:val="002B0381"/>
    <w:rsid w:val="002B0467"/>
    <w:rsid w:val="002B04FF"/>
    <w:rsid w:val="002B05B0"/>
    <w:rsid w:val="002B0653"/>
    <w:rsid w:val="002B06E9"/>
    <w:rsid w:val="002B075E"/>
    <w:rsid w:val="002B07A4"/>
    <w:rsid w:val="002B099A"/>
    <w:rsid w:val="002B09C2"/>
    <w:rsid w:val="002B09F3"/>
    <w:rsid w:val="002B0AE1"/>
    <w:rsid w:val="002B0BF8"/>
    <w:rsid w:val="002B0E8D"/>
    <w:rsid w:val="002B0E96"/>
    <w:rsid w:val="002B0F29"/>
    <w:rsid w:val="002B0FFC"/>
    <w:rsid w:val="002B0FFF"/>
    <w:rsid w:val="002B1150"/>
    <w:rsid w:val="002B11C5"/>
    <w:rsid w:val="002B1257"/>
    <w:rsid w:val="002B13D2"/>
    <w:rsid w:val="002B1484"/>
    <w:rsid w:val="002B1693"/>
    <w:rsid w:val="002B1734"/>
    <w:rsid w:val="002B17DC"/>
    <w:rsid w:val="002B1B20"/>
    <w:rsid w:val="002B1B4E"/>
    <w:rsid w:val="002B1BF3"/>
    <w:rsid w:val="002B1D33"/>
    <w:rsid w:val="002B1DEA"/>
    <w:rsid w:val="002B1EBD"/>
    <w:rsid w:val="002B210B"/>
    <w:rsid w:val="002B21D0"/>
    <w:rsid w:val="002B2251"/>
    <w:rsid w:val="002B248C"/>
    <w:rsid w:val="002B24D6"/>
    <w:rsid w:val="002B26AB"/>
    <w:rsid w:val="002B277C"/>
    <w:rsid w:val="002B2815"/>
    <w:rsid w:val="002B2842"/>
    <w:rsid w:val="002B2B1E"/>
    <w:rsid w:val="002B2C62"/>
    <w:rsid w:val="002B2E30"/>
    <w:rsid w:val="002B2E45"/>
    <w:rsid w:val="002B308E"/>
    <w:rsid w:val="002B3182"/>
    <w:rsid w:val="002B322F"/>
    <w:rsid w:val="002B3722"/>
    <w:rsid w:val="002B37B3"/>
    <w:rsid w:val="002B3815"/>
    <w:rsid w:val="002B384E"/>
    <w:rsid w:val="002B3897"/>
    <w:rsid w:val="002B3A87"/>
    <w:rsid w:val="002B3D18"/>
    <w:rsid w:val="002B3DC1"/>
    <w:rsid w:val="002B3DD6"/>
    <w:rsid w:val="002B3EC5"/>
    <w:rsid w:val="002B44C4"/>
    <w:rsid w:val="002B4519"/>
    <w:rsid w:val="002B456E"/>
    <w:rsid w:val="002B463D"/>
    <w:rsid w:val="002B466C"/>
    <w:rsid w:val="002B47CD"/>
    <w:rsid w:val="002B49D1"/>
    <w:rsid w:val="002B49F4"/>
    <w:rsid w:val="002B4D65"/>
    <w:rsid w:val="002B4FA7"/>
    <w:rsid w:val="002B5058"/>
    <w:rsid w:val="002B51E8"/>
    <w:rsid w:val="002B51FF"/>
    <w:rsid w:val="002B529D"/>
    <w:rsid w:val="002B531F"/>
    <w:rsid w:val="002B571C"/>
    <w:rsid w:val="002B58A0"/>
    <w:rsid w:val="002B5BBA"/>
    <w:rsid w:val="002B5C4A"/>
    <w:rsid w:val="002B5D0D"/>
    <w:rsid w:val="002B5DFC"/>
    <w:rsid w:val="002B6260"/>
    <w:rsid w:val="002B635E"/>
    <w:rsid w:val="002B6588"/>
    <w:rsid w:val="002B65F9"/>
    <w:rsid w:val="002B663A"/>
    <w:rsid w:val="002B6676"/>
    <w:rsid w:val="002B667E"/>
    <w:rsid w:val="002B6ADA"/>
    <w:rsid w:val="002B6C46"/>
    <w:rsid w:val="002B6D6E"/>
    <w:rsid w:val="002B6EB1"/>
    <w:rsid w:val="002B6F52"/>
    <w:rsid w:val="002B705A"/>
    <w:rsid w:val="002B708B"/>
    <w:rsid w:val="002B72D5"/>
    <w:rsid w:val="002B77D8"/>
    <w:rsid w:val="002B7974"/>
    <w:rsid w:val="002B79A7"/>
    <w:rsid w:val="002B7AEC"/>
    <w:rsid w:val="002B7B5F"/>
    <w:rsid w:val="002B7CD3"/>
    <w:rsid w:val="002B7D12"/>
    <w:rsid w:val="002B7E5E"/>
    <w:rsid w:val="002B7F09"/>
    <w:rsid w:val="002B7FDE"/>
    <w:rsid w:val="002C0593"/>
    <w:rsid w:val="002C0749"/>
    <w:rsid w:val="002C07F3"/>
    <w:rsid w:val="002C0849"/>
    <w:rsid w:val="002C0B9F"/>
    <w:rsid w:val="002C0CF5"/>
    <w:rsid w:val="002C0EE6"/>
    <w:rsid w:val="002C0FA4"/>
    <w:rsid w:val="002C11B8"/>
    <w:rsid w:val="002C137E"/>
    <w:rsid w:val="002C17D6"/>
    <w:rsid w:val="002C1993"/>
    <w:rsid w:val="002C1B72"/>
    <w:rsid w:val="002C1DA4"/>
    <w:rsid w:val="002C2178"/>
    <w:rsid w:val="002C22EB"/>
    <w:rsid w:val="002C2511"/>
    <w:rsid w:val="002C26DC"/>
    <w:rsid w:val="002C27D6"/>
    <w:rsid w:val="002C27F2"/>
    <w:rsid w:val="002C2E46"/>
    <w:rsid w:val="002C314C"/>
    <w:rsid w:val="002C31AD"/>
    <w:rsid w:val="002C31D4"/>
    <w:rsid w:val="002C3275"/>
    <w:rsid w:val="002C33A6"/>
    <w:rsid w:val="002C3460"/>
    <w:rsid w:val="002C35E0"/>
    <w:rsid w:val="002C3644"/>
    <w:rsid w:val="002C3723"/>
    <w:rsid w:val="002C3AB4"/>
    <w:rsid w:val="002C3B80"/>
    <w:rsid w:val="002C3CF0"/>
    <w:rsid w:val="002C3D36"/>
    <w:rsid w:val="002C3F1A"/>
    <w:rsid w:val="002C41B6"/>
    <w:rsid w:val="002C41E6"/>
    <w:rsid w:val="002C4219"/>
    <w:rsid w:val="002C4517"/>
    <w:rsid w:val="002C4702"/>
    <w:rsid w:val="002C4955"/>
    <w:rsid w:val="002C4B85"/>
    <w:rsid w:val="002C4D03"/>
    <w:rsid w:val="002C4F9D"/>
    <w:rsid w:val="002C5010"/>
    <w:rsid w:val="002C5013"/>
    <w:rsid w:val="002C503E"/>
    <w:rsid w:val="002C5097"/>
    <w:rsid w:val="002C5411"/>
    <w:rsid w:val="002C54C3"/>
    <w:rsid w:val="002C54FB"/>
    <w:rsid w:val="002C586B"/>
    <w:rsid w:val="002C59E4"/>
    <w:rsid w:val="002C5ABC"/>
    <w:rsid w:val="002C5B28"/>
    <w:rsid w:val="002C5B64"/>
    <w:rsid w:val="002C5BA3"/>
    <w:rsid w:val="002C5C1A"/>
    <w:rsid w:val="002C5EA6"/>
    <w:rsid w:val="002C5EF9"/>
    <w:rsid w:val="002C5F75"/>
    <w:rsid w:val="002C6091"/>
    <w:rsid w:val="002C611E"/>
    <w:rsid w:val="002C6134"/>
    <w:rsid w:val="002C6272"/>
    <w:rsid w:val="002C63B3"/>
    <w:rsid w:val="002C6451"/>
    <w:rsid w:val="002C6664"/>
    <w:rsid w:val="002C676C"/>
    <w:rsid w:val="002C67E1"/>
    <w:rsid w:val="002C6A78"/>
    <w:rsid w:val="002C6BC4"/>
    <w:rsid w:val="002C6C2D"/>
    <w:rsid w:val="002C6E36"/>
    <w:rsid w:val="002C6E40"/>
    <w:rsid w:val="002C7604"/>
    <w:rsid w:val="002C7757"/>
    <w:rsid w:val="002C77F3"/>
    <w:rsid w:val="002C7B4A"/>
    <w:rsid w:val="002C7E87"/>
    <w:rsid w:val="002D0222"/>
    <w:rsid w:val="002D024C"/>
    <w:rsid w:val="002D0515"/>
    <w:rsid w:val="002D05B2"/>
    <w:rsid w:val="002D071A"/>
    <w:rsid w:val="002D0746"/>
    <w:rsid w:val="002D07FE"/>
    <w:rsid w:val="002D0986"/>
    <w:rsid w:val="002D0B91"/>
    <w:rsid w:val="002D0EF4"/>
    <w:rsid w:val="002D0FE4"/>
    <w:rsid w:val="002D118A"/>
    <w:rsid w:val="002D1532"/>
    <w:rsid w:val="002D1951"/>
    <w:rsid w:val="002D1A97"/>
    <w:rsid w:val="002D1B60"/>
    <w:rsid w:val="002D1E83"/>
    <w:rsid w:val="002D1E96"/>
    <w:rsid w:val="002D1F0E"/>
    <w:rsid w:val="002D2058"/>
    <w:rsid w:val="002D21BC"/>
    <w:rsid w:val="002D22AE"/>
    <w:rsid w:val="002D242B"/>
    <w:rsid w:val="002D2712"/>
    <w:rsid w:val="002D2746"/>
    <w:rsid w:val="002D27C8"/>
    <w:rsid w:val="002D283E"/>
    <w:rsid w:val="002D2A2E"/>
    <w:rsid w:val="002D2BE8"/>
    <w:rsid w:val="002D2E30"/>
    <w:rsid w:val="002D31A2"/>
    <w:rsid w:val="002D321B"/>
    <w:rsid w:val="002D3381"/>
    <w:rsid w:val="002D34B2"/>
    <w:rsid w:val="002D3503"/>
    <w:rsid w:val="002D363C"/>
    <w:rsid w:val="002D3660"/>
    <w:rsid w:val="002D380E"/>
    <w:rsid w:val="002D3817"/>
    <w:rsid w:val="002D3A69"/>
    <w:rsid w:val="002D3C20"/>
    <w:rsid w:val="002D3C2C"/>
    <w:rsid w:val="002D3C51"/>
    <w:rsid w:val="002D3C81"/>
    <w:rsid w:val="002D3C90"/>
    <w:rsid w:val="002D3CE4"/>
    <w:rsid w:val="002D3F64"/>
    <w:rsid w:val="002D4018"/>
    <w:rsid w:val="002D41FC"/>
    <w:rsid w:val="002D4366"/>
    <w:rsid w:val="002D4595"/>
    <w:rsid w:val="002D465C"/>
    <w:rsid w:val="002D47C1"/>
    <w:rsid w:val="002D4836"/>
    <w:rsid w:val="002D48B0"/>
    <w:rsid w:val="002D4D92"/>
    <w:rsid w:val="002D4DB1"/>
    <w:rsid w:val="002D4EF5"/>
    <w:rsid w:val="002D4F33"/>
    <w:rsid w:val="002D50E4"/>
    <w:rsid w:val="002D511C"/>
    <w:rsid w:val="002D52D9"/>
    <w:rsid w:val="002D5305"/>
    <w:rsid w:val="002D56DA"/>
    <w:rsid w:val="002D5754"/>
    <w:rsid w:val="002D5B37"/>
    <w:rsid w:val="002D5F93"/>
    <w:rsid w:val="002D5FDE"/>
    <w:rsid w:val="002D6011"/>
    <w:rsid w:val="002D6020"/>
    <w:rsid w:val="002D6384"/>
    <w:rsid w:val="002D6AD2"/>
    <w:rsid w:val="002D6B2F"/>
    <w:rsid w:val="002D6B6E"/>
    <w:rsid w:val="002D703A"/>
    <w:rsid w:val="002D7351"/>
    <w:rsid w:val="002D756A"/>
    <w:rsid w:val="002D7637"/>
    <w:rsid w:val="002D76E3"/>
    <w:rsid w:val="002D78C7"/>
    <w:rsid w:val="002D7997"/>
    <w:rsid w:val="002D7A88"/>
    <w:rsid w:val="002D7C1C"/>
    <w:rsid w:val="002D7C9B"/>
    <w:rsid w:val="002D7FF3"/>
    <w:rsid w:val="002E03CC"/>
    <w:rsid w:val="002E053E"/>
    <w:rsid w:val="002E0545"/>
    <w:rsid w:val="002E05C8"/>
    <w:rsid w:val="002E0BA2"/>
    <w:rsid w:val="002E0C37"/>
    <w:rsid w:val="002E0E29"/>
    <w:rsid w:val="002E0F54"/>
    <w:rsid w:val="002E0F86"/>
    <w:rsid w:val="002E1405"/>
    <w:rsid w:val="002E142F"/>
    <w:rsid w:val="002E1577"/>
    <w:rsid w:val="002E176C"/>
    <w:rsid w:val="002E177E"/>
    <w:rsid w:val="002E178B"/>
    <w:rsid w:val="002E17F2"/>
    <w:rsid w:val="002E1824"/>
    <w:rsid w:val="002E1E34"/>
    <w:rsid w:val="002E1F8C"/>
    <w:rsid w:val="002E203A"/>
    <w:rsid w:val="002E212F"/>
    <w:rsid w:val="002E225B"/>
    <w:rsid w:val="002E2372"/>
    <w:rsid w:val="002E24B1"/>
    <w:rsid w:val="002E2667"/>
    <w:rsid w:val="002E2965"/>
    <w:rsid w:val="002E2C5A"/>
    <w:rsid w:val="002E2E0A"/>
    <w:rsid w:val="002E30AA"/>
    <w:rsid w:val="002E32B4"/>
    <w:rsid w:val="002E3815"/>
    <w:rsid w:val="002E3818"/>
    <w:rsid w:val="002E3931"/>
    <w:rsid w:val="002E3B68"/>
    <w:rsid w:val="002E3C3A"/>
    <w:rsid w:val="002E3C4C"/>
    <w:rsid w:val="002E3D42"/>
    <w:rsid w:val="002E3DA7"/>
    <w:rsid w:val="002E3E15"/>
    <w:rsid w:val="002E3FDC"/>
    <w:rsid w:val="002E4032"/>
    <w:rsid w:val="002E40BC"/>
    <w:rsid w:val="002E41D9"/>
    <w:rsid w:val="002E42E2"/>
    <w:rsid w:val="002E47FD"/>
    <w:rsid w:val="002E4A5E"/>
    <w:rsid w:val="002E4B5E"/>
    <w:rsid w:val="002E4CE8"/>
    <w:rsid w:val="002E4D05"/>
    <w:rsid w:val="002E4DB7"/>
    <w:rsid w:val="002E4EB2"/>
    <w:rsid w:val="002E5171"/>
    <w:rsid w:val="002E5209"/>
    <w:rsid w:val="002E5907"/>
    <w:rsid w:val="002E5B19"/>
    <w:rsid w:val="002E5B57"/>
    <w:rsid w:val="002E5BFE"/>
    <w:rsid w:val="002E5D11"/>
    <w:rsid w:val="002E5D5B"/>
    <w:rsid w:val="002E5E06"/>
    <w:rsid w:val="002E5EF4"/>
    <w:rsid w:val="002E5F7E"/>
    <w:rsid w:val="002E6008"/>
    <w:rsid w:val="002E60A5"/>
    <w:rsid w:val="002E6119"/>
    <w:rsid w:val="002E63B1"/>
    <w:rsid w:val="002E6414"/>
    <w:rsid w:val="002E65FD"/>
    <w:rsid w:val="002E66F5"/>
    <w:rsid w:val="002E6715"/>
    <w:rsid w:val="002E69F1"/>
    <w:rsid w:val="002E6BA7"/>
    <w:rsid w:val="002E6BF6"/>
    <w:rsid w:val="002E6CF5"/>
    <w:rsid w:val="002E6CF6"/>
    <w:rsid w:val="002E6D0A"/>
    <w:rsid w:val="002E6FA1"/>
    <w:rsid w:val="002E6FB6"/>
    <w:rsid w:val="002E7086"/>
    <w:rsid w:val="002E728E"/>
    <w:rsid w:val="002E73D9"/>
    <w:rsid w:val="002E7496"/>
    <w:rsid w:val="002E74A8"/>
    <w:rsid w:val="002E769D"/>
    <w:rsid w:val="002E7733"/>
    <w:rsid w:val="002E7790"/>
    <w:rsid w:val="002E77B2"/>
    <w:rsid w:val="002E7856"/>
    <w:rsid w:val="002E7A35"/>
    <w:rsid w:val="002E7A3C"/>
    <w:rsid w:val="002E7AE9"/>
    <w:rsid w:val="002E7CAE"/>
    <w:rsid w:val="002E7F5E"/>
    <w:rsid w:val="002F005A"/>
    <w:rsid w:val="002F006A"/>
    <w:rsid w:val="002F01B4"/>
    <w:rsid w:val="002F01DC"/>
    <w:rsid w:val="002F01F1"/>
    <w:rsid w:val="002F0487"/>
    <w:rsid w:val="002F048C"/>
    <w:rsid w:val="002F0619"/>
    <w:rsid w:val="002F0AB2"/>
    <w:rsid w:val="002F0B69"/>
    <w:rsid w:val="002F1299"/>
    <w:rsid w:val="002F155A"/>
    <w:rsid w:val="002F1755"/>
    <w:rsid w:val="002F17F0"/>
    <w:rsid w:val="002F1859"/>
    <w:rsid w:val="002F18CC"/>
    <w:rsid w:val="002F18CD"/>
    <w:rsid w:val="002F1B4D"/>
    <w:rsid w:val="002F1D1F"/>
    <w:rsid w:val="002F1DAC"/>
    <w:rsid w:val="002F1E36"/>
    <w:rsid w:val="002F1F11"/>
    <w:rsid w:val="002F1F3A"/>
    <w:rsid w:val="002F1FA3"/>
    <w:rsid w:val="002F2002"/>
    <w:rsid w:val="002F2462"/>
    <w:rsid w:val="002F2544"/>
    <w:rsid w:val="002F2771"/>
    <w:rsid w:val="002F2845"/>
    <w:rsid w:val="002F2C8F"/>
    <w:rsid w:val="002F2CA7"/>
    <w:rsid w:val="002F2CE6"/>
    <w:rsid w:val="002F2F27"/>
    <w:rsid w:val="002F3118"/>
    <w:rsid w:val="002F32C6"/>
    <w:rsid w:val="002F349E"/>
    <w:rsid w:val="002F368D"/>
    <w:rsid w:val="002F37A9"/>
    <w:rsid w:val="002F38C1"/>
    <w:rsid w:val="002F3B91"/>
    <w:rsid w:val="002F3BE2"/>
    <w:rsid w:val="002F3DB7"/>
    <w:rsid w:val="002F3DED"/>
    <w:rsid w:val="002F3F47"/>
    <w:rsid w:val="002F4049"/>
    <w:rsid w:val="002F4230"/>
    <w:rsid w:val="002F4323"/>
    <w:rsid w:val="002F4325"/>
    <w:rsid w:val="002F4418"/>
    <w:rsid w:val="002F47A5"/>
    <w:rsid w:val="002F47FA"/>
    <w:rsid w:val="002F4A7A"/>
    <w:rsid w:val="002F4BFB"/>
    <w:rsid w:val="002F51FD"/>
    <w:rsid w:val="002F5395"/>
    <w:rsid w:val="002F53B3"/>
    <w:rsid w:val="002F5689"/>
    <w:rsid w:val="002F5732"/>
    <w:rsid w:val="002F5C34"/>
    <w:rsid w:val="002F5CCA"/>
    <w:rsid w:val="002F5DAB"/>
    <w:rsid w:val="002F600E"/>
    <w:rsid w:val="002F6086"/>
    <w:rsid w:val="002F6357"/>
    <w:rsid w:val="002F63AE"/>
    <w:rsid w:val="002F6498"/>
    <w:rsid w:val="002F6B8D"/>
    <w:rsid w:val="002F6BBC"/>
    <w:rsid w:val="002F6FCF"/>
    <w:rsid w:val="002F702F"/>
    <w:rsid w:val="002F7168"/>
    <w:rsid w:val="002F71F0"/>
    <w:rsid w:val="002F757D"/>
    <w:rsid w:val="002F7768"/>
    <w:rsid w:val="002F7792"/>
    <w:rsid w:val="002F7887"/>
    <w:rsid w:val="002F78FF"/>
    <w:rsid w:val="002F7A77"/>
    <w:rsid w:val="002F7A9D"/>
    <w:rsid w:val="002F7CFF"/>
    <w:rsid w:val="002F7D0D"/>
    <w:rsid w:val="0030002B"/>
    <w:rsid w:val="00300220"/>
    <w:rsid w:val="0030026E"/>
    <w:rsid w:val="003003CA"/>
    <w:rsid w:val="00300423"/>
    <w:rsid w:val="0030052E"/>
    <w:rsid w:val="0030056B"/>
    <w:rsid w:val="00300682"/>
    <w:rsid w:val="00300976"/>
    <w:rsid w:val="00300B34"/>
    <w:rsid w:val="00300B4A"/>
    <w:rsid w:val="00300C86"/>
    <w:rsid w:val="00300D1A"/>
    <w:rsid w:val="00300D22"/>
    <w:rsid w:val="00300D48"/>
    <w:rsid w:val="00300E2C"/>
    <w:rsid w:val="00300E3A"/>
    <w:rsid w:val="00301006"/>
    <w:rsid w:val="00301053"/>
    <w:rsid w:val="0030109C"/>
    <w:rsid w:val="00301137"/>
    <w:rsid w:val="003011FC"/>
    <w:rsid w:val="00301269"/>
    <w:rsid w:val="003012FB"/>
    <w:rsid w:val="00301535"/>
    <w:rsid w:val="0030182D"/>
    <w:rsid w:val="003018F3"/>
    <w:rsid w:val="0030195A"/>
    <w:rsid w:val="00301970"/>
    <w:rsid w:val="0030197A"/>
    <w:rsid w:val="00301CE6"/>
    <w:rsid w:val="00301F2C"/>
    <w:rsid w:val="00301F2D"/>
    <w:rsid w:val="00301FDD"/>
    <w:rsid w:val="00302118"/>
    <w:rsid w:val="00302147"/>
    <w:rsid w:val="0030256B"/>
    <w:rsid w:val="003028F2"/>
    <w:rsid w:val="003029DE"/>
    <w:rsid w:val="00302A7F"/>
    <w:rsid w:val="00302AF0"/>
    <w:rsid w:val="00302B9B"/>
    <w:rsid w:val="00302CC5"/>
    <w:rsid w:val="00302DE4"/>
    <w:rsid w:val="00303057"/>
    <w:rsid w:val="00303123"/>
    <w:rsid w:val="00303163"/>
    <w:rsid w:val="0030347C"/>
    <w:rsid w:val="00303595"/>
    <w:rsid w:val="003038B7"/>
    <w:rsid w:val="00303B1A"/>
    <w:rsid w:val="00303C9D"/>
    <w:rsid w:val="00303EDC"/>
    <w:rsid w:val="0030402C"/>
    <w:rsid w:val="003042C7"/>
    <w:rsid w:val="003045E6"/>
    <w:rsid w:val="003046C6"/>
    <w:rsid w:val="00304708"/>
    <w:rsid w:val="00304892"/>
    <w:rsid w:val="003048F5"/>
    <w:rsid w:val="00304A9F"/>
    <w:rsid w:val="00304AE9"/>
    <w:rsid w:val="00304B8D"/>
    <w:rsid w:val="00304CC3"/>
    <w:rsid w:val="00304D6C"/>
    <w:rsid w:val="00304E77"/>
    <w:rsid w:val="00304F60"/>
    <w:rsid w:val="00304FDB"/>
    <w:rsid w:val="0030501F"/>
    <w:rsid w:val="0030518A"/>
    <w:rsid w:val="003051DA"/>
    <w:rsid w:val="003051FA"/>
    <w:rsid w:val="003053A7"/>
    <w:rsid w:val="003053F2"/>
    <w:rsid w:val="00305401"/>
    <w:rsid w:val="003054F2"/>
    <w:rsid w:val="00305550"/>
    <w:rsid w:val="00305885"/>
    <w:rsid w:val="003058A3"/>
    <w:rsid w:val="00305AA1"/>
    <w:rsid w:val="00305F65"/>
    <w:rsid w:val="003061A4"/>
    <w:rsid w:val="003061C5"/>
    <w:rsid w:val="003063E5"/>
    <w:rsid w:val="003069CC"/>
    <w:rsid w:val="00306A64"/>
    <w:rsid w:val="00306BBC"/>
    <w:rsid w:val="00306C2A"/>
    <w:rsid w:val="00306CE6"/>
    <w:rsid w:val="00306D1C"/>
    <w:rsid w:val="00307092"/>
    <w:rsid w:val="00307117"/>
    <w:rsid w:val="00307123"/>
    <w:rsid w:val="00307132"/>
    <w:rsid w:val="0030721A"/>
    <w:rsid w:val="00307234"/>
    <w:rsid w:val="00307259"/>
    <w:rsid w:val="003073BB"/>
    <w:rsid w:val="003074D2"/>
    <w:rsid w:val="00307566"/>
    <w:rsid w:val="0030770B"/>
    <w:rsid w:val="00307760"/>
    <w:rsid w:val="00307990"/>
    <w:rsid w:val="00307AD0"/>
    <w:rsid w:val="00307BA1"/>
    <w:rsid w:val="00307C1C"/>
    <w:rsid w:val="00307E05"/>
    <w:rsid w:val="00307E15"/>
    <w:rsid w:val="00307F05"/>
    <w:rsid w:val="003102C3"/>
    <w:rsid w:val="003102EC"/>
    <w:rsid w:val="003105B3"/>
    <w:rsid w:val="0031073D"/>
    <w:rsid w:val="00310776"/>
    <w:rsid w:val="00310879"/>
    <w:rsid w:val="00310A72"/>
    <w:rsid w:val="00310BAE"/>
    <w:rsid w:val="00310FA6"/>
    <w:rsid w:val="00311007"/>
    <w:rsid w:val="00311181"/>
    <w:rsid w:val="0031118C"/>
    <w:rsid w:val="00311490"/>
    <w:rsid w:val="003114EE"/>
    <w:rsid w:val="00311702"/>
    <w:rsid w:val="0031173B"/>
    <w:rsid w:val="00311A77"/>
    <w:rsid w:val="00311A93"/>
    <w:rsid w:val="00311B09"/>
    <w:rsid w:val="00311C8C"/>
    <w:rsid w:val="00311CF3"/>
    <w:rsid w:val="00311E82"/>
    <w:rsid w:val="00311F2A"/>
    <w:rsid w:val="00312302"/>
    <w:rsid w:val="00312517"/>
    <w:rsid w:val="003125E1"/>
    <w:rsid w:val="0031268B"/>
    <w:rsid w:val="00312753"/>
    <w:rsid w:val="003129A2"/>
    <w:rsid w:val="003129CD"/>
    <w:rsid w:val="00312AE9"/>
    <w:rsid w:val="00312BDB"/>
    <w:rsid w:val="00312C3A"/>
    <w:rsid w:val="00312CA6"/>
    <w:rsid w:val="00312CBE"/>
    <w:rsid w:val="00312D77"/>
    <w:rsid w:val="00312E17"/>
    <w:rsid w:val="00312E94"/>
    <w:rsid w:val="00313263"/>
    <w:rsid w:val="0031339A"/>
    <w:rsid w:val="003134CE"/>
    <w:rsid w:val="003134DC"/>
    <w:rsid w:val="00313702"/>
    <w:rsid w:val="00313835"/>
    <w:rsid w:val="00313839"/>
    <w:rsid w:val="00313897"/>
    <w:rsid w:val="00313BB2"/>
    <w:rsid w:val="00313BD2"/>
    <w:rsid w:val="00313E56"/>
    <w:rsid w:val="00313FD6"/>
    <w:rsid w:val="003143BD"/>
    <w:rsid w:val="00314672"/>
    <w:rsid w:val="0031467F"/>
    <w:rsid w:val="0031469C"/>
    <w:rsid w:val="0031471F"/>
    <w:rsid w:val="00314874"/>
    <w:rsid w:val="00314894"/>
    <w:rsid w:val="003148B1"/>
    <w:rsid w:val="003148DE"/>
    <w:rsid w:val="00314A0A"/>
    <w:rsid w:val="00314A0B"/>
    <w:rsid w:val="00314B6D"/>
    <w:rsid w:val="00314B9F"/>
    <w:rsid w:val="00314FBB"/>
    <w:rsid w:val="0031520F"/>
    <w:rsid w:val="00315296"/>
    <w:rsid w:val="00315363"/>
    <w:rsid w:val="00315456"/>
    <w:rsid w:val="003155D2"/>
    <w:rsid w:val="003155E7"/>
    <w:rsid w:val="003156E5"/>
    <w:rsid w:val="00315831"/>
    <w:rsid w:val="0031590E"/>
    <w:rsid w:val="00315C2B"/>
    <w:rsid w:val="00315F19"/>
    <w:rsid w:val="00315FE6"/>
    <w:rsid w:val="003160DB"/>
    <w:rsid w:val="00316172"/>
    <w:rsid w:val="003161E1"/>
    <w:rsid w:val="003162FB"/>
    <w:rsid w:val="00316524"/>
    <w:rsid w:val="00316746"/>
    <w:rsid w:val="003169F8"/>
    <w:rsid w:val="00316AEE"/>
    <w:rsid w:val="00316BBD"/>
    <w:rsid w:val="00316C55"/>
    <w:rsid w:val="00316D9B"/>
    <w:rsid w:val="00316E99"/>
    <w:rsid w:val="00316EFB"/>
    <w:rsid w:val="00316FF0"/>
    <w:rsid w:val="003170B0"/>
    <w:rsid w:val="003171CD"/>
    <w:rsid w:val="003174F4"/>
    <w:rsid w:val="003175EE"/>
    <w:rsid w:val="0031778F"/>
    <w:rsid w:val="003178A8"/>
    <w:rsid w:val="00317AEE"/>
    <w:rsid w:val="00317E43"/>
    <w:rsid w:val="00320077"/>
    <w:rsid w:val="003200B8"/>
    <w:rsid w:val="0032018B"/>
    <w:rsid w:val="003201F8"/>
    <w:rsid w:val="003203ED"/>
    <w:rsid w:val="0032074D"/>
    <w:rsid w:val="00320B8D"/>
    <w:rsid w:val="00320CDA"/>
    <w:rsid w:val="00320D26"/>
    <w:rsid w:val="00320EFE"/>
    <w:rsid w:val="00320F4C"/>
    <w:rsid w:val="00320FB8"/>
    <w:rsid w:val="003212BA"/>
    <w:rsid w:val="00321353"/>
    <w:rsid w:val="003213DA"/>
    <w:rsid w:val="00321880"/>
    <w:rsid w:val="00321C7E"/>
    <w:rsid w:val="00321EEC"/>
    <w:rsid w:val="00322209"/>
    <w:rsid w:val="003222CF"/>
    <w:rsid w:val="00322695"/>
    <w:rsid w:val="003226ED"/>
    <w:rsid w:val="003226FE"/>
    <w:rsid w:val="00322712"/>
    <w:rsid w:val="00322734"/>
    <w:rsid w:val="00322912"/>
    <w:rsid w:val="003229B7"/>
    <w:rsid w:val="00322C6A"/>
    <w:rsid w:val="00322C9F"/>
    <w:rsid w:val="00322D4B"/>
    <w:rsid w:val="00322DE0"/>
    <w:rsid w:val="00322E3D"/>
    <w:rsid w:val="00322F0C"/>
    <w:rsid w:val="00322F64"/>
    <w:rsid w:val="0032308B"/>
    <w:rsid w:val="003231C2"/>
    <w:rsid w:val="003233EC"/>
    <w:rsid w:val="0032353F"/>
    <w:rsid w:val="00323979"/>
    <w:rsid w:val="00323C9B"/>
    <w:rsid w:val="00323CA4"/>
    <w:rsid w:val="00323E75"/>
    <w:rsid w:val="00323ED3"/>
    <w:rsid w:val="003240E3"/>
    <w:rsid w:val="0032417F"/>
    <w:rsid w:val="003241C5"/>
    <w:rsid w:val="00324306"/>
    <w:rsid w:val="00324487"/>
    <w:rsid w:val="003244C7"/>
    <w:rsid w:val="00324579"/>
    <w:rsid w:val="0032465C"/>
    <w:rsid w:val="00324691"/>
    <w:rsid w:val="003246A5"/>
    <w:rsid w:val="00324713"/>
    <w:rsid w:val="003247AA"/>
    <w:rsid w:val="00324838"/>
    <w:rsid w:val="00324882"/>
    <w:rsid w:val="00324C4B"/>
    <w:rsid w:val="00324D23"/>
    <w:rsid w:val="00324EC7"/>
    <w:rsid w:val="00324F07"/>
    <w:rsid w:val="00325026"/>
    <w:rsid w:val="003250F8"/>
    <w:rsid w:val="003251D2"/>
    <w:rsid w:val="003253AE"/>
    <w:rsid w:val="00325628"/>
    <w:rsid w:val="003258C6"/>
    <w:rsid w:val="00325C75"/>
    <w:rsid w:val="00325DDD"/>
    <w:rsid w:val="0032607F"/>
    <w:rsid w:val="003260D4"/>
    <w:rsid w:val="00326291"/>
    <w:rsid w:val="00326298"/>
    <w:rsid w:val="0032634C"/>
    <w:rsid w:val="0032638D"/>
    <w:rsid w:val="0032670C"/>
    <w:rsid w:val="003267E6"/>
    <w:rsid w:val="00326814"/>
    <w:rsid w:val="00326ABE"/>
    <w:rsid w:val="00326CBF"/>
    <w:rsid w:val="00326D8C"/>
    <w:rsid w:val="0032703D"/>
    <w:rsid w:val="003271EF"/>
    <w:rsid w:val="0032722E"/>
    <w:rsid w:val="003273E9"/>
    <w:rsid w:val="0032759F"/>
    <w:rsid w:val="0032773C"/>
    <w:rsid w:val="00327A37"/>
    <w:rsid w:val="00327BD3"/>
    <w:rsid w:val="00327BE8"/>
    <w:rsid w:val="00327CD4"/>
    <w:rsid w:val="00327EBB"/>
    <w:rsid w:val="0033035D"/>
    <w:rsid w:val="003303DF"/>
    <w:rsid w:val="003306FB"/>
    <w:rsid w:val="00330829"/>
    <w:rsid w:val="003309E9"/>
    <w:rsid w:val="00330A12"/>
    <w:rsid w:val="00330A46"/>
    <w:rsid w:val="00330ABC"/>
    <w:rsid w:val="00330B6B"/>
    <w:rsid w:val="00330C31"/>
    <w:rsid w:val="00330E87"/>
    <w:rsid w:val="00330F11"/>
    <w:rsid w:val="003312E5"/>
    <w:rsid w:val="003315EF"/>
    <w:rsid w:val="0033173C"/>
    <w:rsid w:val="00331751"/>
    <w:rsid w:val="0033176B"/>
    <w:rsid w:val="003318AD"/>
    <w:rsid w:val="003318E7"/>
    <w:rsid w:val="003319FB"/>
    <w:rsid w:val="00331B31"/>
    <w:rsid w:val="00331CDC"/>
    <w:rsid w:val="00331DA4"/>
    <w:rsid w:val="00331FF7"/>
    <w:rsid w:val="00332120"/>
    <w:rsid w:val="0033220D"/>
    <w:rsid w:val="00332259"/>
    <w:rsid w:val="00332367"/>
    <w:rsid w:val="00332505"/>
    <w:rsid w:val="00332549"/>
    <w:rsid w:val="00332883"/>
    <w:rsid w:val="003328BB"/>
    <w:rsid w:val="003328C3"/>
    <w:rsid w:val="003328CB"/>
    <w:rsid w:val="00332905"/>
    <w:rsid w:val="00332937"/>
    <w:rsid w:val="0033294A"/>
    <w:rsid w:val="00332C43"/>
    <w:rsid w:val="00332C6F"/>
    <w:rsid w:val="00332D6C"/>
    <w:rsid w:val="00332E05"/>
    <w:rsid w:val="00332F89"/>
    <w:rsid w:val="00332FD8"/>
    <w:rsid w:val="0033309B"/>
    <w:rsid w:val="0033322E"/>
    <w:rsid w:val="003334E7"/>
    <w:rsid w:val="00333ACF"/>
    <w:rsid w:val="00334110"/>
    <w:rsid w:val="003341B0"/>
    <w:rsid w:val="00334379"/>
    <w:rsid w:val="00334555"/>
    <w:rsid w:val="00334579"/>
    <w:rsid w:val="0033492E"/>
    <w:rsid w:val="00334A25"/>
    <w:rsid w:val="00334BCF"/>
    <w:rsid w:val="00334FF0"/>
    <w:rsid w:val="0033535F"/>
    <w:rsid w:val="00335423"/>
    <w:rsid w:val="003355B6"/>
    <w:rsid w:val="00335858"/>
    <w:rsid w:val="00335987"/>
    <w:rsid w:val="00335AC4"/>
    <w:rsid w:val="00335B84"/>
    <w:rsid w:val="00335C6F"/>
    <w:rsid w:val="00335C9D"/>
    <w:rsid w:val="00335CBF"/>
    <w:rsid w:val="00335DCC"/>
    <w:rsid w:val="00336047"/>
    <w:rsid w:val="0033608E"/>
    <w:rsid w:val="00336172"/>
    <w:rsid w:val="003361A1"/>
    <w:rsid w:val="00336235"/>
    <w:rsid w:val="00336239"/>
    <w:rsid w:val="003362BC"/>
    <w:rsid w:val="0033630A"/>
    <w:rsid w:val="00336323"/>
    <w:rsid w:val="003366B8"/>
    <w:rsid w:val="0033680E"/>
    <w:rsid w:val="003368A7"/>
    <w:rsid w:val="00336B08"/>
    <w:rsid w:val="00336B35"/>
    <w:rsid w:val="00336BDA"/>
    <w:rsid w:val="00336C19"/>
    <w:rsid w:val="00336DA5"/>
    <w:rsid w:val="00336E5C"/>
    <w:rsid w:val="00336F65"/>
    <w:rsid w:val="003372DF"/>
    <w:rsid w:val="0033796C"/>
    <w:rsid w:val="00337E24"/>
    <w:rsid w:val="003400BA"/>
    <w:rsid w:val="003400C3"/>
    <w:rsid w:val="00340103"/>
    <w:rsid w:val="00340280"/>
    <w:rsid w:val="003402A1"/>
    <w:rsid w:val="003403FC"/>
    <w:rsid w:val="003407E0"/>
    <w:rsid w:val="00340ACD"/>
    <w:rsid w:val="00340D35"/>
    <w:rsid w:val="00340FA8"/>
    <w:rsid w:val="00340FEC"/>
    <w:rsid w:val="00341043"/>
    <w:rsid w:val="0034104A"/>
    <w:rsid w:val="00341161"/>
    <w:rsid w:val="003413D5"/>
    <w:rsid w:val="00341A10"/>
    <w:rsid w:val="00341A62"/>
    <w:rsid w:val="00341A6E"/>
    <w:rsid w:val="00341B5C"/>
    <w:rsid w:val="00341B66"/>
    <w:rsid w:val="00341B8C"/>
    <w:rsid w:val="00341C64"/>
    <w:rsid w:val="00341D0B"/>
    <w:rsid w:val="00342512"/>
    <w:rsid w:val="00342575"/>
    <w:rsid w:val="003425A9"/>
    <w:rsid w:val="003425DC"/>
    <w:rsid w:val="003425E5"/>
    <w:rsid w:val="00342723"/>
    <w:rsid w:val="00342796"/>
    <w:rsid w:val="00342882"/>
    <w:rsid w:val="003429BE"/>
    <w:rsid w:val="00342A1D"/>
    <w:rsid w:val="00342BD7"/>
    <w:rsid w:val="00342E53"/>
    <w:rsid w:val="003430A2"/>
    <w:rsid w:val="003432DD"/>
    <w:rsid w:val="0034390A"/>
    <w:rsid w:val="00343A00"/>
    <w:rsid w:val="003440AE"/>
    <w:rsid w:val="003440E4"/>
    <w:rsid w:val="0034419C"/>
    <w:rsid w:val="00344204"/>
    <w:rsid w:val="00344306"/>
    <w:rsid w:val="00344501"/>
    <w:rsid w:val="00344552"/>
    <w:rsid w:val="003448D8"/>
    <w:rsid w:val="00344A96"/>
    <w:rsid w:val="00344B4A"/>
    <w:rsid w:val="00344C43"/>
    <w:rsid w:val="00344D73"/>
    <w:rsid w:val="00344F03"/>
    <w:rsid w:val="00345178"/>
    <w:rsid w:val="0034520C"/>
    <w:rsid w:val="003454F4"/>
    <w:rsid w:val="003455BA"/>
    <w:rsid w:val="0034567B"/>
    <w:rsid w:val="003456D0"/>
    <w:rsid w:val="00345A05"/>
    <w:rsid w:val="00345AA4"/>
    <w:rsid w:val="00345BA2"/>
    <w:rsid w:val="00345D15"/>
    <w:rsid w:val="00345E83"/>
    <w:rsid w:val="00345E96"/>
    <w:rsid w:val="0034613C"/>
    <w:rsid w:val="003462B0"/>
    <w:rsid w:val="003463E2"/>
    <w:rsid w:val="003464C4"/>
    <w:rsid w:val="00346565"/>
    <w:rsid w:val="0034661B"/>
    <w:rsid w:val="00346769"/>
    <w:rsid w:val="00346970"/>
    <w:rsid w:val="00346989"/>
    <w:rsid w:val="003469F5"/>
    <w:rsid w:val="00346D55"/>
    <w:rsid w:val="00346DB5"/>
    <w:rsid w:val="00346F81"/>
    <w:rsid w:val="00347493"/>
    <w:rsid w:val="003477B1"/>
    <w:rsid w:val="003477ED"/>
    <w:rsid w:val="003478F4"/>
    <w:rsid w:val="00347910"/>
    <w:rsid w:val="00347C5B"/>
    <w:rsid w:val="00347CC7"/>
    <w:rsid w:val="00347D0A"/>
    <w:rsid w:val="00347D0B"/>
    <w:rsid w:val="00347EA6"/>
    <w:rsid w:val="003503E9"/>
    <w:rsid w:val="00350AAA"/>
    <w:rsid w:val="00350D1A"/>
    <w:rsid w:val="00350D6A"/>
    <w:rsid w:val="00351218"/>
    <w:rsid w:val="003512A8"/>
    <w:rsid w:val="00351317"/>
    <w:rsid w:val="0035131A"/>
    <w:rsid w:val="0035132E"/>
    <w:rsid w:val="0035140E"/>
    <w:rsid w:val="0035178F"/>
    <w:rsid w:val="003517BD"/>
    <w:rsid w:val="003518D4"/>
    <w:rsid w:val="00351969"/>
    <w:rsid w:val="00351A5B"/>
    <w:rsid w:val="00351B49"/>
    <w:rsid w:val="00351C5C"/>
    <w:rsid w:val="00351FE2"/>
    <w:rsid w:val="00352069"/>
    <w:rsid w:val="003520F0"/>
    <w:rsid w:val="00352100"/>
    <w:rsid w:val="003522FF"/>
    <w:rsid w:val="0035230A"/>
    <w:rsid w:val="0035246F"/>
    <w:rsid w:val="00352539"/>
    <w:rsid w:val="003527FA"/>
    <w:rsid w:val="003528D5"/>
    <w:rsid w:val="00352A16"/>
    <w:rsid w:val="00352AC0"/>
    <w:rsid w:val="00352D0C"/>
    <w:rsid w:val="00353166"/>
    <w:rsid w:val="003532ED"/>
    <w:rsid w:val="00353300"/>
    <w:rsid w:val="00353328"/>
    <w:rsid w:val="0035354D"/>
    <w:rsid w:val="00353567"/>
    <w:rsid w:val="003535BB"/>
    <w:rsid w:val="0035388B"/>
    <w:rsid w:val="00353910"/>
    <w:rsid w:val="0035395A"/>
    <w:rsid w:val="00353A6B"/>
    <w:rsid w:val="00353D2E"/>
    <w:rsid w:val="00353D47"/>
    <w:rsid w:val="0035431F"/>
    <w:rsid w:val="0035459E"/>
    <w:rsid w:val="003546B3"/>
    <w:rsid w:val="003547A1"/>
    <w:rsid w:val="003547DA"/>
    <w:rsid w:val="0035496F"/>
    <w:rsid w:val="00354CC1"/>
    <w:rsid w:val="00354E82"/>
    <w:rsid w:val="00354E98"/>
    <w:rsid w:val="00354ECE"/>
    <w:rsid w:val="00355018"/>
    <w:rsid w:val="0035511F"/>
    <w:rsid w:val="00355256"/>
    <w:rsid w:val="003552ED"/>
    <w:rsid w:val="003553D1"/>
    <w:rsid w:val="00355459"/>
    <w:rsid w:val="00355467"/>
    <w:rsid w:val="003557CE"/>
    <w:rsid w:val="00355DB5"/>
    <w:rsid w:val="00355F2F"/>
    <w:rsid w:val="003561D5"/>
    <w:rsid w:val="00356297"/>
    <w:rsid w:val="0035629D"/>
    <w:rsid w:val="00356317"/>
    <w:rsid w:val="003565E7"/>
    <w:rsid w:val="00356627"/>
    <w:rsid w:val="003568A5"/>
    <w:rsid w:val="003569D1"/>
    <w:rsid w:val="00356C24"/>
    <w:rsid w:val="00356E85"/>
    <w:rsid w:val="00356FCC"/>
    <w:rsid w:val="0035718C"/>
    <w:rsid w:val="003571E9"/>
    <w:rsid w:val="00357380"/>
    <w:rsid w:val="003576FF"/>
    <w:rsid w:val="00357987"/>
    <w:rsid w:val="00357BA5"/>
    <w:rsid w:val="00360245"/>
    <w:rsid w:val="003602D9"/>
    <w:rsid w:val="003604CE"/>
    <w:rsid w:val="00360739"/>
    <w:rsid w:val="003608D1"/>
    <w:rsid w:val="00360D35"/>
    <w:rsid w:val="00360F52"/>
    <w:rsid w:val="00361002"/>
    <w:rsid w:val="00361037"/>
    <w:rsid w:val="003611F5"/>
    <w:rsid w:val="003611FF"/>
    <w:rsid w:val="003616AF"/>
    <w:rsid w:val="00361C41"/>
    <w:rsid w:val="00361C95"/>
    <w:rsid w:val="00361DA4"/>
    <w:rsid w:val="003622F1"/>
    <w:rsid w:val="003622F7"/>
    <w:rsid w:val="003624A2"/>
    <w:rsid w:val="00362821"/>
    <w:rsid w:val="00362B74"/>
    <w:rsid w:val="00362FD5"/>
    <w:rsid w:val="00363130"/>
    <w:rsid w:val="0036324C"/>
    <w:rsid w:val="0036326D"/>
    <w:rsid w:val="0036328E"/>
    <w:rsid w:val="00363354"/>
    <w:rsid w:val="0036335E"/>
    <w:rsid w:val="00363375"/>
    <w:rsid w:val="00363698"/>
    <w:rsid w:val="00363834"/>
    <w:rsid w:val="00363A35"/>
    <w:rsid w:val="00363AF6"/>
    <w:rsid w:val="00363B62"/>
    <w:rsid w:val="00363C09"/>
    <w:rsid w:val="00363E9E"/>
    <w:rsid w:val="00364127"/>
    <w:rsid w:val="0036420F"/>
    <w:rsid w:val="00364540"/>
    <w:rsid w:val="00364832"/>
    <w:rsid w:val="00364B54"/>
    <w:rsid w:val="00364BD4"/>
    <w:rsid w:val="00364BE9"/>
    <w:rsid w:val="00364F37"/>
    <w:rsid w:val="0036517C"/>
    <w:rsid w:val="003654FE"/>
    <w:rsid w:val="003655DE"/>
    <w:rsid w:val="00365631"/>
    <w:rsid w:val="0036596D"/>
    <w:rsid w:val="00365C37"/>
    <w:rsid w:val="00365C48"/>
    <w:rsid w:val="00365D2D"/>
    <w:rsid w:val="00365E39"/>
    <w:rsid w:val="00365EA3"/>
    <w:rsid w:val="00365EAA"/>
    <w:rsid w:val="00365F17"/>
    <w:rsid w:val="00365FE7"/>
    <w:rsid w:val="00366215"/>
    <w:rsid w:val="00366220"/>
    <w:rsid w:val="003662F7"/>
    <w:rsid w:val="0036636E"/>
    <w:rsid w:val="003663F5"/>
    <w:rsid w:val="0036641B"/>
    <w:rsid w:val="00366691"/>
    <w:rsid w:val="00366774"/>
    <w:rsid w:val="00366797"/>
    <w:rsid w:val="003667F9"/>
    <w:rsid w:val="003669B8"/>
    <w:rsid w:val="003669C1"/>
    <w:rsid w:val="00366AA0"/>
    <w:rsid w:val="00366AF3"/>
    <w:rsid w:val="00366D30"/>
    <w:rsid w:val="00366EC6"/>
    <w:rsid w:val="00366F67"/>
    <w:rsid w:val="00366FB3"/>
    <w:rsid w:val="0036728D"/>
    <w:rsid w:val="003672CA"/>
    <w:rsid w:val="003673E3"/>
    <w:rsid w:val="0036741F"/>
    <w:rsid w:val="00367636"/>
    <w:rsid w:val="00367639"/>
    <w:rsid w:val="00367D13"/>
    <w:rsid w:val="00367D1C"/>
    <w:rsid w:val="003701E0"/>
    <w:rsid w:val="00370452"/>
    <w:rsid w:val="00370522"/>
    <w:rsid w:val="0037082A"/>
    <w:rsid w:val="0037083D"/>
    <w:rsid w:val="00370904"/>
    <w:rsid w:val="00370A90"/>
    <w:rsid w:val="00370E47"/>
    <w:rsid w:val="00370EE9"/>
    <w:rsid w:val="00370EEE"/>
    <w:rsid w:val="00370EF4"/>
    <w:rsid w:val="003711D3"/>
    <w:rsid w:val="00371235"/>
    <w:rsid w:val="003713D0"/>
    <w:rsid w:val="0037154B"/>
    <w:rsid w:val="00371553"/>
    <w:rsid w:val="00371560"/>
    <w:rsid w:val="00371748"/>
    <w:rsid w:val="0037179D"/>
    <w:rsid w:val="0037195D"/>
    <w:rsid w:val="00371E63"/>
    <w:rsid w:val="00372648"/>
    <w:rsid w:val="0037264C"/>
    <w:rsid w:val="00372898"/>
    <w:rsid w:val="00372AA0"/>
    <w:rsid w:val="00372AC1"/>
    <w:rsid w:val="00372D2F"/>
    <w:rsid w:val="00372FF3"/>
    <w:rsid w:val="00373056"/>
    <w:rsid w:val="00373090"/>
    <w:rsid w:val="003733D0"/>
    <w:rsid w:val="003734A2"/>
    <w:rsid w:val="0037381A"/>
    <w:rsid w:val="003739B5"/>
    <w:rsid w:val="00373B90"/>
    <w:rsid w:val="00373DC7"/>
    <w:rsid w:val="00373E1D"/>
    <w:rsid w:val="003742AC"/>
    <w:rsid w:val="003742C2"/>
    <w:rsid w:val="003743BC"/>
    <w:rsid w:val="00374514"/>
    <w:rsid w:val="00374556"/>
    <w:rsid w:val="0037455E"/>
    <w:rsid w:val="003745AA"/>
    <w:rsid w:val="00374654"/>
    <w:rsid w:val="00374685"/>
    <w:rsid w:val="003746C0"/>
    <w:rsid w:val="00374884"/>
    <w:rsid w:val="003749C5"/>
    <w:rsid w:val="00374A65"/>
    <w:rsid w:val="00374AC0"/>
    <w:rsid w:val="00374E65"/>
    <w:rsid w:val="00375338"/>
    <w:rsid w:val="00375700"/>
    <w:rsid w:val="00375952"/>
    <w:rsid w:val="003759BE"/>
    <w:rsid w:val="00375CA1"/>
    <w:rsid w:val="00375D4F"/>
    <w:rsid w:val="00375E39"/>
    <w:rsid w:val="00375E5C"/>
    <w:rsid w:val="00375E6A"/>
    <w:rsid w:val="003760A9"/>
    <w:rsid w:val="003763FF"/>
    <w:rsid w:val="0037656A"/>
    <w:rsid w:val="00376624"/>
    <w:rsid w:val="00376694"/>
    <w:rsid w:val="003766CC"/>
    <w:rsid w:val="0037679B"/>
    <w:rsid w:val="003768D8"/>
    <w:rsid w:val="00376C2D"/>
    <w:rsid w:val="00376F1C"/>
    <w:rsid w:val="00376F76"/>
    <w:rsid w:val="00376F90"/>
    <w:rsid w:val="00376FB9"/>
    <w:rsid w:val="00377454"/>
    <w:rsid w:val="00377473"/>
    <w:rsid w:val="00377598"/>
    <w:rsid w:val="003776B8"/>
    <w:rsid w:val="00377801"/>
    <w:rsid w:val="00377803"/>
    <w:rsid w:val="00377CE1"/>
    <w:rsid w:val="00377F57"/>
    <w:rsid w:val="00380021"/>
    <w:rsid w:val="003803EB"/>
    <w:rsid w:val="00380697"/>
    <w:rsid w:val="00380698"/>
    <w:rsid w:val="003806BD"/>
    <w:rsid w:val="00380772"/>
    <w:rsid w:val="00380797"/>
    <w:rsid w:val="00380A32"/>
    <w:rsid w:val="00380A76"/>
    <w:rsid w:val="00380BCD"/>
    <w:rsid w:val="00380EC2"/>
    <w:rsid w:val="00380F1B"/>
    <w:rsid w:val="00380F96"/>
    <w:rsid w:val="00381021"/>
    <w:rsid w:val="00381031"/>
    <w:rsid w:val="00381356"/>
    <w:rsid w:val="00381363"/>
    <w:rsid w:val="00382201"/>
    <w:rsid w:val="00382535"/>
    <w:rsid w:val="0038269A"/>
    <w:rsid w:val="003826F9"/>
    <w:rsid w:val="0038292B"/>
    <w:rsid w:val="003829AD"/>
    <w:rsid w:val="00382C7D"/>
    <w:rsid w:val="0038300A"/>
    <w:rsid w:val="00383070"/>
    <w:rsid w:val="00383174"/>
    <w:rsid w:val="00383325"/>
    <w:rsid w:val="003835E7"/>
    <w:rsid w:val="003836AF"/>
    <w:rsid w:val="00383717"/>
    <w:rsid w:val="003837AF"/>
    <w:rsid w:val="00383B38"/>
    <w:rsid w:val="00383BEA"/>
    <w:rsid w:val="0038427B"/>
    <w:rsid w:val="00384343"/>
    <w:rsid w:val="00384361"/>
    <w:rsid w:val="00384399"/>
    <w:rsid w:val="00384662"/>
    <w:rsid w:val="003846C3"/>
    <w:rsid w:val="003848E2"/>
    <w:rsid w:val="0038492F"/>
    <w:rsid w:val="003849A0"/>
    <w:rsid w:val="003849E8"/>
    <w:rsid w:val="00384AF3"/>
    <w:rsid w:val="00384C3B"/>
    <w:rsid w:val="00384D85"/>
    <w:rsid w:val="00384F7C"/>
    <w:rsid w:val="00385093"/>
    <w:rsid w:val="0038522B"/>
    <w:rsid w:val="003852A1"/>
    <w:rsid w:val="00385437"/>
    <w:rsid w:val="003854E2"/>
    <w:rsid w:val="003857AB"/>
    <w:rsid w:val="003858CC"/>
    <w:rsid w:val="00385A30"/>
    <w:rsid w:val="00385B88"/>
    <w:rsid w:val="00385BF0"/>
    <w:rsid w:val="00385C98"/>
    <w:rsid w:val="00385D0F"/>
    <w:rsid w:val="00385E40"/>
    <w:rsid w:val="003860DA"/>
    <w:rsid w:val="003860F7"/>
    <w:rsid w:val="003862AE"/>
    <w:rsid w:val="003862F0"/>
    <w:rsid w:val="00386315"/>
    <w:rsid w:val="003864B5"/>
    <w:rsid w:val="00386783"/>
    <w:rsid w:val="00386799"/>
    <w:rsid w:val="00386A28"/>
    <w:rsid w:val="00386D66"/>
    <w:rsid w:val="00386F31"/>
    <w:rsid w:val="00386F4E"/>
    <w:rsid w:val="00387397"/>
    <w:rsid w:val="00387456"/>
    <w:rsid w:val="003876D3"/>
    <w:rsid w:val="00387926"/>
    <w:rsid w:val="0038798B"/>
    <w:rsid w:val="00387B26"/>
    <w:rsid w:val="00387B54"/>
    <w:rsid w:val="00387BDD"/>
    <w:rsid w:val="00387C7A"/>
    <w:rsid w:val="00387E1A"/>
    <w:rsid w:val="00387E72"/>
    <w:rsid w:val="00390084"/>
    <w:rsid w:val="003900B7"/>
    <w:rsid w:val="00390256"/>
    <w:rsid w:val="0039027B"/>
    <w:rsid w:val="0039028A"/>
    <w:rsid w:val="00390372"/>
    <w:rsid w:val="003903D8"/>
    <w:rsid w:val="003904DD"/>
    <w:rsid w:val="00390651"/>
    <w:rsid w:val="00390CEF"/>
    <w:rsid w:val="00390DD3"/>
    <w:rsid w:val="00391178"/>
    <w:rsid w:val="00391254"/>
    <w:rsid w:val="003914BB"/>
    <w:rsid w:val="00391772"/>
    <w:rsid w:val="003917CA"/>
    <w:rsid w:val="00391D6C"/>
    <w:rsid w:val="00391E82"/>
    <w:rsid w:val="00391F17"/>
    <w:rsid w:val="0039229E"/>
    <w:rsid w:val="003922D7"/>
    <w:rsid w:val="00392381"/>
    <w:rsid w:val="003923AF"/>
    <w:rsid w:val="00392402"/>
    <w:rsid w:val="00392481"/>
    <w:rsid w:val="0039275C"/>
    <w:rsid w:val="00392891"/>
    <w:rsid w:val="00392C0D"/>
    <w:rsid w:val="00392D6C"/>
    <w:rsid w:val="00392E30"/>
    <w:rsid w:val="00392E7F"/>
    <w:rsid w:val="00392EA1"/>
    <w:rsid w:val="00392EA7"/>
    <w:rsid w:val="0039338C"/>
    <w:rsid w:val="003933C4"/>
    <w:rsid w:val="003933D1"/>
    <w:rsid w:val="00393606"/>
    <w:rsid w:val="0039382C"/>
    <w:rsid w:val="003938DB"/>
    <w:rsid w:val="003939FF"/>
    <w:rsid w:val="00393C88"/>
    <w:rsid w:val="00393D1D"/>
    <w:rsid w:val="00393E04"/>
    <w:rsid w:val="00393F06"/>
    <w:rsid w:val="00393F9E"/>
    <w:rsid w:val="00394031"/>
    <w:rsid w:val="0039408A"/>
    <w:rsid w:val="00394246"/>
    <w:rsid w:val="0039458D"/>
    <w:rsid w:val="003945DD"/>
    <w:rsid w:val="00394655"/>
    <w:rsid w:val="00394868"/>
    <w:rsid w:val="003949A5"/>
    <w:rsid w:val="00394A03"/>
    <w:rsid w:val="00394BA7"/>
    <w:rsid w:val="00394DA4"/>
    <w:rsid w:val="00394EA7"/>
    <w:rsid w:val="00394EEB"/>
    <w:rsid w:val="00394EEE"/>
    <w:rsid w:val="00395057"/>
    <w:rsid w:val="003953A5"/>
    <w:rsid w:val="003954CA"/>
    <w:rsid w:val="0039573F"/>
    <w:rsid w:val="003957A7"/>
    <w:rsid w:val="00395821"/>
    <w:rsid w:val="00395DBC"/>
    <w:rsid w:val="00395DD0"/>
    <w:rsid w:val="0039600B"/>
    <w:rsid w:val="00396360"/>
    <w:rsid w:val="0039646F"/>
    <w:rsid w:val="003966BF"/>
    <w:rsid w:val="0039691C"/>
    <w:rsid w:val="00396A87"/>
    <w:rsid w:val="00396AF2"/>
    <w:rsid w:val="00396BB3"/>
    <w:rsid w:val="00396F12"/>
    <w:rsid w:val="00396F70"/>
    <w:rsid w:val="0039710B"/>
    <w:rsid w:val="00397115"/>
    <w:rsid w:val="003972C3"/>
    <w:rsid w:val="00397439"/>
    <w:rsid w:val="003974BC"/>
    <w:rsid w:val="003975AF"/>
    <w:rsid w:val="00397BB1"/>
    <w:rsid w:val="00397E09"/>
    <w:rsid w:val="00397FD2"/>
    <w:rsid w:val="00397FF4"/>
    <w:rsid w:val="003A00F4"/>
    <w:rsid w:val="003A0129"/>
    <w:rsid w:val="003A0580"/>
    <w:rsid w:val="003A078E"/>
    <w:rsid w:val="003A0A33"/>
    <w:rsid w:val="003A0A81"/>
    <w:rsid w:val="003A0ADE"/>
    <w:rsid w:val="003A0B31"/>
    <w:rsid w:val="003A111D"/>
    <w:rsid w:val="003A1123"/>
    <w:rsid w:val="003A1523"/>
    <w:rsid w:val="003A1558"/>
    <w:rsid w:val="003A1599"/>
    <w:rsid w:val="003A1A63"/>
    <w:rsid w:val="003A2036"/>
    <w:rsid w:val="003A20FB"/>
    <w:rsid w:val="003A212D"/>
    <w:rsid w:val="003A2223"/>
    <w:rsid w:val="003A2243"/>
    <w:rsid w:val="003A2256"/>
    <w:rsid w:val="003A231E"/>
    <w:rsid w:val="003A2531"/>
    <w:rsid w:val="003A276F"/>
    <w:rsid w:val="003A27C1"/>
    <w:rsid w:val="003A2957"/>
    <w:rsid w:val="003A2966"/>
    <w:rsid w:val="003A2A0F"/>
    <w:rsid w:val="003A2C25"/>
    <w:rsid w:val="003A30F1"/>
    <w:rsid w:val="003A317B"/>
    <w:rsid w:val="003A32FF"/>
    <w:rsid w:val="003A3496"/>
    <w:rsid w:val="003A34B2"/>
    <w:rsid w:val="003A35A5"/>
    <w:rsid w:val="003A36BC"/>
    <w:rsid w:val="003A36BE"/>
    <w:rsid w:val="003A3831"/>
    <w:rsid w:val="003A3968"/>
    <w:rsid w:val="003A39C3"/>
    <w:rsid w:val="003A3B2A"/>
    <w:rsid w:val="003A3C84"/>
    <w:rsid w:val="003A3DEA"/>
    <w:rsid w:val="003A3E7E"/>
    <w:rsid w:val="003A40A3"/>
    <w:rsid w:val="003A4245"/>
    <w:rsid w:val="003A42C5"/>
    <w:rsid w:val="003A4313"/>
    <w:rsid w:val="003A4318"/>
    <w:rsid w:val="003A44EC"/>
    <w:rsid w:val="003A45A1"/>
    <w:rsid w:val="003A4886"/>
    <w:rsid w:val="003A48FF"/>
    <w:rsid w:val="003A4A5A"/>
    <w:rsid w:val="003A4A81"/>
    <w:rsid w:val="003A4AA8"/>
    <w:rsid w:val="003A4BE9"/>
    <w:rsid w:val="003A4EE3"/>
    <w:rsid w:val="003A4F06"/>
    <w:rsid w:val="003A5134"/>
    <w:rsid w:val="003A514F"/>
    <w:rsid w:val="003A529B"/>
    <w:rsid w:val="003A53D4"/>
    <w:rsid w:val="003A5490"/>
    <w:rsid w:val="003A54D5"/>
    <w:rsid w:val="003A55A2"/>
    <w:rsid w:val="003A55BF"/>
    <w:rsid w:val="003A584C"/>
    <w:rsid w:val="003A59FD"/>
    <w:rsid w:val="003A5B0A"/>
    <w:rsid w:val="003A5E2E"/>
    <w:rsid w:val="003A5F87"/>
    <w:rsid w:val="003A6005"/>
    <w:rsid w:val="003A6022"/>
    <w:rsid w:val="003A621C"/>
    <w:rsid w:val="003A625F"/>
    <w:rsid w:val="003A6678"/>
    <w:rsid w:val="003A67DA"/>
    <w:rsid w:val="003A68F0"/>
    <w:rsid w:val="003A6987"/>
    <w:rsid w:val="003A6A08"/>
    <w:rsid w:val="003A6A47"/>
    <w:rsid w:val="003A6A6A"/>
    <w:rsid w:val="003A6BAC"/>
    <w:rsid w:val="003A6BDF"/>
    <w:rsid w:val="003A6C65"/>
    <w:rsid w:val="003A6F97"/>
    <w:rsid w:val="003A6FEF"/>
    <w:rsid w:val="003A70A4"/>
    <w:rsid w:val="003A725F"/>
    <w:rsid w:val="003A770C"/>
    <w:rsid w:val="003A773E"/>
    <w:rsid w:val="003A7784"/>
    <w:rsid w:val="003A78F4"/>
    <w:rsid w:val="003A79E4"/>
    <w:rsid w:val="003A7A25"/>
    <w:rsid w:val="003A7B24"/>
    <w:rsid w:val="003A7D1C"/>
    <w:rsid w:val="003A7DF1"/>
    <w:rsid w:val="003A7E9F"/>
    <w:rsid w:val="003A7EF3"/>
    <w:rsid w:val="003B0094"/>
    <w:rsid w:val="003B023C"/>
    <w:rsid w:val="003B0323"/>
    <w:rsid w:val="003B04D8"/>
    <w:rsid w:val="003B0C34"/>
    <w:rsid w:val="003B0DDF"/>
    <w:rsid w:val="003B0DFC"/>
    <w:rsid w:val="003B0E1C"/>
    <w:rsid w:val="003B0E43"/>
    <w:rsid w:val="003B0EC1"/>
    <w:rsid w:val="003B0F49"/>
    <w:rsid w:val="003B0FA6"/>
    <w:rsid w:val="003B10A2"/>
    <w:rsid w:val="003B10F8"/>
    <w:rsid w:val="003B1129"/>
    <w:rsid w:val="003B12B9"/>
    <w:rsid w:val="003B12D3"/>
    <w:rsid w:val="003B135A"/>
    <w:rsid w:val="003B1476"/>
    <w:rsid w:val="003B159C"/>
    <w:rsid w:val="003B16E5"/>
    <w:rsid w:val="003B177B"/>
    <w:rsid w:val="003B183C"/>
    <w:rsid w:val="003B1A75"/>
    <w:rsid w:val="003B1A93"/>
    <w:rsid w:val="003B1AA7"/>
    <w:rsid w:val="003B1C74"/>
    <w:rsid w:val="003B1E78"/>
    <w:rsid w:val="003B1F9E"/>
    <w:rsid w:val="003B1FF3"/>
    <w:rsid w:val="003B209A"/>
    <w:rsid w:val="003B2263"/>
    <w:rsid w:val="003B23A7"/>
    <w:rsid w:val="003B2465"/>
    <w:rsid w:val="003B2846"/>
    <w:rsid w:val="003B284B"/>
    <w:rsid w:val="003B28C1"/>
    <w:rsid w:val="003B29A8"/>
    <w:rsid w:val="003B2ABB"/>
    <w:rsid w:val="003B2B1C"/>
    <w:rsid w:val="003B2B95"/>
    <w:rsid w:val="003B2FD8"/>
    <w:rsid w:val="003B30B2"/>
    <w:rsid w:val="003B32EC"/>
    <w:rsid w:val="003B34F2"/>
    <w:rsid w:val="003B3523"/>
    <w:rsid w:val="003B357A"/>
    <w:rsid w:val="003B369F"/>
    <w:rsid w:val="003B36A3"/>
    <w:rsid w:val="003B36A7"/>
    <w:rsid w:val="003B37F1"/>
    <w:rsid w:val="003B386D"/>
    <w:rsid w:val="003B3904"/>
    <w:rsid w:val="003B3D49"/>
    <w:rsid w:val="003B3FFA"/>
    <w:rsid w:val="003B4267"/>
    <w:rsid w:val="003B436C"/>
    <w:rsid w:val="003B4473"/>
    <w:rsid w:val="003B4624"/>
    <w:rsid w:val="003B486E"/>
    <w:rsid w:val="003B488E"/>
    <w:rsid w:val="003B496F"/>
    <w:rsid w:val="003B49C6"/>
    <w:rsid w:val="003B4B64"/>
    <w:rsid w:val="003B4C3C"/>
    <w:rsid w:val="003B4DFA"/>
    <w:rsid w:val="003B4F3C"/>
    <w:rsid w:val="003B5033"/>
    <w:rsid w:val="003B50EB"/>
    <w:rsid w:val="003B5158"/>
    <w:rsid w:val="003B51C6"/>
    <w:rsid w:val="003B52F8"/>
    <w:rsid w:val="003B57C5"/>
    <w:rsid w:val="003B5888"/>
    <w:rsid w:val="003B5A40"/>
    <w:rsid w:val="003B5BF9"/>
    <w:rsid w:val="003B5ECF"/>
    <w:rsid w:val="003B6263"/>
    <w:rsid w:val="003B6467"/>
    <w:rsid w:val="003B64BB"/>
    <w:rsid w:val="003B66F4"/>
    <w:rsid w:val="003B67B5"/>
    <w:rsid w:val="003B68C4"/>
    <w:rsid w:val="003B6AE8"/>
    <w:rsid w:val="003B6B5C"/>
    <w:rsid w:val="003B6FDC"/>
    <w:rsid w:val="003B703E"/>
    <w:rsid w:val="003B70AF"/>
    <w:rsid w:val="003B74B1"/>
    <w:rsid w:val="003B74F2"/>
    <w:rsid w:val="003B76B5"/>
    <w:rsid w:val="003B775F"/>
    <w:rsid w:val="003B79A7"/>
    <w:rsid w:val="003B7B80"/>
    <w:rsid w:val="003B7C10"/>
    <w:rsid w:val="003B7C50"/>
    <w:rsid w:val="003B7CFC"/>
    <w:rsid w:val="003B7FE5"/>
    <w:rsid w:val="003B7FF0"/>
    <w:rsid w:val="003C0189"/>
    <w:rsid w:val="003C037E"/>
    <w:rsid w:val="003C0484"/>
    <w:rsid w:val="003C0598"/>
    <w:rsid w:val="003C06BA"/>
    <w:rsid w:val="003C07D6"/>
    <w:rsid w:val="003C0848"/>
    <w:rsid w:val="003C089E"/>
    <w:rsid w:val="003C0B45"/>
    <w:rsid w:val="003C0B56"/>
    <w:rsid w:val="003C0BC4"/>
    <w:rsid w:val="003C0C17"/>
    <w:rsid w:val="003C0CEB"/>
    <w:rsid w:val="003C0DC4"/>
    <w:rsid w:val="003C1007"/>
    <w:rsid w:val="003C11C8"/>
    <w:rsid w:val="003C1256"/>
    <w:rsid w:val="003C1422"/>
    <w:rsid w:val="003C15B4"/>
    <w:rsid w:val="003C18A4"/>
    <w:rsid w:val="003C1B08"/>
    <w:rsid w:val="003C1DCB"/>
    <w:rsid w:val="003C1DDE"/>
    <w:rsid w:val="003C1F74"/>
    <w:rsid w:val="003C2076"/>
    <w:rsid w:val="003C226D"/>
    <w:rsid w:val="003C22B8"/>
    <w:rsid w:val="003C24CE"/>
    <w:rsid w:val="003C253B"/>
    <w:rsid w:val="003C260F"/>
    <w:rsid w:val="003C2615"/>
    <w:rsid w:val="003C2659"/>
    <w:rsid w:val="003C2698"/>
    <w:rsid w:val="003C2702"/>
    <w:rsid w:val="003C2A86"/>
    <w:rsid w:val="003C2CDC"/>
    <w:rsid w:val="003C2D8D"/>
    <w:rsid w:val="003C2F8E"/>
    <w:rsid w:val="003C313E"/>
    <w:rsid w:val="003C32B5"/>
    <w:rsid w:val="003C347B"/>
    <w:rsid w:val="003C354C"/>
    <w:rsid w:val="003C3555"/>
    <w:rsid w:val="003C3675"/>
    <w:rsid w:val="003C36C1"/>
    <w:rsid w:val="003C3834"/>
    <w:rsid w:val="003C3850"/>
    <w:rsid w:val="003C3A9D"/>
    <w:rsid w:val="003C3B1F"/>
    <w:rsid w:val="003C3C2E"/>
    <w:rsid w:val="003C3D42"/>
    <w:rsid w:val="003C3DC3"/>
    <w:rsid w:val="003C3F1A"/>
    <w:rsid w:val="003C420B"/>
    <w:rsid w:val="003C4442"/>
    <w:rsid w:val="003C4552"/>
    <w:rsid w:val="003C463D"/>
    <w:rsid w:val="003C46AE"/>
    <w:rsid w:val="003C47E1"/>
    <w:rsid w:val="003C4F7D"/>
    <w:rsid w:val="003C4F99"/>
    <w:rsid w:val="003C538A"/>
    <w:rsid w:val="003C55D4"/>
    <w:rsid w:val="003C56B2"/>
    <w:rsid w:val="003C5B70"/>
    <w:rsid w:val="003C5DB2"/>
    <w:rsid w:val="003C5E9C"/>
    <w:rsid w:val="003C5E9F"/>
    <w:rsid w:val="003C5FC7"/>
    <w:rsid w:val="003C60A0"/>
    <w:rsid w:val="003C60FD"/>
    <w:rsid w:val="003C6257"/>
    <w:rsid w:val="003C62BC"/>
    <w:rsid w:val="003C6410"/>
    <w:rsid w:val="003C644F"/>
    <w:rsid w:val="003C650E"/>
    <w:rsid w:val="003C6558"/>
    <w:rsid w:val="003C664A"/>
    <w:rsid w:val="003C66CC"/>
    <w:rsid w:val="003C66DC"/>
    <w:rsid w:val="003C6CDF"/>
    <w:rsid w:val="003C6D1C"/>
    <w:rsid w:val="003C6F12"/>
    <w:rsid w:val="003C6F4A"/>
    <w:rsid w:val="003C70ED"/>
    <w:rsid w:val="003C7106"/>
    <w:rsid w:val="003C7111"/>
    <w:rsid w:val="003C72FE"/>
    <w:rsid w:val="003C7401"/>
    <w:rsid w:val="003C7406"/>
    <w:rsid w:val="003C7806"/>
    <w:rsid w:val="003C7830"/>
    <w:rsid w:val="003C78FB"/>
    <w:rsid w:val="003C7A0C"/>
    <w:rsid w:val="003C7CE7"/>
    <w:rsid w:val="003C7DF5"/>
    <w:rsid w:val="003D0017"/>
    <w:rsid w:val="003D027B"/>
    <w:rsid w:val="003D0D0E"/>
    <w:rsid w:val="003D0E1C"/>
    <w:rsid w:val="003D0E2C"/>
    <w:rsid w:val="003D0E38"/>
    <w:rsid w:val="003D0E6C"/>
    <w:rsid w:val="003D0EE8"/>
    <w:rsid w:val="003D0F6B"/>
    <w:rsid w:val="003D0FF3"/>
    <w:rsid w:val="003D109F"/>
    <w:rsid w:val="003D120B"/>
    <w:rsid w:val="003D156A"/>
    <w:rsid w:val="003D1649"/>
    <w:rsid w:val="003D180B"/>
    <w:rsid w:val="003D1902"/>
    <w:rsid w:val="003D1A5B"/>
    <w:rsid w:val="003D1E9A"/>
    <w:rsid w:val="003D1F64"/>
    <w:rsid w:val="003D2220"/>
    <w:rsid w:val="003D243B"/>
    <w:rsid w:val="003D2478"/>
    <w:rsid w:val="003D2727"/>
    <w:rsid w:val="003D2CF6"/>
    <w:rsid w:val="003D2EDD"/>
    <w:rsid w:val="003D2FC4"/>
    <w:rsid w:val="003D3083"/>
    <w:rsid w:val="003D30E7"/>
    <w:rsid w:val="003D32E1"/>
    <w:rsid w:val="003D33A4"/>
    <w:rsid w:val="003D3544"/>
    <w:rsid w:val="003D3685"/>
    <w:rsid w:val="003D374F"/>
    <w:rsid w:val="003D3895"/>
    <w:rsid w:val="003D3909"/>
    <w:rsid w:val="003D3C45"/>
    <w:rsid w:val="003D3CED"/>
    <w:rsid w:val="003D3EA7"/>
    <w:rsid w:val="003D3EF0"/>
    <w:rsid w:val="003D4029"/>
    <w:rsid w:val="003D418D"/>
    <w:rsid w:val="003D41F7"/>
    <w:rsid w:val="003D4352"/>
    <w:rsid w:val="003D4372"/>
    <w:rsid w:val="003D43DB"/>
    <w:rsid w:val="003D4496"/>
    <w:rsid w:val="003D4665"/>
    <w:rsid w:val="003D4724"/>
    <w:rsid w:val="003D472F"/>
    <w:rsid w:val="003D4759"/>
    <w:rsid w:val="003D47AB"/>
    <w:rsid w:val="003D4966"/>
    <w:rsid w:val="003D49A0"/>
    <w:rsid w:val="003D49A7"/>
    <w:rsid w:val="003D4A91"/>
    <w:rsid w:val="003D4D60"/>
    <w:rsid w:val="003D4DA3"/>
    <w:rsid w:val="003D4EA9"/>
    <w:rsid w:val="003D4F1A"/>
    <w:rsid w:val="003D4F53"/>
    <w:rsid w:val="003D5181"/>
    <w:rsid w:val="003D529D"/>
    <w:rsid w:val="003D5304"/>
    <w:rsid w:val="003D5577"/>
    <w:rsid w:val="003D5970"/>
    <w:rsid w:val="003D5B1F"/>
    <w:rsid w:val="003D5F0A"/>
    <w:rsid w:val="003D5FB3"/>
    <w:rsid w:val="003D61A8"/>
    <w:rsid w:val="003D62B0"/>
    <w:rsid w:val="003D6300"/>
    <w:rsid w:val="003D6966"/>
    <w:rsid w:val="003D7039"/>
    <w:rsid w:val="003D757F"/>
    <w:rsid w:val="003D7692"/>
    <w:rsid w:val="003D77E8"/>
    <w:rsid w:val="003D78D8"/>
    <w:rsid w:val="003D79D8"/>
    <w:rsid w:val="003D7BBC"/>
    <w:rsid w:val="003D7BF9"/>
    <w:rsid w:val="003D7D05"/>
    <w:rsid w:val="003D7ECE"/>
    <w:rsid w:val="003D7EE1"/>
    <w:rsid w:val="003D7F13"/>
    <w:rsid w:val="003E00CF"/>
    <w:rsid w:val="003E0151"/>
    <w:rsid w:val="003E024A"/>
    <w:rsid w:val="003E0406"/>
    <w:rsid w:val="003E04E1"/>
    <w:rsid w:val="003E052F"/>
    <w:rsid w:val="003E0573"/>
    <w:rsid w:val="003E0ADE"/>
    <w:rsid w:val="003E0EFD"/>
    <w:rsid w:val="003E1267"/>
    <w:rsid w:val="003E1382"/>
    <w:rsid w:val="003E13F3"/>
    <w:rsid w:val="003E1457"/>
    <w:rsid w:val="003E15FA"/>
    <w:rsid w:val="003E18F6"/>
    <w:rsid w:val="003E19DF"/>
    <w:rsid w:val="003E1A16"/>
    <w:rsid w:val="003E1A9C"/>
    <w:rsid w:val="003E1B0B"/>
    <w:rsid w:val="003E1CA5"/>
    <w:rsid w:val="003E1DD2"/>
    <w:rsid w:val="003E1E81"/>
    <w:rsid w:val="003E1FF1"/>
    <w:rsid w:val="003E2004"/>
    <w:rsid w:val="003E2137"/>
    <w:rsid w:val="003E214E"/>
    <w:rsid w:val="003E251C"/>
    <w:rsid w:val="003E2759"/>
    <w:rsid w:val="003E2930"/>
    <w:rsid w:val="003E2AC9"/>
    <w:rsid w:val="003E2AFB"/>
    <w:rsid w:val="003E2B0D"/>
    <w:rsid w:val="003E2BA7"/>
    <w:rsid w:val="003E2D9E"/>
    <w:rsid w:val="003E2E99"/>
    <w:rsid w:val="003E2EBF"/>
    <w:rsid w:val="003E307D"/>
    <w:rsid w:val="003E3301"/>
    <w:rsid w:val="003E34D0"/>
    <w:rsid w:val="003E356F"/>
    <w:rsid w:val="003E358D"/>
    <w:rsid w:val="003E3651"/>
    <w:rsid w:val="003E36D7"/>
    <w:rsid w:val="003E381F"/>
    <w:rsid w:val="003E3874"/>
    <w:rsid w:val="003E390C"/>
    <w:rsid w:val="003E3983"/>
    <w:rsid w:val="003E3A66"/>
    <w:rsid w:val="003E3E19"/>
    <w:rsid w:val="003E40A1"/>
    <w:rsid w:val="003E4142"/>
    <w:rsid w:val="003E4197"/>
    <w:rsid w:val="003E4377"/>
    <w:rsid w:val="003E4455"/>
    <w:rsid w:val="003E44E1"/>
    <w:rsid w:val="003E46A1"/>
    <w:rsid w:val="003E47CA"/>
    <w:rsid w:val="003E4BDF"/>
    <w:rsid w:val="003E5012"/>
    <w:rsid w:val="003E515C"/>
    <w:rsid w:val="003E5215"/>
    <w:rsid w:val="003E5238"/>
    <w:rsid w:val="003E5413"/>
    <w:rsid w:val="003E55E4"/>
    <w:rsid w:val="003E564A"/>
    <w:rsid w:val="003E57A7"/>
    <w:rsid w:val="003E5A1A"/>
    <w:rsid w:val="003E5CE1"/>
    <w:rsid w:val="003E5E6D"/>
    <w:rsid w:val="003E5F22"/>
    <w:rsid w:val="003E5FD3"/>
    <w:rsid w:val="003E6039"/>
    <w:rsid w:val="003E62DC"/>
    <w:rsid w:val="003E62E3"/>
    <w:rsid w:val="003E6372"/>
    <w:rsid w:val="003E63B4"/>
    <w:rsid w:val="003E6493"/>
    <w:rsid w:val="003E6846"/>
    <w:rsid w:val="003E6933"/>
    <w:rsid w:val="003E6A7A"/>
    <w:rsid w:val="003E6AC0"/>
    <w:rsid w:val="003E6ACE"/>
    <w:rsid w:val="003E6BFD"/>
    <w:rsid w:val="003E6C2B"/>
    <w:rsid w:val="003E6CAF"/>
    <w:rsid w:val="003E6D04"/>
    <w:rsid w:val="003E6D3C"/>
    <w:rsid w:val="003E6DA1"/>
    <w:rsid w:val="003E6F35"/>
    <w:rsid w:val="003E7054"/>
    <w:rsid w:val="003E746C"/>
    <w:rsid w:val="003E74E3"/>
    <w:rsid w:val="003E7BF6"/>
    <w:rsid w:val="003E7F26"/>
    <w:rsid w:val="003F0061"/>
    <w:rsid w:val="003F0203"/>
    <w:rsid w:val="003F0228"/>
    <w:rsid w:val="003F02AE"/>
    <w:rsid w:val="003F03A9"/>
    <w:rsid w:val="003F0468"/>
    <w:rsid w:val="003F04C0"/>
    <w:rsid w:val="003F05C7"/>
    <w:rsid w:val="003F0626"/>
    <w:rsid w:val="003F06CB"/>
    <w:rsid w:val="003F088E"/>
    <w:rsid w:val="003F107D"/>
    <w:rsid w:val="003F10B9"/>
    <w:rsid w:val="003F10DB"/>
    <w:rsid w:val="003F1386"/>
    <w:rsid w:val="003F138A"/>
    <w:rsid w:val="003F16EF"/>
    <w:rsid w:val="003F1773"/>
    <w:rsid w:val="003F19C2"/>
    <w:rsid w:val="003F1BC2"/>
    <w:rsid w:val="003F2133"/>
    <w:rsid w:val="003F216E"/>
    <w:rsid w:val="003F2279"/>
    <w:rsid w:val="003F22D0"/>
    <w:rsid w:val="003F2592"/>
    <w:rsid w:val="003F2676"/>
    <w:rsid w:val="003F26F4"/>
    <w:rsid w:val="003F2918"/>
    <w:rsid w:val="003F292C"/>
    <w:rsid w:val="003F2A24"/>
    <w:rsid w:val="003F2BC9"/>
    <w:rsid w:val="003F2BFA"/>
    <w:rsid w:val="003F2CD4"/>
    <w:rsid w:val="003F2F59"/>
    <w:rsid w:val="003F2FF1"/>
    <w:rsid w:val="003F309E"/>
    <w:rsid w:val="003F3181"/>
    <w:rsid w:val="003F33FB"/>
    <w:rsid w:val="003F3875"/>
    <w:rsid w:val="003F3A79"/>
    <w:rsid w:val="003F3ABA"/>
    <w:rsid w:val="003F3ACE"/>
    <w:rsid w:val="003F3B96"/>
    <w:rsid w:val="003F3C31"/>
    <w:rsid w:val="003F4276"/>
    <w:rsid w:val="003F4509"/>
    <w:rsid w:val="003F46A9"/>
    <w:rsid w:val="003F4B42"/>
    <w:rsid w:val="003F4E0D"/>
    <w:rsid w:val="003F504A"/>
    <w:rsid w:val="003F505E"/>
    <w:rsid w:val="003F50A8"/>
    <w:rsid w:val="003F511E"/>
    <w:rsid w:val="003F514F"/>
    <w:rsid w:val="003F522C"/>
    <w:rsid w:val="003F5434"/>
    <w:rsid w:val="003F5625"/>
    <w:rsid w:val="003F5768"/>
    <w:rsid w:val="003F5938"/>
    <w:rsid w:val="003F5B51"/>
    <w:rsid w:val="003F5E1E"/>
    <w:rsid w:val="003F5F04"/>
    <w:rsid w:val="003F6158"/>
    <w:rsid w:val="003F6196"/>
    <w:rsid w:val="003F631F"/>
    <w:rsid w:val="003F647C"/>
    <w:rsid w:val="003F65A4"/>
    <w:rsid w:val="003F6A28"/>
    <w:rsid w:val="003F6BBE"/>
    <w:rsid w:val="003F6C5A"/>
    <w:rsid w:val="003F7143"/>
    <w:rsid w:val="003F7222"/>
    <w:rsid w:val="003F74A4"/>
    <w:rsid w:val="003F74B7"/>
    <w:rsid w:val="003F7516"/>
    <w:rsid w:val="003F78A1"/>
    <w:rsid w:val="003F797E"/>
    <w:rsid w:val="003F7A78"/>
    <w:rsid w:val="003F7FBC"/>
    <w:rsid w:val="004000C7"/>
    <w:rsid w:val="004000E8"/>
    <w:rsid w:val="004000F3"/>
    <w:rsid w:val="004003AD"/>
    <w:rsid w:val="0040045D"/>
    <w:rsid w:val="0040074A"/>
    <w:rsid w:val="00400754"/>
    <w:rsid w:val="00400946"/>
    <w:rsid w:val="00400A68"/>
    <w:rsid w:val="00400D41"/>
    <w:rsid w:val="00400D9E"/>
    <w:rsid w:val="00400E8A"/>
    <w:rsid w:val="00400F0B"/>
    <w:rsid w:val="00400F72"/>
    <w:rsid w:val="00400FF5"/>
    <w:rsid w:val="00401034"/>
    <w:rsid w:val="0040134E"/>
    <w:rsid w:val="00401383"/>
    <w:rsid w:val="004014C2"/>
    <w:rsid w:val="004015A3"/>
    <w:rsid w:val="004015BB"/>
    <w:rsid w:val="0040178C"/>
    <w:rsid w:val="004017A4"/>
    <w:rsid w:val="004017EB"/>
    <w:rsid w:val="00401D52"/>
    <w:rsid w:val="00401F84"/>
    <w:rsid w:val="00402245"/>
    <w:rsid w:val="004023AB"/>
    <w:rsid w:val="004024FB"/>
    <w:rsid w:val="00402557"/>
    <w:rsid w:val="004026B3"/>
    <w:rsid w:val="004027CD"/>
    <w:rsid w:val="004027DA"/>
    <w:rsid w:val="004028A2"/>
    <w:rsid w:val="004028E3"/>
    <w:rsid w:val="00402BB9"/>
    <w:rsid w:val="00402D9F"/>
    <w:rsid w:val="00402E2B"/>
    <w:rsid w:val="00402FC3"/>
    <w:rsid w:val="004033C1"/>
    <w:rsid w:val="0040341F"/>
    <w:rsid w:val="0040342B"/>
    <w:rsid w:val="00403509"/>
    <w:rsid w:val="004036F0"/>
    <w:rsid w:val="004036FD"/>
    <w:rsid w:val="00403840"/>
    <w:rsid w:val="0040386F"/>
    <w:rsid w:val="00403B06"/>
    <w:rsid w:val="00403B07"/>
    <w:rsid w:val="00403BB0"/>
    <w:rsid w:val="00403C6E"/>
    <w:rsid w:val="00403D17"/>
    <w:rsid w:val="004041FC"/>
    <w:rsid w:val="004043DB"/>
    <w:rsid w:val="00404410"/>
    <w:rsid w:val="0040456A"/>
    <w:rsid w:val="004045F8"/>
    <w:rsid w:val="0040461A"/>
    <w:rsid w:val="00404725"/>
    <w:rsid w:val="00404B24"/>
    <w:rsid w:val="00404B91"/>
    <w:rsid w:val="00404CB6"/>
    <w:rsid w:val="00404D8D"/>
    <w:rsid w:val="00404F54"/>
    <w:rsid w:val="00404FAF"/>
    <w:rsid w:val="00404FB4"/>
    <w:rsid w:val="0040512B"/>
    <w:rsid w:val="0040527E"/>
    <w:rsid w:val="00405388"/>
    <w:rsid w:val="0040548E"/>
    <w:rsid w:val="004056B3"/>
    <w:rsid w:val="0040584F"/>
    <w:rsid w:val="00405A81"/>
    <w:rsid w:val="00405B9C"/>
    <w:rsid w:val="00405CA5"/>
    <w:rsid w:val="00405D66"/>
    <w:rsid w:val="00405F2B"/>
    <w:rsid w:val="004061B3"/>
    <w:rsid w:val="004062DD"/>
    <w:rsid w:val="004062FC"/>
    <w:rsid w:val="0040665F"/>
    <w:rsid w:val="004066D7"/>
    <w:rsid w:val="00406981"/>
    <w:rsid w:val="00406B8D"/>
    <w:rsid w:val="00406D26"/>
    <w:rsid w:val="00406D83"/>
    <w:rsid w:val="00406EB8"/>
    <w:rsid w:val="0040730A"/>
    <w:rsid w:val="004073DB"/>
    <w:rsid w:val="00407574"/>
    <w:rsid w:val="00407659"/>
    <w:rsid w:val="00407677"/>
    <w:rsid w:val="004078BE"/>
    <w:rsid w:val="004078DD"/>
    <w:rsid w:val="00407958"/>
    <w:rsid w:val="00407A2E"/>
    <w:rsid w:val="00407B12"/>
    <w:rsid w:val="00407CD3"/>
    <w:rsid w:val="00407EEC"/>
    <w:rsid w:val="0041007C"/>
    <w:rsid w:val="00410134"/>
    <w:rsid w:val="00410136"/>
    <w:rsid w:val="00410263"/>
    <w:rsid w:val="0041030C"/>
    <w:rsid w:val="004103E4"/>
    <w:rsid w:val="004109AD"/>
    <w:rsid w:val="00410B72"/>
    <w:rsid w:val="00410D16"/>
    <w:rsid w:val="00410D43"/>
    <w:rsid w:val="00410F18"/>
    <w:rsid w:val="00411170"/>
    <w:rsid w:val="004111EC"/>
    <w:rsid w:val="004112E0"/>
    <w:rsid w:val="004113BC"/>
    <w:rsid w:val="00411709"/>
    <w:rsid w:val="00411840"/>
    <w:rsid w:val="00411928"/>
    <w:rsid w:val="0041198F"/>
    <w:rsid w:val="00411BE4"/>
    <w:rsid w:val="00411C5D"/>
    <w:rsid w:val="00411D92"/>
    <w:rsid w:val="00411DD4"/>
    <w:rsid w:val="00412077"/>
    <w:rsid w:val="0041229B"/>
    <w:rsid w:val="0041240B"/>
    <w:rsid w:val="00412526"/>
    <w:rsid w:val="00412581"/>
    <w:rsid w:val="00412585"/>
    <w:rsid w:val="00412614"/>
    <w:rsid w:val="0041263E"/>
    <w:rsid w:val="004126B5"/>
    <w:rsid w:val="004126C5"/>
    <w:rsid w:val="004126C7"/>
    <w:rsid w:val="004126CF"/>
    <w:rsid w:val="00412788"/>
    <w:rsid w:val="00412A70"/>
    <w:rsid w:val="00412B83"/>
    <w:rsid w:val="004130CC"/>
    <w:rsid w:val="0041327A"/>
    <w:rsid w:val="00413368"/>
    <w:rsid w:val="0041345B"/>
    <w:rsid w:val="0041355E"/>
    <w:rsid w:val="004135CB"/>
    <w:rsid w:val="004135EB"/>
    <w:rsid w:val="00413711"/>
    <w:rsid w:val="00413936"/>
    <w:rsid w:val="00413AAC"/>
    <w:rsid w:val="00413BEA"/>
    <w:rsid w:val="00413CD8"/>
    <w:rsid w:val="00413D1D"/>
    <w:rsid w:val="00413E92"/>
    <w:rsid w:val="00413EE0"/>
    <w:rsid w:val="00413F1F"/>
    <w:rsid w:val="0041413C"/>
    <w:rsid w:val="0041437A"/>
    <w:rsid w:val="0041444C"/>
    <w:rsid w:val="00414488"/>
    <w:rsid w:val="00414556"/>
    <w:rsid w:val="00414710"/>
    <w:rsid w:val="00414823"/>
    <w:rsid w:val="0041490D"/>
    <w:rsid w:val="00414988"/>
    <w:rsid w:val="004149D0"/>
    <w:rsid w:val="00414CDA"/>
    <w:rsid w:val="00414F84"/>
    <w:rsid w:val="00415029"/>
    <w:rsid w:val="00415205"/>
    <w:rsid w:val="00415352"/>
    <w:rsid w:val="00415820"/>
    <w:rsid w:val="00415A26"/>
    <w:rsid w:val="00415CA7"/>
    <w:rsid w:val="00415DA6"/>
    <w:rsid w:val="00415E5A"/>
    <w:rsid w:val="00415F27"/>
    <w:rsid w:val="00415FB3"/>
    <w:rsid w:val="0041608B"/>
    <w:rsid w:val="004161C3"/>
    <w:rsid w:val="0041620A"/>
    <w:rsid w:val="004164D5"/>
    <w:rsid w:val="004164ED"/>
    <w:rsid w:val="0041654B"/>
    <w:rsid w:val="00416670"/>
    <w:rsid w:val="00416799"/>
    <w:rsid w:val="00416A17"/>
    <w:rsid w:val="00416B50"/>
    <w:rsid w:val="00416CB1"/>
    <w:rsid w:val="00416CD0"/>
    <w:rsid w:val="00416D18"/>
    <w:rsid w:val="00416FF1"/>
    <w:rsid w:val="004170EC"/>
    <w:rsid w:val="004173E5"/>
    <w:rsid w:val="0041742A"/>
    <w:rsid w:val="004177D3"/>
    <w:rsid w:val="00417B07"/>
    <w:rsid w:val="004200F2"/>
    <w:rsid w:val="004201C0"/>
    <w:rsid w:val="004203B2"/>
    <w:rsid w:val="004204B2"/>
    <w:rsid w:val="004208AE"/>
    <w:rsid w:val="004208F0"/>
    <w:rsid w:val="00420BE6"/>
    <w:rsid w:val="00420EB4"/>
    <w:rsid w:val="00420FA1"/>
    <w:rsid w:val="00420FB0"/>
    <w:rsid w:val="004210BA"/>
    <w:rsid w:val="00421105"/>
    <w:rsid w:val="004211A4"/>
    <w:rsid w:val="004211A8"/>
    <w:rsid w:val="00421299"/>
    <w:rsid w:val="0042135E"/>
    <w:rsid w:val="00421404"/>
    <w:rsid w:val="004214D3"/>
    <w:rsid w:val="004214D7"/>
    <w:rsid w:val="004214F1"/>
    <w:rsid w:val="004216AA"/>
    <w:rsid w:val="004216D3"/>
    <w:rsid w:val="0042170E"/>
    <w:rsid w:val="00421710"/>
    <w:rsid w:val="0042184C"/>
    <w:rsid w:val="004218C7"/>
    <w:rsid w:val="00421A02"/>
    <w:rsid w:val="00421BDD"/>
    <w:rsid w:val="00421D4C"/>
    <w:rsid w:val="0042201C"/>
    <w:rsid w:val="00422096"/>
    <w:rsid w:val="0042233C"/>
    <w:rsid w:val="004223E6"/>
    <w:rsid w:val="004227E1"/>
    <w:rsid w:val="0042283F"/>
    <w:rsid w:val="00422AA4"/>
    <w:rsid w:val="00422C65"/>
    <w:rsid w:val="00422F91"/>
    <w:rsid w:val="00422FF8"/>
    <w:rsid w:val="00423144"/>
    <w:rsid w:val="004233D8"/>
    <w:rsid w:val="0042340A"/>
    <w:rsid w:val="004236C0"/>
    <w:rsid w:val="004237D8"/>
    <w:rsid w:val="00423843"/>
    <w:rsid w:val="00423AB3"/>
    <w:rsid w:val="00423ABD"/>
    <w:rsid w:val="00423B3F"/>
    <w:rsid w:val="00423FC0"/>
    <w:rsid w:val="00423FEC"/>
    <w:rsid w:val="00424145"/>
    <w:rsid w:val="004242F4"/>
    <w:rsid w:val="0042444B"/>
    <w:rsid w:val="004244C6"/>
    <w:rsid w:val="004244D4"/>
    <w:rsid w:val="00424C83"/>
    <w:rsid w:val="00424EBE"/>
    <w:rsid w:val="00424FCD"/>
    <w:rsid w:val="004250DB"/>
    <w:rsid w:val="00425188"/>
    <w:rsid w:val="004251B8"/>
    <w:rsid w:val="004256A3"/>
    <w:rsid w:val="00425942"/>
    <w:rsid w:val="004259FB"/>
    <w:rsid w:val="00425A2E"/>
    <w:rsid w:val="00425D1A"/>
    <w:rsid w:val="00426707"/>
    <w:rsid w:val="0042672D"/>
    <w:rsid w:val="0042675C"/>
    <w:rsid w:val="004267AE"/>
    <w:rsid w:val="004269A3"/>
    <w:rsid w:val="00426C39"/>
    <w:rsid w:val="00426C60"/>
    <w:rsid w:val="00426CF1"/>
    <w:rsid w:val="00426DA8"/>
    <w:rsid w:val="00426FC8"/>
    <w:rsid w:val="00427169"/>
    <w:rsid w:val="00427248"/>
    <w:rsid w:val="004274F1"/>
    <w:rsid w:val="004276B3"/>
    <w:rsid w:val="00427AB7"/>
    <w:rsid w:val="00427D7B"/>
    <w:rsid w:val="00430179"/>
    <w:rsid w:val="004303CB"/>
    <w:rsid w:val="004304A7"/>
    <w:rsid w:val="00430813"/>
    <w:rsid w:val="00430952"/>
    <w:rsid w:val="004309E3"/>
    <w:rsid w:val="00430C10"/>
    <w:rsid w:val="00430D5E"/>
    <w:rsid w:val="00430EA6"/>
    <w:rsid w:val="00430F1D"/>
    <w:rsid w:val="00431186"/>
    <w:rsid w:val="004311D8"/>
    <w:rsid w:val="00431249"/>
    <w:rsid w:val="004314BA"/>
    <w:rsid w:val="004314F9"/>
    <w:rsid w:val="004317AB"/>
    <w:rsid w:val="004318B5"/>
    <w:rsid w:val="00431CA5"/>
    <w:rsid w:val="00431D17"/>
    <w:rsid w:val="00431DBB"/>
    <w:rsid w:val="00431DC6"/>
    <w:rsid w:val="00432050"/>
    <w:rsid w:val="00432167"/>
    <w:rsid w:val="004329BF"/>
    <w:rsid w:val="00432A4B"/>
    <w:rsid w:val="00432E0A"/>
    <w:rsid w:val="00432E3F"/>
    <w:rsid w:val="00432F1F"/>
    <w:rsid w:val="004330F9"/>
    <w:rsid w:val="004333E4"/>
    <w:rsid w:val="004337BB"/>
    <w:rsid w:val="00433859"/>
    <w:rsid w:val="00433880"/>
    <w:rsid w:val="00433BB0"/>
    <w:rsid w:val="00433C1B"/>
    <w:rsid w:val="00433C5D"/>
    <w:rsid w:val="00433F86"/>
    <w:rsid w:val="00434261"/>
    <w:rsid w:val="004342A2"/>
    <w:rsid w:val="0043435C"/>
    <w:rsid w:val="00434386"/>
    <w:rsid w:val="00434401"/>
    <w:rsid w:val="0043445E"/>
    <w:rsid w:val="0043458E"/>
    <w:rsid w:val="004346F8"/>
    <w:rsid w:val="00434895"/>
    <w:rsid w:val="0043498E"/>
    <w:rsid w:val="00434A6F"/>
    <w:rsid w:val="00434E2C"/>
    <w:rsid w:val="00435080"/>
    <w:rsid w:val="00435188"/>
    <w:rsid w:val="004352D2"/>
    <w:rsid w:val="00435417"/>
    <w:rsid w:val="004357A8"/>
    <w:rsid w:val="00435807"/>
    <w:rsid w:val="0043588F"/>
    <w:rsid w:val="00435911"/>
    <w:rsid w:val="004359F1"/>
    <w:rsid w:val="00435DB6"/>
    <w:rsid w:val="00435F0D"/>
    <w:rsid w:val="00436965"/>
    <w:rsid w:val="004369AF"/>
    <w:rsid w:val="00436CC7"/>
    <w:rsid w:val="00436E3C"/>
    <w:rsid w:val="004370F9"/>
    <w:rsid w:val="0043710E"/>
    <w:rsid w:val="004371D0"/>
    <w:rsid w:val="00437447"/>
    <w:rsid w:val="004377BF"/>
    <w:rsid w:val="00437816"/>
    <w:rsid w:val="004378AC"/>
    <w:rsid w:val="00437936"/>
    <w:rsid w:val="0043794B"/>
    <w:rsid w:val="00437C65"/>
    <w:rsid w:val="00437C68"/>
    <w:rsid w:val="00437DDE"/>
    <w:rsid w:val="00437E32"/>
    <w:rsid w:val="00440032"/>
    <w:rsid w:val="00440100"/>
    <w:rsid w:val="00440714"/>
    <w:rsid w:val="0044071C"/>
    <w:rsid w:val="0044093B"/>
    <w:rsid w:val="004412D4"/>
    <w:rsid w:val="00441391"/>
    <w:rsid w:val="004413BE"/>
    <w:rsid w:val="004417B8"/>
    <w:rsid w:val="00441857"/>
    <w:rsid w:val="0044186A"/>
    <w:rsid w:val="00441971"/>
    <w:rsid w:val="0044198F"/>
    <w:rsid w:val="00441A92"/>
    <w:rsid w:val="00441B18"/>
    <w:rsid w:val="00441C3F"/>
    <w:rsid w:val="00441E39"/>
    <w:rsid w:val="00442170"/>
    <w:rsid w:val="00442281"/>
    <w:rsid w:val="004424E3"/>
    <w:rsid w:val="00442649"/>
    <w:rsid w:val="0044288A"/>
    <w:rsid w:val="00442AB8"/>
    <w:rsid w:val="00442B80"/>
    <w:rsid w:val="00442C13"/>
    <w:rsid w:val="00442FD1"/>
    <w:rsid w:val="00443074"/>
    <w:rsid w:val="0044309E"/>
    <w:rsid w:val="004430B5"/>
    <w:rsid w:val="004430C7"/>
    <w:rsid w:val="004431A4"/>
    <w:rsid w:val="004431DC"/>
    <w:rsid w:val="00443227"/>
    <w:rsid w:val="004432B2"/>
    <w:rsid w:val="0044341B"/>
    <w:rsid w:val="004435E4"/>
    <w:rsid w:val="004437F4"/>
    <w:rsid w:val="0044388E"/>
    <w:rsid w:val="004438A8"/>
    <w:rsid w:val="004439DB"/>
    <w:rsid w:val="00443B09"/>
    <w:rsid w:val="00443C14"/>
    <w:rsid w:val="00443C41"/>
    <w:rsid w:val="00443D07"/>
    <w:rsid w:val="00443FB2"/>
    <w:rsid w:val="00444021"/>
    <w:rsid w:val="0044407F"/>
    <w:rsid w:val="004440B0"/>
    <w:rsid w:val="00444198"/>
    <w:rsid w:val="0044447B"/>
    <w:rsid w:val="004444F3"/>
    <w:rsid w:val="00444633"/>
    <w:rsid w:val="0044471B"/>
    <w:rsid w:val="004447BF"/>
    <w:rsid w:val="004447DF"/>
    <w:rsid w:val="0044487B"/>
    <w:rsid w:val="0044491F"/>
    <w:rsid w:val="00444A44"/>
    <w:rsid w:val="00444DF8"/>
    <w:rsid w:val="00444F56"/>
    <w:rsid w:val="00445251"/>
    <w:rsid w:val="004452AF"/>
    <w:rsid w:val="00445389"/>
    <w:rsid w:val="004454A1"/>
    <w:rsid w:val="004454B6"/>
    <w:rsid w:val="00445542"/>
    <w:rsid w:val="004458A7"/>
    <w:rsid w:val="004459A9"/>
    <w:rsid w:val="00445A2B"/>
    <w:rsid w:val="00445D30"/>
    <w:rsid w:val="00445DDC"/>
    <w:rsid w:val="00445E64"/>
    <w:rsid w:val="00445F64"/>
    <w:rsid w:val="004461BB"/>
    <w:rsid w:val="00446443"/>
    <w:rsid w:val="00446488"/>
    <w:rsid w:val="004464A7"/>
    <w:rsid w:val="004464F4"/>
    <w:rsid w:val="00446665"/>
    <w:rsid w:val="0044678D"/>
    <w:rsid w:val="00446963"/>
    <w:rsid w:val="004469DC"/>
    <w:rsid w:val="00446A0A"/>
    <w:rsid w:val="00446C7C"/>
    <w:rsid w:val="00446D00"/>
    <w:rsid w:val="00446E16"/>
    <w:rsid w:val="00446E21"/>
    <w:rsid w:val="004470B7"/>
    <w:rsid w:val="0044725E"/>
    <w:rsid w:val="00447336"/>
    <w:rsid w:val="00447427"/>
    <w:rsid w:val="00447449"/>
    <w:rsid w:val="00447608"/>
    <w:rsid w:val="00447799"/>
    <w:rsid w:val="00447AFA"/>
    <w:rsid w:val="00447C71"/>
    <w:rsid w:val="00447DB2"/>
    <w:rsid w:val="0045022D"/>
    <w:rsid w:val="00450245"/>
    <w:rsid w:val="00450246"/>
    <w:rsid w:val="00450252"/>
    <w:rsid w:val="004504B5"/>
    <w:rsid w:val="00450AA5"/>
    <w:rsid w:val="00450DDB"/>
    <w:rsid w:val="00450E4B"/>
    <w:rsid w:val="00450F0C"/>
    <w:rsid w:val="00450F2D"/>
    <w:rsid w:val="0045103F"/>
    <w:rsid w:val="0045129C"/>
    <w:rsid w:val="004513D2"/>
    <w:rsid w:val="004513D9"/>
    <w:rsid w:val="0045142C"/>
    <w:rsid w:val="0045149D"/>
    <w:rsid w:val="004515D6"/>
    <w:rsid w:val="004517AA"/>
    <w:rsid w:val="0045182C"/>
    <w:rsid w:val="0045187D"/>
    <w:rsid w:val="00451DC5"/>
    <w:rsid w:val="00451EFD"/>
    <w:rsid w:val="00451F0B"/>
    <w:rsid w:val="0045202E"/>
    <w:rsid w:val="00452034"/>
    <w:rsid w:val="004520CC"/>
    <w:rsid w:val="004521F2"/>
    <w:rsid w:val="00452233"/>
    <w:rsid w:val="00452237"/>
    <w:rsid w:val="00452361"/>
    <w:rsid w:val="004524B3"/>
    <w:rsid w:val="0045291D"/>
    <w:rsid w:val="00452AB5"/>
    <w:rsid w:val="00452CAC"/>
    <w:rsid w:val="00452D00"/>
    <w:rsid w:val="00452DFF"/>
    <w:rsid w:val="00452F04"/>
    <w:rsid w:val="0045333A"/>
    <w:rsid w:val="00453340"/>
    <w:rsid w:val="004534BF"/>
    <w:rsid w:val="004537E0"/>
    <w:rsid w:val="004538C3"/>
    <w:rsid w:val="00453B2F"/>
    <w:rsid w:val="00453DDD"/>
    <w:rsid w:val="00453E3B"/>
    <w:rsid w:val="00453F2B"/>
    <w:rsid w:val="0045422C"/>
    <w:rsid w:val="00454260"/>
    <w:rsid w:val="00454355"/>
    <w:rsid w:val="00454AE9"/>
    <w:rsid w:val="00454B11"/>
    <w:rsid w:val="00454B81"/>
    <w:rsid w:val="00454EF4"/>
    <w:rsid w:val="00454F33"/>
    <w:rsid w:val="004550A7"/>
    <w:rsid w:val="0045518C"/>
    <w:rsid w:val="004553C2"/>
    <w:rsid w:val="004553C8"/>
    <w:rsid w:val="0045568F"/>
    <w:rsid w:val="0045582B"/>
    <w:rsid w:val="00455BE7"/>
    <w:rsid w:val="00455DE2"/>
    <w:rsid w:val="00455F1E"/>
    <w:rsid w:val="00455FF6"/>
    <w:rsid w:val="004560BE"/>
    <w:rsid w:val="00456606"/>
    <w:rsid w:val="0045676B"/>
    <w:rsid w:val="00456851"/>
    <w:rsid w:val="00456A20"/>
    <w:rsid w:val="00456B25"/>
    <w:rsid w:val="00456DF2"/>
    <w:rsid w:val="00456E75"/>
    <w:rsid w:val="00457106"/>
    <w:rsid w:val="00457376"/>
    <w:rsid w:val="00457565"/>
    <w:rsid w:val="0045781D"/>
    <w:rsid w:val="004578CD"/>
    <w:rsid w:val="00457981"/>
    <w:rsid w:val="00457A10"/>
    <w:rsid w:val="00457AD1"/>
    <w:rsid w:val="00457B18"/>
    <w:rsid w:val="00457B71"/>
    <w:rsid w:val="00457BC8"/>
    <w:rsid w:val="00457DA9"/>
    <w:rsid w:val="00457DEE"/>
    <w:rsid w:val="00457E41"/>
    <w:rsid w:val="00457F96"/>
    <w:rsid w:val="00457FB5"/>
    <w:rsid w:val="00460000"/>
    <w:rsid w:val="00460100"/>
    <w:rsid w:val="00460188"/>
    <w:rsid w:val="004602E9"/>
    <w:rsid w:val="0046096F"/>
    <w:rsid w:val="00460BF6"/>
    <w:rsid w:val="00460D4E"/>
    <w:rsid w:val="00460EB9"/>
    <w:rsid w:val="00460ECA"/>
    <w:rsid w:val="00460EDA"/>
    <w:rsid w:val="00461276"/>
    <w:rsid w:val="00461319"/>
    <w:rsid w:val="00461465"/>
    <w:rsid w:val="004614D7"/>
    <w:rsid w:val="00461653"/>
    <w:rsid w:val="004618A8"/>
    <w:rsid w:val="00461F2D"/>
    <w:rsid w:val="00461F9F"/>
    <w:rsid w:val="004620B1"/>
    <w:rsid w:val="004622F4"/>
    <w:rsid w:val="0046234D"/>
    <w:rsid w:val="00462568"/>
    <w:rsid w:val="004625A3"/>
    <w:rsid w:val="004625F8"/>
    <w:rsid w:val="00462677"/>
    <w:rsid w:val="004626BB"/>
    <w:rsid w:val="00462A73"/>
    <w:rsid w:val="00462A7D"/>
    <w:rsid w:val="00462CF8"/>
    <w:rsid w:val="00462D15"/>
    <w:rsid w:val="00462E20"/>
    <w:rsid w:val="00463026"/>
    <w:rsid w:val="0046322D"/>
    <w:rsid w:val="0046332D"/>
    <w:rsid w:val="00463484"/>
    <w:rsid w:val="004634E1"/>
    <w:rsid w:val="0046366A"/>
    <w:rsid w:val="00463920"/>
    <w:rsid w:val="00463A9E"/>
    <w:rsid w:val="00463CE6"/>
    <w:rsid w:val="00463D5F"/>
    <w:rsid w:val="00464102"/>
    <w:rsid w:val="004641BF"/>
    <w:rsid w:val="0046431A"/>
    <w:rsid w:val="0046439F"/>
    <w:rsid w:val="0046444E"/>
    <w:rsid w:val="0046467B"/>
    <w:rsid w:val="00464700"/>
    <w:rsid w:val="00464794"/>
    <w:rsid w:val="004648E5"/>
    <w:rsid w:val="0046495A"/>
    <w:rsid w:val="00464983"/>
    <w:rsid w:val="00464A85"/>
    <w:rsid w:val="00464DF2"/>
    <w:rsid w:val="00464F68"/>
    <w:rsid w:val="0046508C"/>
    <w:rsid w:val="0046526F"/>
    <w:rsid w:val="004652E3"/>
    <w:rsid w:val="00465441"/>
    <w:rsid w:val="0046592A"/>
    <w:rsid w:val="00465972"/>
    <w:rsid w:val="00465994"/>
    <w:rsid w:val="00465B26"/>
    <w:rsid w:val="00465C4A"/>
    <w:rsid w:val="00465F03"/>
    <w:rsid w:val="0046613C"/>
    <w:rsid w:val="00466209"/>
    <w:rsid w:val="00466300"/>
    <w:rsid w:val="00466462"/>
    <w:rsid w:val="00466478"/>
    <w:rsid w:val="004664D1"/>
    <w:rsid w:val="0046654F"/>
    <w:rsid w:val="0046682A"/>
    <w:rsid w:val="004669E2"/>
    <w:rsid w:val="00466B2E"/>
    <w:rsid w:val="00466F79"/>
    <w:rsid w:val="004670CF"/>
    <w:rsid w:val="004671B5"/>
    <w:rsid w:val="00467241"/>
    <w:rsid w:val="0046761B"/>
    <w:rsid w:val="0046772A"/>
    <w:rsid w:val="0046778D"/>
    <w:rsid w:val="0046781C"/>
    <w:rsid w:val="0046783D"/>
    <w:rsid w:val="00467928"/>
    <w:rsid w:val="00467B9E"/>
    <w:rsid w:val="00467C51"/>
    <w:rsid w:val="00467D4E"/>
    <w:rsid w:val="00467DC3"/>
    <w:rsid w:val="00470075"/>
    <w:rsid w:val="00470082"/>
    <w:rsid w:val="004700C0"/>
    <w:rsid w:val="004700C8"/>
    <w:rsid w:val="00470759"/>
    <w:rsid w:val="004708A0"/>
    <w:rsid w:val="00470C31"/>
    <w:rsid w:val="00470C9D"/>
    <w:rsid w:val="00470EFC"/>
    <w:rsid w:val="0047119F"/>
    <w:rsid w:val="0047138A"/>
    <w:rsid w:val="00471435"/>
    <w:rsid w:val="004719CD"/>
    <w:rsid w:val="00471B06"/>
    <w:rsid w:val="00471B61"/>
    <w:rsid w:val="00471CBD"/>
    <w:rsid w:val="00471DD2"/>
    <w:rsid w:val="00471DE0"/>
    <w:rsid w:val="00471F33"/>
    <w:rsid w:val="00471F86"/>
    <w:rsid w:val="00471FE4"/>
    <w:rsid w:val="004720E1"/>
    <w:rsid w:val="00472239"/>
    <w:rsid w:val="004722F9"/>
    <w:rsid w:val="0047242E"/>
    <w:rsid w:val="0047243B"/>
    <w:rsid w:val="004724A4"/>
    <w:rsid w:val="0047253E"/>
    <w:rsid w:val="004727A1"/>
    <w:rsid w:val="00472A55"/>
    <w:rsid w:val="00472BAD"/>
    <w:rsid w:val="00472C6B"/>
    <w:rsid w:val="00472F91"/>
    <w:rsid w:val="004731A0"/>
    <w:rsid w:val="00473494"/>
    <w:rsid w:val="004734D0"/>
    <w:rsid w:val="004737F9"/>
    <w:rsid w:val="0047385C"/>
    <w:rsid w:val="004738DF"/>
    <w:rsid w:val="00473CD1"/>
    <w:rsid w:val="00473DD7"/>
    <w:rsid w:val="00473E69"/>
    <w:rsid w:val="00473FB5"/>
    <w:rsid w:val="00473FFA"/>
    <w:rsid w:val="00474025"/>
    <w:rsid w:val="00474284"/>
    <w:rsid w:val="004744AA"/>
    <w:rsid w:val="004744B5"/>
    <w:rsid w:val="00474505"/>
    <w:rsid w:val="00474559"/>
    <w:rsid w:val="004745E1"/>
    <w:rsid w:val="0047462B"/>
    <w:rsid w:val="0047480E"/>
    <w:rsid w:val="00474B79"/>
    <w:rsid w:val="00474D6D"/>
    <w:rsid w:val="00474DB1"/>
    <w:rsid w:val="00474DC5"/>
    <w:rsid w:val="00474FC4"/>
    <w:rsid w:val="00475067"/>
    <w:rsid w:val="0047514D"/>
    <w:rsid w:val="004751E8"/>
    <w:rsid w:val="004752A4"/>
    <w:rsid w:val="004752FC"/>
    <w:rsid w:val="00475377"/>
    <w:rsid w:val="0047556B"/>
    <w:rsid w:val="00475599"/>
    <w:rsid w:val="00475622"/>
    <w:rsid w:val="00475C4B"/>
    <w:rsid w:val="004765A3"/>
    <w:rsid w:val="004765B5"/>
    <w:rsid w:val="00476664"/>
    <w:rsid w:val="00476A11"/>
    <w:rsid w:val="00476A62"/>
    <w:rsid w:val="00476AFD"/>
    <w:rsid w:val="00476B5D"/>
    <w:rsid w:val="00476E16"/>
    <w:rsid w:val="00476E2F"/>
    <w:rsid w:val="004770B3"/>
    <w:rsid w:val="004771A0"/>
    <w:rsid w:val="0047729E"/>
    <w:rsid w:val="00477422"/>
    <w:rsid w:val="0047742B"/>
    <w:rsid w:val="0047746B"/>
    <w:rsid w:val="004774B7"/>
    <w:rsid w:val="004775A4"/>
    <w:rsid w:val="0047771D"/>
    <w:rsid w:val="00477768"/>
    <w:rsid w:val="004777C6"/>
    <w:rsid w:val="00477803"/>
    <w:rsid w:val="00477834"/>
    <w:rsid w:val="0047783C"/>
    <w:rsid w:val="004779BD"/>
    <w:rsid w:val="00477B6F"/>
    <w:rsid w:val="00477D28"/>
    <w:rsid w:val="00477DEF"/>
    <w:rsid w:val="0048000A"/>
    <w:rsid w:val="0048019D"/>
    <w:rsid w:val="00480224"/>
    <w:rsid w:val="00480230"/>
    <w:rsid w:val="0048033E"/>
    <w:rsid w:val="00480381"/>
    <w:rsid w:val="004803C6"/>
    <w:rsid w:val="004804B1"/>
    <w:rsid w:val="0048060D"/>
    <w:rsid w:val="004806CC"/>
    <w:rsid w:val="004806ED"/>
    <w:rsid w:val="00480800"/>
    <w:rsid w:val="00480A17"/>
    <w:rsid w:val="00480BA9"/>
    <w:rsid w:val="0048102D"/>
    <w:rsid w:val="0048116B"/>
    <w:rsid w:val="004814FB"/>
    <w:rsid w:val="00481715"/>
    <w:rsid w:val="004817AB"/>
    <w:rsid w:val="00481D76"/>
    <w:rsid w:val="00481E36"/>
    <w:rsid w:val="00481FBD"/>
    <w:rsid w:val="00481FE1"/>
    <w:rsid w:val="0048215A"/>
    <w:rsid w:val="0048224E"/>
    <w:rsid w:val="00482274"/>
    <w:rsid w:val="004825A9"/>
    <w:rsid w:val="00482678"/>
    <w:rsid w:val="0048268F"/>
    <w:rsid w:val="00482970"/>
    <w:rsid w:val="004829C7"/>
    <w:rsid w:val="00482B6C"/>
    <w:rsid w:val="00482C57"/>
    <w:rsid w:val="00482CE2"/>
    <w:rsid w:val="004830C7"/>
    <w:rsid w:val="0048321D"/>
    <w:rsid w:val="0048322B"/>
    <w:rsid w:val="00483327"/>
    <w:rsid w:val="00483338"/>
    <w:rsid w:val="004833C0"/>
    <w:rsid w:val="004836D0"/>
    <w:rsid w:val="00483B61"/>
    <w:rsid w:val="00483F47"/>
    <w:rsid w:val="00484027"/>
    <w:rsid w:val="00484311"/>
    <w:rsid w:val="00484520"/>
    <w:rsid w:val="00484718"/>
    <w:rsid w:val="00484A54"/>
    <w:rsid w:val="00484AAE"/>
    <w:rsid w:val="00484AC3"/>
    <w:rsid w:val="00484C45"/>
    <w:rsid w:val="00484D45"/>
    <w:rsid w:val="00484F5E"/>
    <w:rsid w:val="00484FF0"/>
    <w:rsid w:val="004850B4"/>
    <w:rsid w:val="00485608"/>
    <w:rsid w:val="00485958"/>
    <w:rsid w:val="00485CFB"/>
    <w:rsid w:val="00485D2A"/>
    <w:rsid w:val="00485F0F"/>
    <w:rsid w:val="00486068"/>
    <w:rsid w:val="004863E6"/>
    <w:rsid w:val="0048645B"/>
    <w:rsid w:val="00486486"/>
    <w:rsid w:val="0048696F"/>
    <w:rsid w:val="00486A8B"/>
    <w:rsid w:val="00486BD4"/>
    <w:rsid w:val="00486C68"/>
    <w:rsid w:val="00486C7F"/>
    <w:rsid w:val="00486D34"/>
    <w:rsid w:val="00486D7A"/>
    <w:rsid w:val="00486E1D"/>
    <w:rsid w:val="004870B3"/>
    <w:rsid w:val="004871D4"/>
    <w:rsid w:val="004874AB"/>
    <w:rsid w:val="00487538"/>
    <w:rsid w:val="00487831"/>
    <w:rsid w:val="004879A4"/>
    <w:rsid w:val="00487AC8"/>
    <w:rsid w:val="00487BAB"/>
    <w:rsid w:val="00487C02"/>
    <w:rsid w:val="00487C7C"/>
    <w:rsid w:val="00487DEB"/>
    <w:rsid w:val="00487ED9"/>
    <w:rsid w:val="00487F3B"/>
    <w:rsid w:val="00490083"/>
    <w:rsid w:val="0049014E"/>
    <w:rsid w:val="00490446"/>
    <w:rsid w:val="004904C4"/>
    <w:rsid w:val="0049059B"/>
    <w:rsid w:val="00490610"/>
    <w:rsid w:val="0049062C"/>
    <w:rsid w:val="00490643"/>
    <w:rsid w:val="00490761"/>
    <w:rsid w:val="00490B4B"/>
    <w:rsid w:val="00490BDA"/>
    <w:rsid w:val="00490EB6"/>
    <w:rsid w:val="00490EE9"/>
    <w:rsid w:val="00490FD9"/>
    <w:rsid w:val="0049106A"/>
    <w:rsid w:val="00491221"/>
    <w:rsid w:val="0049136F"/>
    <w:rsid w:val="004915FD"/>
    <w:rsid w:val="00491A78"/>
    <w:rsid w:val="00491A91"/>
    <w:rsid w:val="00492022"/>
    <w:rsid w:val="004922B0"/>
    <w:rsid w:val="00492335"/>
    <w:rsid w:val="004924E9"/>
    <w:rsid w:val="00492624"/>
    <w:rsid w:val="00492790"/>
    <w:rsid w:val="004927B8"/>
    <w:rsid w:val="00492841"/>
    <w:rsid w:val="004928E0"/>
    <w:rsid w:val="00492ABD"/>
    <w:rsid w:val="00492B6F"/>
    <w:rsid w:val="00492BC5"/>
    <w:rsid w:val="00492D43"/>
    <w:rsid w:val="00492DCD"/>
    <w:rsid w:val="00492F0F"/>
    <w:rsid w:val="0049304F"/>
    <w:rsid w:val="00493122"/>
    <w:rsid w:val="0049359C"/>
    <w:rsid w:val="00493660"/>
    <w:rsid w:val="00493719"/>
    <w:rsid w:val="004938C4"/>
    <w:rsid w:val="004939E4"/>
    <w:rsid w:val="00493C13"/>
    <w:rsid w:val="00493D44"/>
    <w:rsid w:val="00493E36"/>
    <w:rsid w:val="004942A7"/>
    <w:rsid w:val="0049432A"/>
    <w:rsid w:val="0049437F"/>
    <w:rsid w:val="004943AE"/>
    <w:rsid w:val="00494652"/>
    <w:rsid w:val="004947EC"/>
    <w:rsid w:val="00494947"/>
    <w:rsid w:val="00494A44"/>
    <w:rsid w:val="00494AC1"/>
    <w:rsid w:val="00494AE9"/>
    <w:rsid w:val="00494BF4"/>
    <w:rsid w:val="00494E55"/>
    <w:rsid w:val="00495104"/>
    <w:rsid w:val="00495169"/>
    <w:rsid w:val="0049522E"/>
    <w:rsid w:val="004952A2"/>
    <w:rsid w:val="004952DE"/>
    <w:rsid w:val="00495362"/>
    <w:rsid w:val="00495368"/>
    <w:rsid w:val="00495857"/>
    <w:rsid w:val="00495866"/>
    <w:rsid w:val="00495907"/>
    <w:rsid w:val="00495939"/>
    <w:rsid w:val="004959FB"/>
    <w:rsid w:val="00495C76"/>
    <w:rsid w:val="00495CE7"/>
    <w:rsid w:val="00495E5A"/>
    <w:rsid w:val="00495E83"/>
    <w:rsid w:val="00495E89"/>
    <w:rsid w:val="0049606A"/>
    <w:rsid w:val="004962FA"/>
    <w:rsid w:val="00496342"/>
    <w:rsid w:val="004963F8"/>
    <w:rsid w:val="004964F1"/>
    <w:rsid w:val="004965CF"/>
    <w:rsid w:val="00496606"/>
    <w:rsid w:val="0049665B"/>
    <w:rsid w:val="0049685F"/>
    <w:rsid w:val="00496863"/>
    <w:rsid w:val="004968D0"/>
    <w:rsid w:val="004968E7"/>
    <w:rsid w:val="00496B41"/>
    <w:rsid w:val="00496BAA"/>
    <w:rsid w:val="00496BBB"/>
    <w:rsid w:val="00496C2D"/>
    <w:rsid w:val="00496C75"/>
    <w:rsid w:val="00496CCD"/>
    <w:rsid w:val="00496D65"/>
    <w:rsid w:val="0049709D"/>
    <w:rsid w:val="0049732A"/>
    <w:rsid w:val="004973DE"/>
    <w:rsid w:val="00497487"/>
    <w:rsid w:val="00497554"/>
    <w:rsid w:val="00497682"/>
    <w:rsid w:val="00497825"/>
    <w:rsid w:val="004979B3"/>
    <w:rsid w:val="00497A84"/>
    <w:rsid w:val="00497AAE"/>
    <w:rsid w:val="00497B09"/>
    <w:rsid w:val="00497B0B"/>
    <w:rsid w:val="00497D65"/>
    <w:rsid w:val="00497D78"/>
    <w:rsid w:val="00497E3E"/>
    <w:rsid w:val="00497EF3"/>
    <w:rsid w:val="004A02F9"/>
    <w:rsid w:val="004A030E"/>
    <w:rsid w:val="004A031D"/>
    <w:rsid w:val="004A036F"/>
    <w:rsid w:val="004A040A"/>
    <w:rsid w:val="004A0602"/>
    <w:rsid w:val="004A06BB"/>
    <w:rsid w:val="004A06E1"/>
    <w:rsid w:val="004A0C11"/>
    <w:rsid w:val="004A103B"/>
    <w:rsid w:val="004A1072"/>
    <w:rsid w:val="004A12C7"/>
    <w:rsid w:val="004A16BC"/>
    <w:rsid w:val="004A17D0"/>
    <w:rsid w:val="004A180C"/>
    <w:rsid w:val="004A1962"/>
    <w:rsid w:val="004A1C01"/>
    <w:rsid w:val="004A1C94"/>
    <w:rsid w:val="004A1D4B"/>
    <w:rsid w:val="004A1D5D"/>
    <w:rsid w:val="004A1E94"/>
    <w:rsid w:val="004A1FAF"/>
    <w:rsid w:val="004A230D"/>
    <w:rsid w:val="004A2330"/>
    <w:rsid w:val="004A25AB"/>
    <w:rsid w:val="004A2625"/>
    <w:rsid w:val="004A29C0"/>
    <w:rsid w:val="004A2B05"/>
    <w:rsid w:val="004A2B20"/>
    <w:rsid w:val="004A2B94"/>
    <w:rsid w:val="004A2BC4"/>
    <w:rsid w:val="004A2BD6"/>
    <w:rsid w:val="004A2C6A"/>
    <w:rsid w:val="004A2C9D"/>
    <w:rsid w:val="004A2CAB"/>
    <w:rsid w:val="004A2CC9"/>
    <w:rsid w:val="004A2CDD"/>
    <w:rsid w:val="004A2F54"/>
    <w:rsid w:val="004A2F8C"/>
    <w:rsid w:val="004A304C"/>
    <w:rsid w:val="004A30B2"/>
    <w:rsid w:val="004A3111"/>
    <w:rsid w:val="004A325F"/>
    <w:rsid w:val="004A32F5"/>
    <w:rsid w:val="004A3360"/>
    <w:rsid w:val="004A34AB"/>
    <w:rsid w:val="004A34B1"/>
    <w:rsid w:val="004A36F9"/>
    <w:rsid w:val="004A3703"/>
    <w:rsid w:val="004A3B81"/>
    <w:rsid w:val="004A3DA7"/>
    <w:rsid w:val="004A3EDC"/>
    <w:rsid w:val="004A41E9"/>
    <w:rsid w:val="004A4333"/>
    <w:rsid w:val="004A4478"/>
    <w:rsid w:val="004A449B"/>
    <w:rsid w:val="004A459A"/>
    <w:rsid w:val="004A498A"/>
    <w:rsid w:val="004A4AE0"/>
    <w:rsid w:val="004A4DDB"/>
    <w:rsid w:val="004A4E4B"/>
    <w:rsid w:val="004A4E7A"/>
    <w:rsid w:val="004A5270"/>
    <w:rsid w:val="004A52C8"/>
    <w:rsid w:val="004A5363"/>
    <w:rsid w:val="004A54A4"/>
    <w:rsid w:val="004A54F2"/>
    <w:rsid w:val="004A553A"/>
    <w:rsid w:val="004A57D0"/>
    <w:rsid w:val="004A5821"/>
    <w:rsid w:val="004A5841"/>
    <w:rsid w:val="004A5969"/>
    <w:rsid w:val="004A5B3E"/>
    <w:rsid w:val="004A601D"/>
    <w:rsid w:val="004A6091"/>
    <w:rsid w:val="004A609B"/>
    <w:rsid w:val="004A63AA"/>
    <w:rsid w:val="004A658E"/>
    <w:rsid w:val="004A66B5"/>
    <w:rsid w:val="004A6C8C"/>
    <w:rsid w:val="004A6D35"/>
    <w:rsid w:val="004A6E70"/>
    <w:rsid w:val="004A7277"/>
    <w:rsid w:val="004A746A"/>
    <w:rsid w:val="004A788E"/>
    <w:rsid w:val="004A7AED"/>
    <w:rsid w:val="004A7CD7"/>
    <w:rsid w:val="004A7E0E"/>
    <w:rsid w:val="004A7F97"/>
    <w:rsid w:val="004B0006"/>
    <w:rsid w:val="004B0121"/>
    <w:rsid w:val="004B01D7"/>
    <w:rsid w:val="004B049B"/>
    <w:rsid w:val="004B0510"/>
    <w:rsid w:val="004B085E"/>
    <w:rsid w:val="004B1000"/>
    <w:rsid w:val="004B126D"/>
    <w:rsid w:val="004B1607"/>
    <w:rsid w:val="004B163E"/>
    <w:rsid w:val="004B17E2"/>
    <w:rsid w:val="004B1922"/>
    <w:rsid w:val="004B1C49"/>
    <w:rsid w:val="004B1C7D"/>
    <w:rsid w:val="004B22FA"/>
    <w:rsid w:val="004B2533"/>
    <w:rsid w:val="004B25F3"/>
    <w:rsid w:val="004B2954"/>
    <w:rsid w:val="004B2CB8"/>
    <w:rsid w:val="004B2CCF"/>
    <w:rsid w:val="004B2F45"/>
    <w:rsid w:val="004B30C3"/>
    <w:rsid w:val="004B310A"/>
    <w:rsid w:val="004B3245"/>
    <w:rsid w:val="004B32A2"/>
    <w:rsid w:val="004B3643"/>
    <w:rsid w:val="004B3785"/>
    <w:rsid w:val="004B3789"/>
    <w:rsid w:val="004B3867"/>
    <w:rsid w:val="004B3973"/>
    <w:rsid w:val="004B3A4D"/>
    <w:rsid w:val="004B3DBF"/>
    <w:rsid w:val="004B3E88"/>
    <w:rsid w:val="004B40D7"/>
    <w:rsid w:val="004B41E5"/>
    <w:rsid w:val="004B4675"/>
    <w:rsid w:val="004B4A6F"/>
    <w:rsid w:val="004B4AD6"/>
    <w:rsid w:val="004B4F87"/>
    <w:rsid w:val="004B511E"/>
    <w:rsid w:val="004B5131"/>
    <w:rsid w:val="004B51DE"/>
    <w:rsid w:val="004B55CC"/>
    <w:rsid w:val="004B55DB"/>
    <w:rsid w:val="004B565B"/>
    <w:rsid w:val="004B576D"/>
    <w:rsid w:val="004B5774"/>
    <w:rsid w:val="004B5891"/>
    <w:rsid w:val="004B5AB8"/>
    <w:rsid w:val="004B5C67"/>
    <w:rsid w:val="004B5D17"/>
    <w:rsid w:val="004B5DBD"/>
    <w:rsid w:val="004B5DBE"/>
    <w:rsid w:val="004B5DC1"/>
    <w:rsid w:val="004B5ED1"/>
    <w:rsid w:val="004B5F3B"/>
    <w:rsid w:val="004B61B0"/>
    <w:rsid w:val="004B62EA"/>
    <w:rsid w:val="004B63F7"/>
    <w:rsid w:val="004B6643"/>
    <w:rsid w:val="004B6953"/>
    <w:rsid w:val="004B6CA9"/>
    <w:rsid w:val="004B6D62"/>
    <w:rsid w:val="004B6DE0"/>
    <w:rsid w:val="004B6DE7"/>
    <w:rsid w:val="004B6E20"/>
    <w:rsid w:val="004B6E52"/>
    <w:rsid w:val="004B6EC5"/>
    <w:rsid w:val="004B6F6A"/>
    <w:rsid w:val="004B6FA3"/>
    <w:rsid w:val="004B7085"/>
    <w:rsid w:val="004B72C0"/>
    <w:rsid w:val="004B7501"/>
    <w:rsid w:val="004B7B87"/>
    <w:rsid w:val="004B7C0C"/>
    <w:rsid w:val="004B7D0A"/>
    <w:rsid w:val="004B7E20"/>
    <w:rsid w:val="004B7F1F"/>
    <w:rsid w:val="004C0057"/>
    <w:rsid w:val="004C00CC"/>
    <w:rsid w:val="004C04F5"/>
    <w:rsid w:val="004C059C"/>
    <w:rsid w:val="004C06BF"/>
    <w:rsid w:val="004C08C9"/>
    <w:rsid w:val="004C0C5E"/>
    <w:rsid w:val="004C0D43"/>
    <w:rsid w:val="004C0FC9"/>
    <w:rsid w:val="004C1147"/>
    <w:rsid w:val="004C116D"/>
    <w:rsid w:val="004C12E9"/>
    <w:rsid w:val="004C1561"/>
    <w:rsid w:val="004C1694"/>
    <w:rsid w:val="004C1724"/>
    <w:rsid w:val="004C17C6"/>
    <w:rsid w:val="004C1A6B"/>
    <w:rsid w:val="004C1AD9"/>
    <w:rsid w:val="004C1C9D"/>
    <w:rsid w:val="004C1D23"/>
    <w:rsid w:val="004C1D28"/>
    <w:rsid w:val="004C1DB1"/>
    <w:rsid w:val="004C1E1C"/>
    <w:rsid w:val="004C1EE9"/>
    <w:rsid w:val="004C1F35"/>
    <w:rsid w:val="004C2052"/>
    <w:rsid w:val="004C20F9"/>
    <w:rsid w:val="004C2194"/>
    <w:rsid w:val="004C21E0"/>
    <w:rsid w:val="004C25FD"/>
    <w:rsid w:val="004C2791"/>
    <w:rsid w:val="004C286B"/>
    <w:rsid w:val="004C2884"/>
    <w:rsid w:val="004C2A43"/>
    <w:rsid w:val="004C2B9F"/>
    <w:rsid w:val="004C2C14"/>
    <w:rsid w:val="004C2C39"/>
    <w:rsid w:val="004C2DAD"/>
    <w:rsid w:val="004C2EDE"/>
    <w:rsid w:val="004C310D"/>
    <w:rsid w:val="004C31B8"/>
    <w:rsid w:val="004C33A6"/>
    <w:rsid w:val="004C373F"/>
    <w:rsid w:val="004C3898"/>
    <w:rsid w:val="004C38D1"/>
    <w:rsid w:val="004C3949"/>
    <w:rsid w:val="004C3A01"/>
    <w:rsid w:val="004C4056"/>
    <w:rsid w:val="004C45A7"/>
    <w:rsid w:val="004C48BA"/>
    <w:rsid w:val="004C48D5"/>
    <w:rsid w:val="004C496E"/>
    <w:rsid w:val="004C4A35"/>
    <w:rsid w:val="004C4C2B"/>
    <w:rsid w:val="004C4C40"/>
    <w:rsid w:val="004C4C5B"/>
    <w:rsid w:val="004C4D15"/>
    <w:rsid w:val="004C4D8E"/>
    <w:rsid w:val="004C4EDF"/>
    <w:rsid w:val="004C4FB4"/>
    <w:rsid w:val="004C52E2"/>
    <w:rsid w:val="004C53FD"/>
    <w:rsid w:val="004C54E6"/>
    <w:rsid w:val="004C54F0"/>
    <w:rsid w:val="004C5545"/>
    <w:rsid w:val="004C5678"/>
    <w:rsid w:val="004C5756"/>
    <w:rsid w:val="004C5913"/>
    <w:rsid w:val="004C5B69"/>
    <w:rsid w:val="004C5E50"/>
    <w:rsid w:val="004C5E5B"/>
    <w:rsid w:val="004C5F01"/>
    <w:rsid w:val="004C5FC4"/>
    <w:rsid w:val="004C6092"/>
    <w:rsid w:val="004C626B"/>
    <w:rsid w:val="004C64F0"/>
    <w:rsid w:val="004C6662"/>
    <w:rsid w:val="004C6689"/>
    <w:rsid w:val="004C69BA"/>
    <w:rsid w:val="004C6D5C"/>
    <w:rsid w:val="004C6FC5"/>
    <w:rsid w:val="004C70D1"/>
    <w:rsid w:val="004C7103"/>
    <w:rsid w:val="004C72B7"/>
    <w:rsid w:val="004C72D8"/>
    <w:rsid w:val="004C732A"/>
    <w:rsid w:val="004C74C7"/>
    <w:rsid w:val="004C74E1"/>
    <w:rsid w:val="004C76A3"/>
    <w:rsid w:val="004C7984"/>
    <w:rsid w:val="004C7B4F"/>
    <w:rsid w:val="004C7CE3"/>
    <w:rsid w:val="004C7D00"/>
    <w:rsid w:val="004C7EEA"/>
    <w:rsid w:val="004C7F54"/>
    <w:rsid w:val="004C7FE7"/>
    <w:rsid w:val="004D01B8"/>
    <w:rsid w:val="004D021F"/>
    <w:rsid w:val="004D0342"/>
    <w:rsid w:val="004D090B"/>
    <w:rsid w:val="004D0B0B"/>
    <w:rsid w:val="004D1205"/>
    <w:rsid w:val="004D14AA"/>
    <w:rsid w:val="004D14AB"/>
    <w:rsid w:val="004D1793"/>
    <w:rsid w:val="004D1855"/>
    <w:rsid w:val="004D18B4"/>
    <w:rsid w:val="004D1989"/>
    <w:rsid w:val="004D19A5"/>
    <w:rsid w:val="004D1A88"/>
    <w:rsid w:val="004D1A9A"/>
    <w:rsid w:val="004D1AA2"/>
    <w:rsid w:val="004D1BDB"/>
    <w:rsid w:val="004D1C6C"/>
    <w:rsid w:val="004D1CFA"/>
    <w:rsid w:val="004D1D00"/>
    <w:rsid w:val="004D1FBA"/>
    <w:rsid w:val="004D2090"/>
    <w:rsid w:val="004D22AD"/>
    <w:rsid w:val="004D22C1"/>
    <w:rsid w:val="004D2317"/>
    <w:rsid w:val="004D26F9"/>
    <w:rsid w:val="004D2760"/>
    <w:rsid w:val="004D28C9"/>
    <w:rsid w:val="004D2AAA"/>
    <w:rsid w:val="004D2E07"/>
    <w:rsid w:val="004D2ECF"/>
    <w:rsid w:val="004D305F"/>
    <w:rsid w:val="004D340F"/>
    <w:rsid w:val="004D34CC"/>
    <w:rsid w:val="004D35A5"/>
    <w:rsid w:val="004D36B1"/>
    <w:rsid w:val="004D3708"/>
    <w:rsid w:val="004D3752"/>
    <w:rsid w:val="004D3A0D"/>
    <w:rsid w:val="004D3B39"/>
    <w:rsid w:val="004D3B60"/>
    <w:rsid w:val="004D3C6E"/>
    <w:rsid w:val="004D3CCC"/>
    <w:rsid w:val="004D3E01"/>
    <w:rsid w:val="004D40A1"/>
    <w:rsid w:val="004D40B8"/>
    <w:rsid w:val="004D4116"/>
    <w:rsid w:val="004D41A4"/>
    <w:rsid w:val="004D434D"/>
    <w:rsid w:val="004D440B"/>
    <w:rsid w:val="004D458D"/>
    <w:rsid w:val="004D45F2"/>
    <w:rsid w:val="004D46C7"/>
    <w:rsid w:val="004D46DE"/>
    <w:rsid w:val="004D46E0"/>
    <w:rsid w:val="004D488B"/>
    <w:rsid w:val="004D4974"/>
    <w:rsid w:val="004D49BB"/>
    <w:rsid w:val="004D4B06"/>
    <w:rsid w:val="004D4C6B"/>
    <w:rsid w:val="004D4D87"/>
    <w:rsid w:val="004D5019"/>
    <w:rsid w:val="004D5880"/>
    <w:rsid w:val="004D5D43"/>
    <w:rsid w:val="004D5DD8"/>
    <w:rsid w:val="004D5E5D"/>
    <w:rsid w:val="004D6213"/>
    <w:rsid w:val="004D624A"/>
    <w:rsid w:val="004D6396"/>
    <w:rsid w:val="004D640F"/>
    <w:rsid w:val="004D6503"/>
    <w:rsid w:val="004D6681"/>
    <w:rsid w:val="004D674D"/>
    <w:rsid w:val="004D67F0"/>
    <w:rsid w:val="004D699C"/>
    <w:rsid w:val="004D6D75"/>
    <w:rsid w:val="004D6DE6"/>
    <w:rsid w:val="004D6DFF"/>
    <w:rsid w:val="004D748E"/>
    <w:rsid w:val="004D759A"/>
    <w:rsid w:val="004D775F"/>
    <w:rsid w:val="004D78CE"/>
    <w:rsid w:val="004D7E5F"/>
    <w:rsid w:val="004D7EBD"/>
    <w:rsid w:val="004D7F85"/>
    <w:rsid w:val="004D7F91"/>
    <w:rsid w:val="004E01D0"/>
    <w:rsid w:val="004E04D6"/>
    <w:rsid w:val="004E0709"/>
    <w:rsid w:val="004E0823"/>
    <w:rsid w:val="004E0B76"/>
    <w:rsid w:val="004E0BE1"/>
    <w:rsid w:val="004E0DF5"/>
    <w:rsid w:val="004E0E5C"/>
    <w:rsid w:val="004E1019"/>
    <w:rsid w:val="004E1282"/>
    <w:rsid w:val="004E1294"/>
    <w:rsid w:val="004E1360"/>
    <w:rsid w:val="004E136F"/>
    <w:rsid w:val="004E1456"/>
    <w:rsid w:val="004E14D5"/>
    <w:rsid w:val="004E16A6"/>
    <w:rsid w:val="004E18AB"/>
    <w:rsid w:val="004E18C2"/>
    <w:rsid w:val="004E1A0B"/>
    <w:rsid w:val="004E1B5C"/>
    <w:rsid w:val="004E1C0A"/>
    <w:rsid w:val="004E1C1A"/>
    <w:rsid w:val="004E1F25"/>
    <w:rsid w:val="004E1F7B"/>
    <w:rsid w:val="004E22A8"/>
    <w:rsid w:val="004E23A3"/>
    <w:rsid w:val="004E23D1"/>
    <w:rsid w:val="004E246D"/>
    <w:rsid w:val="004E24F8"/>
    <w:rsid w:val="004E2588"/>
    <w:rsid w:val="004E2658"/>
    <w:rsid w:val="004E2680"/>
    <w:rsid w:val="004E28F9"/>
    <w:rsid w:val="004E2980"/>
    <w:rsid w:val="004E2EE1"/>
    <w:rsid w:val="004E3324"/>
    <w:rsid w:val="004E35D4"/>
    <w:rsid w:val="004E3666"/>
    <w:rsid w:val="004E3672"/>
    <w:rsid w:val="004E3732"/>
    <w:rsid w:val="004E379F"/>
    <w:rsid w:val="004E3A55"/>
    <w:rsid w:val="004E3B4E"/>
    <w:rsid w:val="004E3C8E"/>
    <w:rsid w:val="004E3D85"/>
    <w:rsid w:val="004E40F7"/>
    <w:rsid w:val="004E4319"/>
    <w:rsid w:val="004E4419"/>
    <w:rsid w:val="004E462E"/>
    <w:rsid w:val="004E465D"/>
    <w:rsid w:val="004E46B5"/>
    <w:rsid w:val="004E484A"/>
    <w:rsid w:val="004E48D1"/>
    <w:rsid w:val="004E4977"/>
    <w:rsid w:val="004E4993"/>
    <w:rsid w:val="004E4B44"/>
    <w:rsid w:val="004E4EE9"/>
    <w:rsid w:val="004E5197"/>
    <w:rsid w:val="004E519D"/>
    <w:rsid w:val="004E5226"/>
    <w:rsid w:val="004E5520"/>
    <w:rsid w:val="004E56DC"/>
    <w:rsid w:val="004E584D"/>
    <w:rsid w:val="004E5A12"/>
    <w:rsid w:val="004E5A79"/>
    <w:rsid w:val="004E5A9D"/>
    <w:rsid w:val="004E5D1B"/>
    <w:rsid w:val="004E5D56"/>
    <w:rsid w:val="004E5E1E"/>
    <w:rsid w:val="004E61E6"/>
    <w:rsid w:val="004E65E3"/>
    <w:rsid w:val="004E6CB8"/>
    <w:rsid w:val="004E6EF2"/>
    <w:rsid w:val="004E7035"/>
    <w:rsid w:val="004E70C3"/>
    <w:rsid w:val="004E71E8"/>
    <w:rsid w:val="004E7450"/>
    <w:rsid w:val="004E7654"/>
    <w:rsid w:val="004E76F4"/>
    <w:rsid w:val="004E7D0F"/>
    <w:rsid w:val="004E7FA7"/>
    <w:rsid w:val="004F003B"/>
    <w:rsid w:val="004F026B"/>
    <w:rsid w:val="004F0528"/>
    <w:rsid w:val="004F0795"/>
    <w:rsid w:val="004F0B35"/>
    <w:rsid w:val="004F0B4E"/>
    <w:rsid w:val="004F0B6C"/>
    <w:rsid w:val="004F0B7D"/>
    <w:rsid w:val="004F0F19"/>
    <w:rsid w:val="004F123C"/>
    <w:rsid w:val="004F1453"/>
    <w:rsid w:val="004F150C"/>
    <w:rsid w:val="004F1520"/>
    <w:rsid w:val="004F159D"/>
    <w:rsid w:val="004F16DA"/>
    <w:rsid w:val="004F1824"/>
    <w:rsid w:val="004F1AA5"/>
    <w:rsid w:val="004F1B08"/>
    <w:rsid w:val="004F2078"/>
    <w:rsid w:val="004F244C"/>
    <w:rsid w:val="004F2664"/>
    <w:rsid w:val="004F2669"/>
    <w:rsid w:val="004F2731"/>
    <w:rsid w:val="004F27EC"/>
    <w:rsid w:val="004F2C80"/>
    <w:rsid w:val="004F2E4A"/>
    <w:rsid w:val="004F2E5C"/>
    <w:rsid w:val="004F2F62"/>
    <w:rsid w:val="004F2FF4"/>
    <w:rsid w:val="004F3049"/>
    <w:rsid w:val="004F329D"/>
    <w:rsid w:val="004F3467"/>
    <w:rsid w:val="004F35FD"/>
    <w:rsid w:val="004F362A"/>
    <w:rsid w:val="004F36D3"/>
    <w:rsid w:val="004F38D5"/>
    <w:rsid w:val="004F39DA"/>
    <w:rsid w:val="004F3B47"/>
    <w:rsid w:val="004F401C"/>
    <w:rsid w:val="004F415F"/>
    <w:rsid w:val="004F416F"/>
    <w:rsid w:val="004F4625"/>
    <w:rsid w:val="004F4661"/>
    <w:rsid w:val="004F48C6"/>
    <w:rsid w:val="004F4B76"/>
    <w:rsid w:val="004F4DA3"/>
    <w:rsid w:val="004F4DD0"/>
    <w:rsid w:val="004F4FEE"/>
    <w:rsid w:val="004F53C1"/>
    <w:rsid w:val="004F53D3"/>
    <w:rsid w:val="004F5614"/>
    <w:rsid w:val="004F573A"/>
    <w:rsid w:val="004F5822"/>
    <w:rsid w:val="004F596B"/>
    <w:rsid w:val="004F5AAD"/>
    <w:rsid w:val="004F5BDC"/>
    <w:rsid w:val="004F5CA6"/>
    <w:rsid w:val="004F5EBB"/>
    <w:rsid w:val="004F6001"/>
    <w:rsid w:val="004F6083"/>
    <w:rsid w:val="004F6198"/>
    <w:rsid w:val="004F657F"/>
    <w:rsid w:val="004F6908"/>
    <w:rsid w:val="004F6A38"/>
    <w:rsid w:val="004F6AB7"/>
    <w:rsid w:val="004F6AE6"/>
    <w:rsid w:val="004F7004"/>
    <w:rsid w:val="004F7127"/>
    <w:rsid w:val="004F7147"/>
    <w:rsid w:val="004F72CA"/>
    <w:rsid w:val="004F731C"/>
    <w:rsid w:val="004F7415"/>
    <w:rsid w:val="004F75CC"/>
    <w:rsid w:val="004F760F"/>
    <w:rsid w:val="004F7760"/>
    <w:rsid w:val="004F7AA6"/>
    <w:rsid w:val="004F7C9C"/>
    <w:rsid w:val="004F7DEE"/>
    <w:rsid w:val="004F7F05"/>
    <w:rsid w:val="004F7F5D"/>
    <w:rsid w:val="004F7FAB"/>
    <w:rsid w:val="0050004D"/>
    <w:rsid w:val="00500223"/>
    <w:rsid w:val="00500394"/>
    <w:rsid w:val="005003CC"/>
    <w:rsid w:val="005005EE"/>
    <w:rsid w:val="00500690"/>
    <w:rsid w:val="0050079A"/>
    <w:rsid w:val="005008AF"/>
    <w:rsid w:val="00500A10"/>
    <w:rsid w:val="00500C00"/>
    <w:rsid w:val="00500C36"/>
    <w:rsid w:val="00500CAB"/>
    <w:rsid w:val="00500EF3"/>
    <w:rsid w:val="0050117C"/>
    <w:rsid w:val="005011D5"/>
    <w:rsid w:val="0050178F"/>
    <w:rsid w:val="00501815"/>
    <w:rsid w:val="00501B69"/>
    <w:rsid w:val="00501B7D"/>
    <w:rsid w:val="00501BDA"/>
    <w:rsid w:val="00501CB5"/>
    <w:rsid w:val="00501E6A"/>
    <w:rsid w:val="00502041"/>
    <w:rsid w:val="0050209F"/>
    <w:rsid w:val="005020A3"/>
    <w:rsid w:val="0050228A"/>
    <w:rsid w:val="00502378"/>
    <w:rsid w:val="00502381"/>
    <w:rsid w:val="005024C0"/>
    <w:rsid w:val="005025AE"/>
    <w:rsid w:val="005025B1"/>
    <w:rsid w:val="0050265E"/>
    <w:rsid w:val="00502707"/>
    <w:rsid w:val="00502E66"/>
    <w:rsid w:val="00502EE6"/>
    <w:rsid w:val="005031B2"/>
    <w:rsid w:val="00503312"/>
    <w:rsid w:val="005033D3"/>
    <w:rsid w:val="005037B1"/>
    <w:rsid w:val="0050390B"/>
    <w:rsid w:val="0050394D"/>
    <w:rsid w:val="005039CC"/>
    <w:rsid w:val="005039D1"/>
    <w:rsid w:val="00503B68"/>
    <w:rsid w:val="00503E7E"/>
    <w:rsid w:val="00503FB3"/>
    <w:rsid w:val="005042B4"/>
    <w:rsid w:val="00504677"/>
    <w:rsid w:val="00504724"/>
    <w:rsid w:val="00504C04"/>
    <w:rsid w:val="00504CE2"/>
    <w:rsid w:val="00504D2D"/>
    <w:rsid w:val="00504D9C"/>
    <w:rsid w:val="00504DFD"/>
    <w:rsid w:val="00504E2B"/>
    <w:rsid w:val="00504F0D"/>
    <w:rsid w:val="0050506F"/>
    <w:rsid w:val="005050FC"/>
    <w:rsid w:val="00505175"/>
    <w:rsid w:val="005053C4"/>
    <w:rsid w:val="0050549D"/>
    <w:rsid w:val="0050582F"/>
    <w:rsid w:val="00505AB8"/>
    <w:rsid w:val="00505C30"/>
    <w:rsid w:val="00505C61"/>
    <w:rsid w:val="00505DF8"/>
    <w:rsid w:val="00505F83"/>
    <w:rsid w:val="00506208"/>
    <w:rsid w:val="00506234"/>
    <w:rsid w:val="005063C4"/>
    <w:rsid w:val="0050651A"/>
    <w:rsid w:val="00506557"/>
    <w:rsid w:val="005066F5"/>
    <w:rsid w:val="0050677A"/>
    <w:rsid w:val="00506787"/>
    <w:rsid w:val="005069C5"/>
    <w:rsid w:val="00506C5E"/>
    <w:rsid w:val="00506D38"/>
    <w:rsid w:val="00506DEB"/>
    <w:rsid w:val="00507297"/>
    <w:rsid w:val="005072BC"/>
    <w:rsid w:val="00507418"/>
    <w:rsid w:val="00507462"/>
    <w:rsid w:val="0050755F"/>
    <w:rsid w:val="005075E0"/>
    <w:rsid w:val="00507642"/>
    <w:rsid w:val="005076D2"/>
    <w:rsid w:val="00507838"/>
    <w:rsid w:val="00507926"/>
    <w:rsid w:val="00507A80"/>
    <w:rsid w:val="00507BD8"/>
    <w:rsid w:val="00507E4B"/>
    <w:rsid w:val="00507E8E"/>
    <w:rsid w:val="00507F86"/>
    <w:rsid w:val="00507FF6"/>
    <w:rsid w:val="0051001D"/>
    <w:rsid w:val="0051002A"/>
    <w:rsid w:val="00510299"/>
    <w:rsid w:val="005103C5"/>
    <w:rsid w:val="00510464"/>
    <w:rsid w:val="00510596"/>
    <w:rsid w:val="0051066A"/>
    <w:rsid w:val="005108D8"/>
    <w:rsid w:val="00510AF9"/>
    <w:rsid w:val="00510CA7"/>
    <w:rsid w:val="00510F86"/>
    <w:rsid w:val="00511283"/>
    <w:rsid w:val="00511284"/>
    <w:rsid w:val="0051134A"/>
    <w:rsid w:val="0051165B"/>
    <w:rsid w:val="005116D7"/>
    <w:rsid w:val="005116F9"/>
    <w:rsid w:val="00511B97"/>
    <w:rsid w:val="00511DB3"/>
    <w:rsid w:val="00512663"/>
    <w:rsid w:val="00512947"/>
    <w:rsid w:val="005129EC"/>
    <w:rsid w:val="00512BA5"/>
    <w:rsid w:val="00512CFB"/>
    <w:rsid w:val="00512D5A"/>
    <w:rsid w:val="00512E9F"/>
    <w:rsid w:val="0051304F"/>
    <w:rsid w:val="00513114"/>
    <w:rsid w:val="00513288"/>
    <w:rsid w:val="0051330F"/>
    <w:rsid w:val="005137C6"/>
    <w:rsid w:val="005138A3"/>
    <w:rsid w:val="005138BA"/>
    <w:rsid w:val="005138E0"/>
    <w:rsid w:val="00513C16"/>
    <w:rsid w:val="00513CE7"/>
    <w:rsid w:val="00513DB0"/>
    <w:rsid w:val="00513DC7"/>
    <w:rsid w:val="00513E01"/>
    <w:rsid w:val="00513E29"/>
    <w:rsid w:val="00513FA2"/>
    <w:rsid w:val="0051413A"/>
    <w:rsid w:val="005141B3"/>
    <w:rsid w:val="005141F8"/>
    <w:rsid w:val="00514453"/>
    <w:rsid w:val="0051445F"/>
    <w:rsid w:val="00514460"/>
    <w:rsid w:val="00514584"/>
    <w:rsid w:val="0051493F"/>
    <w:rsid w:val="00514A0D"/>
    <w:rsid w:val="00514A6F"/>
    <w:rsid w:val="00514B37"/>
    <w:rsid w:val="00514BD8"/>
    <w:rsid w:val="00514CF1"/>
    <w:rsid w:val="00514DEE"/>
    <w:rsid w:val="00514E55"/>
    <w:rsid w:val="00514FE2"/>
    <w:rsid w:val="005150DC"/>
    <w:rsid w:val="0051533C"/>
    <w:rsid w:val="005153A7"/>
    <w:rsid w:val="005157C3"/>
    <w:rsid w:val="00515829"/>
    <w:rsid w:val="00515976"/>
    <w:rsid w:val="005159D0"/>
    <w:rsid w:val="00515AB6"/>
    <w:rsid w:val="00515ACD"/>
    <w:rsid w:val="00515B13"/>
    <w:rsid w:val="00515B40"/>
    <w:rsid w:val="00515C89"/>
    <w:rsid w:val="00515D08"/>
    <w:rsid w:val="00515E2A"/>
    <w:rsid w:val="00515EF2"/>
    <w:rsid w:val="00515F2D"/>
    <w:rsid w:val="00515FD9"/>
    <w:rsid w:val="00516020"/>
    <w:rsid w:val="0051627B"/>
    <w:rsid w:val="005163CD"/>
    <w:rsid w:val="00516475"/>
    <w:rsid w:val="005166DC"/>
    <w:rsid w:val="00516920"/>
    <w:rsid w:val="00516A01"/>
    <w:rsid w:val="00516A7C"/>
    <w:rsid w:val="00516CF5"/>
    <w:rsid w:val="00517090"/>
    <w:rsid w:val="005173AB"/>
    <w:rsid w:val="005175DE"/>
    <w:rsid w:val="005175FD"/>
    <w:rsid w:val="00517A94"/>
    <w:rsid w:val="00517B7D"/>
    <w:rsid w:val="00517F12"/>
    <w:rsid w:val="00517F31"/>
    <w:rsid w:val="00517FB9"/>
    <w:rsid w:val="00520115"/>
    <w:rsid w:val="005203C2"/>
    <w:rsid w:val="00520407"/>
    <w:rsid w:val="005204BD"/>
    <w:rsid w:val="0052063B"/>
    <w:rsid w:val="00520838"/>
    <w:rsid w:val="00520D78"/>
    <w:rsid w:val="00520DA2"/>
    <w:rsid w:val="00520E74"/>
    <w:rsid w:val="00521296"/>
    <w:rsid w:val="00521391"/>
    <w:rsid w:val="00521599"/>
    <w:rsid w:val="0052170E"/>
    <w:rsid w:val="0052182F"/>
    <w:rsid w:val="005219CF"/>
    <w:rsid w:val="00521AEC"/>
    <w:rsid w:val="00521BC9"/>
    <w:rsid w:val="00521DC5"/>
    <w:rsid w:val="00521ECB"/>
    <w:rsid w:val="00521FF5"/>
    <w:rsid w:val="005221F5"/>
    <w:rsid w:val="005226A1"/>
    <w:rsid w:val="005226A2"/>
    <w:rsid w:val="00522778"/>
    <w:rsid w:val="00522C91"/>
    <w:rsid w:val="00522D60"/>
    <w:rsid w:val="00522E7B"/>
    <w:rsid w:val="005233FA"/>
    <w:rsid w:val="005234D5"/>
    <w:rsid w:val="0052398C"/>
    <w:rsid w:val="00523992"/>
    <w:rsid w:val="00523C24"/>
    <w:rsid w:val="00523D2D"/>
    <w:rsid w:val="00524077"/>
    <w:rsid w:val="00524108"/>
    <w:rsid w:val="00524136"/>
    <w:rsid w:val="00524165"/>
    <w:rsid w:val="00524196"/>
    <w:rsid w:val="005243D6"/>
    <w:rsid w:val="005243FA"/>
    <w:rsid w:val="005244D7"/>
    <w:rsid w:val="0052477F"/>
    <w:rsid w:val="00524828"/>
    <w:rsid w:val="00524B66"/>
    <w:rsid w:val="00524C0E"/>
    <w:rsid w:val="0052526A"/>
    <w:rsid w:val="005253A6"/>
    <w:rsid w:val="00525495"/>
    <w:rsid w:val="0052555F"/>
    <w:rsid w:val="00525D05"/>
    <w:rsid w:val="00525D36"/>
    <w:rsid w:val="00525D8D"/>
    <w:rsid w:val="00525E5C"/>
    <w:rsid w:val="00525ED3"/>
    <w:rsid w:val="00525F10"/>
    <w:rsid w:val="00526422"/>
    <w:rsid w:val="00526648"/>
    <w:rsid w:val="005266DF"/>
    <w:rsid w:val="00526A23"/>
    <w:rsid w:val="00526B80"/>
    <w:rsid w:val="00526C91"/>
    <w:rsid w:val="00526DA0"/>
    <w:rsid w:val="00527044"/>
    <w:rsid w:val="005270A4"/>
    <w:rsid w:val="005271A9"/>
    <w:rsid w:val="00527215"/>
    <w:rsid w:val="0052755F"/>
    <w:rsid w:val="0052765F"/>
    <w:rsid w:val="0052777D"/>
    <w:rsid w:val="00527A59"/>
    <w:rsid w:val="00527B2B"/>
    <w:rsid w:val="00527B6A"/>
    <w:rsid w:val="00527ECE"/>
    <w:rsid w:val="00530174"/>
    <w:rsid w:val="00530184"/>
    <w:rsid w:val="005301D0"/>
    <w:rsid w:val="005304DC"/>
    <w:rsid w:val="005304E6"/>
    <w:rsid w:val="0053051C"/>
    <w:rsid w:val="005305C7"/>
    <w:rsid w:val="0053076E"/>
    <w:rsid w:val="0053088D"/>
    <w:rsid w:val="00530B01"/>
    <w:rsid w:val="00530B5B"/>
    <w:rsid w:val="00530C27"/>
    <w:rsid w:val="00530C7F"/>
    <w:rsid w:val="00530CF9"/>
    <w:rsid w:val="00530FDE"/>
    <w:rsid w:val="005310AE"/>
    <w:rsid w:val="0053137A"/>
    <w:rsid w:val="00531577"/>
    <w:rsid w:val="0053167C"/>
    <w:rsid w:val="0053175A"/>
    <w:rsid w:val="00531A0A"/>
    <w:rsid w:val="00531BAD"/>
    <w:rsid w:val="00531C06"/>
    <w:rsid w:val="00531F08"/>
    <w:rsid w:val="00532031"/>
    <w:rsid w:val="0053209F"/>
    <w:rsid w:val="005320CC"/>
    <w:rsid w:val="005320DD"/>
    <w:rsid w:val="005321FA"/>
    <w:rsid w:val="005325B9"/>
    <w:rsid w:val="00532643"/>
    <w:rsid w:val="00532766"/>
    <w:rsid w:val="005327B5"/>
    <w:rsid w:val="005327EA"/>
    <w:rsid w:val="00532993"/>
    <w:rsid w:val="00532ABD"/>
    <w:rsid w:val="00532B4A"/>
    <w:rsid w:val="00532C87"/>
    <w:rsid w:val="00532CE3"/>
    <w:rsid w:val="00532D57"/>
    <w:rsid w:val="00532DDE"/>
    <w:rsid w:val="0053300D"/>
    <w:rsid w:val="00533136"/>
    <w:rsid w:val="0053317A"/>
    <w:rsid w:val="00533219"/>
    <w:rsid w:val="00533361"/>
    <w:rsid w:val="00533515"/>
    <w:rsid w:val="0053351E"/>
    <w:rsid w:val="005338D1"/>
    <w:rsid w:val="00533B7A"/>
    <w:rsid w:val="00533B9B"/>
    <w:rsid w:val="00533C83"/>
    <w:rsid w:val="00533DDD"/>
    <w:rsid w:val="00533FEC"/>
    <w:rsid w:val="005340BD"/>
    <w:rsid w:val="00534120"/>
    <w:rsid w:val="0053417B"/>
    <w:rsid w:val="00534181"/>
    <w:rsid w:val="00534325"/>
    <w:rsid w:val="00534385"/>
    <w:rsid w:val="0053474A"/>
    <w:rsid w:val="0053495C"/>
    <w:rsid w:val="005349D3"/>
    <w:rsid w:val="00534B59"/>
    <w:rsid w:val="00534BDE"/>
    <w:rsid w:val="00534C2C"/>
    <w:rsid w:val="00534C51"/>
    <w:rsid w:val="0053518A"/>
    <w:rsid w:val="0053521E"/>
    <w:rsid w:val="00535270"/>
    <w:rsid w:val="005352F0"/>
    <w:rsid w:val="0053545B"/>
    <w:rsid w:val="00535A2C"/>
    <w:rsid w:val="00535B53"/>
    <w:rsid w:val="00535FF5"/>
    <w:rsid w:val="00536529"/>
    <w:rsid w:val="00536759"/>
    <w:rsid w:val="005367B4"/>
    <w:rsid w:val="00536CD1"/>
    <w:rsid w:val="00536DCF"/>
    <w:rsid w:val="00536EA6"/>
    <w:rsid w:val="00536ED6"/>
    <w:rsid w:val="00537228"/>
    <w:rsid w:val="00537321"/>
    <w:rsid w:val="0053734E"/>
    <w:rsid w:val="005374D8"/>
    <w:rsid w:val="0053757C"/>
    <w:rsid w:val="005375BF"/>
    <w:rsid w:val="0053761F"/>
    <w:rsid w:val="005379B6"/>
    <w:rsid w:val="00537A4A"/>
    <w:rsid w:val="00537B23"/>
    <w:rsid w:val="00537BD5"/>
    <w:rsid w:val="00537C15"/>
    <w:rsid w:val="00537C62"/>
    <w:rsid w:val="00537D0C"/>
    <w:rsid w:val="00537DE3"/>
    <w:rsid w:val="00540007"/>
    <w:rsid w:val="0054014E"/>
    <w:rsid w:val="0054021E"/>
    <w:rsid w:val="005402A4"/>
    <w:rsid w:val="00540346"/>
    <w:rsid w:val="00540613"/>
    <w:rsid w:val="00540764"/>
    <w:rsid w:val="0054085E"/>
    <w:rsid w:val="00540912"/>
    <w:rsid w:val="00540958"/>
    <w:rsid w:val="00540B1F"/>
    <w:rsid w:val="00540B79"/>
    <w:rsid w:val="00540BB9"/>
    <w:rsid w:val="00540EFD"/>
    <w:rsid w:val="00540F06"/>
    <w:rsid w:val="00540F84"/>
    <w:rsid w:val="005411B7"/>
    <w:rsid w:val="0054148B"/>
    <w:rsid w:val="00541945"/>
    <w:rsid w:val="00541A27"/>
    <w:rsid w:val="00541A35"/>
    <w:rsid w:val="00541C2B"/>
    <w:rsid w:val="00541C9F"/>
    <w:rsid w:val="00541E3D"/>
    <w:rsid w:val="00541EA7"/>
    <w:rsid w:val="005421A7"/>
    <w:rsid w:val="005427FA"/>
    <w:rsid w:val="00542808"/>
    <w:rsid w:val="005428C9"/>
    <w:rsid w:val="0054291F"/>
    <w:rsid w:val="005429CB"/>
    <w:rsid w:val="00542C89"/>
    <w:rsid w:val="00542CA2"/>
    <w:rsid w:val="00542D03"/>
    <w:rsid w:val="00542F1F"/>
    <w:rsid w:val="00542FA3"/>
    <w:rsid w:val="0054330B"/>
    <w:rsid w:val="00543418"/>
    <w:rsid w:val="00543471"/>
    <w:rsid w:val="00543484"/>
    <w:rsid w:val="005435DE"/>
    <w:rsid w:val="005436B8"/>
    <w:rsid w:val="0054384A"/>
    <w:rsid w:val="00543855"/>
    <w:rsid w:val="00543880"/>
    <w:rsid w:val="005439F1"/>
    <w:rsid w:val="00543A2E"/>
    <w:rsid w:val="00543C42"/>
    <w:rsid w:val="00543C8E"/>
    <w:rsid w:val="00543CA8"/>
    <w:rsid w:val="00543CCA"/>
    <w:rsid w:val="00543D50"/>
    <w:rsid w:val="00543D82"/>
    <w:rsid w:val="00543FFD"/>
    <w:rsid w:val="00544145"/>
    <w:rsid w:val="00544313"/>
    <w:rsid w:val="00544607"/>
    <w:rsid w:val="0054468F"/>
    <w:rsid w:val="00544874"/>
    <w:rsid w:val="0054490E"/>
    <w:rsid w:val="00544AB3"/>
    <w:rsid w:val="00544DD7"/>
    <w:rsid w:val="0054518E"/>
    <w:rsid w:val="005453AF"/>
    <w:rsid w:val="0054561A"/>
    <w:rsid w:val="00545821"/>
    <w:rsid w:val="00545CC8"/>
    <w:rsid w:val="00545D0F"/>
    <w:rsid w:val="00545ED5"/>
    <w:rsid w:val="00545ED7"/>
    <w:rsid w:val="00545F41"/>
    <w:rsid w:val="00546092"/>
    <w:rsid w:val="005461C6"/>
    <w:rsid w:val="005462EB"/>
    <w:rsid w:val="00546390"/>
    <w:rsid w:val="00546432"/>
    <w:rsid w:val="00546435"/>
    <w:rsid w:val="005464AD"/>
    <w:rsid w:val="005467C9"/>
    <w:rsid w:val="005467CD"/>
    <w:rsid w:val="00546970"/>
    <w:rsid w:val="00546CEE"/>
    <w:rsid w:val="00546DEF"/>
    <w:rsid w:val="00546EAE"/>
    <w:rsid w:val="005471F3"/>
    <w:rsid w:val="0054731F"/>
    <w:rsid w:val="00547348"/>
    <w:rsid w:val="005473AC"/>
    <w:rsid w:val="0054778D"/>
    <w:rsid w:val="0054778F"/>
    <w:rsid w:val="00547988"/>
    <w:rsid w:val="005479CE"/>
    <w:rsid w:val="00547C24"/>
    <w:rsid w:val="00547D43"/>
    <w:rsid w:val="00547EDB"/>
    <w:rsid w:val="00547FC2"/>
    <w:rsid w:val="005501CC"/>
    <w:rsid w:val="005501D9"/>
    <w:rsid w:val="00550345"/>
    <w:rsid w:val="00550603"/>
    <w:rsid w:val="00550A94"/>
    <w:rsid w:val="00550CE9"/>
    <w:rsid w:val="00550D9D"/>
    <w:rsid w:val="00550E78"/>
    <w:rsid w:val="005511CC"/>
    <w:rsid w:val="0055142A"/>
    <w:rsid w:val="00551566"/>
    <w:rsid w:val="005515B0"/>
    <w:rsid w:val="005518B0"/>
    <w:rsid w:val="00551A10"/>
    <w:rsid w:val="00551C93"/>
    <w:rsid w:val="00551D16"/>
    <w:rsid w:val="00551DBE"/>
    <w:rsid w:val="00551E3D"/>
    <w:rsid w:val="00551F83"/>
    <w:rsid w:val="00552075"/>
    <w:rsid w:val="0055208A"/>
    <w:rsid w:val="0055256D"/>
    <w:rsid w:val="00552607"/>
    <w:rsid w:val="0055285E"/>
    <w:rsid w:val="005528C8"/>
    <w:rsid w:val="00552C3A"/>
    <w:rsid w:val="00552E6C"/>
    <w:rsid w:val="00552ED9"/>
    <w:rsid w:val="00552FBC"/>
    <w:rsid w:val="00553006"/>
    <w:rsid w:val="005530C6"/>
    <w:rsid w:val="005530E2"/>
    <w:rsid w:val="0055312B"/>
    <w:rsid w:val="0055318C"/>
    <w:rsid w:val="005531B2"/>
    <w:rsid w:val="005531B7"/>
    <w:rsid w:val="00553391"/>
    <w:rsid w:val="00553432"/>
    <w:rsid w:val="00553520"/>
    <w:rsid w:val="005535DE"/>
    <w:rsid w:val="00553611"/>
    <w:rsid w:val="0055375A"/>
    <w:rsid w:val="005537D2"/>
    <w:rsid w:val="00553836"/>
    <w:rsid w:val="00553A74"/>
    <w:rsid w:val="00554235"/>
    <w:rsid w:val="00554410"/>
    <w:rsid w:val="005545CC"/>
    <w:rsid w:val="00554646"/>
    <w:rsid w:val="005546FA"/>
    <w:rsid w:val="005547CA"/>
    <w:rsid w:val="00554888"/>
    <w:rsid w:val="00554BA6"/>
    <w:rsid w:val="00554CDD"/>
    <w:rsid w:val="00554E19"/>
    <w:rsid w:val="00555648"/>
    <w:rsid w:val="0055571D"/>
    <w:rsid w:val="0055576B"/>
    <w:rsid w:val="00555857"/>
    <w:rsid w:val="00555B35"/>
    <w:rsid w:val="00555BE6"/>
    <w:rsid w:val="00555C63"/>
    <w:rsid w:val="00555F4E"/>
    <w:rsid w:val="00556295"/>
    <w:rsid w:val="005562B5"/>
    <w:rsid w:val="00556451"/>
    <w:rsid w:val="00556494"/>
    <w:rsid w:val="005566C5"/>
    <w:rsid w:val="0055678E"/>
    <w:rsid w:val="0055679C"/>
    <w:rsid w:val="005568E7"/>
    <w:rsid w:val="00556AD3"/>
    <w:rsid w:val="00556AD8"/>
    <w:rsid w:val="00556B62"/>
    <w:rsid w:val="00556C16"/>
    <w:rsid w:val="00556C5F"/>
    <w:rsid w:val="00556C79"/>
    <w:rsid w:val="00556EC1"/>
    <w:rsid w:val="0055704D"/>
    <w:rsid w:val="005572A4"/>
    <w:rsid w:val="00557930"/>
    <w:rsid w:val="005579F9"/>
    <w:rsid w:val="00557C5D"/>
    <w:rsid w:val="00557DC0"/>
    <w:rsid w:val="00560101"/>
    <w:rsid w:val="00560224"/>
    <w:rsid w:val="00560295"/>
    <w:rsid w:val="005603C1"/>
    <w:rsid w:val="00560C9B"/>
    <w:rsid w:val="00560FC6"/>
    <w:rsid w:val="00561095"/>
    <w:rsid w:val="005610BF"/>
    <w:rsid w:val="005610F2"/>
    <w:rsid w:val="005611F1"/>
    <w:rsid w:val="0056121F"/>
    <w:rsid w:val="00561384"/>
    <w:rsid w:val="00561408"/>
    <w:rsid w:val="00561458"/>
    <w:rsid w:val="00561538"/>
    <w:rsid w:val="00561805"/>
    <w:rsid w:val="00561C96"/>
    <w:rsid w:val="00561EA4"/>
    <w:rsid w:val="005620AC"/>
    <w:rsid w:val="0056212C"/>
    <w:rsid w:val="0056215D"/>
    <w:rsid w:val="0056228C"/>
    <w:rsid w:val="005627BE"/>
    <w:rsid w:val="005627EC"/>
    <w:rsid w:val="00562851"/>
    <w:rsid w:val="005628F2"/>
    <w:rsid w:val="005629F8"/>
    <w:rsid w:val="005629F9"/>
    <w:rsid w:val="00562C32"/>
    <w:rsid w:val="00562C36"/>
    <w:rsid w:val="00562CE8"/>
    <w:rsid w:val="00562D2B"/>
    <w:rsid w:val="00562DD0"/>
    <w:rsid w:val="00562EA4"/>
    <w:rsid w:val="00562EB4"/>
    <w:rsid w:val="005630EB"/>
    <w:rsid w:val="0056312C"/>
    <w:rsid w:val="0056323B"/>
    <w:rsid w:val="00563289"/>
    <w:rsid w:val="005632B2"/>
    <w:rsid w:val="0056333B"/>
    <w:rsid w:val="00563349"/>
    <w:rsid w:val="00563450"/>
    <w:rsid w:val="0056345B"/>
    <w:rsid w:val="00563714"/>
    <w:rsid w:val="00563BA8"/>
    <w:rsid w:val="00563BF8"/>
    <w:rsid w:val="00563DA1"/>
    <w:rsid w:val="00563E51"/>
    <w:rsid w:val="00563F24"/>
    <w:rsid w:val="00564149"/>
    <w:rsid w:val="005641EB"/>
    <w:rsid w:val="00564545"/>
    <w:rsid w:val="005648F4"/>
    <w:rsid w:val="0056496E"/>
    <w:rsid w:val="00564B47"/>
    <w:rsid w:val="00564D33"/>
    <w:rsid w:val="00564E61"/>
    <w:rsid w:val="00564E82"/>
    <w:rsid w:val="00564EF4"/>
    <w:rsid w:val="0056501E"/>
    <w:rsid w:val="0056509F"/>
    <w:rsid w:val="00565131"/>
    <w:rsid w:val="005655B1"/>
    <w:rsid w:val="00565752"/>
    <w:rsid w:val="00565A13"/>
    <w:rsid w:val="00565BD0"/>
    <w:rsid w:val="00565C0A"/>
    <w:rsid w:val="00565D91"/>
    <w:rsid w:val="00565F12"/>
    <w:rsid w:val="00566000"/>
    <w:rsid w:val="00566465"/>
    <w:rsid w:val="0056685A"/>
    <w:rsid w:val="0056688A"/>
    <w:rsid w:val="00566FEF"/>
    <w:rsid w:val="00567296"/>
    <w:rsid w:val="00567570"/>
    <w:rsid w:val="005676C1"/>
    <w:rsid w:val="00567734"/>
    <w:rsid w:val="00567883"/>
    <w:rsid w:val="005678C1"/>
    <w:rsid w:val="00567C8F"/>
    <w:rsid w:val="00567CDE"/>
    <w:rsid w:val="00567D7E"/>
    <w:rsid w:val="00567E65"/>
    <w:rsid w:val="00567F53"/>
    <w:rsid w:val="00570074"/>
    <w:rsid w:val="005700DD"/>
    <w:rsid w:val="005700E3"/>
    <w:rsid w:val="00570307"/>
    <w:rsid w:val="00570524"/>
    <w:rsid w:val="00570642"/>
    <w:rsid w:val="005706BF"/>
    <w:rsid w:val="00570703"/>
    <w:rsid w:val="005707E5"/>
    <w:rsid w:val="00570814"/>
    <w:rsid w:val="0057096C"/>
    <w:rsid w:val="00570E6E"/>
    <w:rsid w:val="00570FF8"/>
    <w:rsid w:val="00571314"/>
    <w:rsid w:val="005713E1"/>
    <w:rsid w:val="0057162F"/>
    <w:rsid w:val="00571672"/>
    <w:rsid w:val="00571821"/>
    <w:rsid w:val="00571920"/>
    <w:rsid w:val="00571A10"/>
    <w:rsid w:val="00571D4B"/>
    <w:rsid w:val="005720AA"/>
    <w:rsid w:val="0057212C"/>
    <w:rsid w:val="0057218B"/>
    <w:rsid w:val="00572422"/>
    <w:rsid w:val="00572505"/>
    <w:rsid w:val="00572601"/>
    <w:rsid w:val="005727CD"/>
    <w:rsid w:val="00572E07"/>
    <w:rsid w:val="00572F7E"/>
    <w:rsid w:val="005731AA"/>
    <w:rsid w:val="005732CB"/>
    <w:rsid w:val="00573736"/>
    <w:rsid w:val="005737F0"/>
    <w:rsid w:val="00573918"/>
    <w:rsid w:val="00573A38"/>
    <w:rsid w:val="00573BBB"/>
    <w:rsid w:val="00573D9C"/>
    <w:rsid w:val="00573E9C"/>
    <w:rsid w:val="00574018"/>
    <w:rsid w:val="0057419C"/>
    <w:rsid w:val="00574214"/>
    <w:rsid w:val="005743F0"/>
    <w:rsid w:val="00574418"/>
    <w:rsid w:val="0057453C"/>
    <w:rsid w:val="0057453D"/>
    <w:rsid w:val="005746F8"/>
    <w:rsid w:val="00574843"/>
    <w:rsid w:val="00574855"/>
    <w:rsid w:val="0057489F"/>
    <w:rsid w:val="005748D3"/>
    <w:rsid w:val="005749DA"/>
    <w:rsid w:val="005749E8"/>
    <w:rsid w:val="00574EDE"/>
    <w:rsid w:val="00574F0C"/>
    <w:rsid w:val="0057530B"/>
    <w:rsid w:val="0057536A"/>
    <w:rsid w:val="00575711"/>
    <w:rsid w:val="00575ADC"/>
    <w:rsid w:val="00575B4E"/>
    <w:rsid w:val="00575BAA"/>
    <w:rsid w:val="00575C94"/>
    <w:rsid w:val="00575E4B"/>
    <w:rsid w:val="00575ED0"/>
    <w:rsid w:val="00575ED8"/>
    <w:rsid w:val="005760DA"/>
    <w:rsid w:val="005761DA"/>
    <w:rsid w:val="005762E8"/>
    <w:rsid w:val="005764B8"/>
    <w:rsid w:val="005764FA"/>
    <w:rsid w:val="00576546"/>
    <w:rsid w:val="0057659D"/>
    <w:rsid w:val="0057685B"/>
    <w:rsid w:val="0057692F"/>
    <w:rsid w:val="005769D1"/>
    <w:rsid w:val="00576C26"/>
    <w:rsid w:val="00576EB7"/>
    <w:rsid w:val="00576EE7"/>
    <w:rsid w:val="00576F06"/>
    <w:rsid w:val="00576F97"/>
    <w:rsid w:val="0057703A"/>
    <w:rsid w:val="00577191"/>
    <w:rsid w:val="00577256"/>
    <w:rsid w:val="005773CA"/>
    <w:rsid w:val="00577510"/>
    <w:rsid w:val="00577A5B"/>
    <w:rsid w:val="00577AD7"/>
    <w:rsid w:val="0058004F"/>
    <w:rsid w:val="00580280"/>
    <w:rsid w:val="005802A0"/>
    <w:rsid w:val="0058036C"/>
    <w:rsid w:val="0058045E"/>
    <w:rsid w:val="00580646"/>
    <w:rsid w:val="0058067E"/>
    <w:rsid w:val="00580685"/>
    <w:rsid w:val="00580697"/>
    <w:rsid w:val="005807A7"/>
    <w:rsid w:val="005807BB"/>
    <w:rsid w:val="00580E8B"/>
    <w:rsid w:val="00581148"/>
    <w:rsid w:val="005812D5"/>
    <w:rsid w:val="00581310"/>
    <w:rsid w:val="005816BD"/>
    <w:rsid w:val="0058179B"/>
    <w:rsid w:val="005818C4"/>
    <w:rsid w:val="00581902"/>
    <w:rsid w:val="0058194B"/>
    <w:rsid w:val="005819ED"/>
    <w:rsid w:val="00581D1E"/>
    <w:rsid w:val="00582006"/>
    <w:rsid w:val="00582195"/>
    <w:rsid w:val="0058237E"/>
    <w:rsid w:val="00582468"/>
    <w:rsid w:val="005824CD"/>
    <w:rsid w:val="005825BA"/>
    <w:rsid w:val="00582666"/>
    <w:rsid w:val="005826FC"/>
    <w:rsid w:val="00582719"/>
    <w:rsid w:val="00582809"/>
    <w:rsid w:val="0058299B"/>
    <w:rsid w:val="005829CF"/>
    <w:rsid w:val="00582DD6"/>
    <w:rsid w:val="00582DDD"/>
    <w:rsid w:val="00582E85"/>
    <w:rsid w:val="00583023"/>
    <w:rsid w:val="0058307B"/>
    <w:rsid w:val="0058342F"/>
    <w:rsid w:val="00583439"/>
    <w:rsid w:val="0058364B"/>
    <w:rsid w:val="00583769"/>
    <w:rsid w:val="005837FD"/>
    <w:rsid w:val="00583832"/>
    <w:rsid w:val="005838B8"/>
    <w:rsid w:val="00583A7D"/>
    <w:rsid w:val="00583AE9"/>
    <w:rsid w:val="00583C34"/>
    <w:rsid w:val="00583F65"/>
    <w:rsid w:val="00583FFE"/>
    <w:rsid w:val="00584067"/>
    <w:rsid w:val="005841C8"/>
    <w:rsid w:val="0058421C"/>
    <w:rsid w:val="0058424F"/>
    <w:rsid w:val="00584317"/>
    <w:rsid w:val="0058456B"/>
    <w:rsid w:val="005847A4"/>
    <w:rsid w:val="00584822"/>
    <w:rsid w:val="00584A39"/>
    <w:rsid w:val="00584BF8"/>
    <w:rsid w:val="00584D05"/>
    <w:rsid w:val="00584F63"/>
    <w:rsid w:val="00584F8B"/>
    <w:rsid w:val="005851B4"/>
    <w:rsid w:val="00585313"/>
    <w:rsid w:val="005857AD"/>
    <w:rsid w:val="00585882"/>
    <w:rsid w:val="00585991"/>
    <w:rsid w:val="005862FF"/>
    <w:rsid w:val="005864BD"/>
    <w:rsid w:val="00586556"/>
    <w:rsid w:val="00586955"/>
    <w:rsid w:val="00586D88"/>
    <w:rsid w:val="00586D97"/>
    <w:rsid w:val="00586FAA"/>
    <w:rsid w:val="00586FDD"/>
    <w:rsid w:val="0058720F"/>
    <w:rsid w:val="005875E1"/>
    <w:rsid w:val="005875FA"/>
    <w:rsid w:val="0058798C"/>
    <w:rsid w:val="00587A46"/>
    <w:rsid w:val="00587C3D"/>
    <w:rsid w:val="00587E1B"/>
    <w:rsid w:val="005900FA"/>
    <w:rsid w:val="00590179"/>
    <w:rsid w:val="00590226"/>
    <w:rsid w:val="00590404"/>
    <w:rsid w:val="00590433"/>
    <w:rsid w:val="005904BF"/>
    <w:rsid w:val="00590585"/>
    <w:rsid w:val="005905EC"/>
    <w:rsid w:val="0059068E"/>
    <w:rsid w:val="005906A2"/>
    <w:rsid w:val="005907BC"/>
    <w:rsid w:val="005907E0"/>
    <w:rsid w:val="00590852"/>
    <w:rsid w:val="00590AEF"/>
    <w:rsid w:val="00590C74"/>
    <w:rsid w:val="00590CB6"/>
    <w:rsid w:val="00590EFA"/>
    <w:rsid w:val="00590EFE"/>
    <w:rsid w:val="00590F71"/>
    <w:rsid w:val="00591367"/>
    <w:rsid w:val="00591672"/>
    <w:rsid w:val="00591913"/>
    <w:rsid w:val="0059198D"/>
    <w:rsid w:val="005922AA"/>
    <w:rsid w:val="0059232B"/>
    <w:rsid w:val="0059264F"/>
    <w:rsid w:val="005926D9"/>
    <w:rsid w:val="00592E89"/>
    <w:rsid w:val="0059312E"/>
    <w:rsid w:val="00593375"/>
    <w:rsid w:val="005935A4"/>
    <w:rsid w:val="0059362A"/>
    <w:rsid w:val="00593827"/>
    <w:rsid w:val="00593B6E"/>
    <w:rsid w:val="00593C86"/>
    <w:rsid w:val="00593DA3"/>
    <w:rsid w:val="00593E14"/>
    <w:rsid w:val="00593F30"/>
    <w:rsid w:val="005941D4"/>
    <w:rsid w:val="00594406"/>
    <w:rsid w:val="0059440A"/>
    <w:rsid w:val="00594567"/>
    <w:rsid w:val="005946B0"/>
    <w:rsid w:val="005947EB"/>
    <w:rsid w:val="00594841"/>
    <w:rsid w:val="005948BD"/>
    <w:rsid w:val="005948C2"/>
    <w:rsid w:val="00594937"/>
    <w:rsid w:val="00594AC5"/>
    <w:rsid w:val="00594B91"/>
    <w:rsid w:val="00595053"/>
    <w:rsid w:val="0059511A"/>
    <w:rsid w:val="00595158"/>
    <w:rsid w:val="005951F6"/>
    <w:rsid w:val="005952B0"/>
    <w:rsid w:val="005956D3"/>
    <w:rsid w:val="00595712"/>
    <w:rsid w:val="00595768"/>
    <w:rsid w:val="0059579F"/>
    <w:rsid w:val="005957A1"/>
    <w:rsid w:val="00595B44"/>
    <w:rsid w:val="00595BDE"/>
    <w:rsid w:val="00595DCA"/>
    <w:rsid w:val="00595E78"/>
    <w:rsid w:val="00595FCA"/>
    <w:rsid w:val="00595FCB"/>
    <w:rsid w:val="00596088"/>
    <w:rsid w:val="0059609D"/>
    <w:rsid w:val="00596103"/>
    <w:rsid w:val="0059643F"/>
    <w:rsid w:val="00596472"/>
    <w:rsid w:val="0059680C"/>
    <w:rsid w:val="005969CC"/>
    <w:rsid w:val="00596CD5"/>
    <w:rsid w:val="00597582"/>
    <w:rsid w:val="00597664"/>
    <w:rsid w:val="0059772A"/>
    <w:rsid w:val="0059779B"/>
    <w:rsid w:val="005977FE"/>
    <w:rsid w:val="005978AD"/>
    <w:rsid w:val="0059793A"/>
    <w:rsid w:val="00597AB2"/>
    <w:rsid w:val="00597B41"/>
    <w:rsid w:val="005A01C8"/>
    <w:rsid w:val="005A01D1"/>
    <w:rsid w:val="005A0278"/>
    <w:rsid w:val="005A02B4"/>
    <w:rsid w:val="005A0438"/>
    <w:rsid w:val="005A05FA"/>
    <w:rsid w:val="005A0716"/>
    <w:rsid w:val="005A0737"/>
    <w:rsid w:val="005A0878"/>
    <w:rsid w:val="005A0B2F"/>
    <w:rsid w:val="005A0ED3"/>
    <w:rsid w:val="005A1009"/>
    <w:rsid w:val="005A11CC"/>
    <w:rsid w:val="005A15DF"/>
    <w:rsid w:val="005A1734"/>
    <w:rsid w:val="005A17E6"/>
    <w:rsid w:val="005A1885"/>
    <w:rsid w:val="005A18FB"/>
    <w:rsid w:val="005A1C5E"/>
    <w:rsid w:val="005A1E23"/>
    <w:rsid w:val="005A2033"/>
    <w:rsid w:val="005A209A"/>
    <w:rsid w:val="005A212E"/>
    <w:rsid w:val="005A2203"/>
    <w:rsid w:val="005A235E"/>
    <w:rsid w:val="005A2547"/>
    <w:rsid w:val="005A2675"/>
    <w:rsid w:val="005A268D"/>
    <w:rsid w:val="005A27A8"/>
    <w:rsid w:val="005A29A4"/>
    <w:rsid w:val="005A2B31"/>
    <w:rsid w:val="005A2B62"/>
    <w:rsid w:val="005A2B6D"/>
    <w:rsid w:val="005A3228"/>
    <w:rsid w:val="005A336A"/>
    <w:rsid w:val="005A342F"/>
    <w:rsid w:val="005A35CC"/>
    <w:rsid w:val="005A3680"/>
    <w:rsid w:val="005A3708"/>
    <w:rsid w:val="005A3A71"/>
    <w:rsid w:val="005A3CC3"/>
    <w:rsid w:val="005A3D90"/>
    <w:rsid w:val="005A3FCC"/>
    <w:rsid w:val="005A4068"/>
    <w:rsid w:val="005A4367"/>
    <w:rsid w:val="005A47C6"/>
    <w:rsid w:val="005A49E8"/>
    <w:rsid w:val="005A4BB5"/>
    <w:rsid w:val="005A4C92"/>
    <w:rsid w:val="005A4CA9"/>
    <w:rsid w:val="005A4CBE"/>
    <w:rsid w:val="005A4DF1"/>
    <w:rsid w:val="005A4F58"/>
    <w:rsid w:val="005A5231"/>
    <w:rsid w:val="005A537B"/>
    <w:rsid w:val="005A562F"/>
    <w:rsid w:val="005A587A"/>
    <w:rsid w:val="005A59EC"/>
    <w:rsid w:val="005A5A1F"/>
    <w:rsid w:val="005A5B26"/>
    <w:rsid w:val="005A5C41"/>
    <w:rsid w:val="005A5C9C"/>
    <w:rsid w:val="005A5D7D"/>
    <w:rsid w:val="005A5DD6"/>
    <w:rsid w:val="005A5E12"/>
    <w:rsid w:val="005A5EB7"/>
    <w:rsid w:val="005A5F02"/>
    <w:rsid w:val="005A6144"/>
    <w:rsid w:val="005A636E"/>
    <w:rsid w:val="005A63EC"/>
    <w:rsid w:val="005A662D"/>
    <w:rsid w:val="005A670D"/>
    <w:rsid w:val="005A685C"/>
    <w:rsid w:val="005A6B98"/>
    <w:rsid w:val="005A6E2E"/>
    <w:rsid w:val="005A7215"/>
    <w:rsid w:val="005A7468"/>
    <w:rsid w:val="005A7B23"/>
    <w:rsid w:val="005A7B3A"/>
    <w:rsid w:val="005A7CBC"/>
    <w:rsid w:val="005A7CC8"/>
    <w:rsid w:val="005A7E94"/>
    <w:rsid w:val="005B0046"/>
    <w:rsid w:val="005B006E"/>
    <w:rsid w:val="005B02D0"/>
    <w:rsid w:val="005B073F"/>
    <w:rsid w:val="005B08BD"/>
    <w:rsid w:val="005B09C9"/>
    <w:rsid w:val="005B0B74"/>
    <w:rsid w:val="005B0BC8"/>
    <w:rsid w:val="005B0F2C"/>
    <w:rsid w:val="005B104F"/>
    <w:rsid w:val="005B1084"/>
    <w:rsid w:val="005B13B1"/>
    <w:rsid w:val="005B1409"/>
    <w:rsid w:val="005B143F"/>
    <w:rsid w:val="005B152A"/>
    <w:rsid w:val="005B166B"/>
    <w:rsid w:val="005B1B4F"/>
    <w:rsid w:val="005B1BEA"/>
    <w:rsid w:val="005B1DFA"/>
    <w:rsid w:val="005B1F55"/>
    <w:rsid w:val="005B1FE0"/>
    <w:rsid w:val="005B2042"/>
    <w:rsid w:val="005B2189"/>
    <w:rsid w:val="005B2317"/>
    <w:rsid w:val="005B233B"/>
    <w:rsid w:val="005B249F"/>
    <w:rsid w:val="005B26DB"/>
    <w:rsid w:val="005B2733"/>
    <w:rsid w:val="005B27D2"/>
    <w:rsid w:val="005B2ED8"/>
    <w:rsid w:val="005B2EEE"/>
    <w:rsid w:val="005B3053"/>
    <w:rsid w:val="005B320E"/>
    <w:rsid w:val="005B3318"/>
    <w:rsid w:val="005B3384"/>
    <w:rsid w:val="005B34E6"/>
    <w:rsid w:val="005B35D7"/>
    <w:rsid w:val="005B37AB"/>
    <w:rsid w:val="005B37DA"/>
    <w:rsid w:val="005B37DD"/>
    <w:rsid w:val="005B38D0"/>
    <w:rsid w:val="005B3910"/>
    <w:rsid w:val="005B392A"/>
    <w:rsid w:val="005B3AA3"/>
    <w:rsid w:val="005B3AFB"/>
    <w:rsid w:val="005B3D28"/>
    <w:rsid w:val="005B403C"/>
    <w:rsid w:val="005B4168"/>
    <w:rsid w:val="005B41BA"/>
    <w:rsid w:val="005B42AB"/>
    <w:rsid w:val="005B4377"/>
    <w:rsid w:val="005B43E5"/>
    <w:rsid w:val="005B4567"/>
    <w:rsid w:val="005B4632"/>
    <w:rsid w:val="005B4BE6"/>
    <w:rsid w:val="005B4DC1"/>
    <w:rsid w:val="005B4DDE"/>
    <w:rsid w:val="005B4E32"/>
    <w:rsid w:val="005B50AE"/>
    <w:rsid w:val="005B51EC"/>
    <w:rsid w:val="005B55BD"/>
    <w:rsid w:val="005B55F0"/>
    <w:rsid w:val="005B573B"/>
    <w:rsid w:val="005B58F1"/>
    <w:rsid w:val="005B5AC6"/>
    <w:rsid w:val="005B5BE4"/>
    <w:rsid w:val="005B5C45"/>
    <w:rsid w:val="005B5D87"/>
    <w:rsid w:val="005B5FC3"/>
    <w:rsid w:val="005B66F7"/>
    <w:rsid w:val="005B672C"/>
    <w:rsid w:val="005B6BB2"/>
    <w:rsid w:val="005B6CAC"/>
    <w:rsid w:val="005B6E06"/>
    <w:rsid w:val="005B6F83"/>
    <w:rsid w:val="005B70A5"/>
    <w:rsid w:val="005B76B4"/>
    <w:rsid w:val="005B7C78"/>
    <w:rsid w:val="005B7CA8"/>
    <w:rsid w:val="005B7DE5"/>
    <w:rsid w:val="005B7F5A"/>
    <w:rsid w:val="005C0269"/>
    <w:rsid w:val="005C06A8"/>
    <w:rsid w:val="005C081A"/>
    <w:rsid w:val="005C0B25"/>
    <w:rsid w:val="005C0B72"/>
    <w:rsid w:val="005C0C2C"/>
    <w:rsid w:val="005C0EB6"/>
    <w:rsid w:val="005C0EC8"/>
    <w:rsid w:val="005C0EE6"/>
    <w:rsid w:val="005C0F66"/>
    <w:rsid w:val="005C106C"/>
    <w:rsid w:val="005C1185"/>
    <w:rsid w:val="005C11E3"/>
    <w:rsid w:val="005C12C0"/>
    <w:rsid w:val="005C1784"/>
    <w:rsid w:val="005C17F5"/>
    <w:rsid w:val="005C1942"/>
    <w:rsid w:val="005C1A93"/>
    <w:rsid w:val="005C1B51"/>
    <w:rsid w:val="005C1C6F"/>
    <w:rsid w:val="005C1C73"/>
    <w:rsid w:val="005C1C75"/>
    <w:rsid w:val="005C1EE8"/>
    <w:rsid w:val="005C22B3"/>
    <w:rsid w:val="005C23F8"/>
    <w:rsid w:val="005C245C"/>
    <w:rsid w:val="005C2721"/>
    <w:rsid w:val="005C291C"/>
    <w:rsid w:val="005C2972"/>
    <w:rsid w:val="005C2B33"/>
    <w:rsid w:val="005C2BE3"/>
    <w:rsid w:val="005C2C98"/>
    <w:rsid w:val="005C2E68"/>
    <w:rsid w:val="005C2EC2"/>
    <w:rsid w:val="005C3277"/>
    <w:rsid w:val="005C3417"/>
    <w:rsid w:val="005C34AE"/>
    <w:rsid w:val="005C36EA"/>
    <w:rsid w:val="005C371C"/>
    <w:rsid w:val="005C37A0"/>
    <w:rsid w:val="005C37DC"/>
    <w:rsid w:val="005C3926"/>
    <w:rsid w:val="005C3A86"/>
    <w:rsid w:val="005C3D4A"/>
    <w:rsid w:val="005C3E6F"/>
    <w:rsid w:val="005C3F44"/>
    <w:rsid w:val="005C3FFA"/>
    <w:rsid w:val="005C403D"/>
    <w:rsid w:val="005C44E0"/>
    <w:rsid w:val="005C4637"/>
    <w:rsid w:val="005C47E2"/>
    <w:rsid w:val="005C492E"/>
    <w:rsid w:val="005C495D"/>
    <w:rsid w:val="005C4AA0"/>
    <w:rsid w:val="005C50A1"/>
    <w:rsid w:val="005C50E1"/>
    <w:rsid w:val="005C5416"/>
    <w:rsid w:val="005C5461"/>
    <w:rsid w:val="005C57AF"/>
    <w:rsid w:val="005C585A"/>
    <w:rsid w:val="005C5BCD"/>
    <w:rsid w:val="005C5DAD"/>
    <w:rsid w:val="005C5F21"/>
    <w:rsid w:val="005C62B4"/>
    <w:rsid w:val="005C660B"/>
    <w:rsid w:val="005C664B"/>
    <w:rsid w:val="005C680C"/>
    <w:rsid w:val="005C700A"/>
    <w:rsid w:val="005C7361"/>
    <w:rsid w:val="005C74FB"/>
    <w:rsid w:val="005C7874"/>
    <w:rsid w:val="005C7A6C"/>
    <w:rsid w:val="005C7AAF"/>
    <w:rsid w:val="005C7ADB"/>
    <w:rsid w:val="005D004C"/>
    <w:rsid w:val="005D00CA"/>
    <w:rsid w:val="005D01F0"/>
    <w:rsid w:val="005D02E1"/>
    <w:rsid w:val="005D038D"/>
    <w:rsid w:val="005D058E"/>
    <w:rsid w:val="005D05B6"/>
    <w:rsid w:val="005D07D8"/>
    <w:rsid w:val="005D0A33"/>
    <w:rsid w:val="005D0A42"/>
    <w:rsid w:val="005D0BE2"/>
    <w:rsid w:val="005D10E9"/>
    <w:rsid w:val="005D14A5"/>
    <w:rsid w:val="005D1602"/>
    <w:rsid w:val="005D1771"/>
    <w:rsid w:val="005D183A"/>
    <w:rsid w:val="005D1A96"/>
    <w:rsid w:val="005D1AF9"/>
    <w:rsid w:val="005D213D"/>
    <w:rsid w:val="005D23B2"/>
    <w:rsid w:val="005D243C"/>
    <w:rsid w:val="005D24E7"/>
    <w:rsid w:val="005D25B4"/>
    <w:rsid w:val="005D2682"/>
    <w:rsid w:val="005D270C"/>
    <w:rsid w:val="005D2B06"/>
    <w:rsid w:val="005D2B14"/>
    <w:rsid w:val="005D2BB3"/>
    <w:rsid w:val="005D2C02"/>
    <w:rsid w:val="005D3105"/>
    <w:rsid w:val="005D3136"/>
    <w:rsid w:val="005D3144"/>
    <w:rsid w:val="005D3251"/>
    <w:rsid w:val="005D3352"/>
    <w:rsid w:val="005D3360"/>
    <w:rsid w:val="005D3398"/>
    <w:rsid w:val="005D33E9"/>
    <w:rsid w:val="005D37B5"/>
    <w:rsid w:val="005D3871"/>
    <w:rsid w:val="005D38F5"/>
    <w:rsid w:val="005D3A14"/>
    <w:rsid w:val="005D3A7C"/>
    <w:rsid w:val="005D3E8E"/>
    <w:rsid w:val="005D3ECA"/>
    <w:rsid w:val="005D3FC6"/>
    <w:rsid w:val="005D3FF5"/>
    <w:rsid w:val="005D403B"/>
    <w:rsid w:val="005D42DE"/>
    <w:rsid w:val="005D4476"/>
    <w:rsid w:val="005D44A5"/>
    <w:rsid w:val="005D4520"/>
    <w:rsid w:val="005D4674"/>
    <w:rsid w:val="005D4762"/>
    <w:rsid w:val="005D4936"/>
    <w:rsid w:val="005D4957"/>
    <w:rsid w:val="005D4B13"/>
    <w:rsid w:val="005D4D37"/>
    <w:rsid w:val="005D540A"/>
    <w:rsid w:val="005D542A"/>
    <w:rsid w:val="005D5778"/>
    <w:rsid w:val="005D59D2"/>
    <w:rsid w:val="005D5AE3"/>
    <w:rsid w:val="005D5BB1"/>
    <w:rsid w:val="005D5D3F"/>
    <w:rsid w:val="005D5DAE"/>
    <w:rsid w:val="005D5F13"/>
    <w:rsid w:val="005D6150"/>
    <w:rsid w:val="005D615F"/>
    <w:rsid w:val="005D6164"/>
    <w:rsid w:val="005D625D"/>
    <w:rsid w:val="005D627D"/>
    <w:rsid w:val="005D630E"/>
    <w:rsid w:val="005D633E"/>
    <w:rsid w:val="005D676A"/>
    <w:rsid w:val="005D685F"/>
    <w:rsid w:val="005D6AB2"/>
    <w:rsid w:val="005D6AE8"/>
    <w:rsid w:val="005D6DBF"/>
    <w:rsid w:val="005D7066"/>
    <w:rsid w:val="005D7152"/>
    <w:rsid w:val="005D7587"/>
    <w:rsid w:val="005D7596"/>
    <w:rsid w:val="005D7862"/>
    <w:rsid w:val="005D786E"/>
    <w:rsid w:val="005D7B89"/>
    <w:rsid w:val="005D7C61"/>
    <w:rsid w:val="005D7C7F"/>
    <w:rsid w:val="005D7CCF"/>
    <w:rsid w:val="005D7D5E"/>
    <w:rsid w:val="005D7FBB"/>
    <w:rsid w:val="005E02FD"/>
    <w:rsid w:val="005E0452"/>
    <w:rsid w:val="005E04D9"/>
    <w:rsid w:val="005E064F"/>
    <w:rsid w:val="005E0873"/>
    <w:rsid w:val="005E0B26"/>
    <w:rsid w:val="005E0CC7"/>
    <w:rsid w:val="005E0DFC"/>
    <w:rsid w:val="005E0F93"/>
    <w:rsid w:val="005E1111"/>
    <w:rsid w:val="005E1190"/>
    <w:rsid w:val="005E11AB"/>
    <w:rsid w:val="005E1261"/>
    <w:rsid w:val="005E15BB"/>
    <w:rsid w:val="005E161B"/>
    <w:rsid w:val="005E1901"/>
    <w:rsid w:val="005E19C4"/>
    <w:rsid w:val="005E1ABC"/>
    <w:rsid w:val="005E1ADB"/>
    <w:rsid w:val="005E1BF4"/>
    <w:rsid w:val="005E1CCE"/>
    <w:rsid w:val="005E1D68"/>
    <w:rsid w:val="005E1FE2"/>
    <w:rsid w:val="005E203D"/>
    <w:rsid w:val="005E2051"/>
    <w:rsid w:val="005E2052"/>
    <w:rsid w:val="005E239A"/>
    <w:rsid w:val="005E2480"/>
    <w:rsid w:val="005E2519"/>
    <w:rsid w:val="005E2522"/>
    <w:rsid w:val="005E2553"/>
    <w:rsid w:val="005E264F"/>
    <w:rsid w:val="005E27F8"/>
    <w:rsid w:val="005E291A"/>
    <w:rsid w:val="005E2A31"/>
    <w:rsid w:val="005E2A86"/>
    <w:rsid w:val="005E2C9C"/>
    <w:rsid w:val="005E2D19"/>
    <w:rsid w:val="005E2EA3"/>
    <w:rsid w:val="005E3057"/>
    <w:rsid w:val="005E30D5"/>
    <w:rsid w:val="005E30DA"/>
    <w:rsid w:val="005E322C"/>
    <w:rsid w:val="005E32B8"/>
    <w:rsid w:val="005E32DF"/>
    <w:rsid w:val="005E33F2"/>
    <w:rsid w:val="005E36B5"/>
    <w:rsid w:val="005E3711"/>
    <w:rsid w:val="005E385F"/>
    <w:rsid w:val="005E3ACA"/>
    <w:rsid w:val="005E3BAA"/>
    <w:rsid w:val="005E3BC4"/>
    <w:rsid w:val="005E3E4F"/>
    <w:rsid w:val="005E4259"/>
    <w:rsid w:val="005E4361"/>
    <w:rsid w:val="005E4372"/>
    <w:rsid w:val="005E43AF"/>
    <w:rsid w:val="005E43E8"/>
    <w:rsid w:val="005E45A2"/>
    <w:rsid w:val="005E4617"/>
    <w:rsid w:val="005E47B1"/>
    <w:rsid w:val="005E4861"/>
    <w:rsid w:val="005E4A70"/>
    <w:rsid w:val="005E4BA4"/>
    <w:rsid w:val="005E4E46"/>
    <w:rsid w:val="005E4F71"/>
    <w:rsid w:val="005E501D"/>
    <w:rsid w:val="005E553D"/>
    <w:rsid w:val="005E55AB"/>
    <w:rsid w:val="005E5705"/>
    <w:rsid w:val="005E572F"/>
    <w:rsid w:val="005E5743"/>
    <w:rsid w:val="005E5915"/>
    <w:rsid w:val="005E5A2C"/>
    <w:rsid w:val="005E5B04"/>
    <w:rsid w:val="005E5B09"/>
    <w:rsid w:val="005E5B81"/>
    <w:rsid w:val="005E5C58"/>
    <w:rsid w:val="005E5E8F"/>
    <w:rsid w:val="005E6066"/>
    <w:rsid w:val="005E60EB"/>
    <w:rsid w:val="005E6246"/>
    <w:rsid w:val="005E63B6"/>
    <w:rsid w:val="005E65E1"/>
    <w:rsid w:val="005E6608"/>
    <w:rsid w:val="005E66A2"/>
    <w:rsid w:val="005E6815"/>
    <w:rsid w:val="005E6A30"/>
    <w:rsid w:val="005E6CC1"/>
    <w:rsid w:val="005E6D30"/>
    <w:rsid w:val="005E6FA5"/>
    <w:rsid w:val="005E6FE7"/>
    <w:rsid w:val="005E71C1"/>
    <w:rsid w:val="005E7968"/>
    <w:rsid w:val="005E7A75"/>
    <w:rsid w:val="005E7A86"/>
    <w:rsid w:val="005E7A95"/>
    <w:rsid w:val="005E7AA0"/>
    <w:rsid w:val="005E7B1F"/>
    <w:rsid w:val="005E7B61"/>
    <w:rsid w:val="005E7BFB"/>
    <w:rsid w:val="005E7D2D"/>
    <w:rsid w:val="005E7EDD"/>
    <w:rsid w:val="005E7FEC"/>
    <w:rsid w:val="005F000C"/>
    <w:rsid w:val="005F0297"/>
    <w:rsid w:val="005F0304"/>
    <w:rsid w:val="005F0532"/>
    <w:rsid w:val="005F09E5"/>
    <w:rsid w:val="005F103C"/>
    <w:rsid w:val="005F10FF"/>
    <w:rsid w:val="005F115B"/>
    <w:rsid w:val="005F15B8"/>
    <w:rsid w:val="005F15F3"/>
    <w:rsid w:val="005F162D"/>
    <w:rsid w:val="005F1710"/>
    <w:rsid w:val="005F180E"/>
    <w:rsid w:val="005F1828"/>
    <w:rsid w:val="005F1927"/>
    <w:rsid w:val="005F1DB9"/>
    <w:rsid w:val="005F201E"/>
    <w:rsid w:val="005F2027"/>
    <w:rsid w:val="005F20B2"/>
    <w:rsid w:val="005F20C9"/>
    <w:rsid w:val="005F22C3"/>
    <w:rsid w:val="005F236B"/>
    <w:rsid w:val="005F273B"/>
    <w:rsid w:val="005F275A"/>
    <w:rsid w:val="005F29A4"/>
    <w:rsid w:val="005F2A43"/>
    <w:rsid w:val="005F2CB1"/>
    <w:rsid w:val="005F2CD6"/>
    <w:rsid w:val="005F3025"/>
    <w:rsid w:val="005F3303"/>
    <w:rsid w:val="005F33E4"/>
    <w:rsid w:val="005F358A"/>
    <w:rsid w:val="005F359C"/>
    <w:rsid w:val="005F37F1"/>
    <w:rsid w:val="005F3AB1"/>
    <w:rsid w:val="005F3AD8"/>
    <w:rsid w:val="005F3E84"/>
    <w:rsid w:val="005F3F71"/>
    <w:rsid w:val="005F3FCD"/>
    <w:rsid w:val="005F42B7"/>
    <w:rsid w:val="005F44A3"/>
    <w:rsid w:val="005F455D"/>
    <w:rsid w:val="005F4651"/>
    <w:rsid w:val="005F477C"/>
    <w:rsid w:val="005F47D3"/>
    <w:rsid w:val="005F49DB"/>
    <w:rsid w:val="005F4A12"/>
    <w:rsid w:val="005F4AE6"/>
    <w:rsid w:val="005F4B57"/>
    <w:rsid w:val="005F4C84"/>
    <w:rsid w:val="005F4DB5"/>
    <w:rsid w:val="005F4E05"/>
    <w:rsid w:val="005F4E38"/>
    <w:rsid w:val="005F4EE6"/>
    <w:rsid w:val="005F516A"/>
    <w:rsid w:val="005F52C1"/>
    <w:rsid w:val="005F52CC"/>
    <w:rsid w:val="005F541C"/>
    <w:rsid w:val="005F554F"/>
    <w:rsid w:val="005F5664"/>
    <w:rsid w:val="005F573E"/>
    <w:rsid w:val="005F589F"/>
    <w:rsid w:val="005F5AD1"/>
    <w:rsid w:val="005F5B3F"/>
    <w:rsid w:val="005F5BF3"/>
    <w:rsid w:val="005F5D50"/>
    <w:rsid w:val="005F5F49"/>
    <w:rsid w:val="005F60C6"/>
    <w:rsid w:val="005F618C"/>
    <w:rsid w:val="005F6346"/>
    <w:rsid w:val="005F644C"/>
    <w:rsid w:val="005F649C"/>
    <w:rsid w:val="005F6664"/>
    <w:rsid w:val="005F6C0E"/>
    <w:rsid w:val="005F6F63"/>
    <w:rsid w:val="005F70BD"/>
    <w:rsid w:val="005F72A8"/>
    <w:rsid w:val="005F72A9"/>
    <w:rsid w:val="005F743D"/>
    <w:rsid w:val="005F745D"/>
    <w:rsid w:val="005F75E2"/>
    <w:rsid w:val="005F7678"/>
    <w:rsid w:val="005F79BE"/>
    <w:rsid w:val="005F7A66"/>
    <w:rsid w:val="005F7AF4"/>
    <w:rsid w:val="005F7FD4"/>
    <w:rsid w:val="00600054"/>
    <w:rsid w:val="00600257"/>
    <w:rsid w:val="0060028E"/>
    <w:rsid w:val="00600395"/>
    <w:rsid w:val="006005B7"/>
    <w:rsid w:val="006006A9"/>
    <w:rsid w:val="006006C5"/>
    <w:rsid w:val="0060089F"/>
    <w:rsid w:val="006009D5"/>
    <w:rsid w:val="00600A78"/>
    <w:rsid w:val="00600AF1"/>
    <w:rsid w:val="00600BB8"/>
    <w:rsid w:val="00600BF8"/>
    <w:rsid w:val="00600FE0"/>
    <w:rsid w:val="00601188"/>
    <w:rsid w:val="006011A5"/>
    <w:rsid w:val="0060153D"/>
    <w:rsid w:val="00601555"/>
    <w:rsid w:val="006016EF"/>
    <w:rsid w:val="006017A9"/>
    <w:rsid w:val="006017C4"/>
    <w:rsid w:val="006019BA"/>
    <w:rsid w:val="00601B2F"/>
    <w:rsid w:val="00601DAB"/>
    <w:rsid w:val="00601E42"/>
    <w:rsid w:val="00601E92"/>
    <w:rsid w:val="00601F0A"/>
    <w:rsid w:val="006020AD"/>
    <w:rsid w:val="006021E0"/>
    <w:rsid w:val="0060281C"/>
    <w:rsid w:val="0060283C"/>
    <w:rsid w:val="00602A98"/>
    <w:rsid w:val="00602BDF"/>
    <w:rsid w:val="00602C32"/>
    <w:rsid w:val="00602CA3"/>
    <w:rsid w:val="00602F0E"/>
    <w:rsid w:val="0060329C"/>
    <w:rsid w:val="00603327"/>
    <w:rsid w:val="006033E2"/>
    <w:rsid w:val="0060342C"/>
    <w:rsid w:val="00603632"/>
    <w:rsid w:val="00603AFA"/>
    <w:rsid w:val="00603BA5"/>
    <w:rsid w:val="00603FE7"/>
    <w:rsid w:val="006041AD"/>
    <w:rsid w:val="00604315"/>
    <w:rsid w:val="00604390"/>
    <w:rsid w:val="006044AD"/>
    <w:rsid w:val="0060455D"/>
    <w:rsid w:val="0060462F"/>
    <w:rsid w:val="00604683"/>
    <w:rsid w:val="0060492C"/>
    <w:rsid w:val="00604AC0"/>
    <w:rsid w:val="00604C4D"/>
    <w:rsid w:val="00604C56"/>
    <w:rsid w:val="00604D27"/>
    <w:rsid w:val="00604D3B"/>
    <w:rsid w:val="00604F14"/>
    <w:rsid w:val="00604FA7"/>
    <w:rsid w:val="0060500A"/>
    <w:rsid w:val="006051DB"/>
    <w:rsid w:val="006051E5"/>
    <w:rsid w:val="0060550D"/>
    <w:rsid w:val="0060577D"/>
    <w:rsid w:val="006057CD"/>
    <w:rsid w:val="0060580B"/>
    <w:rsid w:val="0060587F"/>
    <w:rsid w:val="00605890"/>
    <w:rsid w:val="00605B94"/>
    <w:rsid w:val="00605C91"/>
    <w:rsid w:val="00605DB7"/>
    <w:rsid w:val="0060605A"/>
    <w:rsid w:val="006060FE"/>
    <w:rsid w:val="006063C0"/>
    <w:rsid w:val="006066EE"/>
    <w:rsid w:val="0060673D"/>
    <w:rsid w:val="006068A7"/>
    <w:rsid w:val="00606938"/>
    <w:rsid w:val="00606C60"/>
    <w:rsid w:val="00606CCD"/>
    <w:rsid w:val="00606ED2"/>
    <w:rsid w:val="00607384"/>
    <w:rsid w:val="006074F8"/>
    <w:rsid w:val="00607711"/>
    <w:rsid w:val="006079B1"/>
    <w:rsid w:val="00607BAB"/>
    <w:rsid w:val="00607C10"/>
    <w:rsid w:val="00607DB4"/>
    <w:rsid w:val="00607F4E"/>
    <w:rsid w:val="00607FA2"/>
    <w:rsid w:val="006101A7"/>
    <w:rsid w:val="006104C1"/>
    <w:rsid w:val="0061076E"/>
    <w:rsid w:val="00610886"/>
    <w:rsid w:val="00610A05"/>
    <w:rsid w:val="00610EE0"/>
    <w:rsid w:val="0061105F"/>
    <w:rsid w:val="006110B2"/>
    <w:rsid w:val="006116BC"/>
    <w:rsid w:val="006116F8"/>
    <w:rsid w:val="006119A2"/>
    <w:rsid w:val="00611AF9"/>
    <w:rsid w:val="00611B83"/>
    <w:rsid w:val="00611B90"/>
    <w:rsid w:val="00611D26"/>
    <w:rsid w:val="00611D71"/>
    <w:rsid w:val="00611DA0"/>
    <w:rsid w:val="006121C3"/>
    <w:rsid w:val="0061247A"/>
    <w:rsid w:val="0061249D"/>
    <w:rsid w:val="0061251A"/>
    <w:rsid w:val="006125BD"/>
    <w:rsid w:val="006125C7"/>
    <w:rsid w:val="006125DD"/>
    <w:rsid w:val="00612741"/>
    <w:rsid w:val="00612994"/>
    <w:rsid w:val="00612A65"/>
    <w:rsid w:val="00612A85"/>
    <w:rsid w:val="00612D5C"/>
    <w:rsid w:val="00612D8D"/>
    <w:rsid w:val="00612E4B"/>
    <w:rsid w:val="0061307B"/>
    <w:rsid w:val="00613109"/>
    <w:rsid w:val="00613257"/>
    <w:rsid w:val="0061326E"/>
    <w:rsid w:val="006132B4"/>
    <w:rsid w:val="0061331B"/>
    <w:rsid w:val="0061357E"/>
    <w:rsid w:val="00613812"/>
    <w:rsid w:val="0061389F"/>
    <w:rsid w:val="006138E6"/>
    <w:rsid w:val="00613AC5"/>
    <w:rsid w:val="00613B6D"/>
    <w:rsid w:val="00613D6C"/>
    <w:rsid w:val="00613DBA"/>
    <w:rsid w:val="00613E37"/>
    <w:rsid w:val="00613E80"/>
    <w:rsid w:val="00613F59"/>
    <w:rsid w:val="006141E8"/>
    <w:rsid w:val="00614243"/>
    <w:rsid w:val="0061433E"/>
    <w:rsid w:val="006143BB"/>
    <w:rsid w:val="0061486C"/>
    <w:rsid w:val="006148C3"/>
    <w:rsid w:val="00614957"/>
    <w:rsid w:val="00614A8C"/>
    <w:rsid w:val="00614B92"/>
    <w:rsid w:val="00614CB3"/>
    <w:rsid w:val="00614D3F"/>
    <w:rsid w:val="00614D47"/>
    <w:rsid w:val="00614DFC"/>
    <w:rsid w:val="00614F05"/>
    <w:rsid w:val="00615011"/>
    <w:rsid w:val="006153F2"/>
    <w:rsid w:val="006154A9"/>
    <w:rsid w:val="00615718"/>
    <w:rsid w:val="006157FD"/>
    <w:rsid w:val="006158DF"/>
    <w:rsid w:val="00615EF6"/>
    <w:rsid w:val="0061608F"/>
    <w:rsid w:val="006161BA"/>
    <w:rsid w:val="006161F9"/>
    <w:rsid w:val="00616356"/>
    <w:rsid w:val="006163AF"/>
    <w:rsid w:val="00616612"/>
    <w:rsid w:val="00616705"/>
    <w:rsid w:val="00616C25"/>
    <w:rsid w:val="00616C7E"/>
    <w:rsid w:val="00616E88"/>
    <w:rsid w:val="0061737A"/>
    <w:rsid w:val="006173CE"/>
    <w:rsid w:val="006174A2"/>
    <w:rsid w:val="006175E4"/>
    <w:rsid w:val="00617780"/>
    <w:rsid w:val="006177A5"/>
    <w:rsid w:val="00617A4E"/>
    <w:rsid w:val="00617AF1"/>
    <w:rsid w:val="00617AF3"/>
    <w:rsid w:val="00617B0C"/>
    <w:rsid w:val="00617BD9"/>
    <w:rsid w:val="00617BE5"/>
    <w:rsid w:val="00617CDF"/>
    <w:rsid w:val="00617D7C"/>
    <w:rsid w:val="00617DCD"/>
    <w:rsid w:val="00617F79"/>
    <w:rsid w:val="006204B5"/>
    <w:rsid w:val="006205F2"/>
    <w:rsid w:val="00620732"/>
    <w:rsid w:val="00620904"/>
    <w:rsid w:val="00620A71"/>
    <w:rsid w:val="00620C64"/>
    <w:rsid w:val="00620D80"/>
    <w:rsid w:val="00620D86"/>
    <w:rsid w:val="00620F57"/>
    <w:rsid w:val="006210B2"/>
    <w:rsid w:val="0062112C"/>
    <w:rsid w:val="006212E5"/>
    <w:rsid w:val="006213F3"/>
    <w:rsid w:val="00621442"/>
    <w:rsid w:val="00621520"/>
    <w:rsid w:val="00621546"/>
    <w:rsid w:val="00621581"/>
    <w:rsid w:val="006215D1"/>
    <w:rsid w:val="006215E1"/>
    <w:rsid w:val="00621A21"/>
    <w:rsid w:val="00621B1F"/>
    <w:rsid w:val="00621C09"/>
    <w:rsid w:val="00621C57"/>
    <w:rsid w:val="00621D82"/>
    <w:rsid w:val="00621E88"/>
    <w:rsid w:val="00622014"/>
    <w:rsid w:val="00622046"/>
    <w:rsid w:val="00622232"/>
    <w:rsid w:val="00622341"/>
    <w:rsid w:val="006225FD"/>
    <w:rsid w:val="006226C6"/>
    <w:rsid w:val="00622755"/>
    <w:rsid w:val="0062276B"/>
    <w:rsid w:val="0062277A"/>
    <w:rsid w:val="00622931"/>
    <w:rsid w:val="00622997"/>
    <w:rsid w:val="00622D57"/>
    <w:rsid w:val="00622DCA"/>
    <w:rsid w:val="00622DF0"/>
    <w:rsid w:val="00622F85"/>
    <w:rsid w:val="0062306F"/>
    <w:rsid w:val="00623071"/>
    <w:rsid w:val="00623142"/>
    <w:rsid w:val="00623216"/>
    <w:rsid w:val="006232AD"/>
    <w:rsid w:val="00623317"/>
    <w:rsid w:val="006233C7"/>
    <w:rsid w:val="006234A6"/>
    <w:rsid w:val="00623776"/>
    <w:rsid w:val="006238E2"/>
    <w:rsid w:val="00623D1D"/>
    <w:rsid w:val="00623DA5"/>
    <w:rsid w:val="006240C3"/>
    <w:rsid w:val="006241A8"/>
    <w:rsid w:val="00624215"/>
    <w:rsid w:val="00624260"/>
    <w:rsid w:val="00624370"/>
    <w:rsid w:val="006243A5"/>
    <w:rsid w:val="00624593"/>
    <w:rsid w:val="00624597"/>
    <w:rsid w:val="0062461F"/>
    <w:rsid w:val="00624629"/>
    <w:rsid w:val="0062490A"/>
    <w:rsid w:val="00624926"/>
    <w:rsid w:val="00624929"/>
    <w:rsid w:val="00624A39"/>
    <w:rsid w:val="00624D4E"/>
    <w:rsid w:val="00625014"/>
    <w:rsid w:val="0062519C"/>
    <w:rsid w:val="00625294"/>
    <w:rsid w:val="00625380"/>
    <w:rsid w:val="006254BF"/>
    <w:rsid w:val="00625616"/>
    <w:rsid w:val="00625709"/>
    <w:rsid w:val="00625790"/>
    <w:rsid w:val="00625992"/>
    <w:rsid w:val="00625A0F"/>
    <w:rsid w:val="00625C3F"/>
    <w:rsid w:val="00625C52"/>
    <w:rsid w:val="00625CFE"/>
    <w:rsid w:val="0062621A"/>
    <w:rsid w:val="006265EF"/>
    <w:rsid w:val="0062663E"/>
    <w:rsid w:val="00626656"/>
    <w:rsid w:val="00626706"/>
    <w:rsid w:val="00626AD0"/>
    <w:rsid w:val="00626B3A"/>
    <w:rsid w:val="00626CF6"/>
    <w:rsid w:val="00626F54"/>
    <w:rsid w:val="00627570"/>
    <w:rsid w:val="00627763"/>
    <w:rsid w:val="006278E6"/>
    <w:rsid w:val="006279F8"/>
    <w:rsid w:val="00627CB9"/>
    <w:rsid w:val="00627D32"/>
    <w:rsid w:val="00630001"/>
    <w:rsid w:val="006300B3"/>
    <w:rsid w:val="00630152"/>
    <w:rsid w:val="0063018A"/>
    <w:rsid w:val="00630221"/>
    <w:rsid w:val="0063026F"/>
    <w:rsid w:val="00630298"/>
    <w:rsid w:val="006308E4"/>
    <w:rsid w:val="006308FC"/>
    <w:rsid w:val="006309CC"/>
    <w:rsid w:val="006311B3"/>
    <w:rsid w:val="00631204"/>
    <w:rsid w:val="00631571"/>
    <w:rsid w:val="00631873"/>
    <w:rsid w:val="0063190E"/>
    <w:rsid w:val="0063199F"/>
    <w:rsid w:val="00631AD8"/>
    <w:rsid w:val="00632213"/>
    <w:rsid w:val="006324CD"/>
    <w:rsid w:val="0063259C"/>
    <w:rsid w:val="0063261C"/>
    <w:rsid w:val="00632702"/>
    <w:rsid w:val="0063284C"/>
    <w:rsid w:val="006328AF"/>
    <w:rsid w:val="00632999"/>
    <w:rsid w:val="00632A76"/>
    <w:rsid w:val="00632C5B"/>
    <w:rsid w:val="00632D63"/>
    <w:rsid w:val="00632E09"/>
    <w:rsid w:val="00632E21"/>
    <w:rsid w:val="0063302E"/>
    <w:rsid w:val="00633128"/>
    <w:rsid w:val="0063312A"/>
    <w:rsid w:val="00633407"/>
    <w:rsid w:val="006334D6"/>
    <w:rsid w:val="00633517"/>
    <w:rsid w:val="00633599"/>
    <w:rsid w:val="006339D7"/>
    <w:rsid w:val="00633E27"/>
    <w:rsid w:val="00633F8A"/>
    <w:rsid w:val="00634395"/>
    <w:rsid w:val="006344C8"/>
    <w:rsid w:val="00634637"/>
    <w:rsid w:val="0063464F"/>
    <w:rsid w:val="00634798"/>
    <w:rsid w:val="00634CDE"/>
    <w:rsid w:val="00634E0E"/>
    <w:rsid w:val="00634ED5"/>
    <w:rsid w:val="00634F59"/>
    <w:rsid w:val="00634FB7"/>
    <w:rsid w:val="006351EB"/>
    <w:rsid w:val="0063524C"/>
    <w:rsid w:val="006353BD"/>
    <w:rsid w:val="00635565"/>
    <w:rsid w:val="0063560F"/>
    <w:rsid w:val="0063564E"/>
    <w:rsid w:val="006356E9"/>
    <w:rsid w:val="00635A86"/>
    <w:rsid w:val="00635B96"/>
    <w:rsid w:val="00635CB9"/>
    <w:rsid w:val="00635CFA"/>
    <w:rsid w:val="00635F0D"/>
    <w:rsid w:val="00635F26"/>
    <w:rsid w:val="00635F3F"/>
    <w:rsid w:val="00636063"/>
    <w:rsid w:val="0063615B"/>
    <w:rsid w:val="0063624D"/>
    <w:rsid w:val="00636398"/>
    <w:rsid w:val="006364BC"/>
    <w:rsid w:val="006364E8"/>
    <w:rsid w:val="006365F9"/>
    <w:rsid w:val="006366AF"/>
    <w:rsid w:val="00636754"/>
    <w:rsid w:val="006368D3"/>
    <w:rsid w:val="0063692F"/>
    <w:rsid w:val="00636AFF"/>
    <w:rsid w:val="00636C04"/>
    <w:rsid w:val="00636E50"/>
    <w:rsid w:val="00636F09"/>
    <w:rsid w:val="006370B9"/>
    <w:rsid w:val="006370E6"/>
    <w:rsid w:val="006374AE"/>
    <w:rsid w:val="006375AA"/>
    <w:rsid w:val="006375D2"/>
    <w:rsid w:val="00637651"/>
    <w:rsid w:val="006376A8"/>
    <w:rsid w:val="006377EC"/>
    <w:rsid w:val="00637BC4"/>
    <w:rsid w:val="00637C51"/>
    <w:rsid w:val="00637F9F"/>
    <w:rsid w:val="0064009F"/>
    <w:rsid w:val="0064035F"/>
    <w:rsid w:val="006403A2"/>
    <w:rsid w:val="00640523"/>
    <w:rsid w:val="00640A21"/>
    <w:rsid w:val="00640B02"/>
    <w:rsid w:val="00640B70"/>
    <w:rsid w:val="00640C67"/>
    <w:rsid w:val="00640D75"/>
    <w:rsid w:val="00641021"/>
    <w:rsid w:val="0064151F"/>
    <w:rsid w:val="00641533"/>
    <w:rsid w:val="006415F0"/>
    <w:rsid w:val="006416C6"/>
    <w:rsid w:val="0064173A"/>
    <w:rsid w:val="00641935"/>
    <w:rsid w:val="0064193E"/>
    <w:rsid w:val="00641CCC"/>
    <w:rsid w:val="00641E42"/>
    <w:rsid w:val="00641E96"/>
    <w:rsid w:val="00641FBA"/>
    <w:rsid w:val="0064208D"/>
    <w:rsid w:val="00642357"/>
    <w:rsid w:val="00642389"/>
    <w:rsid w:val="006423C8"/>
    <w:rsid w:val="006424B3"/>
    <w:rsid w:val="006427BE"/>
    <w:rsid w:val="00642932"/>
    <w:rsid w:val="00643058"/>
    <w:rsid w:val="00643097"/>
    <w:rsid w:val="00643105"/>
    <w:rsid w:val="0064329B"/>
    <w:rsid w:val="00643475"/>
    <w:rsid w:val="0064353A"/>
    <w:rsid w:val="0064364B"/>
    <w:rsid w:val="0064375E"/>
    <w:rsid w:val="00643789"/>
    <w:rsid w:val="0064396A"/>
    <w:rsid w:val="00643DF7"/>
    <w:rsid w:val="006440F2"/>
    <w:rsid w:val="006444C6"/>
    <w:rsid w:val="00644766"/>
    <w:rsid w:val="006447AF"/>
    <w:rsid w:val="00644A43"/>
    <w:rsid w:val="0064505E"/>
    <w:rsid w:val="006450F6"/>
    <w:rsid w:val="00645367"/>
    <w:rsid w:val="00645575"/>
    <w:rsid w:val="00645628"/>
    <w:rsid w:val="00645659"/>
    <w:rsid w:val="0064596C"/>
    <w:rsid w:val="00645A18"/>
    <w:rsid w:val="00645B0D"/>
    <w:rsid w:val="00645B58"/>
    <w:rsid w:val="00645BBD"/>
    <w:rsid w:val="00645CA3"/>
    <w:rsid w:val="00645D49"/>
    <w:rsid w:val="00645D67"/>
    <w:rsid w:val="0064624E"/>
    <w:rsid w:val="006463A8"/>
    <w:rsid w:val="0064694C"/>
    <w:rsid w:val="00646A1F"/>
    <w:rsid w:val="00646ACE"/>
    <w:rsid w:val="00646B0C"/>
    <w:rsid w:val="00646BB9"/>
    <w:rsid w:val="00646BC4"/>
    <w:rsid w:val="00646E39"/>
    <w:rsid w:val="00646E7A"/>
    <w:rsid w:val="00647231"/>
    <w:rsid w:val="0064731E"/>
    <w:rsid w:val="0064733B"/>
    <w:rsid w:val="00647808"/>
    <w:rsid w:val="006479FB"/>
    <w:rsid w:val="00647A5E"/>
    <w:rsid w:val="00647B2E"/>
    <w:rsid w:val="00647B42"/>
    <w:rsid w:val="00647B6F"/>
    <w:rsid w:val="00647B83"/>
    <w:rsid w:val="00647BB8"/>
    <w:rsid w:val="00647F1B"/>
    <w:rsid w:val="0065017A"/>
    <w:rsid w:val="006505F8"/>
    <w:rsid w:val="006506E1"/>
    <w:rsid w:val="0065087C"/>
    <w:rsid w:val="006508F5"/>
    <w:rsid w:val="00650AB9"/>
    <w:rsid w:val="00650D65"/>
    <w:rsid w:val="00650E68"/>
    <w:rsid w:val="00650F36"/>
    <w:rsid w:val="006510AF"/>
    <w:rsid w:val="006512AC"/>
    <w:rsid w:val="00651608"/>
    <w:rsid w:val="006516C8"/>
    <w:rsid w:val="00651735"/>
    <w:rsid w:val="00651802"/>
    <w:rsid w:val="00651898"/>
    <w:rsid w:val="00651A43"/>
    <w:rsid w:val="00651B55"/>
    <w:rsid w:val="00651BC7"/>
    <w:rsid w:val="00651BD7"/>
    <w:rsid w:val="00651C3E"/>
    <w:rsid w:val="00651D66"/>
    <w:rsid w:val="00651DB0"/>
    <w:rsid w:val="00651E0D"/>
    <w:rsid w:val="00651E1A"/>
    <w:rsid w:val="00651E7D"/>
    <w:rsid w:val="00652248"/>
    <w:rsid w:val="00652256"/>
    <w:rsid w:val="006522C4"/>
    <w:rsid w:val="00652374"/>
    <w:rsid w:val="006524DE"/>
    <w:rsid w:val="00652522"/>
    <w:rsid w:val="0065258E"/>
    <w:rsid w:val="006525BB"/>
    <w:rsid w:val="006526AE"/>
    <w:rsid w:val="006529AB"/>
    <w:rsid w:val="00652BE2"/>
    <w:rsid w:val="00652C68"/>
    <w:rsid w:val="00652D1E"/>
    <w:rsid w:val="00652D2F"/>
    <w:rsid w:val="00652DB2"/>
    <w:rsid w:val="00652DC6"/>
    <w:rsid w:val="00652E34"/>
    <w:rsid w:val="00653056"/>
    <w:rsid w:val="0065316A"/>
    <w:rsid w:val="006531F0"/>
    <w:rsid w:val="0065344F"/>
    <w:rsid w:val="00653698"/>
    <w:rsid w:val="006536A1"/>
    <w:rsid w:val="00653B11"/>
    <w:rsid w:val="00653B24"/>
    <w:rsid w:val="00653BCF"/>
    <w:rsid w:val="00653DBA"/>
    <w:rsid w:val="00653E10"/>
    <w:rsid w:val="00653E62"/>
    <w:rsid w:val="00653E9C"/>
    <w:rsid w:val="00653FFB"/>
    <w:rsid w:val="00654022"/>
    <w:rsid w:val="00654182"/>
    <w:rsid w:val="006542C7"/>
    <w:rsid w:val="006548E4"/>
    <w:rsid w:val="00654B24"/>
    <w:rsid w:val="00654C30"/>
    <w:rsid w:val="00654C53"/>
    <w:rsid w:val="00654C79"/>
    <w:rsid w:val="00654CB8"/>
    <w:rsid w:val="00654E96"/>
    <w:rsid w:val="006552EA"/>
    <w:rsid w:val="0065550C"/>
    <w:rsid w:val="0065564E"/>
    <w:rsid w:val="00655733"/>
    <w:rsid w:val="00655746"/>
    <w:rsid w:val="0065574A"/>
    <w:rsid w:val="00655760"/>
    <w:rsid w:val="00655992"/>
    <w:rsid w:val="00655ACD"/>
    <w:rsid w:val="00655AD6"/>
    <w:rsid w:val="00655BAC"/>
    <w:rsid w:val="00655CA0"/>
    <w:rsid w:val="00655D5A"/>
    <w:rsid w:val="00655D63"/>
    <w:rsid w:val="00655EA5"/>
    <w:rsid w:val="00655ED2"/>
    <w:rsid w:val="00655F3F"/>
    <w:rsid w:val="00656188"/>
    <w:rsid w:val="0065632E"/>
    <w:rsid w:val="0065641B"/>
    <w:rsid w:val="006567D3"/>
    <w:rsid w:val="0065688B"/>
    <w:rsid w:val="00656A92"/>
    <w:rsid w:val="00656A98"/>
    <w:rsid w:val="00656A9A"/>
    <w:rsid w:val="00656ACE"/>
    <w:rsid w:val="00656DDE"/>
    <w:rsid w:val="00656F0F"/>
    <w:rsid w:val="00657192"/>
    <w:rsid w:val="00657220"/>
    <w:rsid w:val="0065732C"/>
    <w:rsid w:val="006573D5"/>
    <w:rsid w:val="00657534"/>
    <w:rsid w:val="006576DF"/>
    <w:rsid w:val="006577A6"/>
    <w:rsid w:val="006579E3"/>
    <w:rsid w:val="00657B0D"/>
    <w:rsid w:val="00657D3A"/>
    <w:rsid w:val="00657E56"/>
    <w:rsid w:val="00657F92"/>
    <w:rsid w:val="006600C3"/>
    <w:rsid w:val="0066011D"/>
    <w:rsid w:val="006601E3"/>
    <w:rsid w:val="006601F8"/>
    <w:rsid w:val="006601FC"/>
    <w:rsid w:val="006602FB"/>
    <w:rsid w:val="006607A6"/>
    <w:rsid w:val="006607C0"/>
    <w:rsid w:val="006607F4"/>
    <w:rsid w:val="00660F17"/>
    <w:rsid w:val="006610D7"/>
    <w:rsid w:val="006613A6"/>
    <w:rsid w:val="006613D9"/>
    <w:rsid w:val="0066146E"/>
    <w:rsid w:val="00661477"/>
    <w:rsid w:val="006615C6"/>
    <w:rsid w:val="00661AE4"/>
    <w:rsid w:val="00661C0F"/>
    <w:rsid w:val="00661D15"/>
    <w:rsid w:val="00661E20"/>
    <w:rsid w:val="00661FBC"/>
    <w:rsid w:val="00662001"/>
    <w:rsid w:val="006621D5"/>
    <w:rsid w:val="0066220C"/>
    <w:rsid w:val="00662243"/>
    <w:rsid w:val="006625E1"/>
    <w:rsid w:val="0066273E"/>
    <w:rsid w:val="006627A2"/>
    <w:rsid w:val="0066284E"/>
    <w:rsid w:val="00662881"/>
    <w:rsid w:val="006629B9"/>
    <w:rsid w:val="00662A93"/>
    <w:rsid w:val="00662AAE"/>
    <w:rsid w:val="006634E6"/>
    <w:rsid w:val="006635C3"/>
    <w:rsid w:val="00663602"/>
    <w:rsid w:val="00663842"/>
    <w:rsid w:val="00663B9A"/>
    <w:rsid w:val="00663C0C"/>
    <w:rsid w:val="00663CA5"/>
    <w:rsid w:val="00663CB4"/>
    <w:rsid w:val="00663CF0"/>
    <w:rsid w:val="00663DB4"/>
    <w:rsid w:val="00663F7D"/>
    <w:rsid w:val="00663F91"/>
    <w:rsid w:val="00663FFC"/>
    <w:rsid w:val="00664073"/>
    <w:rsid w:val="006642AD"/>
    <w:rsid w:val="00664443"/>
    <w:rsid w:val="00664480"/>
    <w:rsid w:val="00664854"/>
    <w:rsid w:val="00664A88"/>
    <w:rsid w:val="00664DD2"/>
    <w:rsid w:val="00664E5E"/>
    <w:rsid w:val="00665051"/>
    <w:rsid w:val="00665143"/>
    <w:rsid w:val="006651EE"/>
    <w:rsid w:val="006653E1"/>
    <w:rsid w:val="006655A7"/>
    <w:rsid w:val="006655EE"/>
    <w:rsid w:val="0066598D"/>
    <w:rsid w:val="006659D3"/>
    <w:rsid w:val="00665CA6"/>
    <w:rsid w:val="00665E13"/>
    <w:rsid w:val="00665E4C"/>
    <w:rsid w:val="0066600E"/>
    <w:rsid w:val="0066622D"/>
    <w:rsid w:val="0066622F"/>
    <w:rsid w:val="00666317"/>
    <w:rsid w:val="006664AE"/>
    <w:rsid w:val="0066665A"/>
    <w:rsid w:val="00666904"/>
    <w:rsid w:val="00666981"/>
    <w:rsid w:val="006669BB"/>
    <w:rsid w:val="00666BCC"/>
    <w:rsid w:val="00666BF0"/>
    <w:rsid w:val="00666DC2"/>
    <w:rsid w:val="00666F32"/>
    <w:rsid w:val="00667189"/>
    <w:rsid w:val="00667426"/>
    <w:rsid w:val="00667608"/>
    <w:rsid w:val="00667905"/>
    <w:rsid w:val="006679BF"/>
    <w:rsid w:val="00667B2F"/>
    <w:rsid w:val="00667B54"/>
    <w:rsid w:val="00667D78"/>
    <w:rsid w:val="00667DC8"/>
    <w:rsid w:val="00667DEB"/>
    <w:rsid w:val="00667EE7"/>
    <w:rsid w:val="006700E3"/>
    <w:rsid w:val="006703BD"/>
    <w:rsid w:val="006704CD"/>
    <w:rsid w:val="006707A8"/>
    <w:rsid w:val="00670922"/>
    <w:rsid w:val="00670A38"/>
    <w:rsid w:val="00670BE1"/>
    <w:rsid w:val="00670E4C"/>
    <w:rsid w:val="0067122D"/>
    <w:rsid w:val="00671287"/>
    <w:rsid w:val="00671554"/>
    <w:rsid w:val="006716CE"/>
    <w:rsid w:val="00671740"/>
    <w:rsid w:val="006719AC"/>
    <w:rsid w:val="00671C67"/>
    <w:rsid w:val="00671D4B"/>
    <w:rsid w:val="006720E0"/>
    <w:rsid w:val="00672136"/>
    <w:rsid w:val="00672162"/>
    <w:rsid w:val="00672173"/>
    <w:rsid w:val="0067218F"/>
    <w:rsid w:val="006721A5"/>
    <w:rsid w:val="006722A9"/>
    <w:rsid w:val="006723A2"/>
    <w:rsid w:val="0067252D"/>
    <w:rsid w:val="00672652"/>
    <w:rsid w:val="006728FA"/>
    <w:rsid w:val="0067293B"/>
    <w:rsid w:val="00672955"/>
    <w:rsid w:val="00672AFB"/>
    <w:rsid w:val="00672E1F"/>
    <w:rsid w:val="00672F5B"/>
    <w:rsid w:val="00673254"/>
    <w:rsid w:val="00673307"/>
    <w:rsid w:val="00673475"/>
    <w:rsid w:val="00673547"/>
    <w:rsid w:val="00673A37"/>
    <w:rsid w:val="00673AF2"/>
    <w:rsid w:val="00673D05"/>
    <w:rsid w:val="00673D8C"/>
    <w:rsid w:val="00673FE8"/>
    <w:rsid w:val="00674073"/>
    <w:rsid w:val="0067417F"/>
    <w:rsid w:val="006741C5"/>
    <w:rsid w:val="006741F2"/>
    <w:rsid w:val="00674225"/>
    <w:rsid w:val="0067425E"/>
    <w:rsid w:val="00674359"/>
    <w:rsid w:val="006744DB"/>
    <w:rsid w:val="00674637"/>
    <w:rsid w:val="00674843"/>
    <w:rsid w:val="00674867"/>
    <w:rsid w:val="00674B97"/>
    <w:rsid w:val="00674CC3"/>
    <w:rsid w:val="006751EE"/>
    <w:rsid w:val="006757A8"/>
    <w:rsid w:val="006759EA"/>
    <w:rsid w:val="00675B00"/>
    <w:rsid w:val="00675B27"/>
    <w:rsid w:val="00675C62"/>
    <w:rsid w:val="00675C72"/>
    <w:rsid w:val="00675D00"/>
    <w:rsid w:val="00675EBA"/>
    <w:rsid w:val="00675F32"/>
    <w:rsid w:val="006760F3"/>
    <w:rsid w:val="006760FF"/>
    <w:rsid w:val="0067610C"/>
    <w:rsid w:val="006762A7"/>
    <w:rsid w:val="0067636B"/>
    <w:rsid w:val="00676460"/>
    <w:rsid w:val="00676517"/>
    <w:rsid w:val="00676752"/>
    <w:rsid w:val="006767C8"/>
    <w:rsid w:val="006768F7"/>
    <w:rsid w:val="00676A36"/>
    <w:rsid w:val="00676D0E"/>
    <w:rsid w:val="00676EFB"/>
    <w:rsid w:val="00676F11"/>
    <w:rsid w:val="00676F6D"/>
    <w:rsid w:val="006770B9"/>
    <w:rsid w:val="006771F9"/>
    <w:rsid w:val="0067755A"/>
    <w:rsid w:val="00677578"/>
    <w:rsid w:val="006776D7"/>
    <w:rsid w:val="006777B1"/>
    <w:rsid w:val="00677921"/>
    <w:rsid w:val="00677B0D"/>
    <w:rsid w:val="00677CAA"/>
    <w:rsid w:val="00677CBB"/>
    <w:rsid w:val="00677CC4"/>
    <w:rsid w:val="00677EFC"/>
    <w:rsid w:val="00677F6A"/>
    <w:rsid w:val="0068009F"/>
    <w:rsid w:val="00680154"/>
    <w:rsid w:val="0068033F"/>
    <w:rsid w:val="0068035E"/>
    <w:rsid w:val="00680454"/>
    <w:rsid w:val="00680510"/>
    <w:rsid w:val="006806E4"/>
    <w:rsid w:val="00680746"/>
    <w:rsid w:val="0068077C"/>
    <w:rsid w:val="00680BAA"/>
    <w:rsid w:val="00680BF3"/>
    <w:rsid w:val="00680C3A"/>
    <w:rsid w:val="00680F50"/>
    <w:rsid w:val="00681003"/>
    <w:rsid w:val="00681030"/>
    <w:rsid w:val="00681048"/>
    <w:rsid w:val="0068106B"/>
    <w:rsid w:val="00681083"/>
    <w:rsid w:val="006811D4"/>
    <w:rsid w:val="006813FA"/>
    <w:rsid w:val="00681513"/>
    <w:rsid w:val="006817C9"/>
    <w:rsid w:val="00681804"/>
    <w:rsid w:val="00681892"/>
    <w:rsid w:val="00681977"/>
    <w:rsid w:val="00681A56"/>
    <w:rsid w:val="00681B40"/>
    <w:rsid w:val="00681CF0"/>
    <w:rsid w:val="006822D8"/>
    <w:rsid w:val="00682346"/>
    <w:rsid w:val="00682597"/>
    <w:rsid w:val="006825C3"/>
    <w:rsid w:val="0068280D"/>
    <w:rsid w:val="0068290C"/>
    <w:rsid w:val="00682928"/>
    <w:rsid w:val="00682956"/>
    <w:rsid w:val="00682B42"/>
    <w:rsid w:val="00682C0B"/>
    <w:rsid w:val="0068307E"/>
    <w:rsid w:val="00683143"/>
    <w:rsid w:val="006834E7"/>
    <w:rsid w:val="006835CC"/>
    <w:rsid w:val="00683643"/>
    <w:rsid w:val="0068390E"/>
    <w:rsid w:val="00683B64"/>
    <w:rsid w:val="00683BF9"/>
    <w:rsid w:val="00683C5B"/>
    <w:rsid w:val="00683D89"/>
    <w:rsid w:val="00683E70"/>
    <w:rsid w:val="00683ECE"/>
    <w:rsid w:val="00684028"/>
    <w:rsid w:val="006842F3"/>
    <w:rsid w:val="00684574"/>
    <w:rsid w:val="006846F9"/>
    <w:rsid w:val="0068474A"/>
    <w:rsid w:val="006847BE"/>
    <w:rsid w:val="006847CF"/>
    <w:rsid w:val="00684C56"/>
    <w:rsid w:val="00684CAE"/>
    <w:rsid w:val="00684DF7"/>
    <w:rsid w:val="00684EEF"/>
    <w:rsid w:val="00684F0A"/>
    <w:rsid w:val="0068526B"/>
    <w:rsid w:val="006852FA"/>
    <w:rsid w:val="00685348"/>
    <w:rsid w:val="00685398"/>
    <w:rsid w:val="00685476"/>
    <w:rsid w:val="006854BF"/>
    <w:rsid w:val="006855E5"/>
    <w:rsid w:val="00685627"/>
    <w:rsid w:val="006856A4"/>
    <w:rsid w:val="00685ADC"/>
    <w:rsid w:val="00685DFA"/>
    <w:rsid w:val="00685EDA"/>
    <w:rsid w:val="00685FB2"/>
    <w:rsid w:val="006861AE"/>
    <w:rsid w:val="006864E4"/>
    <w:rsid w:val="00686D82"/>
    <w:rsid w:val="00686F84"/>
    <w:rsid w:val="00686FB4"/>
    <w:rsid w:val="0068712E"/>
    <w:rsid w:val="006871A5"/>
    <w:rsid w:val="006872BD"/>
    <w:rsid w:val="0068750B"/>
    <w:rsid w:val="0068765B"/>
    <w:rsid w:val="00687783"/>
    <w:rsid w:val="006879E3"/>
    <w:rsid w:val="00687DA4"/>
    <w:rsid w:val="00687FEC"/>
    <w:rsid w:val="0069002B"/>
    <w:rsid w:val="00690084"/>
    <w:rsid w:val="00690101"/>
    <w:rsid w:val="006902E2"/>
    <w:rsid w:val="00690360"/>
    <w:rsid w:val="006904B2"/>
    <w:rsid w:val="0069056B"/>
    <w:rsid w:val="006908F2"/>
    <w:rsid w:val="00690993"/>
    <w:rsid w:val="00690B1A"/>
    <w:rsid w:val="00690B33"/>
    <w:rsid w:val="00690B81"/>
    <w:rsid w:val="00690D14"/>
    <w:rsid w:val="0069102D"/>
    <w:rsid w:val="0069103F"/>
    <w:rsid w:val="00691052"/>
    <w:rsid w:val="0069118E"/>
    <w:rsid w:val="0069118F"/>
    <w:rsid w:val="00691229"/>
    <w:rsid w:val="006913B9"/>
    <w:rsid w:val="00691454"/>
    <w:rsid w:val="00691756"/>
    <w:rsid w:val="0069175B"/>
    <w:rsid w:val="006917A3"/>
    <w:rsid w:val="00691807"/>
    <w:rsid w:val="00691865"/>
    <w:rsid w:val="00691982"/>
    <w:rsid w:val="006919B5"/>
    <w:rsid w:val="006919CE"/>
    <w:rsid w:val="00691A22"/>
    <w:rsid w:val="00691E4F"/>
    <w:rsid w:val="006924D0"/>
    <w:rsid w:val="00692626"/>
    <w:rsid w:val="0069286C"/>
    <w:rsid w:val="0069288A"/>
    <w:rsid w:val="00692932"/>
    <w:rsid w:val="00692AEC"/>
    <w:rsid w:val="00692B8E"/>
    <w:rsid w:val="00692CD9"/>
    <w:rsid w:val="00692F1B"/>
    <w:rsid w:val="00693061"/>
    <w:rsid w:val="0069310F"/>
    <w:rsid w:val="006933B9"/>
    <w:rsid w:val="00693479"/>
    <w:rsid w:val="0069383F"/>
    <w:rsid w:val="006939E1"/>
    <w:rsid w:val="00693B14"/>
    <w:rsid w:val="00693D78"/>
    <w:rsid w:val="00693FA7"/>
    <w:rsid w:val="00694251"/>
    <w:rsid w:val="00694368"/>
    <w:rsid w:val="00694452"/>
    <w:rsid w:val="00694949"/>
    <w:rsid w:val="00694CDC"/>
    <w:rsid w:val="00694CDD"/>
    <w:rsid w:val="00694F2A"/>
    <w:rsid w:val="00694F2E"/>
    <w:rsid w:val="006950E1"/>
    <w:rsid w:val="006950FC"/>
    <w:rsid w:val="0069549E"/>
    <w:rsid w:val="006954E6"/>
    <w:rsid w:val="006955A4"/>
    <w:rsid w:val="00695766"/>
    <w:rsid w:val="00695879"/>
    <w:rsid w:val="0069587A"/>
    <w:rsid w:val="00695ADD"/>
    <w:rsid w:val="00695B0D"/>
    <w:rsid w:val="00695CE7"/>
    <w:rsid w:val="00695D68"/>
    <w:rsid w:val="00695DB8"/>
    <w:rsid w:val="00695EB7"/>
    <w:rsid w:val="00695FC2"/>
    <w:rsid w:val="00696485"/>
    <w:rsid w:val="00696949"/>
    <w:rsid w:val="00696B91"/>
    <w:rsid w:val="00696BFC"/>
    <w:rsid w:val="00696C25"/>
    <w:rsid w:val="00696DF9"/>
    <w:rsid w:val="00696EF4"/>
    <w:rsid w:val="00696F9F"/>
    <w:rsid w:val="00697043"/>
    <w:rsid w:val="00697052"/>
    <w:rsid w:val="006970C6"/>
    <w:rsid w:val="006971E4"/>
    <w:rsid w:val="00697494"/>
    <w:rsid w:val="006974E6"/>
    <w:rsid w:val="006976DB"/>
    <w:rsid w:val="006976F9"/>
    <w:rsid w:val="006977C1"/>
    <w:rsid w:val="006978EA"/>
    <w:rsid w:val="00697AEC"/>
    <w:rsid w:val="00697BC5"/>
    <w:rsid w:val="00697BFC"/>
    <w:rsid w:val="00697C87"/>
    <w:rsid w:val="00697EE8"/>
    <w:rsid w:val="00697F7D"/>
    <w:rsid w:val="006A00AB"/>
    <w:rsid w:val="006A0240"/>
    <w:rsid w:val="006A02EF"/>
    <w:rsid w:val="006A0386"/>
    <w:rsid w:val="006A0494"/>
    <w:rsid w:val="006A05C2"/>
    <w:rsid w:val="006A084D"/>
    <w:rsid w:val="006A0969"/>
    <w:rsid w:val="006A0A9F"/>
    <w:rsid w:val="006A0D32"/>
    <w:rsid w:val="006A0EBA"/>
    <w:rsid w:val="006A0FEB"/>
    <w:rsid w:val="006A1285"/>
    <w:rsid w:val="006A132A"/>
    <w:rsid w:val="006A137A"/>
    <w:rsid w:val="006A14BD"/>
    <w:rsid w:val="006A16DF"/>
    <w:rsid w:val="006A17B6"/>
    <w:rsid w:val="006A1999"/>
    <w:rsid w:val="006A1A94"/>
    <w:rsid w:val="006A1B05"/>
    <w:rsid w:val="006A1CA0"/>
    <w:rsid w:val="006A1D35"/>
    <w:rsid w:val="006A1D68"/>
    <w:rsid w:val="006A1FA1"/>
    <w:rsid w:val="006A20B2"/>
    <w:rsid w:val="006A20E6"/>
    <w:rsid w:val="006A2574"/>
    <w:rsid w:val="006A2614"/>
    <w:rsid w:val="006A2677"/>
    <w:rsid w:val="006A268B"/>
    <w:rsid w:val="006A2DF7"/>
    <w:rsid w:val="006A2F1D"/>
    <w:rsid w:val="006A2F6C"/>
    <w:rsid w:val="006A316B"/>
    <w:rsid w:val="006A3211"/>
    <w:rsid w:val="006A343C"/>
    <w:rsid w:val="006A351C"/>
    <w:rsid w:val="006A38F4"/>
    <w:rsid w:val="006A3AAD"/>
    <w:rsid w:val="006A3F17"/>
    <w:rsid w:val="006A407C"/>
    <w:rsid w:val="006A4119"/>
    <w:rsid w:val="006A4142"/>
    <w:rsid w:val="006A4255"/>
    <w:rsid w:val="006A4274"/>
    <w:rsid w:val="006A4341"/>
    <w:rsid w:val="006A45D2"/>
    <w:rsid w:val="006A4672"/>
    <w:rsid w:val="006A4678"/>
    <w:rsid w:val="006A46FB"/>
    <w:rsid w:val="006A486E"/>
    <w:rsid w:val="006A48B2"/>
    <w:rsid w:val="006A4B5F"/>
    <w:rsid w:val="006A4D46"/>
    <w:rsid w:val="006A4DA2"/>
    <w:rsid w:val="006A4DB5"/>
    <w:rsid w:val="006A4DF3"/>
    <w:rsid w:val="006A5164"/>
    <w:rsid w:val="006A5476"/>
    <w:rsid w:val="006A555F"/>
    <w:rsid w:val="006A562D"/>
    <w:rsid w:val="006A5807"/>
    <w:rsid w:val="006A5A32"/>
    <w:rsid w:val="006A5E07"/>
    <w:rsid w:val="006A5E28"/>
    <w:rsid w:val="006A5ED0"/>
    <w:rsid w:val="006A5EE4"/>
    <w:rsid w:val="006A601B"/>
    <w:rsid w:val="006A6112"/>
    <w:rsid w:val="006A6150"/>
    <w:rsid w:val="006A6185"/>
    <w:rsid w:val="006A625C"/>
    <w:rsid w:val="006A638B"/>
    <w:rsid w:val="006A6602"/>
    <w:rsid w:val="006A67B5"/>
    <w:rsid w:val="006A68EA"/>
    <w:rsid w:val="006A697B"/>
    <w:rsid w:val="006A6A03"/>
    <w:rsid w:val="006A6A78"/>
    <w:rsid w:val="006A6B79"/>
    <w:rsid w:val="006A6B94"/>
    <w:rsid w:val="006A6E91"/>
    <w:rsid w:val="006A6FB5"/>
    <w:rsid w:val="006A7102"/>
    <w:rsid w:val="006A77C8"/>
    <w:rsid w:val="006A77DB"/>
    <w:rsid w:val="006A78C0"/>
    <w:rsid w:val="006A791C"/>
    <w:rsid w:val="006A7AFF"/>
    <w:rsid w:val="006A7B1F"/>
    <w:rsid w:val="006A7CB3"/>
    <w:rsid w:val="006A7CF2"/>
    <w:rsid w:val="006A7D9D"/>
    <w:rsid w:val="006B0032"/>
    <w:rsid w:val="006B0269"/>
    <w:rsid w:val="006B0313"/>
    <w:rsid w:val="006B03BC"/>
    <w:rsid w:val="006B042D"/>
    <w:rsid w:val="006B05AE"/>
    <w:rsid w:val="006B06A5"/>
    <w:rsid w:val="006B083C"/>
    <w:rsid w:val="006B09C3"/>
    <w:rsid w:val="006B0A53"/>
    <w:rsid w:val="006B0C0B"/>
    <w:rsid w:val="006B1034"/>
    <w:rsid w:val="006B10BF"/>
    <w:rsid w:val="006B12AE"/>
    <w:rsid w:val="006B1428"/>
    <w:rsid w:val="006B143B"/>
    <w:rsid w:val="006B151C"/>
    <w:rsid w:val="006B1582"/>
    <w:rsid w:val="006B1648"/>
    <w:rsid w:val="006B1816"/>
    <w:rsid w:val="006B1A62"/>
    <w:rsid w:val="006B1D72"/>
    <w:rsid w:val="006B1DD0"/>
    <w:rsid w:val="006B1F21"/>
    <w:rsid w:val="006B2031"/>
    <w:rsid w:val="006B203E"/>
    <w:rsid w:val="006B2099"/>
    <w:rsid w:val="006B221A"/>
    <w:rsid w:val="006B2277"/>
    <w:rsid w:val="006B229F"/>
    <w:rsid w:val="006B2323"/>
    <w:rsid w:val="006B23CC"/>
    <w:rsid w:val="006B26C1"/>
    <w:rsid w:val="006B2A21"/>
    <w:rsid w:val="006B2ACB"/>
    <w:rsid w:val="006B2C20"/>
    <w:rsid w:val="006B2D1A"/>
    <w:rsid w:val="006B2F45"/>
    <w:rsid w:val="006B301F"/>
    <w:rsid w:val="006B3151"/>
    <w:rsid w:val="006B317B"/>
    <w:rsid w:val="006B31AC"/>
    <w:rsid w:val="006B31C9"/>
    <w:rsid w:val="006B3268"/>
    <w:rsid w:val="006B32E2"/>
    <w:rsid w:val="006B32EC"/>
    <w:rsid w:val="006B3312"/>
    <w:rsid w:val="006B336A"/>
    <w:rsid w:val="006B37C8"/>
    <w:rsid w:val="006B37E6"/>
    <w:rsid w:val="006B3A19"/>
    <w:rsid w:val="006B3A39"/>
    <w:rsid w:val="006B3A5B"/>
    <w:rsid w:val="006B3FE7"/>
    <w:rsid w:val="006B418A"/>
    <w:rsid w:val="006B42F1"/>
    <w:rsid w:val="006B4450"/>
    <w:rsid w:val="006B44CA"/>
    <w:rsid w:val="006B450D"/>
    <w:rsid w:val="006B46E3"/>
    <w:rsid w:val="006B477D"/>
    <w:rsid w:val="006B492C"/>
    <w:rsid w:val="006B49F6"/>
    <w:rsid w:val="006B4BB7"/>
    <w:rsid w:val="006B4BBC"/>
    <w:rsid w:val="006B4C84"/>
    <w:rsid w:val="006B4DA1"/>
    <w:rsid w:val="006B4DE1"/>
    <w:rsid w:val="006B50CF"/>
    <w:rsid w:val="006B5148"/>
    <w:rsid w:val="006B5608"/>
    <w:rsid w:val="006B5618"/>
    <w:rsid w:val="006B564A"/>
    <w:rsid w:val="006B59AF"/>
    <w:rsid w:val="006B5AFC"/>
    <w:rsid w:val="006B5C0D"/>
    <w:rsid w:val="006B5C75"/>
    <w:rsid w:val="006B5D07"/>
    <w:rsid w:val="006B5D22"/>
    <w:rsid w:val="006B5D7E"/>
    <w:rsid w:val="006B5FBC"/>
    <w:rsid w:val="006B69BF"/>
    <w:rsid w:val="006B6AD4"/>
    <w:rsid w:val="006B6E5A"/>
    <w:rsid w:val="006B7259"/>
    <w:rsid w:val="006B734A"/>
    <w:rsid w:val="006B748A"/>
    <w:rsid w:val="006B75A6"/>
    <w:rsid w:val="006B7932"/>
    <w:rsid w:val="006B7953"/>
    <w:rsid w:val="006B79AA"/>
    <w:rsid w:val="006B7ABE"/>
    <w:rsid w:val="006B7B22"/>
    <w:rsid w:val="006B7B51"/>
    <w:rsid w:val="006B7E5E"/>
    <w:rsid w:val="006B7ED3"/>
    <w:rsid w:val="006C035E"/>
    <w:rsid w:val="006C03B8"/>
    <w:rsid w:val="006C07D4"/>
    <w:rsid w:val="006C08FF"/>
    <w:rsid w:val="006C0A30"/>
    <w:rsid w:val="006C0BE7"/>
    <w:rsid w:val="006C1035"/>
    <w:rsid w:val="006C1200"/>
    <w:rsid w:val="006C123D"/>
    <w:rsid w:val="006C1285"/>
    <w:rsid w:val="006C128E"/>
    <w:rsid w:val="006C1593"/>
    <w:rsid w:val="006C1700"/>
    <w:rsid w:val="006C19B7"/>
    <w:rsid w:val="006C19F3"/>
    <w:rsid w:val="006C1B6E"/>
    <w:rsid w:val="006C1FE1"/>
    <w:rsid w:val="006C20AB"/>
    <w:rsid w:val="006C22B1"/>
    <w:rsid w:val="006C249B"/>
    <w:rsid w:val="006C251A"/>
    <w:rsid w:val="006C2686"/>
    <w:rsid w:val="006C2692"/>
    <w:rsid w:val="006C280A"/>
    <w:rsid w:val="006C2888"/>
    <w:rsid w:val="006C289D"/>
    <w:rsid w:val="006C2A53"/>
    <w:rsid w:val="006C2F77"/>
    <w:rsid w:val="006C313E"/>
    <w:rsid w:val="006C328A"/>
    <w:rsid w:val="006C384C"/>
    <w:rsid w:val="006C387C"/>
    <w:rsid w:val="006C3C6C"/>
    <w:rsid w:val="006C4016"/>
    <w:rsid w:val="006C4068"/>
    <w:rsid w:val="006C4275"/>
    <w:rsid w:val="006C42ED"/>
    <w:rsid w:val="006C42F4"/>
    <w:rsid w:val="006C43A3"/>
    <w:rsid w:val="006C448A"/>
    <w:rsid w:val="006C44EA"/>
    <w:rsid w:val="006C44EF"/>
    <w:rsid w:val="006C4559"/>
    <w:rsid w:val="006C456A"/>
    <w:rsid w:val="006C46E7"/>
    <w:rsid w:val="006C47CB"/>
    <w:rsid w:val="006C493D"/>
    <w:rsid w:val="006C4989"/>
    <w:rsid w:val="006C4B79"/>
    <w:rsid w:val="006C4B7D"/>
    <w:rsid w:val="006C4C10"/>
    <w:rsid w:val="006C4C5B"/>
    <w:rsid w:val="006C4D85"/>
    <w:rsid w:val="006C4D86"/>
    <w:rsid w:val="006C50DB"/>
    <w:rsid w:val="006C5103"/>
    <w:rsid w:val="006C51B0"/>
    <w:rsid w:val="006C5559"/>
    <w:rsid w:val="006C5AAF"/>
    <w:rsid w:val="006C5AD9"/>
    <w:rsid w:val="006C5EC9"/>
    <w:rsid w:val="006C5FB4"/>
    <w:rsid w:val="006C6059"/>
    <w:rsid w:val="006C6075"/>
    <w:rsid w:val="006C6363"/>
    <w:rsid w:val="006C645D"/>
    <w:rsid w:val="006C6562"/>
    <w:rsid w:val="006C6594"/>
    <w:rsid w:val="006C65D9"/>
    <w:rsid w:val="006C6719"/>
    <w:rsid w:val="006C67FC"/>
    <w:rsid w:val="006C68A5"/>
    <w:rsid w:val="006C69F8"/>
    <w:rsid w:val="006C6BE3"/>
    <w:rsid w:val="006C715A"/>
    <w:rsid w:val="006C730A"/>
    <w:rsid w:val="006C735D"/>
    <w:rsid w:val="006C7522"/>
    <w:rsid w:val="006C760C"/>
    <w:rsid w:val="006C78B1"/>
    <w:rsid w:val="006C7924"/>
    <w:rsid w:val="006C79FE"/>
    <w:rsid w:val="006C7A3A"/>
    <w:rsid w:val="006C7A8E"/>
    <w:rsid w:val="006C7BD0"/>
    <w:rsid w:val="006C7DDA"/>
    <w:rsid w:val="006C7E8D"/>
    <w:rsid w:val="006C7ED5"/>
    <w:rsid w:val="006C7FFB"/>
    <w:rsid w:val="006D0113"/>
    <w:rsid w:val="006D038E"/>
    <w:rsid w:val="006D0417"/>
    <w:rsid w:val="006D04D8"/>
    <w:rsid w:val="006D051D"/>
    <w:rsid w:val="006D07E0"/>
    <w:rsid w:val="006D09D6"/>
    <w:rsid w:val="006D0AC7"/>
    <w:rsid w:val="006D0AF9"/>
    <w:rsid w:val="006D0BB9"/>
    <w:rsid w:val="006D1075"/>
    <w:rsid w:val="006D1295"/>
    <w:rsid w:val="006D1310"/>
    <w:rsid w:val="006D1379"/>
    <w:rsid w:val="006D15A2"/>
    <w:rsid w:val="006D17A6"/>
    <w:rsid w:val="006D17C5"/>
    <w:rsid w:val="006D1818"/>
    <w:rsid w:val="006D1838"/>
    <w:rsid w:val="006D18DE"/>
    <w:rsid w:val="006D2101"/>
    <w:rsid w:val="006D2143"/>
    <w:rsid w:val="006D23B6"/>
    <w:rsid w:val="006D24F1"/>
    <w:rsid w:val="006D29CF"/>
    <w:rsid w:val="006D2C9D"/>
    <w:rsid w:val="006D2D20"/>
    <w:rsid w:val="006D2DBE"/>
    <w:rsid w:val="006D2F59"/>
    <w:rsid w:val="006D3150"/>
    <w:rsid w:val="006D31DF"/>
    <w:rsid w:val="006D32B3"/>
    <w:rsid w:val="006D337C"/>
    <w:rsid w:val="006D35F2"/>
    <w:rsid w:val="006D38BE"/>
    <w:rsid w:val="006D396B"/>
    <w:rsid w:val="006D3A0E"/>
    <w:rsid w:val="006D3D9D"/>
    <w:rsid w:val="006D3F59"/>
    <w:rsid w:val="006D3F87"/>
    <w:rsid w:val="006D3FB4"/>
    <w:rsid w:val="006D40A1"/>
    <w:rsid w:val="006D42EB"/>
    <w:rsid w:val="006D4349"/>
    <w:rsid w:val="006D4368"/>
    <w:rsid w:val="006D43A7"/>
    <w:rsid w:val="006D453F"/>
    <w:rsid w:val="006D46B5"/>
    <w:rsid w:val="006D48E7"/>
    <w:rsid w:val="006D4A0F"/>
    <w:rsid w:val="006D4AC1"/>
    <w:rsid w:val="006D4B4A"/>
    <w:rsid w:val="006D4D73"/>
    <w:rsid w:val="006D4DD4"/>
    <w:rsid w:val="006D4ED1"/>
    <w:rsid w:val="006D4F3D"/>
    <w:rsid w:val="006D4FE1"/>
    <w:rsid w:val="006D56A7"/>
    <w:rsid w:val="006D56ED"/>
    <w:rsid w:val="006D572C"/>
    <w:rsid w:val="006D5877"/>
    <w:rsid w:val="006D5888"/>
    <w:rsid w:val="006D58D2"/>
    <w:rsid w:val="006D5A5E"/>
    <w:rsid w:val="006D5B0D"/>
    <w:rsid w:val="006D5BB4"/>
    <w:rsid w:val="006D5E9D"/>
    <w:rsid w:val="006D5FD6"/>
    <w:rsid w:val="006D6017"/>
    <w:rsid w:val="006D608A"/>
    <w:rsid w:val="006D60AC"/>
    <w:rsid w:val="006D632C"/>
    <w:rsid w:val="006D635D"/>
    <w:rsid w:val="006D63FC"/>
    <w:rsid w:val="006D6741"/>
    <w:rsid w:val="006D68C6"/>
    <w:rsid w:val="006D6B13"/>
    <w:rsid w:val="006D6F08"/>
    <w:rsid w:val="006D7183"/>
    <w:rsid w:val="006D749B"/>
    <w:rsid w:val="006D7633"/>
    <w:rsid w:val="006D7BED"/>
    <w:rsid w:val="006D7CEF"/>
    <w:rsid w:val="006D7D05"/>
    <w:rsid w:val="006D7EE5"/>
    <w:rsid w:val="006D7FCC"/>
    <w:rsid w:val="006E00B3"/>
    <w:rsid w:val="006E02AC"/>
    <w:rsid w:val="006E04E5"/>
    <w:rsid w:val="006E062C"/>
    <w:rsid w:val="006E06BA"/>
    <w:rsid w:val="006E07DA"/>
    <w:rsid w:val="006E080D"/>
    <w:rsid w:val="006E083E"/>
    <w:rsid w:val="006E096D"/>
    <w:rsid w:val="006E0B6A"/>
    <w:rsid w:val="006E0C32"/>
    <w:rsid w:val="006E0EB4"/>
    <w:rsid w:val="006E117D"/>
    <w:rsid w:val="006E1203"/>
    <w:rsid w:val="006E1291"/>
    <w:rsid w:val="006E138B"/>
    <w:rsid w:val="006E157F"/>
    <w:rsid w:val="006E1652"/>
    <w:rsid w:val="006E1674"/>
    <w:rsid w:val="006E1817"/>
    <w:rsid w:val="006E184D"/>
    <w:rsid w:val="006E1A06"/>
    <w:rsid w:val="006E1C82"/>
    <w:rsid w:val="006E1D5D"/>
    <w:rsid w:val="006E1E1D"/>
    <w:rsid w:val="006E2051"/>
    <w:rsid w:val="006E2074"/>
    <w:rsid w:val="006E2348"/>
    <w:rsid w:val="006E2355"/>
    <w:rsid w:val="006E24F9"/>
    <w:rsid w:val="006E25EA"/>
    <w:rsid w:val="006E26E1"/>
    <w:rsid w:val="006E2889"/>
    <w:rsid w:val="006E28B7"/>
    <w:rsid w:val="006E2A9B"/>
    <w:rsid w:val="006E2E08"/>
    <w:rsid w:val="006E2F7C"/>
    <w:rsid w:val="006E328C"/>
    <w:rsid w:val="006E32B3"/>
    <w:rsid w:val="006E3310"/>
    <w:rsid w:val="006E335C"/>
    <w:rsid w:val="006E3444"/>
    <w:rsid w:val="006E3451"/>
    <w:rsid w:val="006E3644"/>
    <w:rsid w:val="006E3918"/>
    <w:rsid w:val="006E3931"/>
    <w:rsid w:val="006E3B37"/>
    <w:rsid w:val="006E3F06"/>
    <w:rsid w:val="006E3F1D"/>
    <w:rsid w:val="006E4133"/>
    <w:rsid w:val="006E41A9"/>
    <w:rsid w:val="006E430C"/>
    <w:rsid w:val="006E43F2"/>
    <w:rsid w:val="006E441E"/>
    <w:rsid w:val="006E45C8"/>
    <w:rsid w:val="006E46F7"/>
    <w:rsid w:val="006E477B"/>
    <w:rsid w:val="006E48E5"/>
    <w:rsid w:val="006E4D30"/>
    <w:rsid w:val="006E4DDC"/>
    <w:rsid w:val="006E4E39"/>
    <w:rsid w:val="006E4F39"/>
    <w:rsid w:val="006E5020"/>
    <w:rsid w:val="006E51E3"/>
    <w:rsid w:val="006E5380"/>
    <w:rsid w:val="006E565E"/>
    <w:rsid w:val="006E56BB"/>
    <w:rsid w:val="006E5742"/>
    <w:rsid w:val="006E5789"/>
    <w:rsid w:val="006E5B00"/>
    <w:rsid w:val="006E5CBD"/>
    <w:rsid w:val="006E5E78"/>
    <w:rsid w:val="006E60D7"/>
    <w:rsid w:val="006E6240"/>
    <w:rsid w:val="006E6493"/>
    <w:rsid w:val="006E65E3"/>
    <w:rsid w:val="006E673D"/>
    <w:rsid w:val="006E69E0"/>
    <w:rsid w:val="006E6A23"/>
    <w:rsid w:val="006E6CE8"/>
    <w:rsid w:val="006E6E05"/>
    <w:rsid w:val="006E6E7F"/>
    <w:rsid w:val="006E6F3E"/>
    <w:rsid w:val="006E70A3"/>
    <w:rsid w:val="006E710D"/>
    <w:rsid w:val="006E7247"/>
    <w:rsid w:val="006E72F8"/>
    <w:rsid w:val="006E730F"/>
    <w:rsid w:val="006E734B"/>
    <w:rsid w:val="006E7350"/>
    <w:rsid w:val="006E73EF"/>
    <w:rsid w:val="006E7492"/>
    <w:rsid w:val="006E74E9"/>
    <w:rsid w:val="006E7522"/>
    <w:rsid w:val="006E7543"/>
    <w:rsid w:val="006E75E4"/>
    <w:rsid w:val="006E76DD"/>
    <w:rsid w:val="006E776A"/>
    <w:rsid w:val="006E7781"/>
    <w:rsid w:val="006E77E2"/>
    <w:rsid w:val="006E797B"/>
    <w:rsid w:val="006E7A2E"/>
    <w:rsid w:val="006E7A3C"/>
    <w:rsid w:val="006E7B20"/>
    <w:rsid w:val="006E7D36"/>
    <w:rsid w:val="006E7D3B"/>
    <w:rsid w:val="006F00DB"/>
    <w:rsid w:val="006F01F3"/>
    <w:rsid w:val="006F021A"/>
    <w:rsid w:val="006F05A1"/>
    <w:rsid w:val="006F0745"/>
    <w:rsid w:val="006F09E5"/>
    <w:rsid w:val="006F0AB6"/>
    <w:rsid w:val="006F0BB2"/>
    <w:rsid w:val="006F0DDE"/>
    <w:rsid w:val="006F0EF7"/>
    <w:rsid w:val="006F1347"/>
    <w:rsid w:val="006F1362"/>
    <w:rsid w:val="006F15BC"/>
    <w:rsid w:val="006F1798"/>
    <w:rsid w:val="006F1915"/>
    <w:rsid w:val="006F19E3"/>
    <w:rsid w:val="006F1A01"/>
    <w:rsid w:val="006F1A9D"/>
    <w:rsid w:val="006F1B6C"/>
    <w:rsid w:val="006F1B70"/>
    <w:rsid w:val="006F1CE0"/>
    <w:rsid w:val="006F1D30"/>
    <w:rsid w:val="006F1D91"/>
    <w:rsid w:val="006F202D"/>
    <w:rsid w:val="006F20A5"/>
    <w:rsid w:val="006F20A7"/>
    <w:rsid w:val="006F266F"/>
    <w:rsid w:val="006F2814"/>
    <w:rsid w:val="006F2996"/>
    <w:rsid w:val="006F29C2"/>
    <w:rsid w:val="006F29ED"/>
    <w:rsid w:val="006F2BCF"/>
    <w:rsid w:val="006F2C8C"/>
    <w:rsid w:val="006F2D3F"/>
    <w:rsid w:val="006F2D71"/>
    <w:rsid w:val="006F308D"/>
    <w:rsid w:val="006F341D"/>
    <w:rsid w:val="006F3896"/>
    <w:rsid w:val="006F3926"/>
    <w:rsid w:val="006F3B00"/>
    <w:rsid w:val="006F3B13"/>
    <w:rsid w:val="006F3B46"/>
    <w:rsid w:val="006F3B6A"/>
    <w:rsid w:val="006F3BB1"/>
    <w:rsid w:val="006F3CAF"/>
    <w:rsid w:val="006F3CDE"/>
    <w:rsid w:val="006F3E97"/>
    <w:rsid w:val="006F3F4A"/>
    <w:rsid w:val="006F40FE"/>
    <w:rsid w:val="006F410A"/>
    <w:rsid w:val="006F4151"/>
    <w:rsid w:val="006F451D"/>
    <w:rsid w:val="006F4534"/>
    <w:rsid w:val="006F4713"/>
    <w:rsid w:val="006F4750"/>
    <w:rsid w:val="006F4760"/>
    <w:rsid w:val="006F49D1"/>
    <w:rsid w:val="006F4CD3"/>
    <w:rsid w:val="006F4D0F"/>
    <w:rsid w:val="006F4EE4"/>
    <w:rsid w:val="006F4F79"/>
    <w:rsid w:val="006F5023"/>
    <w:rsid w:val="006F50A9"/>
    <w:rsid w:val="006F533E"/>
    <w:rsid w:val="006F54D3"/>
    <w:rsid w:val="006F56BC"/>
    <w:rsid w:val="006F58D4"/>
    <w:rsid w:val="006F592C"/>
    <w:rsid w:val="006F59A7"/>
    <w:rsid w:val="006F5B97"/>
    <w:rsid w:val="006F5BA2"/>
    <w:rsid w:val="006F5F18"/>
    <w:rsid w:val="006F5F3E"/>
    <w:rsid w:val="006F6294"/>
    <w:rsid w:val="006F633E"/>
    <w:rsid w:val="006F6430"/>
    <w:rsid w:val="006F6435"/>
    <w:rsid w:val="006F6504"/>
    <w:rsid w:val="006F6555"/>
    <w:rsid w:val="006F6582"/>
    <w:rsid w:val="006F6593"/>
    <w:rsid w:val="006F664A"/>
    <w:rsid w:val="006F66FE"/>
    <w:rsid w:val="006F6BD9"/>
    <w:rsid w:val="006F6D60"/>
    <w:rsid w:val="006F6E3F"/>
    <w:rsid w:val="006F6EDB"/>
    <w:rsid w:val="006F6FEB"/>
    <w:rsid w:val="006F70D2"/>
    <w:rsid w:val="006F70D4"/>
    <w:rsid w:val="006F74CD"/>
    <w:rsid w:val="006F759C"/>
    <w:rsid w:val="006F763B"/>
    <w:rsid w:val="006F7733"/>
    <w:rsid w:val="006F7950"/>
    <w:rsid w:val="006F7D59"/>
    <w:rsid w:val="00700878"/>
    <w:rsid w:val="00700886"/>
    <w:rsid w:val="00700A82"/>
    <w:rsid w:val="00700BBE"/>
    <w:rsid w:val="00700BCE"/>
    <w:rsid w:val="00700C38"/>
    <w:rsid w:val="00700C44"/>
    <w:rsid w:val="00700CEB"/>
    <w:rsid w:val="00700D7C"/>
    <w:rsid w:val="00700D89"/>
    <w:rsid w:val="007010B1"/>
    <w:rsid w:val="0070155B"/>
    <w:rsid w:val="007015AC"/>
    <w:rsid w:val="0070179C"/>
    <w:rsid w:val="0070186B"/>
    <w:rsid w:val="00701896"/>
    <w:rsid w:val="007018CB"/>
    <w:rsid w:val="00701966"/>
    <w:rsid w:val="00701C3A"/>
    <w:rsid w:val="00701F43"/>
    <w:rsid w:val="00701F48"/>
    <w:rsid w:val="00702491"/>
    <w:rsid w:val="007025B8"/>
    <w:rsid w:val="00702B66"/>
    <w:rsid w:val="00702D79"/>
    <w:rsid w:val="00702E91"/>
    <w:rsid w:val="00702EDA"/>
    <w:rsid w:val="00702FCF"/>
    <w:rsid w:val="00703178"/>
    <w:rsid w:val="007031CD"/>
    <w:rsid w:val="0070346E"/>
    <w:rsid w:val="0070380A"/>
    <w:rsid w:val="00703AD0"/>
    <w:rsid w:val="00703B70"/>
    <w:rsid w:val="00703D5C"/>
    <w:rsid w:val="00703FF4"/>
    <w:rsid w:val="007041E1"/>
    <w:rsid w:val="00704297"/>
    <w:rsid w:val="007044D0"/>
    <w:rsid w:val="007047A7"/>
    <w:rsid w:val="00704B3C"/>
    <w:rsid w:val="00704B54"/>
    <w:rsid w:val="00704DD4"/>
    <w:rsid w:val="00704E56"/>
    <w:rsid w:val="00704EDB"/>
    <w:rsid w:val="00704EF5"/>
    <w:rsid w:val="00704F45"/>
    <w:rsid w:val="007050F9"/>
    <w:rsid w:val="007052A3"/>
    <w:rsid w:val="00705396"/>
    <w:rsid w:val="00705C06"/>
    <w:rsid w:val="00705CE1"/>
    <w:rsid w:val="00705D9F"/>
    <w:rsid w:val="00705DFC"/>
    <w:rsid w:val="00705F0D"/>
    <w:rsid w:val="00705F40"/>
    <w:rsid w:val="00705FE8"/>
    <w:rsid w:val="00706101"/>
    <w:rsid w:val="007062ED"/>
    <w:rsid w:val="00706305"/>
    <w:rsid w:val="007063B8"/>
    <w:rsid w:val="007066FF"/>
    <w:rsid w:val="00706A8C"/>
    <w:rsid w:val="00706C34"/>
    <w:rsid w:val="00706E6A"/>
    <w:rsid w:val="00707072"/>
    <w:rsid w:val="007070A0"/>
    <w:rsid w:val="00707199"/>
    <w:rsid w:val="0070727E"/>
    <w:rsid w:val="007072CE"/>
    <w:rsid w:val="0070730B"/>
    <w:rsid w:val="007074C7"/>
    <w:rsid w:val="007074D0"/>
    <w:rsid w:val="007075B0"/>
    <w:rsid w:val="00707A86"/>
    <w:rsid w:val="00707AA9"/>
    <w:rsid w:val="00707ADF"/>
    <w:rsid w:val="00707D61"/>
    <w:rsid w:val="00707D68"/>
    <w:rsid w:val="00707E44"/>
    <w:rsid w:val="00707E7B"/>
    <w:rsid w:val="00707FA4"/>
    <w:rsid w:val="0071019C"/>
    <w:rsid w:val="00710257"/>
    <w:rsid w:val="007102F6"/>
    <w:rsid w:val="00710631"/>
    <w:rsid w:val="007106E4"/>
    <w:rsid w:val="007108CC"/>
    <w:rsid w:val="007109A9"/>
    <w:rsid w:val="00710CB0"/>
    <w:rsid w:val="00710E8C"/>
    <w:rsid w:val="007111B7"/>
    <w:rsid w:val="00711209"/>
    <w:rsid w:val="007112A1"/>
    <w:rsid w:val="007115E7"/>
    <w:rsid w:val="00711608"/>
    <w:rsid w:val="007116CE"/>
    <w:rsid w:val="007119BE"/>
    <w:rsid w:val="00711A40"/>
    <w:rsid w:val="00711B10"/>
    <w:rsid w:val="00711BB1"/>
    <w:rsid w:val="00711D69"/>
    <w:rsid w:val="00711DF4"/>
    <w:rsid w:val="00711F8B"/>
    <w:rsid w:val="00712087"/>
    <w:rsid w:val="00712287"/>
    <w:rsid w:val="00712465"/>
    <w:rsid w:val="00712772"/>
    <w:rsid w:val="00712782"/>
    <w:rsid w:val="007127EE"/>
    <w:rsid w:val="0071289C"/>
    <w:rsid w:val="0071293A"/>
    <w:rsid w:val="0071295D"/>
    <w:rsid w:val="0071296E"/>
    <w:rsid w:val="00712974"/>
    <w:rsid w:val="00712A3F"/>
    <w:rsid w:val="00712CD5"/>
    <w:rsid w:val="00712DFF"/>
    <w:rsid w:val="00712E36"/>
    <w:rsid w:val="00712FE6"/>
    <w:rsid w:val="00712FEE"/>
    <w:rsid w:val="007131B3"/>
    <w:rsid w:val="007132D5"/>
    <w:rsid w:val="00713324"/>
    <w:rsid w:val="00713482"/>
    <w:rsid w:val="00713568"/>
    <w:rsid w:val="0071377D"/>
    <w:rsid w:val="0071395A"/>
    <w:rsid w:val="00713B39"/>
    <w:rsid w:val="00713BCC"/>
    <w:rsid w:val="00713BF3"/>
    <w:rsid w:val="00713C0E"/>
    <w:rsid w:val="00713C69"/>
    <w:rsid w:val="00713E33"/>
    <w:rsid w:val="00714215"/>
    <w:rsid w:val="00714348"/>
    <w:rsid w:val="00714471"/>
    <w:rsid w:val="007144D6"/>
    <w:rsid w:val="007148D3"/>
    <w:rsid w:val="00714B31"/>
    <w:rsid w:val="00714C00"/>
    <w:rsid w:val="00714D9E"/>
    <w:rsid w:val="00714F7A"/>
    <w:rsid w:val="00715189"/>
    <w:rsid w:val="007152A5"/>
    <w:rsid w:val="007154B4"/>
    <w:rsid w:val="00715502"/>
    <w:rsid w:val="0071550A"/>
    <w:rsid w:val="0071556D"/>
    <w:rsid w:val="0071574E"/>
    <w:rsid w:val="00715790"/>
    <w:rsid w:val="00715A81"/>
    <w:rsid w:val="00715AF9"/>
    <w:rsid w:val="00715B9A"/>
    <w:rsid w:val="00715BF9"/>
    <w:rsid w:val="00715DFC"/>
    <w:rsid w:val="00715ECB"/>
    <w:rsid w:val="00715F40"/>
    <w:rsid w:val="007161BB"/>
    <w:rsid w:val="0071636B"/>
    <w:rsid w:val="00716518"/>
    <w:rsid w:val="00716846"/>
    <w:rsid w:val="007168DA"/>
    <w:rsid w:val="00716929"/>
    <w:rsid w:val="00716938"/>
    <w:rsid w:val="007169AB"/>
    <w:rsid w:val="00716A20"/>
    <w:rsid w:val="00716E08"/>
    <w:rsid w:val="00716F2F"/>
    <w:rsid w:val="007175F4"/>
    <w:rsid w:val="007176C5"/>
    <w:rsid w:val="007176D9"/>
    <w:rsid w:val="00717995"/>
    <w:rsid w:val="00717A08"/>
    <w:rsid w:val="00717C1B"/>
    <w:rsid w:val="00717CA5"/>
    <w:rsid w:val="00717DF1"/>
    <w:rsid w:val="00717F3D"/>
    <w:rsid w:val="00720009"/>
    <w:rsid w:val="00720278"/>
    <w:rsid w:val="00720372"/>
    <w:rsid w:val="007205D7"/>
    <w:rsid w:val="007205DF"/>
    <w:rsid w:val="007206F2"/>
    <w:rsid w:val="007208BA"/>
    <w:rsid w:val="00720D64"/>
    <w:rsid w:val="00720F4F"/>
    <w:rsid w:val="0072114D"/>
    <w:rsid w:val="00721154"/>
    <w:rsid w:val="0072123E"/>
    <w:rsid w:val="007212E4"/>
    <w:rsid w:val="00721B56"/>
    <w:rsid w:val="00721CFC"/>
    <w:rsid w:val="00721DE3"/>
    <w:rsid w:val="00721E16"/>
    <w:rsid w:val="0072247B"/>
    <w:rsid w:val="00722522"/>
    <w:rsid w:val="007225D2"/>
    <w:rsid w:val="0072288A"/>
    <w:rsid w:val="00722975"/>
    <w:rsid w:val="00722B5E"/>
    <w:rsid w:val="0072301E"/>
    <w:rsid w:val="007231C4"/>
    <w:rsid w:val="007232BA"/>
    <w:rsid w:val="007233BA"/>
    <w:rsid w:val="00723466"/>
    <w:rsid w:val="007234FD"/>
    <w:rsid w:val="007235E8"/>
    <w:rsid w:val="00723605"/>
    <w:rsid w:val="00723636"/>
    <w:rsid w:val="00723696"/>
    <w:rsid w:val="007238F5"/>
    <w:rsid w:val="00723915"/>
    <w:rsid w:val="00723918"/>
    <w:rsid w:val="00723F01"/>
    <w:rsid w:val="0072402E"/>
    <w:rsid w:val="007241BE"/>
    <w:rsid w:val="007242C2"/>
    <w:rsid w:val="007244C4"/>
    <w:rsid w:val="00724D0D"/>
    <w:rsid w:val="00724D2F"/>
    <w:rsid w:val="00724E57"/>
    <w:rsid w:val="00725178"/>
    <w:rsid w:val="00725370"/>
    <w:rsid w:val="00725786"/>
    <w:rsid w:val="00725790"/>
    <w:rsid w:val="007257D0"/>
    <w:rsid w:val="00725842"/>
    <w:rsid w:val="00725D80"/>
    <w:rsid w:val="00725F18"/>
    <w:rsid w:val="0072619A"/>
    <w:rsid w:val="0072622B"/>
    <w:rsid w:val="0072622E"/>
    <w:rsid w:val="00726445"/>
    <w:rsid w:val="007265A5"/>
    <w:rsid w:val="00726606"/>
    <w:rsid w:val="00726A40"/>
    <w:rsid w:val="00726BA8"/>
    <w:rsid w:val="00726DF5"/>
    <w:rsid w:val="00726EA6"/>
    <w:rsid w:val="00727171"/>
    <w:rsid w:val="007271B0"/>
    <w:rsid w:val="00727208"/>
    <w:rsid w:val="00727402"/>
    <w:rsid w:val="007275CF"/>
    <w:rsid w:val="00727680"/>
    <w:rsid w:val="00727772"/>
    <w:rsid w:val="007278B7"/>
    <w:rsid w:val="007278CA"/>
    <w:rsid w:val="007278E1"/>
    <w:rsid w:val="007279CF"/>
    <w:rsid w:val="007279F8"/>
    <w:rsid w:val="00727B24"/>
    <w:rsid w:val="00727CD8"/>
    <w:rsid w:val="00727D57"/>
    <w:rsid w:val="00727D8D"/>
    <w:rsid w:val="00727EB9"/>
    <w:rsid w:val="00727EC7"/>
    <w:rsid w:val="007300F2"/>
    <w:rsid w:val="007301CD"/>
    <w:rsid w:val="0073021C"/>
    <w:rsid w:val="00730834"/>
    <w:rsid w:val="00730B8E"/>
    <w:rsid w:val="007311A2"/>
    <w:rsid w:val="007314E7"/>
    <w:rsid w:val="0073152D"/>
    <w:rsid w:val="00731663"/>
    <w:rsid w:val="00731696"/>
    <w:rsid w:val="007318A8"/>
    <w:rsid w:val="00731D40"/>
    <w:rsid w:val="00731D42"/>
    <w:rsid w:val="00731DE3"/>
    <w:rsid w:val="00732421"/>
    <w:rsid w:val="007325E8"/>
    <w:rsid w:val="007327B1"/>
    <w:rsid w:val="00732921"/>
    <w:rsid w:val="00732963"/>
    <w:rsid w:val="00732A0A"/>
    <w:rsid w:val="00732C4D"/>
    <w:rsid w:val="00732CD1"/>
    <w:rsid w:val="00732ECF"/>
    <w:rsid w:val="00732F25"/>
    <w:rsid w:val="00732F72"/>
    <w:rsid w:val="0073317F"/>
    <w:rsid w:val="0073319B"/>
    <w:rsid w:val="007334FB"/>
    <w:rsid w:val="00733782"/>
    <w:rsid w:val="00733802"/>
    <w:rsid w:val="0073383B"/>
    <w:rsid w:val="007338BD"/>
    <w:rsid w:val="00733937"/>
    <w:rsid w:val="00733C97"/>
    <w:rsid w:val="00733DAC"/>
    <w:rsid w:val="00733DB2"/>
    <w:rsid w:val="00733EE9"/>
    <w:rsid w:val="00733FF9"/>
    <w:rsid w:val="007340C3"/>
    <w:rsid w:val="0073410E"/>
    <w:rsid w:val="007343C3"/>
    <w:rsid w:val="0073461F"/>
    <w:rsid w:val="007346DD"/>
    <w:rsid w:val="0073483D"/>
    <w:rsid w:val="007348B1"/>
    <w:rsid w:val="00734B34"/>
    <w:rsid w:val="00734CD7"/>
    <w:rsid w:val="00734D6C"/>
    <w:rsid w:val="00734E50"/>
    <w:rsid w:val="00735074"/>
    <w:rsid w:val="00735401"/>
    <w:rsid w:val="00735613"/>
    <w:rsid w:val="00735649"/>
    <w:rsid w:val="007356A2"/>
    <w:rsid w:val="007356BD"/>
    <w:rsid w:val="00735878"/>
    <w:rsid w:val="00735AA6"/>
    <w:rsid w:val="00735BB6"/>
    <w:rsid w:val="00735D9B"/>
    <w:rsid w:val="00735DC7"/>
    <w:rsid w:val="00735E0F"/>
    <w:rsid w:val="00735E20"/>
    <w:rsid w:val="0073609A"/>
    <w:rsid w:val="0073622E"/>
    <w:rsid w:val="007362A6"/>
    <w:rsid w:val="007363FE"/>
    <w:rsid w:val="0073663E"/>
    <w:rsid w:val="007366BA"/>
    <w:rsid w:val="00736727"/>
    <w:rsid w:val="007367AC"/>
    <w:rsid w:val="007368F9"/>
    <w:rsid w:val="00736A02"/>
    <w:rsid w:val="00736B2C"/>
    <w:rsid w:val="00736BC2"/>
    <w:rsid w:val="00736D7D"/>
    <w:rsid w:val="00736E2F"/>
    <w:rsid w:val="00736F96"/>
    <w:rsid w:val="00737053"/>
    <w:rsid w:val="00737064"/>
    <w:rsid w:val="0073726D"/>
    <w:rsid w:val="007374A0"/>
    <w:rsid w:val="0073759A"/>
    <w:rsid w:val="007376B1"/>
    <w:rsid w:val="007376FB"/>
    <w:rsid w:val="0073780A"/>
    <w:rsid w:val="007378AA"/>
    <w:rsid w:val="00737AFF"/>
    <w:rsid w:val="00737C82"/>
    <w:rsid w:val="00737E08"/>
    <w:rsid w:val="00737E6C"/>
    <w:rsid w:val="00737EB2"/>
    <w:rsid w:val="00737F23"/>
    <w:rsid w:val="00737F80"/>
    <w:rsid w:val="0074011A"/>
    <w:rsid w:val="0074024B"/>
    <w:rsid w:val="00740301"/>
    <w:rsid w:val="00740322"/>
    <w:rsid w:val="00740368"/>
    <w:rsid w:val="007406AE"/>
    <w:rsid w:val="00740942"/>
    <w:rsid w:val="0074099F"/>
    <w:rsid w:val="007409D6"/>
    <w:rsid w:val="00740B3A"/>
    <w:rsid w:val="00740B5D"/>
    <w:rsid w:val="00740C3D"/>
    <w:rsid w:val="00740CB4"/>
    <w:rsid w:val="00740E58"/>
    <w:rsid w:val="00740F6D"/>
    <w:rsid w:val="00741129"/>
    <w:rsid w:val="00741316"/>
    <w:rsid w:val="007413B6"/>
    <w:rsid w:val="007416F3"/>
    <w:rsid w:val="0074191C"/>
    <w:rsid w:val="00741A6F"/>
    <w:rsid w:val="00741A97"/>
    <w:rsid w:val="00741B4E"/>
    <w:rsid w:val="00741B95"/>
    <w:rsid w:val="00741FE7"/>
    <w:rsid w:val="00742042"/>
    <w:rsid w:val="007420E1"/>
    <w:rsid w:val="00742271"/>
    <w:rsid w:val="00742407"/>
    <w:rsid w:val="0074247D"/>
    <w:rsid w:val="0074285B"/>
    <w:rsid w:val="00742ACC"/>
    <w:rsid w:val="00742DEE"/>
    <w:rsid w:val="00742E35"/>
    <w:rsid w:val="00742E51"/>
    <w:rsid w:val="00742F40"/>
    <w:rsid w:val="00742F58"/>
    <w:rsid w:val="0074315A"/>
    <w:rsid w:val="007431D6"/>
    <w:rsid w:val="007431F4"/>
    <w:rsid w:val="0074338F"/>
    <w:rsid w:val="007433A5"/>
    <w:rsid w:val="007433BA"/>
    <w:rsid w:val="00743641"/>
    <w:rsid w:val="00743939"/>
    <w:rsid w:val="00743E12"/>
    <w:rsid w:val="00744012"/>
    <w:rsid w:val="007440FD"/>
    <w:rsid w:val="0074419C"/>
    <w:rsid w:val="007441B6"/>
    <w:rsid w:val="007444BB"/>
    <w:rsid w:val="00744521"/>
    <w:rsid w:val="007445A0"/>
    <w:rsid w:val="00744617"/>
    <w:rsid w:val="00744812"/>
    <w:rsid w:val="0074496C"/>
    <w:rsid w:val="0074498C"/>
    <w:rsid w:val="007449C5"/>
    <w:rsid w:val="00744A85"/>
    <w:rsid w:val="00744C3B"/>
    <w:rsid w:val="00744EAB"/>
    <w:rsid w:val="007450C8"/>
    <w:rsid w:val="0074514A"/>
    <w:rsid w:val="007451BD"/>
    <w:rsid w:val="0074524B"/>
    <w:rsid w:val="00745270"/>
    <w:rsid w:val="00745286"/>
    <w:rsid w:val="0074528E"/>
    <w:rsid w:val="00745346"/>
    <w:rsid w:val="007454DF"/>
    <w:rsid w:val="00745963"/>
    <w:rsid w:val="00745AF9"/>
    <w:rsid w:val="00745B8B"/>
    <w:rsid w:val="00745BB8"/>
    <w:rsid w:val="00745C7A"/>
    <w:rsid w:val="00745CF7"/>
    <w:rsid w:val="00745CFC"/>
    <w:rsid w:val="00745DB8"/>
    <w:rsid w:val="00745E74"/>
    <w:rsid w:val="00745F9A"/>
    <w:rsid w:val="007460C3"/>
    <w:rsid w:val="00746203"/>
    <w:rsid w:val="007463A8"/>
    <w:rsid w:val="007463FB"/>
    <w:rsid w:val="007463FE"/>
    <w:rsid w:val="00746537"/>
    <w:rsid w:val="007466E0"/>
    <w:rsid w:val="0074682E"/>
    <w:rsid w:val="00746A83"/>
    <w:rsid w:val="00746B9D"/>
    <w:rsid w:val="00746CAB"/>
    <w:rsid w:val="00746DBB"/>
    <w:rsid w:val="0074706E"/>
    <w:rsid w:val="007473F0"/>
    <w:rsid w:val="00747557"/>
    <w:rsid w:val="00747690"/>
    <w:rsid w:val="00747D8B"/>
    <w:rsid w:val="007502BF"/>
    <w:rsid w:val="007502D7"/>
    <w:rsid w:val="00750306"/>
    <w:rsid w:val="00750448"/>
    <w:rsid w:val="007504DC"/>
    <w:rsid w:val="00750530"/>
    <w:rsid w:val="0075063B"/>
    <w:rsid w:val="007507D2"/>
    <w:rsid w:val="007508AD"/>
    <w:rsid w:val="00750D11"/>
    <w:rsid w:val="00750E5D"/>
    <w:rsid w:val="00750E77"/>
    <w:rsid w:val="00751048"/>
    <w:rsid w:val="0075107E"/>
    <w:rsid w:val="00751228"/>
    <w:rsid w:val="00751233"/>
    <w:rsid w:val="0075125F"/>
    <w:rsid w:val="00751685"/>
    <w:rsid w:val="00751750"/>
    <w:rsid w:val="00751752"/>
    <w:rsid w:val="0075196C"/>
    <w:rsid w:val="007519EB"/>
    <w:rsid w:val="00751A57"/>
    <w:rsid w:val="00751C58"/>
    <w:rsid w:val="00751C78"/>
    <w:rsid w:val="00751E35"/>
    <w:rsid w:val="00751E82"/>
    <w:rsid w:val="00751EC8"/>
    <w:rsid w:val="00752033"/>
    <w:rsid w:val="0075208E"/>
    <w:rsid w:val="00752110"/>
    <w:rsid w:val="00752406"/>
    <w:rsid w:val="007524FB"/>
    <w:rsid w:val="00752798"/>
    <w:rsid w:val="007527A2"/>
    <w:rsid w:val="00752CE4"/>
    <w:rsid w:val="00752D97"/>
    <w:rsid w:val="00752EBE"/>
    <w:rsid w:val="00752F5E"/>
    <w:rsid w:val="00752F78"/>
    <w:rsid w:val="00752FB3"/>
    <w:rsid w:val="007530E1"/>
    <w:rsid w:val="0075310E"/>
    <w:rsid w:val="007531BA"/>
    <w:rsid w:val="0075349A"/>
    <w:rsid w:val="00753648"/>
    <w:rsid w:val="00753669"/>
    <w:rsid w:val="007536EF"/>
    <w:rsid w:val="00753D62"/>
    <w:rsid w:val="00754221"/>
    <w:rsid w:val="0075423B"/>
    <w:rsid w:val="007542AA"/>
    <w:rsid w:val="00754440"/>
    <w:rsid w:val="0075464C"/>
    <w:rsid w:val="00754773"/>
    <w:rsid w:val="0075478C"/>
    <w:rsid w:val="007547F2"/>
    <w:rsid w:val="0075488E"/>
    <w:rsid w:val="007548D3"/>
    <w:rsid w:val="007548F2"/>
    <w:rsid w:val="007548FA"/>
    <w:rsid w:val="00754D97"/>
    <w:rsid w:val="00754E48"/>
    <w:rsid w:val="007550D5"/>
    <w:rsid w:val="007550EB"/>
    <w:rsid w:val="00755197"/>
    <w:rsid w:val="0075527A"/>
    <w:rsid w:val="007552FE"/>
    <w:rsid w:val="0075588C"/>
    <w:rsid w:val="00755999"/>
    <w:rsid w:val="00755E2B"/>
    <w:rsid w:val="007560CC"/>
    <w:rsid w:val="0075626B"/>
    <w:rsid w:val="0075638E"/>
    <w:rsid w:val="00756415"/>
    <w:rsid w:val="0075647C"/>
    <w:rsid w:val="007564CB"/>
    <w:rsid w:val="0075666F"/>
    <w:rsid w:val="00756784"/>
    <w:rsid w:val="007568D9"/>
    <w:rsid w:val="00756FDC"/>
    <w:rsid w:val="00757006"/>
    <w:rsid w:val="007571E1"/>
    <w:rsid w:val="0075729D"/>
    <w:rsid w:val="007574E8"/>
    <w:rsid w:val="0075761D"/>
    <w:rsid w:val="007576EB"/>
    <w:rsid w:val="007576F8"/>
    <w:rsid w:val="007578B0"/>
    <w:rsid w:val="0075794A"/>
    <w:rsid w:val="0075796B"/>
    <w:rsid w:val="007579B9"/>
    <w:rsid w:val="00757A16"/>
    <w:rsid w:val="00757C25"/>
    <w:rsid w:val="00757C94"/>
    <w:rsid w:val="00757F99"/>
    <w:rsid w:val="007601CA"/>
    <w:rsid w:val="007603E2"/>
    <w:rsid w:val="007603EA"/>
    <w:rsid w:val="0076045A"/>
    <w:rsid w:val="007604B2"/>
    <w:rsid w:val="0076050B"/>
    <w:rsid w:val="0076090C"/>
    <w:rsid w:val="007609F7"/>
    <w:rsid w:val="00760A16"/>
    <w:rsid w:val="00760A82"/>
    <w:rsid w:val="00760ADA"/>
    <w:rsid w:val="00760C51"/>
    <w:rsid w:val="00761203"/>
    <w:rsid w:val="007614D3"/>
    <w:rsid w:val="00761804"/>
    <w:rsid w:val="00761D5F"/>
    <w:rsid w:val="007620E0"/>
    <w:rsid w:val="00762124"/>
    <w:rsid w:val="0076214C"/>
    <w:rsid w:val="007622C0"/>
    <w:rsid w:val="00762437"/>
    <w:rsid w:val="007624CF"/>
    <w:rsid w:val="007626D0"/>
    <w:rsid w:val="0076283C"/>
    <w:rsid w:val="0076293B"/>
    <w:rsid w:val="00762B18"/>
    <w:rsid w:val="0076310D"/>
    <w:rsid w:val="00763167"/>
    <w:rsid w:val="007635E8"/>
    <w:rsid w:val="00763B0C"/>
    <w:rsid w:val="00763BC6"/>
    <w:rsid w:val="00763E69"/>
    <w:rsid w:val="00763F4E"/>
    <w:rsid w:val="0076460E"/>
    <w:rsid w:val="0076467C"/>
    <w:rsid w:val="007646A1"/>
    <w:rsid w:val="0076501A"/>
    <w:rsid w:val="00765165"/>
    <w:rsid w:val="00765281"/>
    <w:rsid w:val="00765365"/>
    <w:rsid w:val="007655F2"/>
    <w:rsid w:val="0076560A"/>
    <w:rsid w:val="007656DA"/>
    <w:rsid w:val="007658E3"/>
    <w:rsid w:val="00765B62"/>
    <w:rsid w:val="00765B72"/>
    <w:rsid w:val="00765BD2"/>
    <w:rsid w:val="00765D27"/>
    <w:rsid w:val="00765D2E"/>
    <w:rsid w:val="00765F06"/>
    <w:rsid w:val="00766008"/>
    <w:rsid w:val="007660B1"/>
    <w:rsid w:val="007660FD"/>
    <w:rsid w:val="007661A7"/>
    <w:rsid w:val="007661E8"/>
    <w:rsid w:val="007664B4"/>
    <w:rsid w:val="00766502"/>
    <w:rsid w:val="00766605"/>
    <w:rsid w:val="00766726"/>
    <w:rsid w:val="00766797"/>
    <w:rsid w:val="0076691C"/>
    <w:rsid w:val="007669F7"/>
    <w:rsid w:val="00766BAD"/>
    <w:rsid w:val="00766C5D"/>
    <w:rsid w:val="00766E43"/>
    <w:rsid w:val="007670C0"/>
    <w:rsid w:val="00767403"/>
    <w:rsid w:val="00767469"/>
    <w:rsid w:val="007675EE"/>
    <w:rsid w:val="007676E8"/>
    <w:rsid w:val="00767794"/>
    <w:rsid w:val="007678DD"/>
    <w:rsid w:val="00767A12"/>
    <w:rsid w:val="00767B14"/>
    <w:rsid w:val="00767C0C"/>
    <w:rsid w:val="00767C4A"/>
    <w:rsid w:val="00767DD3"/>
    <w:rsid w:val="00770056"/>
    <w:rsid w:val="00770141"/>
    <w:rsid w:val="00770317"/>
    <w:rsid w:val="0077033E"/>
    <w:rsid w:val="007704C1"/>
    <w:rsid w:val="00770500"/>
    <w:rsid w:val="007705E4"/>
    <w:rsid w:val="007706CA"/>
    <w:rsid w:val="00770A00"/>
    <w:rsid w:val="00770CD7"/>
    <w:rsid w:val="00770EBD"/>
    <w:rsid w:val="00770FCA"/>
    <w:rsid w:val="00771013"/>
    <w:rsid w:val="00771069"/>
    <w:rsid w:val="0077110A"/>
    <w:rsid w:val="0077117A"/>
    <w:rsid w:val="0077135D"/>
    <w:rsid w:val="0077154F"/>
    <w:rsid w:val="00771713"/>
    <w:rsid w:val="0077188D"/>
    <w:rsid w:val="00771A51"/>
    <w:rsid w:val="00771B52"/>
    <w:rsid w:val="00771CFB"/>
    <w:rsid w:val="00771F8E"/>
    <w:rsid w:val="00772090"/>
    <w:rsid w:val="0077220D"/>
    <w:rsid w:val="00772393"/>
    <w:rsid w:val="007725B1"/>
    <w:rsid w:val="007727E8"/>
    <w:rsid w:val="00772903"/>
    <w:rsid w:val="007729A2"/>
    <w:rsid w:val="007729B3"/>
    <w:rsid w:val="00772B05"/>
    <w:rsid w:val="00772F8C"/>
    <w:rsid w:val="007734A5"/>
    <w:rsid w:val="007735ED"/>
    <w:rsid w:val="007736EA"/>
    <w:rsid w:val="0077374E"/>
    <w:rsid w:val="00773A43"/>
    <w:rsid w:val="00773E49"/>
    <w:rsid w:val="00773EBC"/>
    <w:rsid w:val="00773F33"/>
    <w:rsid w:val="00773F5A"/>
    <w:rsid w:val="00774084"/>
    <w:rsid w:val="007741AB"/>
    <w:rsid w:val="00774203"/>
    <w:rsid w:val="00774214"/>
    <w:rsid w:val="00774286"/>
    <w:rsid w:val="00774404"/>
    <w:rsid w:val="00774532"/>
    <w:rsid w:val="007746D3"/>
    <w:rsid w:val="00774ABE"/>
    <w:rsid w:val="00774C72"/>
    <w:rsid w:val="00774C8C"/>
    <w:rsid w:val="00774D76"/>
    <w:rsid w:val="00774D7C"/>
    <w:rsid w:val="00774E96"/>
    <w:rsid w:val="00774EC3"/>
    <w:rsid w:val="00775153"/>
    <w:rsid w:val="00775252"/>
    <w:rsid w:val="007755E0"/>
    <w:rsid w:val="007755F2"/>
    <w:rsid w:val="00775F73"/>
    <w:rsid w:val="0077613F"/>
    <w:rsid w:val="00776971"/>
    <w:rsid w:val="00776AFA"/>
    <w:rsid w:val="00776B41"/>
    <w:rsid w:val="00776B48"/>
    <w:rsid w:val="00776B95"/>
    <w:rsid w:val="00776D1B"/>
    <w:rsid w:val="00776E23"/>
    <w:rsid w:val="00776FA0"/>
    <w:rsid w:val="00777093"/>
    <w:rsid w:val="007771B5"/>
    <w:rsid w:val="007774D7"/>
    <w:rsid w:val="00777983"/>
    <w:rsid w:val="00777B15"/>
    <w:rsid w:val="00777C30"/>
    <w:rsid w:val="00780038"/>
    <w:rsid w:val="007800C4"/>
    <w:rsid w:val="0078015E"/>
    <w:rsid w:val="00780368"/>
    <w:rsid w:val="007803A8"/>
    <w:rsid w:val="007803B9"/>
    <w:rsid w:val="00780A80"/>
    <w:rsid w:val="00780EA7"/>
    <w:rsid w:val="00780EF3"/>
    <w:rsid w:val="007811A5"/>
    <w:rsid w:val="007811AF"/>
    <w:rsid w:val="00781568"/>
    <w:rsid w:val="0078159A"/>
    <w:rsid w:val="007815B0"/>
    <w:rsid w:val="0078177E"/>
    <w:rsid w:val="00781A6D"/>
    <w:rsid w:val="00781A80"/>
    <w:rsid w:val="00781A84"/>
    <w:rsid w:val="00781B95"/>
    <w:rsid w:val="00781D10"/>
    <w:rsid w:val="00781E53"/>
    <w:rsid w:val="00781F29"/>
    <w:rsid w:val="0078213D"/>
    <w:rsid w:val="007822BE"/>
    <w:rsid w:val="007824EC"/>
    <w:rsid w:val="00782A60"/>
    <w:rsid w:val="00782B9B"/>
    <w:rsid w:val="00782D47"/>
    <w:rsid w:val="00783008"/>
    <w:rsid w:val="0078304C"/>
    <w:rsid w:val="007832B3"/>
    <w:rsid w:val="00783377"/>
    <w:rsid w:val="00783406"/>
    <w:rsid w:val="00783436"/>
    <w:rsid w:val="007834C3"/>
    <w:rsid w:val="00783673"/>
    <w:rsid w:val="00783679"/>
    <w:rsid w:val="0078368A"/>
    <w:rsid w:val="007837EA"/>
    <w:rsid w:val="007838E5"/>
    <w:rsid w:val="00783933"/>
    <w:rsid w:val="00783A8E"/>
    <w:rsid w:val="00783BD4"/>
    <w:rsid w:val="00783C23"/>
    <w:rsid w:val="00783D31"/>
    <w:rsid w:val="00783D57"/>
    <w:rsid w:val="0078401D"/>
    <w:rsid w:val="00784101"/>
    <w:rsid w:val="007844AF"/>
    <w:rsid w:val="00784823"/>
    <w:rsid w:val="007848C6"/>
    <w:rsid w:val="00784968"/>
    <w:rsid w:val="00784D29"/>
    <w:rsid w:val="00784D80"/>
    <w:rsid w:val="00784E2A"/>
    <w:rsid w:val="00784E42"/>
    <w:rsid w:val="00784EA3"/>
    <w:rsid w:val="00784EA6"/>
    <w:rsid w:val="00784F1F"/>
    <w:rsid w:val="0078506F"/>
    <w:rsid w:val="007850DF"/>
    <w:rsid w:val="00785114"/>
    <w:rsid w:val="0078515F"/>
    <w:rsid w:val="00785274"/>
    <w:rsid w:val="007853AC"/>
    <w:rsid w:val="00785446"/>
    <w:rsid w:val="0078548D"/>
    <w:rsid w:val="00785490"/>
    <w:rsid w:val="007854C1"/>
    <w:rsid w:val="007854ED"/>
    <w:rsid w:val="00785525"/>
    <w:rsid w:val="00785761"/>
    <w:rsid w:val="007857E9"/>
    <w:rsid w:val="00785A0D"/>
    <w:rsid w:val="00785A41"/>
    <w:rsid w:val="00785C73"/>
    <w:rsid w:val="00785EBC"/>
    <w:rsid w:val="00786157"/>
    <w:rsid w:val="00786474"/>
    <w:rsid w:val="0078657B"/>
    <w:rsid w:val="007867AA"/>
    <w:rsid w:val="007868B3"/>
    <w:rsid w:val="0078693F"/>
    <w:rsid w:val="00786AEC"/>
    <w:rsid w:val="00786B10"/>
    <w:rsid w:val="00786B73"/>
    <w:rsid w:val="00786CB6"/>
    <w:rsid w:val="00786D1B"/>
    <w:rsid w:val="00786EA3"/>
    <w:rsid w:val="00786EB6"/>
    <w:rsid w:val="00786F77"/>
    <w:rsid w:val="00787074"/>
    <w:rsid w:val="007870B8"/>
    <w:rsid w:val="0078710D"/>
    <w:rsid w:val="0078710F"/>
    <w:rsid w:val="00787200"/>
    <w:rsid w:val="00787233"/>
    <w:rsid w:val="007873AB"/>
    <w:rsid w:val="007873BD"/>
    <w:rsid w:val="0078743D"/>
    <w:rsid w:val="00787517"/>
    <w:rsid w:val="007875EE"/>
    <w:rsid w:val="007877BC"/>
    <w:rsid w:val="007877E1"/>
    <w:rsid w:val="007878A7"/>
    <w:rsid w:val="007879CB"/>
    <w:rsid w:val="00787C14"/>
    <w:rsid w:val="00787E7D"/>
    <w:rsid w:val="007900C0"/>
    <w:rsid w:val="007900D3"/>
    <w:rsid w:val="007903C0"/>
    <w:rsid w:val="00790540"/>
    <w:rsid w:val="007906EE"/>
    <w:rsid w:val="0079082B"/>
    <w:rsid w:val="0079094C"/>
    <w:rsid w:val="007909F8"/>
    <w:rsid w:val="00790B85"/>
    <w:rsid w:val="00790D56"/>
    <w:rsid w:val="00790F0B"/>
    <w:rsid w:val="0079115A"/>
    <w:rsid w:val="00791161"/>
    <w:rsid w:val="00791415"/>
    <w:rsid w:val="007915D6"/>
    <w:rsid w:val="007916F5"/>
    <w:rsid w:val="00791725"/>
    <w:rsid w:val="0079175E"/>
    <w:rsid w:val="00791785"/>
    <w:rsid w:val="007917EF"/>
    <w:rsid w:val="007918F1"/>
    <w:rsid w:val="00791986"/>
    <w:rsid w:val="00791C49"/>
    <w:rsid w:val="00791CA6"/>
    <w:rsid w:val="00792013"/>
    <w:rsid w:val="007920E6"/>
    <w:rsid w:val="0079213B"/>
    <w:rsid w:val="00792446"/>
    <w:rsid w:val="00792485"/>
    <w:rsid w:val="007925EA"/>
    <w:rsid w:val="007926B5"/>
    <w:rsid w:val="00792976"/>
    <w:rsid w:val="00792C12"/>
    <w:rsid w:val="00792F1C"/>
    <w:rsid w:val="00792FC5"/>
    <w:rsid w:val="007933D8"/>
    <w:rsid w:val="0079348D"/>
    <w:rsid w:val="007934D8"/>
    <w:rsid w:val="0079358F"/>
    <w:rsid w:val="00793660"/>
    <w:rsid w:val="00793744"/>
    <w:rsid w:val="007937C3"/>
    <w:rsid w:val="00793950"/>
    <w:rsid w:val="007939FF"/>
    <w:rsid w:val="00793CD8"/>
    <w:rsid w:val="00793E3A"/>
    <w:rsid w:val="00793F2F"/>
    <w:rsid w:val="00793FA1"/>
    <w:rsid w:val="00793FBC"/>
    <w:rsid w:val="0079402C"/>
    <w:rsid w:val="007940F6"/>
    <w:rsid w:val="0079414D"/>
    <w:rsid w:val="00794249"/>
    <w:rsid w:val="0079434E"/>
    <w:rsid w:val="0079498B"/>
    <w:rsid w:val="00794A1C"/>
    <w:rsid w:val="00794A4D"/>
    <w:rsid w:val="00794B76"/>
    <w:rsid w:val="00794C46"/>
    <w:rsid w:val="00794F7E"/>
    <w:rsid w:val="00795375"/>
    <w:rsid w:val="00795415"/>
    <w:rsid w:val="00795431"/>
    <w:rsid w:val="0079546D"/>
    <w:rsid w:val="0079558E"/>
    <w:rsid w:val="0079561E"/>
    <w:rsid w:val="0079590F"/>
    <w:rsid w:val="00795A0A"/>
    <w:rsid w:val="00795BD1"/>
    <w:rsid w:val="00795C92"/>
    <w:rsid w:val="00795CB7"/>
    <w:rsid w:val="0079600C"/>
    <w:rsid w:val="00796231"/>
    <w:rsid w:val="00796251"/>
    <w:rsid w:val="007963A4"/>
    <w:rsid w:val="00796591"/>
    <w:rsid w:val="007966BD"/>
    <w:rsid w:val="00796837"/>
    <w:rsid w:val="00796852"/>
    <w:rsid w:val="007968E9"/>
    <w:rsid w:val="007969F9"/>
    <w:rsid w:val="00796A2F"/>
    <w:rsid w:val="00796ABD"/>
    <w:rsid w:val="00796BF0"/>
    <w:rsid w:val="00796C03"/>
    <w:rsid w:val="00796C32"/>
    <w:rsid w:val="00796D90"/>
    <w:rsid w:val="00796E17"/>
    <w:rsid w:val="00796E64"/>
    <w:rsid w:val="0079705A"/>
    <w:rsid w:val="007972DC"/>
    <w:rsid w:val="0079735D"/>
    <w:rsid w:val="007975AA"/>
    <w:rsid w:val="007975C9"/>
    <w:rsid w:val="007977E9"/>
    <w:rsid w:val="00797931"/>
    <w:rsid w:val="00797A06"/>
    <w:rsid w:val="007A00FC"/>
    <w:rsid w:val="007A02A9"/>
    <w:rsid w:val="007A076D"/>
    <w:rsid w:val="007A0815"/>
    <w:rsid w:val="007A097D"/>
    <w:rsid w:val="007A0CBF"/>
    <w:rsid w:val="007A0E7C"/>
    <w:rsid w:val="007A0EF4"/>
    <w:rsid w:val="007A10AE"/>
    <w:rsid w:val="007A1289"/>
    <w:rsid w:val="007A13AB"/>
    <w:rsid w:val="007A15E7"/>
    <w:rsid w:val="007A16CC"/>
    <w:rsid w:val="007A17FB"/>
    <w:rsid w:val="007A1861"/>
    <w:rsid w:val="007A1AC3"/>
    <w:rsid w:val="007A1B3F"/>
    <w:rsid w:val="007A1CB3"/>
    <w:rsid w:val="007A1D05"/>
    <w:rsid w:val="007A1F5F"/>
    <w:rsid w:val="007A2015"/>
    <w:rsid w:val="007A21C8"/>
    <w:rsid w:val="007A221E"/>
    <w:rsid w:val="007A22D6"/>
    <w:rsid w:val="007A24FC"/>
    <w:rsid w:val="007A2704"/>
    <w:rsid w:val="007A291C"/>
    <w:rsid w:val="007A2A4E"/>
    <w:rsid w:val="007A2C42"/>
    <w:rsid w:val="007A304A"/>
    <w:rsid w:val="007A306F"/>
    <w:rsid w:val="007A315A"/>
    <w:rsid w:val="007A3201"/>
    <w:rsid w:val="007A334B"/>
    <w:rsid w:val="007A36FF"/>
    <w:rsid w:val="007A3749"/>
    <w:rsid w:val="007A37AA"/>
    <w:rsid w:val="007A3821"/>
    <w:rsid w:val="007A398A"/>
    <w:rsid w:val="007A39D1"/>
    <w:rsid w:val="007A39FA"/>
    <w:rsid w:val="007A3F9B"/>
    <w:rsid w:val="007A3FB9"/>
    <w:rsid w:val="007A3FC5"/>
    <w:rsid w:val="007A405F"/>
    <w:rsid w:val="007A41D3"/>
    <w:rsid w:val="007A4299"/>
    <w:rsid w:val="007A43A6"/>
    <w:rsid w:val="007A44EF"/>
    <w:rsid w:val="007A4805"/>
    <w:rsid w:val="007A4B31"/>
    <w:rsid w:val="007A4EB0"/>
    <w:rsid w:val="007A50BE"/>
    <w:rsid w:val="007A5275"/>
    <w:rsid w:val="007A529C"/>
    <w:rsid w:val="007A52EF"/>
    <w:rsid w:val="007A536F"/>
    <w:rsid w:val="007A56D2"/>
    <w:rsid w:val="007A5806"/>
    <w:rsid w:val="007A58A6"/>
    <w:rsid w:val="007A58E8"/>
    <w:rsid w:val="007A596B"/>
    <w:rsid w:val="007A5BB1"/>
    <w:rsid w:val="007A5C33"/>
    <w:rsid w:val="007A5C51"/>
    <w:rsid w:val="007A5DEB"/>
    <w:rsid w:val="007A60BC"/>
    <w:rsid w:val="007A6174"/>
    <w:rsid w:val="007A63F0"/>
    <w:rsid w:val="007A6427"/>
    <w:rsid w:val="007A64ED"/>
    <w:rsid w:val="007A6A2B"/>
    <w:rsid w:val="007A6A81"/>
    <w:rsid w:val="007A6C7A"/>
    <w:rsid w:val="007A6DC1"/>
    <w:rsid w:val="007A6EE1"/>
    <w:rsid w:val="007A700F"/>
    <w:rsid w:val="007A722B"/>
    <w:rsid w:val="007A7237"/>
    <w:rsid w:val="007A7344"/>
    <w:rsid w:val="007A75C0"/>
    <w:rsid w:val="007A776B"/>
    <w:rsid w:val="007A77EA"/>
    <w:rsid w:val="007A785E"/>
    <w:rsid w:val="007A78B9"/>
    <w:rsid w:val="007A7986"/>
    <w:rsid w:val="007A7C97"/>
    <w:rsid w:val="007A7F68"/>
    <w:rsid w:val="007B025F"/>
    <w:rsid w:val="007B02F1"/>
    <w:rsid w:val="007B048F"/>
    <w:rsid w:val="007B0541"/>
    <w:rsid w:val="007B0590"/>
    <w:rsid w:val="007B0604"/>
    <w:rsid w:val="007B0662"/>
    <w:rsid w:val="007B0663"/>
    <w:rsid w:val="007B06D3"/>
    <w:rsid w:val="007B07F7"/>
    <w:rsid w:val="007B0918"/>
    <w:rsid w:val="007B0DF1"/>
    <w:rsid w:val="007B0EC6"/>
    <w:rsid w:val="007B0FE4"/>
    <w:rsid w:val="007B101A"/>
    <w:rsid w:val="007B1040"/>
    <w:rsid w:val="007B1119"/>
    <w:rsid w:val="007B13DE"/>
    <w:rsid w:val="007B1485"/>
    <w:rsid w:val="007B15AD"/>
    <w:rsid w:val="007B162D"/>
    <w:rsid w:val="007B163F"/>
    <w:rsid w:val="007B16D5"/>
    <w:rsid w:val="007B170E"/>
    <w:rsid w:val="007B1AB9"/>
    <w:rsid w:val="007B1F8E"/>
    <w:rsid w:val="007B20DA"/>
    <w:rsid w:val="007B220C"/>
    <w:rsid w:val="007B221E"/>
    <w:rsid w:val="007B264B"/>
    <w:rsid w:val="007B270B"/>
    <w:rsid w:val="007B2928"/>
    <w:rsid w:val="007B29F4"/>
    <w:rsid w:val="007B2C07"/>
    <w:rsid w:val="007B2C3D"/>
    <w:rsid w:val="007B2CEF"/>
    <w:rsid w:val="007B2DDF"/>
    <w:rsid w:val="007B2DE0"/>
    <w:rsid w:val="007B2F76"/>
    <w:rsid w:val="007B30E6"/>
    <w:rsid w:val="007B31F0"/>
    <w:rsid w:val="007B3356"/>
    <w:rsid w:val="007B35A5"/>
    <w:rsid w:val="007B35E6"/>
    <w:rsid w:val="007B37F7"/>
    <w:rsid w:val="007B3A96"/>
    <w:rsid w:val="007B3A9F"/>
    <w:rsid w:val="007B3D2D"/>
    <w:rsid w:val="007B3D76"/>
    <w:rsid w:val="007B3F8F"/>
    <w:rsid w:val="007B4080"/>
    <w:rsid w:val="007B43CA"/>
    <w:rsid w:val="007B447D"/>
    <w:rsid w:val="007B44A6"/>
    <w:rsid w:val="007B45AD"/>
    <w:rsid w:val="007B47CB"/>
    <w:rsid w:val="007B489F"/>
    <w:rsid w:val="007B4A98"/>
    <w:rsid w:val="007B4B9C"/>
    <w:rsid w:val="007B4E9C"/>
    <w:rsid w:val="007B4FB8"/>
    <w:rsid w:val="007B50AE"/>
    <w:rsid w:val="007B510E"/>
    <w:rsid w:val="007B5168"/>
    <w:rsid w:val="007B5178"/>
    <w:rsid w:val="007B51DF"/>
    <w:rsid w:val="007B5391"/>
    <w:rsid w:val="007B543C"/>
    <w:rsid w:val="007B553E"/>
    <w:rsid w:val="007B5579"/>
    <w:rsid w:val="007B55B5"/>
    <w:rsid w:val="007B5602"/>
    <w:rsid w:val="007B5E9E"/>
    <w:rsid w:val="007B5EE4"/>
    <w:rsid w:val="007B5F4E"/>
    <w:rsid w:val="007B6046"/>
    <w:rsid w:val="007B610D"/>
    <w:rsid w:val="007B630C"/>
    <w:rsid w:val="007B633A"/>
    <w:rsid w:val="007B639C"/>
    <w:rsid w:val="007B65EE"/>
    <w:rsid w:val="007B66AC"/>
    <w:rsid w:val="007B677E"/>
    <w:rsid w:val="007B686A"/>
    <w:rsid w:val="007B6967"/>
    <w:rsid w:val="007B6A5E"/>
    <w:rsid w:val="007B6D54"/>
    <w:rsid w:val="007B6F57"/>
    <w:rsid w:val="007B70CF"/>
    <w:rsid w:val="007B71CE"/>
    <w:rsid w:val="007B72A5"/>
    <w:rsid w:val="007B73BB"/>
    <w:rsid w:val="007B75BC"/>
    <w:rsid w:val="007B7622"/>
    <w:rsid w:val="007B76F3"/>
    <w:rsid w:val="007B7770"/>
    <w:rsid w:val="007B793A"/>
    <w:rsid w:val="007B7AA7"/>
    <w:rsid w:val="007B7B90"/>
    <w:rsid w:val="007B7D17"/>
    <w:rsid w:val="007B7E00"/>
    <w:rsid w:val="007B7F25"/>
    <w:rsid w:val="007B7F37"/>
    <w:rsid w:val="007C0012"/>
    <w:rsid w:val="007C01ED"/>
    <w:rsid w:val="007C03B2"/>
    <w:rsid w:val="007C04DA"/>
    <w:rsid w:val="007C05DD"/>
    <w:rsid w:val="007C08B0"/>
    <w:rsid w:val="007C0A23"/>
    <w:rsid w:val="007C0B5A"/>
    <w:rsid w:val="007C0BE6"/>
    <w:rsid w:val="007C0CD2"/>
    <w:rsid w:val="007C0F62"/>
    <w:rsid w:val="007C0FA7"/>
    <w:rsid w:val="007C103C"/>
    <w:rsid w:val="007C106D"/>
    <w:rsid w:val="007C121B"/>
    <w:rsid w:val="007C1256"/>
    <w:rsid w:val="007C157C"/>
    <w:rsid w:val="007C1586"/>
    <w:rsid w:val="007C173B"/>
    <w:rsid w:val="007C17E8"/>
    <w:rsid w:val="007C18E7"/>
    <w:rsid w:val="007C1DB6"/>
    <w:rsid w:val="007C2051"/>
    <w:rsid w:val="007C219F"/>
    <w:rsid w:val="007C2268"/>
    <w:rsid w:val="007C24D1"/>
    <w:rsid w:val="007C2506"/>
    <w:rsid w:val="007C25E0"/>
    <w:rsid w:val="007C2715"/>
    <w:rsid w:val="007C29C7"/>
    <w:rsid w:val="007C2BF6"/>
    <w:rsid w:val="007C2C60"/>
    <w:rsid w:val="007C2FCF"/>
    <w:rsid w:val="007C3047"/>
    <w:rsid w:val="007C3061"/>
    <w:rsid w:val="007C3428"/>
    <w:rsid w:val="007C3574"/>
    <w:rsid w:val="007C35AE"/>
    <w:rsid w:val="007C35F2"/>
    <w:rsid w:val="007C3660"/>
    <w:rsid w:val="007C37CC"/>
    <w:rsid w:val="007C37DB"/>
    <w:rsid w:val="007C3877"/>
    <w:rsid w:val="007C3AD2"/>
    <w:rsid w:val="007C3B2B"/>
    <w:rsid w:val="007C3CA2"/>
    <w:rsid w:val="007C3D18"/>
    <w:rsid w:val="007C3D23"/>
    <w:rsid w:val="007C3E8F"/>
    <w:rsid w:val="007C3EBF"/>
    <w:rsid w:val="007C3EC3"/>
    <w:rsid w:val="007C40D8"/>
    <w:rsid w:val="007C4520"/>
    <w:rsid w:val="007C4604"/>
    <w:rsid w:val="007C48CD"/>
    <w:rsid w:val="007C49BE"/>
    <w:rsid w:val="007C4AD8"/>
    <w:rsid w:val="007C4B1B"/>
    <w:rsid w:val="007C4B35"/>
    <w:rsid w:val="007C4BA1"/>
    <w:rsid w:val="007C4C40"/>
    <w:rsid w:val="007C4C62"/>
    <w:rsid w:val="007C4E1F"/>
    <w:rsid w:val="007C4E47"/>
    <w:rsid w:val="007C4F87"/>
    <w:rsid w:val="007C4FBA"/>
    <w:rsid w:val="007C5284"/>
    <w:rsid w:val="007C52D0"/>
    <w:rsid w:val="007C5333"/>
    <w:rsid w:val="007C5877"/>
    <w:rsid w:val="007C59A8"/>
    <w:rsid w:val="007C5AF2"/>
    <w:rsid w:val="007C5B66"/>
    <w:rsid w:val="007C5D50"/>
    <w:rsid w:val="007C5F4B"/>
    <w:rsid w:val="007C60BF"/>
    <w:rsid w:val="007C6170"/>
    <w:rsid w:val="007C6260"/>
    <w:rsid w:val="007C646E"/>
    <w:rsid w:val="007C67C0"/>
    <w:rsid w:val="007C6A07"/>
    <w:rsid w:val="007C6AF7"/>
    <w:rsid w:val="007C706F"/>
    <w:rsid w:val="007C71B0"/>
    <w:rsid w:val="007C74EE"/>
    <w:rsid w:val="007C75A1"/>
    <w:rsid w:val="007C76F1"/>
    <w:rsid w:val="007C77A5"/>
    <w:rsid w:val="007C787C"/>
    <w:rsid w:val="007C798D"/>
    <w:rsid w:val="007C7B4A"/>
    <w:rsid w:val="007C7B73"/>
    <w:rsid w:val="007C7B8F"/>
    <w:rsid w:val="007C7DA8"/>
    <w:rsid w:val="007D01AC"/>
    <w:rsid w:val="007D02A4"/>
    <w:rsid w:val="007D0325"/>
    <w:rsid w:val="007D0445"/>
    <w:rsid w:val="007D04E5"/>
    <w:rsid w:val="007D0759"/>
    <w:rsid w:val="007D0815"/>
    <w:rsid w:val="007D0B49"/>
    <w:rsid w:val="007D0B70"/>
    <w:rsid w:val="007D0C1C"/>
    <w:rsid w:val="007D139A"/>
    <w:rsid w:val="007D1724"/>
    <w:rsid w:val="007D1779"/>
    <w:rsid w:val="007D17C2"/>
    <w:rsid w:val="007D1B09"/>
    <w:rsid w:val="007D1B0E"/>
    <w:rsid w:val="007D1BA8"/>
    <w:rsid w:val="007D1BE0"/>
    <w:rsid w:val="007D1DE4"/>
    <w:rsid w:val="007D223A"/>
    <w:rsid w:val="007D22B8"/>
    <w:rsid w:val="007D2313"/>
    <w:rsid w:val="007D24D2"/>
    <w:rsid w:val="007D2742"/>
    <w:rsid w:val="007D282B"/>
    <w:rsid w:val="007D2A88"/>
    <w:rsid w:val="007D2AF6"/>
    <w:rsid w:val="007D2B57"/>
    <w:rsid w:val="007D2D1F"/>
    <w:rsid w:val="007D2D6D"/>
    <w:rsid w:val="007D2D7E"/>
    <w:rsid w:val="007D2D88"/>
    <w:rsid w:val="007D2DCD"/>
    <w:rsid w:val="007D2DD1"/>
    <w:rsid w:val="007D2F65"/>
    <w:rsid w:val="007D3158"/>
    <w:rsid w:val="007D31F2"/>
    <w:rsid w:val="007D33E8"/>
    <w:rsid w:val="007D350D"/>
    <w:rsid w:val="007D38BD"/>
    <w:rsid w:val="007D3997"/>
    <w:rsid w:val="007D3E13"/>
    <w:rsid w:val="007D3F32"/>
    <w:rsid w:val="007D4014"/>
    <w:rsid w:val="007D41DB"/>
    <w:rsid w:val="007D4247"/>
    <w:rsid w:val="007D4381"/>
    <w:rsid w:val="007D4442"/>
    <w:rsid w:val="007D470F"/>
    <w:rsid w:val="007D4773"/>
    <w:rsid w:val="007D4C85"/>
    <w:rsid w:val="007D4CDB"/>
    <w:rsid w:val="007D4D37"/>
    <w:rsid w:val="007D504B"/>
    <w:rsid w:val="007D508C"/>
    <w:rsid w:val="007D50BC"/>
    <w:rsid w:val="007D5196"/>
    <w:rsid w:val="007D528D"/>
    <w:rsid w:val="007D556B"/>
    <w:rsid w:val="007D57EF"/>
    <w:rsid w:val="007D5901"/>
    <w:rsid w:val="007D5A41"/>
    <w:rsid w:val="007D5AC6"/>
    <w:rsid w:val="007D5AF8"/>
    <w:rsid w:val="007D5D30"/>
    <w:rsid w:val="007D5E9A"/>
    <w:rsid w:val="007D5EF7"/>
    <w:rsid w:val="007D5FCC"/>
    <w:rsid w:val="007D5FD4"/>
    <w:rsid w:val="007D602F"/>
    <w:rsid w:val="007D60F1"/>
    <w:rsid w:val="007D64D6"/>
    <w:rsid w:val="007D6624"/>
    <w:rsid w:val="007D6643"/>
    <w:rsid w:val="007D66F5"/>
    <w:rsid w:val="007D670D"/>
    <w:rsid w:val="007D69A8"/>
    <w:rsid w:val="007D6E37"/>
    <w:rsid w:val="007D6F37"/>
    <w:rsid w:val="007D7293"/>
    <w:rsid w:val="007D72D9"/>
    <w:rsid w:val="007D74E9"/>
    <w:rsid w:val="007D7526"/>
    <w:rsid w:val="007D7838"/>
    <w:rsid w:val="007D79AF"/>
    <w:rsid w:val="007D7AB6"/>
    <w:rsid w:val="007D7D80"/>
    <w:rsid w:val="007D7E5C"/>
    <w:rsid w:val="007D7ED4"/>
    <w:rsid w:val="007D7EFF"/>
    <w:rsid w:val="007D7F7A"/>
    <w:rsid w:val="007E0134"/>
    <w:rsid w:val="007E0414"/>
    <w:rsid w:val="007E04F1"/>
    <w:rsid w:val="007E04F6"/>
    <w:rsid w:val="007E0527"/>
    <w:rsid w:val="007E0686"/>
    <w:rsid w:val="007E06DE"/>
    <w:rsid w:val="007E07E5"/>
    <w:rsid w:val="007E09CA"/>
    <w:rsid w:val="007E0A23"/>
    <w:rsid w:val="007E0C48"/>
    <w:rsid w:val="007E0E68"/>
    <w:rsid w:val="007E0F24"/>
    <w:rsid w:val="007E0F59"/>
    <w:rsid w:val="007E1109"/>
    <w:rsid w:val="007E1639"/>
    <w:rsid w:val="007E1997"/>
    <w:rsid w:val="007E1A05"/>
    <w:rsid w:val="007E1A2F"/>
    <w:rsid w:val="007E1A37"/>
    <w:rsid w:val="007E1A8E"/>
    <w:rsid w:val="007E1BE0"/>
    <w:rsid w:val="007E1F92"/>
    <w:rsid w:val="007E21A1"/>
    <w:rsid w:val="007E27D9"/>
    <w:rsid w:val="007E285C"/>
    <w:rsid w:val="007E2870"/>
    <w:rsid w:val="007E2914"/>
    <w:rsid w:val="007E2D68"/>
    <w:rsid w:val="007E2EA8"/>
    <w:rsid w:val="007E2F90"/>
    <w:rsid w:val="007E2F97"/>
    <w:rsid w:val="007E3180"/>
    <w:rsid w:val="007E3217"/>
    <w:rsid w:val="007E352E"/>
    <w:rsid w:val="007E3621"/>
    <w:rsid w:val="007E3974"/>
    <w:rsid w:val="007E39C3"/>
    <w:rsid w:val="007E3A5E"/>
    <w:rsid w:val="007E3C36"/>
    <w:rsid w:val="007E3EA4"/>
    <w:rsid w:val="007E4165"/>
    <w:rsid w:val="007E42B0"/>
    <w:rsid w:val="007E4317"/>
    <w:rsid w:val="007E4343"/>
    <w:rsid w:val="007E4610"/>
    <w:rsid w:val="007E4715"/>
    <w:rsid w:val="007E4786"/>
    <w:rsid w:val="007E4AA9"/>
    <w:rsid w:val="007E4B13"/>
    <w:rsid w:val="007E4B30"/>
    <w:rsid w:val="007E4BEC"/>
    <w:rsid w:val="007E505B"/>
    <w:rsid w:val="007E5192"/>
    <w:rsid w:val="007E534B"/>
    <w:rsid w:val="007E5385"/>
    <w:rsid w:val="007E54CD"/>
    <w:rsid w:val="007E5543"/>
    <w:rsid w:val="007E5709"/>
    <w:rsid w:val="007E576C"/>
    <w:rsid w:val="007E58EB"/>
    <w:rsid w:val="007E5ABA"/>
    <w:rsid w:val="007E5DB6"/>
    <w:rsid w:val="007E5EF2"/>
    <w:rsid w:val="007E5FFD"/>
    <w:rsid w:val="007E61A7"/>
    <w:rsid w:val="007E6318"/>
    <w:rsid w:val="007E64F2"/>
    <w:rsid w:val="007E6583"/>
    <w:rsid w:val="007E6698"/>
    <w:rsid w:val="007E66D7"/>
    <w:rsid w:val="007E66FF"/>
    <w:rsid w:val="007E670F"/>
    <w:rsid w:val="007E67D0"/>
    <w:rsid w:val="007E68C3"/>
    <w:rsid w:val="007E69BF"/>
    <w:rsid w:val="007E6A25"/>
    <w:rsid w:val="007E6DF4"/>
    <w:rsid w:val="007E7091"/>
    <w:rsid w:val="007E725D"/>
    <w:rsid w:val="007E7369"/>
    <w:rsid w:val="007E7553"/>
    <w:rsid w:val="007E7992"/>
    <w:rsid w:val="007E7A80"/>
    <w:rsid w:val="007E7CD4"/>
    <w:rsid w:val="007E7EDE"/>
    <w:rsid w:val="007F02B7"/>
    <w:rsid w:val="007F02F2"/>
    <w:rsid w:val="007F0329"/>
    <w:rsid w:val="007F0339"/>
    <w:rsid w:val="007F0564"/>
    <w:rsid w:val="007F0D30"/>
    <w:rsid w:val="007F0E24"/>
    <w:rsid w:val="007F0E47"/>
    <w:rsid w:val="007F0EF8"/>
    <w:rsid w:val="007F13C6"/>
    <w:rsid w:val="007F1496"/>
    <w:rsid w:val="007F1838"/>
    <w:rsid w:val="007F1B64"/>
    <w:rsid w:val="007F1D0F"/>
    <w:rsid w:val="007F1DE4"/>
    <w:rsid w:val="007F1EEE"/>
    <w:rsid w:val="007F1F16"/>
    <w:rsid w:val="007F22EE"/>
    <w:rsid w:val="007F2371"/>
    <w:rsid w:val="007F2384"/>
    <w:rsid w:val="007F2537"/>
    <w:rsid w:val="007F2BBC"/>
    <w:rsid w:val="007F2C1D"/>
    <w:rsid w:val="007F2C47"/>
    <w:rsid w:val="007F2D2C"/>
    <w:rsid w:val="007F2E93"/>
    <w:rsid w:val="007F2F38"/>
    <w:rsid w:val="007F2FB0"/>
    <w:rsid w:val="007F3338"/>
    <w:rsid w:val="007F33E7"/>
    <w:rsid w:val="007F3481"/>
    <w:rsid w:val="007F34DB"/>
    <w:rsid w:val="007F3706"/>
    <w:rsid w:val="007F37F4"/>
    <w:rsid w:val="007F395F"/>
    <w:rsid w:val="007F3AA5"/>
    <w:rsid w:val="007F3B72"/>
    <w:rsid w:val="007F3B7C"/>
    <w:rsid w:val="007F3BA5"/>
    <w:rsid w:val="007F3C9D"/>
    <w:rsid w:val="007F3CD1"/>
    <w:rsid w:val="007F3DBA"/>
    <w:rsid w:val="007F417C"/>
    <w:rsid w:val="007F43D9"/>
    <w:rsid w:val="007F449C"/>
    <w:rsid w:val="007F46D9"/>
    <w:rsid w:val="007F4784"/>
    <w:rsid w:val="007F47D1"/>
    <w:rsid w:val="007F484A"/>
    <w:rsid w:val="007F4892"/>
    <w:rsid w:val="007F4920"/>
    <w:rsid w:val="007F4BD3"/>
    <w:rsid w:val="007F4D8B"/>
    <w:rsid w:val="007F4DBD"/>
    <w:rsid w:val="007F4F63"/>
    <w:rsid w:val="007F4F77"/>
    <w:rsid w:val="007F5181"/>
    <w:rsid w:val="007F5387"/>
    <w:rsid w:val="007F55EF"/>
    <w:rsid w:val="007F5C6F"/>
    <w:rsid w:val="007F5DE7"/>
    <w:rsid w:val="007F6070"/>
    <w:rsid w:val="007F62CF"/>
    <w:rsid w:val="007F652E"/>
    <w:rsid w:val="007F67D0"/>
    <w:rsid w:val="007F688F"/>
    <w:rsid w:val="007F6959"/>
    <w:rsid w:val="007F6A54"/>
    <w:rsid w:val="007F6B8B"/>
    <w:rsid w:val="007F6D3A"/>
    <w:rsid w:val="007F6F3F"/>
    <w:rsid w:val="007F6F57"/>
    <w:rsid w:val="007F6FCD"/>
    <w:rsid w:val="007F7178"/>
    <w:rsid w:val="007F730C"/>
    <w:rsid w:val="007F736F"/>
    <w:rsid w:val="007F7476"/>
    <w:rsid w:val="007F76B7"/>
    <w:rsid w:val="007F77B2"/>
    <w:rsid w:val="007F7B06"/>
    <w:rsid w:val="007F7B31"/>
    <w:rsid w:val="007F7C01"/>
    <w:rsid w:val="007F7CC6"/>
    <w:rsid w:val="007F7CEE"/>
    <w:rsid w:val="007F7D1D"/>
    <w:rsid w:val="007F7E7A"/>
    <w:rsid w:val="007F7F34"/>
    <w:rsid w:val="007F7FF3"/>
    <w:rsid w:val="0080034E"/>
    <w:rsid w:val="0080075F"/>
    <w:rsid w:val="00800779"/>
    <w:rsid w:val="008007C3"/>
    <w:rsid w:val="00800912"/>
    <w:rsid w:val="00800ADE"/>
    <w:rsid w:val="00800C3A"/>
    <w:rsid w:val="00800EA2"/>
    <w:rsid w:val="00800F9C"/>
    <w:rsid w:val="00800FC5"/>
    <w:rsid w:val="0080128A"/>
    <w:rsid w:val="0080128C"/>
    <w:rsid w:val="00801438"/>
    <w:rsid w:val="008018C5"/>
    <w:rsid w:val="008019EA"/>
    <w:rsid w:val="00801F5B"/>
    <w:rsid w:val="00802049"/>
    <w:rsid w:val="00802185"/>
    <w:rsid w:val="008022C7"/>
    <w:rsid w:val="00802478"/>
    <w:rsid w:val="00802775"/>
    <w:rsid w:val="00802833"/>
    <w:rsid w:val="0080285C"/>
    <w:rsid w:val="00802F5F"/>
    <w:rsid w:val="0080300B"/>
    <w:rsid w:val="0080308E"/>
    <w:rsid w:val="00803163"/>
    <w:rsid w:val="008032B0"/>
    <w:rsid w:val="00803361"/>
    <w:rsid w:val="0080340E"/>
    <w:rsid w:val="00803614"/>
    <w:rsid w:val="00803674"/>
    <w:rsid w:val="008037B2"/>
    <w:rsid w:val="008038FF"/>
    <w:rsid w:val="00803C0A"/>
    <w:rsid w:val="00803E61"/>
    <w:rsid w:val="00803F2D"/>
    <w:rsid w:val="00803FAE"/>
    <w:rsid w:val="00804239"/>
    <w:rsid w:val="008043BB"/>
    <w:rsid w:val="008045D9"/>
    <w:rsid w:val="008046CC"/>
    <w:rsid w:val="008048A6"/>
    <w:rsid w:val="00804917"/>
    <w:rsid w:val="00804CF3"/>
    <w:rsid w:val="00804D90"/>
    <w:rsid w:val="00804E59"/>
    <w:rsid w:val="00804EAF"/>
    <w:rsid w:val="0080500B"/>
    <w:rsid w:val="008050F9"/>
    <w:rsid w:val="0080513B"/>
    <w:rsid w:val="008052C2"/>
    <w:rsid w:val="00805310"/>
    <w:rsid w:val="0080533B"/>
    <w:rsid w:val="008056E0"/>
    <w:rsid w:val="00805A0B"/>
    <w:rsid w:val="00805B3D"/>
    <w:rsid w:val="00805CBC"/>
    <w:rsid w:val="0080605F"/>
    <w:rsid w:val="008061C1"/>
    <w:rsid w:val="008061E6"/>
    <w:rsid w:val="008061F8"/>
    <w:rsid w:val="0080624A"/>
    <w:rsid w:val="0080640C"/>
    <w:rsid w:val="00806556"/>
    <w:rsid w:val="008067F5"/>
    <w:rsid w:val="00806A16"/>
    <w:rsid w:val="00806D67"/>
    <w:rsid w:val="00806D8D"/>
    <w:rsid w:val="00806E8E"/>
    <w:rsid w:val="00806F21"/>
    <w:rsid w:val="00807033"/>
    <w:rsid w:val="00807175"/>
    <w:rsid w:val="0080718E"/>
    <w:rsid w:val="00807324"/>
    <w:rsid w:val="00807466"/>
    <w:rsid w:val="008074A9"/>
    <w:rsid w:val="008075DB"/>
    <w:rsid w:val="00807786"/>
    <w:rsid w:val="00807832"/>
    <w:rsid w:val="00807960"/>
    <w:rsid w:val="00807AB0"/>
    <w:rsid w:val="00807AB7"/>
    <w:rsid w:val="00807C18"/>
    <w:rsid w:val="00807F99"/>
    <w:rsid w:val="0081000A"/>
    <w:rsid w:val="00810080"/>
    <w:rsid w:val="008104D5"/>
    <w:rsid w:val="0081056A"/>
    <w:rsid w:val="008105E2"/>
    <w:rsid w:val="00810685"/>
    <w:rsid w:val="00810911"/>
    <w:rsid w:val="0081098A"/>
    <w:rsid w:val="008109EF"/>
    <w:rsid w:val="00810C76"/>
    <w:rsid w:val="00810C86"/>
    <w:rsid w:val="00810DD5"/>
    <w:rsid w:val="00810E00"/>
    <w:rsid w:val="008110DA"/>
    <w:rsid w:val="0081111E"/>
    <w:rsid w:val="008111B2"/>
    <w:rsid w:val="00811491"/>
    <w:rsid w:val="0081167E"/>
    <w:rsid w:val="00811736"/>
    <w:rsid w:val="008117B3"/>
    <w:rsid w:val="00811B24"/>
    <w:rsid w:val="00811C4D"/>
    <w:rsid w:val="00811E8C"/>
    <w:rsid w:val="00811FCB"/>
    <w:rsid w:val="00812268"/>
    <w:rsid w:val="00812375"/>
    <w:rsid w:val="0081237A"/>
    <w:rsid w:val="008124F3"/>
    <w:rsid w:val="0081264E"/>
    <w:rsid w:val="00812821"/>
    <w:rsid w:val="008128B5"/>
    <w:rsid w:val="00812B53"/>
    <w:rsid w:val="00812BD6"/>
    <w:rsid w:val="00812D5C"/>
    <w:rsid w:val="00812F36"/>
    <w:rsid w:val="00812F91"/>
    <w:rsid w:val="0081326B"/>
    <w:rsid w:val="0081338A"/>
    <w:rsid w:val="0081355A"/>
    <w:rsid w:val="00813A68"/>
    <w:rsid w:val="00813AAD"/>
    <w:rsid w:val="00813BE7"/>
    <w:rsid w:val="00813CC1"/>
    <w:rsid w:val="00813D2E"/>
    <w:rsid w:val="00813DAA"/>
    <w:rsid w:val="00813EEE"/>
    <w:rsid w:val="00813F3F"/>
    <w:rsid w:val="00813F9A"/>
    <w:rsid w:val="00814078"/>
    <w:rsid w:val="0081461C"/>
    <w:rsid w:val="00814624"/>
    <w:rsid w:val="008146CD"/>
    <w:rsid w:val="00814783"/>
    <w:rsid w:val="00814A38"/>
    <w:rsid w:val="00814C44"/>
    <w:rsid w:val="00814DB8"/>
    <w:rsid w:val="00814DC8"/>
    <w:rsid w:val="00814EE5"/>
    <w:rsid w:val="00814FAE"/>
    <w:rsid w:val="008151B4"/>
    <w:rsid w:val="00815309"/>
    <w:rsid w:val="00815662"/>
    <w:rsid w:val="008158D6"/>
    <w:rsid w:val="008159B6"/>
    <w:rsid w:val="008159C6"/>
    <w:rsid w:val="00815C38"/>
    <w:rsid w:val="00815C7D"/>
    <w:rsid w:val="00815CE6"/>
    <w:rsid w:val="00815DAD"/>
    <w:rsid w:val="00815EBE"/>
    <w:rsid w:val="00815EC1"/>
    <w:rsid w:val="00815F61"/>
    <w:rsid w:val="00816236"/>
    <w:rsid w:val="0081624A"/>
    <w:rsid w:val="0081639C"/>
    <w:rsid w:val="008163D3"/>
    <w:rsid w:val="0081648D"/>
    <w:rsid w:val="00816525"/>
    <w:rsid w:val="008166AC"/>
    <w:rsid w:val="008167C3"/>
    <w:rsid w:val="008167E2"/>
    <w:rsid w:val="008168B3"/>
    <w:rsid w:val="0081693D"/>
    <w:rsid w:val="00816F33"/>
    <w:rsid w:val="00816F54"/>
    <w:rsid w:val="00816F7F"/>
    <w:rsid w:val="00817081"/>
    <w:rsid w:val="00817196"/>
    <w:rsid w:val="0081742E"/>
    <w:rsid w:val="00817836"/>
    <w:rsid w:val="008179AA"/>
    <w:rsid w:val="00817A25"/>
    <w:rsid w:val="00817C5A"/>
    <w:rsid w:val="00817DCF"/>
    <w:rsid w:val="00817F53"/>
    <w:rsid w:val="00820261"/>
    <w:rsid w:val="008202C5"/>
    <w:rsid w:val="0082035A"/>
    <w:rsid w:val="0082035F"/>
    <w:rsid w:val="008206DB"/>
    <w:rsid w:val="008207FE"/>
    <w:rsid w:val="00820850"/>
    <w:rsid w:val="00820AEF"/>
    <w:rsid w:val="00820C9B"/>
    <w:rsid w:val="00820E70"/>
    <w:rsid w:val="00820F92"/>
    <w:rsid w:val="00821147"/>
    <w:rsid w:val="008211FA"/>
    <w:rsid w:val="00821493"/>
    <w:rsid w:val="0082153B"/>
    <w:rsid w:val="008216D7"/>
    <w:rsid w:val="008217E4"/>
    <w:rsid w:val="00821839"/>
    <w:rsid w:val="008218A1"/>
    <w:rsid w:val="0082191D"/>
    <w:rsid w:val="00821AAB"/>
    <w:rsid w:val="00821B45"/>
    <w:rsid w:val="00821CE1"/>
    <w:rsid w:val="00821D84"/>
    <w:rsid w:val="00821DE7"/>
    <w:rsid w:val="00821DFB"/>
    <w:rsid w:val="00821E77"/>
    <w:rsid w:val="00821EC1"/>
    <w:rsid w:val="0082217C"/>
    <w:rsid w:val="008221C4"/>
    <w:rsid w:val="00822311"/>
    <w:rsid w:val="0082240F"/>
    <w:rsid w:val="0082249E"/>
    <w:rsid w:val="00822572"/>
    <w:rsid w:val="0082294D"/>
    <w:rsid w:val="008229EF"/>
    <w:rsid w:val="00822A85"/>
    <w:rsid w:val="00822CD1"/>
    <w:rsid w:val="00822DF7"/>
    <w:rsid w:val="00822F25"/>
    <w:rsid w:val="0082308E"/>
    <w:rsid w:val="0082308F"/>
    <w:rsid w:val="0082321C"/>
    <w:rsid w:val="0082324D"/>
    <w:rsid w:val="008233B9"/>
    <w:rsid w:val="00823525"/>
    <w:rsid w:val="008235DB"/>
    <w:rsid w:val="0082361E"/>
    <w:rsid w:val="00823625"/>
    <w:rsid w:val="00823BF6"/>
    <w:rsid w:val="00823CBE"/>
    <w:rsid w:val="00823FF9"/>
    <w:rsid w:val="00824213"/>
    <w:rsid w:val="00824AB4"/>
    <w:rsid w:val="00824B25"/>
    <w:rsid w:val="008250FE"/>
    <w:rsid w:val="008255D4"/>
    <w:rsid w:val="0082565C"/>
    <w:rsid w:val="00825692"/>
    <w:rsid w:val="00825703"/>
    <w:rsid w:val="00825C42"/>
    <w:rsid w:val="00825CA8"/>
    <w:rsid w:val="00825D0C"/>
    <w:rsid w:val="00825D25"/>
    <w:rsid w:val="00825D3C"/>
    <w:rsid w:val="00825EDA"/>
    <w:rsid w:val="008260A7"/>
    <w:rsid w:val="008262A4"/>
    <w:rsid w:val="008263F8"/>
    <w:rsid w:val="008266DF"/>
    <w:rsid w:val="00826718"/>
    <w:rsid w:val="008269A8"/>
    <w:rsid w:val="00826A08"/>
    <w:rsid w:val="00826A9C"/>
    <w:rsid w:val="00826BEA"/>
    <w:rsid w:val="00826DEE"/>
    <w:rsid w:val="00826F37"/>
    <w:rsid w:val="008272A0"/>
    <w:rsid w:val="008276DD"/>
    <w:rsid w:val="0082782E"/>
    <w:rsid w:val="008278F4"/>
    <w:rsid w:val="00827A3A"/>
    <w:rsid w:val="00827B99"/>
    <w:rsid w:val="00827CEC"/>
    <w:rsid w:val="00827D6F"/>
    <w:rsid w:val="00827DE2"/>
    <w:rsid w:val="00827E4F"/>
    <w:rsid w:val="00827F17"/>
    <w:rsid w:val="00827F28"/>
    <w:rsid w:val="00827FC1"/>
    <w:rsid w:val="0083001C"/>
    <w:rsid w:val="008302DC"/>
    <w:rsid w:val="008303CA"/>
    <w:rsid w:val="0083054C"/>
    <w:rsid w:val="0083060D"/>
    <w:rsid w:val="00830A19"/>
    <w:rsid w:val="00830A2D"/>
    <w:rsid w:val="00830B11"/>
    <w:rsid w:val="00830B9F"/>
    <w:rsid w:val="00830C98"/>
    <w:rsid w:val="00830CD0"/>
    <w:rsid w:val="00830CD9"/>
    <w:rsid w:val="00830F56"/>
    <w:rsid w:val="00830F82"/>
    <w:rsid w:val="0083107F"/>
    <w:rsid w:val="0083118A"/>
    <w:rsid w:val="008311D7"/>
    <w:rsid w:val="008314D5"/>
    <w:rsid w:val="0083187C"/>
    <w:rsid w:val="008318AF"/>
    <w:rsid w:val="0083193B"/>
    <w:rsid w:val="00831B49"/>
    <w:rsid w:val="00831F5F"/>
    <w:rsid w:val="00831F73"/>
    <w:rsid w:val="0083220A"/>
    <w:rsid w:val="00832335"/>
    <w:rsid w:val="008325FA"/>
    <w:rsid w:val="00832CE4"/>
    <w:rsid w:val="00832D25"/>
    <w:rsid w:val="00832EA3"/>
    <w:rsid w:val="00832EE2"/>
    <w:rsid w:val="00832FA2"/>
    <w:rsid w:val="0083304E"/>
    <w:rsid w:val="00833260"/>
    <w:rsid w:val="00833706"/>
    <w:rsid w:val="008339BE"/>
    <w:rsid w:val="00833C88"/>
    <w:rsid w:val="00833D1F"/>
    <w:rsid w:val="00833EEB"/>
    <w:rsid w:val="0083408C"/>
    <w:rsid w:val="008340DD"/>
    <w:rsid w:val="0083417C"/>
    <w:rsid w:val="008342C0"/>
    <w:rsid w:val="0083436F"/>
    <w:rsid w:val="00834403"/>
    <w:rsid w:val="00834582"/>
    <w:rsid w:val="008345C5"/>
    <w:rsid w:val="0083487A"/>
    <w:rsid w:val="008348C2"/>
    <w:rsid w:val="00834953"/>
    <w:rsid w:val="0083496F"/>
    <w:rsid w:val="00834AD9"/>
    <w:rsid w:val="00834BD1"/>
    <w:rsid w:val="00834BFE"/>
    <w:rsid w:val="00834D13"/>
    <w:rsid w:val="00834EFC"/>
    <w:rsid w:val="00835105"/>
    <w:rsid w:val="0083530D"/>
    <w:rsid w:val="008353CB"/>
    <w:rsid w:val="008353CE"/>
    <w:rsid w:val="008353E3"/>
    <w:rsid w:val="00835713"/>
    <w:rsid w:val="00835785"/>
    <w:rsid w:val="00835838"/>
    <w:rsid w:val="00835867"/>
    <w:rsid w:val="00835A17"/>
    <w:rsid w:val="00835A4A"/>
    <w:rsid w:val="00835AA0"/>
    <w:rsid w:val="00835ABA"/>
    <w:rsid w:val="00835B30"/>
    <w:rsid w:val="00835E91"/>
    <w:rsid w:val="00835F6B"/>
    <w:rsid w:val="008360AC"/>
    <w:rsid w:val="008361CE"/>
    <w:rsid w:val="0083630A"/>
    <w:rsid w:val="00836484"/>
    <w:rsid w:val="0083658E"/>
    <w:rsid w:val="00836601"/>
    <w:rsid w:val="00836664"/>
    <w:rsid w:val="00836A4A"/>
    <w:rsid w:val="00836BF6"/>
    <w:rsid w:val="00836C1C"/>
    <w:rsid w:val="00836C34"/>
    <w:rsid w:val="00836CE2"/>
    <w:rsid w:val="00836F73"/>
    <w:rsid w:val="00836F75"/>
    <w:rsid w:val="00836F89"/>
    <w:rsid w:val="00837666"/>
    <w:rsid w:val="00837696"/>
    <w:rsid w:val="008376AC"/>
    <w:rsid w:val="0083770B"/>
    <w:rsid w:val="00837835"/>
    <w:rsid w:val="00837A41"/>
    <w:rsid w:val="00837CA8"/>
    <w:rsid w:val="00840273"/>
    <w:rsid w:val="00840457"/>
    <w:rsid w:val="00840548"/>
    <w:rsid w:val="00840699"/>
    <w:rsid w:val="0084084A"/>
    <w:rsid w:val="00840A96"/>
    <w:rsid w:val="00840ACE"/>
    <w:rsid w:val="00840BEC"/>
    <w:rsid w:val="00840E2C"/>
    <w:rsid w:val="00840F5D"/>
    <w:rsid w:val="00841263"/>
    <w:rsid w:val="0084144C"/>
    <w:rsid w:val="00841523"/>
    <w:rsid w:val="008415FC"/>
    <w:rsid w:val="008417CD"/>
    <w:rsid w:val="008417D0"/>
    <w:rsid w:val="008419C1"/>
    <w:rsid w:val="00841B37"/>
    <w:rsid w:val="00841D5D"/>
    <w:rsid w:val="00841F03"/>
    <w:rsid w:val="00841F7A"/>
    <w:rsid w:val="008421AF"/>
    <w:rsid w:val="00842244"/>
    <w:rsid w:val="00842338"/>
    <w:rsid w:val="008423CF"/>
    <w:rsid w:val="00842610"/>
    <w:rsid w:val="0084287F"/>
    <w:rsid w:val="0084291E"/>
    <w:rsid w:val="008429BB"/>
    <w:rsid w:val="008429DF"/>
    <w:rsid w:val="00842AE3"/>
    <w:rsid w:val="00842B56"/>
    <w:rsid w:val="00842BDB"/>
    <w:rsid w:val="00842CC3"/>
    <w:rsid w:val="00842D24"/>
    <w:rsid w:val="00842EDB"/>
    <w:rsid w:val="00842F7B"/>
    <w:rsid w:val="00842FB2"/>
    <w:rsid w:val="00843047"/>
    <w:rsid w:val="008431EE"/>
    <w:rsid w:val="0084321C"/>
    <w:rsid w:val="00843344"/>
    <w:rsid w:val="00843374"/>
    <w:rsid w:val="0084383E"/>
    <w:rsid w:val="00843B10"/>
    <w:rsid w:val="00843D3D"/>
    <w:rsid w:val="00843E49"/>
    <w:rsid w:val="00844085"/>
    <w:rsid w:val="0084408A"/>
    <w:rsid w:val="00844261"/>
    <w:rsid w:val="008444E8"/>
    <w:rsid w:val="00844602"/>
    <w:rsid w:val="00844735"/>
    <w:rsid w:val="00844B57"/>
    <w:rsid w:val="00844C3D"/>
    <w:rsid w:val="00844DA8"/>
    <w:rsid w:val="00844E80"/>
    <w:rsid w:val="00844F79"/>
    <w:rsid w:val="00844FFA"/>
    <w:rsid w:val="008450BB"/>
    <w:rsid w:val="0084538E"/>
    <w:rsid w:val="0084554D"/>
    <w:rsid w:val="00845728"/>
    <w:rsid w:val="00845941"/>
    <w:rsid w:val="00845A7E"/>
    <w:rsid w:val="00845B1D"/>
    <w:rsid w:val="00845B46"/>
    <w:rsid w:val="00845B88"/>
    <w:rsid w:val="00845C4B"/>
    <w:rsid w:val="00845D4B"/>
    <w:rsid w:val="008460BA"/>
    <w:rsid w:val="008460D7"/>
    <w:rsid w:val="008462E5"/>
    <w:rsid w:val="008464EB"/>
    <w:rsid w:val="0084668E"/>
    <w:rsid w:val="00846779"/>
    <w:rsid w:val="00846807"/>
    <w:rsid w:val="00846855"/>
    <w:rsid w:val="008468B6"/>
    <w:rsid w:val="00846A07"/>
    <w:rsid w:val="00846AEC"/>
    <w:rsid w:val="00846B7C"/>
    <w:rsid w:val="00846D1D"/>
    <w:rsid w:val="00846F5B"/>
    <w:rsid w:val="00846FE7"/>
    <w:rsid w:val="0084742B"/>
    <w:rsid w:val="00847466"/>
    <w:rsid w:val="008476AB"/>
    <w:rsid w:val="0084782C"/>
    <w:rsid w:val="00847870"/>
    <w:rsid w:val="00847C46"/>
    <w:rsid w:val="00847F57"/>
    <w:rsid w:val="00847F7A"/>
    <w:rsid w:val="0085009D"/>
    <w:rsid w:val="008501B3"/>
    <w:rsid w:val="0085020C"/>
    <w:rsid w:val="008502E6"/>
    <w:rsid w:val="008504B7"/>
    <w:rsid w:val="0085060E"/>
    <w:rsid w:val="00850655"/>
    <w:rsid w:val="008506A1"/>
    <w:rsid w:val="008506F3"/>
    <w:rsid w:val="00850715"/>
    <w:rsid w:val="0085079E"/>
    <w:rsid w:val="00850A8F"/>
    <w:rsid w:val="00850E37"/>
    <w:rsid w:val="00850E6D"/>
    <w:rsid w:val="00851043"/>
    <w:rsid w:val="008511D3"/>
    <w:rsid w:val="00851225"/>
    <w:rsid w:val="00851805"/>
    <w:rsid w:val="00851938"/>
    <w:rsid w:val="00851A44"/>
    <w:rsid w:val="00851A99"/>
    <w:rsid w:val="00851AA4"/>
    <w:rsid w:val="00851B78"/>
    <w:rsid w:val="00851C58"/>
    <w:rsid w:val="00851D09"/>
    <w:rsid w:val="00851E97"/>
    <w:rsid w:val="00852368"/>
    <w:rsid w:val="008524C0"/>
    <w:rsid w:val="0085253B"/>
    <w:rsid w:val="00852698"/>
    <w:rsid w:val="008527A3"/>
    <w:rsid w:val="00852835"/>
    <w:rsid w:val="008528CE"/>
    <w:rsid w:val="008528EC"/>
    <w:rsid w:val="00852924"/>
    <w:rsid w:val="00852A2C"/>
    <w:rsid w:val="00852C22"/>
    <w:rsid w:val="00852C6E"/>
    <w:rsid w:val="00852EA0"/>
    <w:rsid w:val="00853237"/>
    <w:rsid w:val="008532F0"/>
    <w:rsid w:val="00853320"/>
    <w:rsid w:val="008534B0"/>
    <w:rsid w:val="00853575"/>
    <w:rsid w:val="00853904"/>
    <w:rsid w:val="00854038"/>
    <w:rsid w:val="00854157"/>
    <w:rsid w:val="0085422B"/>
    <w:rsid w:val="0085432B"/>
    <w:rsid w:val="0085443D"/>
    <w:rsid w:val="00854520"/>
    <w:rsid w:val="00854690"/>
    <w:rsid w:val="008547E6"/>
    <w:rsid w:val="00854D1A"/>
    <w:rsid w:val="00855075"/>
    <w:rsid w:val="0085507C"/>
    <w:rsid w:val="00855082"/>
    <w:rsid w:val="008551D8"/>
    <w:rsid w:val="008552C2"/>
    <w:rsid w:val="008552CE"/>
    <w:rsid w:val="008555D2"/>
    <w:rsid w:val="00855730"/>
    <w:rsid w:val="008559AA"/>
    <w:rsid w:val="00855A0B"/>
    <w:rsid w:val="00855A3D"/>
    <w:rsid w:val="00855C02"/>
    <w:rsid w:val="00855F0A"/>
    <w:rsid w:val="008560C1"/>
    <w:rsid w:val="00856102"/>
    <w:rsid w:val="008561BF"/>
    <w:rsid w:val="008561D0"/>
    <w:rsid w:val="0085628C"/>
    <w:rsid w:val="008563E6"/>
    <w:rsid w:val="00856454"/>
    <w:rsid w:val="00856509"/>
    <w:rsid w:val="0085660A"/>
    <w:rsid w:val="008566C0"/>
    <w:rsid w:val="008568B7"/>
    <w:rsid w:val="00856911"/>
    <w:rsid w:val="00856926"/>
    <w:rsid w:val="00856C07"/>
    <w:rsid w:val="00857467"/>
    <w:rsid w:val="008574A5"/>
    <w:rsid w:val="00857517"/>
    <w:rsid w:val="008576B3"/>
    <w:rsid w:val="0085773A"/>
    <w:rsid w:val="008577B0"/>
    <w:rsid w:val="008577EA"/>
    <w:rsid w:val="00857B8A"/>
    <w:rsid w:val="00857C01"/>
    <w:rsid w:val="00857C6F"/>
    <w:rsid w:val="00857DF4"/>
    <w:rsid w:val="00857E40"/>
    <w:rsid w:val="00857FCE"/>
    <w:rsid w:val="00860301"/>
    <w:rsid w:val="008603E0"/>
    <w:rsid w:val="008607B4"/>
    <w:rsid w:val="008607D8"/>
    <w:rsid w:val="00860884"/>
    <w:rsid w:val="008609FA"/>
    <w:rsid w:val="00860A95"/>
    <w:rsid w:val="0086155C"/>
    <w:rsid w:val="0086180A"/>
    <w:rsid w:val="008618CE"/>
    <w:rsid w:val="00861A95"/>
    <w:rsid w:val="00861B51"/>
    <w:rsid w:val="00861DEF"/>
    <w:rsid w:val="00861E7C"/>
    <w:rsid w:val="00861EAB"/>
    <w:rsid w:val="00861FD5"/>
    <w:rsid w:val="008621B1"/>
    <w:rsid w:val="008621FC"/>
    <w:rsid w:val="0086238C"/>
    <w:rsid w:val="00862BE7"/>
    <w:rsid w:val="00862C1E"/>
    <w:rsid w:val="00862CE8"/>
    <w:rsid w:val="00862D23"/>
    <w:rsid w:val="00862DF2"/>
    <w:rsid w:val="00862F1D"/>
    <w:rsid w:val="00862FA7"/>
    <w:rsid w:val="00862FFE"/>
    <w:rsid w:val="00863081"/>
    <w:rsid w:val="008636CB"/>
    <w:rsid w:val="008638BA"/>
    <w:rsid w:val="00863938"/>
    <w:rsid w:val="008639A9"/>
    <w:rsid w:val="00863A58"/>
    <w:rsid w:val="00863C6D"/>
    <w:rsid w:val="00863E69"/>
    <w:rsid w:val="00864044"/>
    <w:rsid w:val="008642BB"/>
    <w:rsid w:val="0086433F"/>
    <w:rsid w:val="00864535"/>
    <w:rsid w:val="008645CB"/>
    <w:rsid w:val="0086461D"/>
    <w:rsid w:val="00864657"/>
    <w:rsid w:val="008646B7"/>
    <w:rsid w:val="00864866"/>
    <w:rsid w:val="0086493B"/>
    <w:rsid w:val="008649CC"/>
    <w:rsid w:val="00864B5E"/>
    <w:rsid w:val="00864C19"/>
    <w:rsid w:val="00864DDC"/>
    <w:rsid w:val="00864F28"/>
    <w:rsid w:val="00864FC2"/>
    <w:rsid w:val="00865278"/>
    <w:rsid w:val="00865360"/>
    <w:rsid w:val="0086544B"/>
    <w:rsid w:val="008658C8"/>
    <w:rsid w:val="00865B06"/>
    <w:rsid w:val="00865B29"/>
    <w:rsid w:val="00865B7C"/>
    <w:rsid w:val="00865B8E"/>
    <w:rsid w:val="0086620F"/>
    <w:rsid w:val="0086634F"/>
    <w:rsid w:val="00866405"/>
    <w:rsid w:val="00866507"/>
    <w:rsid w:val="00866812"/>
    <w:rsid w:val="00866AC1"/>
    <w:rsid w:val="00866B36"/>
    <w:rsid w:val="00866D60"/>
    <w:rsid w:val="00866E89"/>
    <w:rsid w:val="0086740A"/>
    <w:rsid w:val="00867459"/>
    <w:rsid w:val="008674AA"/>
    <w:rsid w:val="008674C1"/>
    <w:rsid w:val="00867509"/>
    <w:rsid w:val="00867734"/>
    <w:rsid w:val="008677E2"/>
    <w:rsid w:val="008677FD"/>
    <w:rsid w:val="00867B70"/>
    <w:rsid w:val="00867BD3"/>
    <w:rsid w:val="00867C18"/>
    <w:rsid w:val="00867CCC"/>
    <w:rsid w:val="00867D16"/>
    <w:rsid w:val="00867EA7"/>
    <w:rsid w:val="00867EB1"/>
    <w:rsid w:val="008702A0"/>
    <w:rsid w:val="008702FB"/>
    <w:rsid w:val="00870631"/>
    <w:rsid w:val="008706C5"/>
    <w:rsid w:val="008706D4"/>
    <w:rsid w:val="00870868"/>
    <w:rsid w:val="00870ACF"/>
    <w:rsid w:val="00870C07"/>
    <w:rsid w:val="00870C09"/>
    <w:rsid w:val="00870F8A"/>
    <w:rsid w:val="00871003"/>
    <w:rsid w:val="008710A3"/>
    <w:rsid w:val="00871161"/>
    <w:rsid w:val="00871162"/>
    <w:rsid w:val="00871190"/>
    <w:rsid w:val="00871239"/>
    <w:rsid w:val="0087128F"/>
    <w:rsid w:val="00871462"/>
    <w:rsid w:val="00871494"/>
    <w:rsid w:val="008715FC"/>
    <w:rsid w:val="008716D6"/>
    <w:rsid w:val="00871796"/>
    <w:rsid w:val="008719A4"/>
    <w:rsid w:val="00871A8E"/>
    <w:rsid w:val="00871D23"/>
    <w:rsid w:val="00871D7A"/>
    <w:rsid w:val="00871E68"/>
    <w:rsid w:val="00871ECB"/>
    <w:rsid w:val="00872370"/>
    <w:rsid w:val="008723B6"/>
    <w:rsid w:val="008723CB"/>
    <w:rsid w:val="0087241F"/>
    <w:rsid w:val="00872464"/>
    <w:rsid w:val="0087246A"/>
    <w:rsid w:val="00872495"/>
    <w:rsid w:val="008725C7"/>
    <w:rsid w:val="008728F0"/>
    <w:rsid w:val="008729F4"/>
    <w:rsid w:val="00872CE0"/>
    <w:rsid w:val="00872F50"/>
    <w:rsid w:val="00872F65"/>
    <w:rsid w:val="00872FB6"/>
    <w:rsid w:val="00872FEA"/>
    <w:rsid w:val="00873003"/>
    <w:rsid w:val="00873261"/>
    <w:rsid w:val="00873333"/>
    <w:rsid w:val="008733A8"/>
    <w:rsid w:val="008733DC"/>
    <w:rsid w:val="0087375B"/>
    <w:rsid w:val="00873C5F"/>
    <w:rsid w:val="00873CF3"/>
    <w:rsid w:val="00873D97"/>
    <w:rsid w:val="00873F23"/>
    <w:rsid w:val="00873FA8"/>
    <w:rsid w:val="00873FE2"/>
    <w:rsid w:val="008741A7"/>
    <w:rsid w:val="008741CF"/>
    <w:rsid w:val="00874206"/>
    <w:rsid w:val="00874312"/>
    <w:rsid w:val="0087437C"/>
    <w:rsid w:val="008744CE"/>
    <w:rsid w:val="008747A4"/>
    <w:rsid w:val="008748CF"/>
    <w:rsid w:val="00874979"/>
    <w:rsid w:val="00874AF8"/>
    <w:rsid w:val="00874DFE"/>
    <w:rsid w:val="00874E03"/>
    <w:rsid w:val="00874FB4"/>
    <w:rsid w:val="0087500D"/>
    <w:rsid w:val="00875158"/>
    <w:rsid w:val="0087542B"/>
    <w:rsid w:val="008756B7"/>
    <w:rsid w:val="00875A72"/>
    <w:rsid w:val="00875CD7"/>
    <w:rsid w:val="0087613E"/>
    <w:rsid w:val="008761CC"/>
    <w:rsid w:val="00876541"/>
    <w:rsid w:val="008765A9"/>
    <w:rsid w:val="008765AA"/>
    <w:rsid w:val="008768A1"/>
    <w:rsid w:val="0087690B"/>
    <w:rsid w:val="008769F1"/>
    <w:rsid w:val="00876B4D"/>
    <w:rsid w:val="00876F74"/>
    <w:rsid w:val="00877394"/>
    <w:rsid w:val="00877644"/>
    <w:rsid w:val="00877773"/>
    <w:rsid w:val="008777D5"/>
    <w:rsid w:val="00877A97"/>
    <w:rsid w:val="00877DB6"/>
    <w:rsid w:val="00877DBC"/>
    <w:rsid w:val="00877F18"/>
    <w:rsid w:val="00877F85"/>
    <w:rsid w:val="00877FA1"/>
    <w:rsid w:val="0088018A"/>
    <w:rsid w:val="00880237"/>
    <w:rsid w:val="008803BB"/>
    <w:rsid w:val="00880432"/>
    <w:rsid w:val="00880441"/>
    <w:rsid w:val="00880597"/>
    <w:rsid w:val="008805A0"/>
    <w:rsid w:val="008805B6"/>
    <w:rsid w:val="008805D9"/>
    <w:rsid w:val="00880943"/>
    <w:rsid w:val="008809FF"/>
    <w:rsid w:val="00880BDD"/>
    <w:rsid w:val="00880C50"/>
    <w:rsid w:val="00880CA8"/>
    <w:rsid w:val="00880CB5"/>
    <w:rsid w:val="00880DAD"/>
    <w:rsid w:val="00880E82"/>
    <w:rsid w:val="00880EB7"/>
    <w:rsid w:val="00881013"/>
    <w:rsid w:val="00881362"/>
    <w:rsid w:val="008814BF"/>
    <w:rsid w:val="008815EB"/>
    <w:rsid w:val="00881D51"/>
    <w:rsid w:val="00881EA7"/>
    <w:rsid w:val="00882066"/>
    <w:rsid w:val="008823ED"/>
    <w:rsid w:val="00882446"/>
    <w:rsid w:val="00882486"/>
    <w:rsid w:val="0088254D"/>
    <w:rsid w:val="00882636"/>
    <w:rsid w:val="008826CF"/>
    <w:rsid w:val="0088278B"/>
    <w:rsid w:val="008827E7"/>
    <w:rsid w:val="00882A09"/>
    <w:rsid w:val="00882A29"/>
    <w:rsid w:val="00882A74"/>
    <w:rsid w:val="00882DFB"/>
    <w:rsid w:val="008831DC"/>
    <w:rsid w:val="00883275"/>
    <w:rsid w:val="00883307"/>
    <w:rsid w:val="008833DF"/>
    <w:rsid w:val="0088346D"/>
    <w:rsid w:val="00883524"/>
    <w:rsid w:val="0088356D"/>
    <w:rsid w:val="0088364A"/>
    <w:rsid w:val="0088371B"/>
    <w:rsid w:val="0088372E"/>
    <w:rsid w:val="00883877"/>
    <w:rsid w:val="00883A27"/>
    <w:rsid w:val="00883E53"/>
    <w:rsid w:val="00883E6F"/>
    <w:rsid w:val="00883F30"/>
    <w:rsid w:val="00884084"/>
    <w:rsid w:val="00884269"/>
    <w:rsid w:val="008843E6"/>
    <w:rsid w:val="00884825"/>
    <w:rsid w:val="00884AA9"/>
    <w:rsid w:val="00884B84"/>
    <w:rsid w:val="00884BA4"/>
    <w:rsid w:val="00884BAD"/>
    <w:rsid w:val="00884E3A"/>
    <w:rsid w:val="0088509F"/>
    <w:rsid w:val="00885111"/>
    <w:rsid w:val="0088538A"/>
    <w:rsid w:val="008853A7"/>
    <w:rsid w:val="008856A7"/>
    <w:rsid w:val="008858B8"/>
    <w:rsid w:val="0088592E"/>
    <w:rsid w:val="008859DA"/>
    <w:rsid w:val="00885A18"/>
    <w:rsid w:val="00885A62"/>
    <w:rsid w:val="00885A93"/>
    <w:rsid w:val="00885E6A"/>
    <w:rsid w:val="00885F05"/>
    <w:rsid w:val="00886200"/>
    <w:rsid w:val="0088629A"/>
    <w:rsid w:val="00886615"/>
    <w:rsid w:val="00886990"/>
    <w:rsid w:val="00886A4E"/>
    <w:rsid w:val="00886E0C"/>
    <w:rsid w:val="00886E57"/>
    <w:rsid w:val="00886F8C"/>
    <w:rsid w:val="008870AA"/>
    <w:rsid w:val="008870E0"/>
    <w:rsid w:val="00887409"/>
    <w:rsid w:val="00887501"/>
    <w:rsid w:val="008877CC"/>
    <w:rsid w:val="00887A6B"/>
    <w:rsid w:val="00887ABA"/>
    <w:rsid w:val="00887ABF"/>
    <w:rsid w:val="00887C96"/>
    <w:rsid w:val="00887D60"/>
    <w:rsid w:val="00887DC6"/>
    <w:rsid w:val="00887DEC"/>
    <w:rsid w:val="00887E0F"/>
    <w:rsid w:val="008900CD"/>
    <w:rsid w:val="0089015D"/>
    <w:rsid w:val="008902A7"/>
    <w:rsid w:val="0089030F"/>
    <w:rsid w:val="00890749"/>
    <w:rsid w:val="00890778"/>
    <w:rsid w:val="00890899"/>
    <w:rsid w:val="00890A10"/>
    <w:rsid w:val="00890A36"/>
    <w:rsid w:val="00890A91"/>
    <w:rsid w:val="00890B51"/>
    <w:rsid w:val="00890B70"/>
    <w:rsid w:val="00890F2B"/>
    <w:rsid w:val="00891425"/>
    <w:rsid w:val="00891444"/>
    <w:rsid w:val="008915BA"/>
    <w:rsid w:val="00891628"/>
    <w:rsid w:val="0089162D"/>
    <w:rsid w:val="00891768"/>
    <w:rsid w:val="00891B11"/>
    <w:rsid w:val="00891CDC"/>
    <w:rsid w:val="00891CEA"/>
    <w:rsid w:val="00891D07"/>
    <w:rsid w:val="00891E30"/>
    <w:rsid w:val="00891E6A"/>
    <w:rsid w:val="00892030"/>
    <w:rsid w:val="0089203C"/>
    <w:rsid w:val="0089204B"/>
    <w:rsid w:val="008920F5"/>
    <w:rsid w:val="008920F6"/>
    <w:rsid w:val="00892389"/>
    <w:rsid w:val="00892698"/>
    <w:rsid w:val="008927E5"/>
    <w:rsid w:val="00892886"/>
    <w:rsid w:val="00892B02"/>
    <w:rsid w:val="00892BA0"/>
    <w:rsid w:val="00892D04"/>
    <w:rsid w:val="00892E9D"/>
    <w:rsid w:val="00892FE8"/>
    <w:rsid w:val="0089323B"/>
    <w:rsid w:val="008932D7"/>
    <w:rsid w:val="00893354"/>
    <w:rsid w:val="008933C0"/>
    <w:rsid w:val="008933F0"/>
    <w:rsid w:val="00893514"/>
    <w:rsid w:val="00893668"/>
    <w:rsid w:val="008937D6"/>
    <w:rsid w:val="00893B19"/>
    <w:rsid w:val="00893DDE"/>
    <w:rsid w:val="00893F3D"/>
    <w:rsid w:val="008940D4"/>
    <w:rsid w:val="00894175"/>
    <w:rsid w:val="008941AD"/>
    <w:rsid w:val="008941E3"/>
    <w:rsid w:val="0089463F"/>
    <w:rsid w:val="008948EF"/>
    <w:rsid w:val="00894941"/>
    <w:rsid w:val="00894A43"/>
    <w:rsid w:val="00894A88"/>
    <w:rsid w:val="00894B99"/>
    <w:rsid w:val="00894BFE"/>
    <w:rsid w:val="00894C12"/>
    <w:rsid w:val="00894DCD"/>
    <w:rsid w:val="008951AD"/>
    <w:rsid w:val="00895386"/>
    <w:rsid w:val="008953F8"/>
    <w:rsid w:val="00895425"/>
    <w:rsid w:val="008954C6"/>
    <w:rsid w:val="0089558A"/>
    <w:rsid w:val="00895676"/>
    <w:rsid w:val="008956CB"/>
    <w:rsid w:val="00895937"/>
    <w:rsid w:val="00895B48"/>
    <w:rsid w:val="00896068"/>
    <w:rsid w:val="0089625C"/>
    <w:rsid w:val="00896298"/>
    <w:rsid w:val="0089645F"/>
    <w:rsid w:val="008968CF"/>
    <w:rsid w:val="0089699C"/>
    <w:rsid w:val="00896D89"/>
    <w:rsid w:val="00896DED"/>
    <w:rsid w:val="00896E83"/>
    <w:rsid w:val="00896F25"/>
    <w:rsid w:val="0089700E"/>
    <w:rsid w:val="00897082"/>
    <w:rsid w:val="008970C0"/>
    <w:rsid w:val="00897138"/>
    <w:rsid w:val="0089720E"/>
    <w:rsid w:val="0089724B"/>
    <w:rsid w:val="00897282"/>
    <w:rsid w:val="00897693"/>
    <w:rsid w:val="00897798"/>
    <w:rsid w:val="00897D04"/>
    <w:rsid w:val="00897D5C"/>
    <w:rsid w:val="00897E08"/>
    <w:rsid w:val="00897E22"/>
    <w:rsid w:val="008A00DE"/>
    <w:rsid w:val="008A0283"/>
    <w:rsid w:val="008A02CD"/>
    <w:rsid w:val="008A0340"/>
    <w:rsid w:val="008A043B"/>
    <w:rsid w:val="008A0973"/>
    <w:rsid w:val="008A0B19"/>
    <w:rsid w:val="008A0CD1"/>
    <w:rsid w:val="008A0E02"/>
    <w:rsid w:val="008A1047"/>
    <w:rsid w:val="008A10D4"/>
    <w:rsid w:val="008A1241"/>
    <w:rsid w:val="008A1362"/>
    <w:rsid w:val="008A137C"/>
    <w:rsid w:val="008A13F8"/>
    <w:rsid w:val="008A1A07"/>
    <w:rsid w:val="008A1C98"/>
    <w:rsid w:val="008A1D6C"/>
    <w:rsid w:val="008A2039"/>
    <w:rsid w:val="008A20CA"/>
    <w:rsid w:val="008A20CD"/>
    <w:rsid w:val="008A21FF"/>
    <w:rsid w:val="008A2210"/>
    <w:rsid w:val="008A259D"/>
    <w:rsid w:val="008A2633"/>
    <w:rsid w:val="008A27D3"/>
    <w:rsid w:val="008A2861"/>
    <w:rsid w:val="008A28CB"/>
    <w:rsid w:val="008A2AD6"/>
    <w:rsid w:val="008A2B3F"/>
    <w:rsid w:val="008A2B5B"/>
    <w:rsid w:val="008A2CE2"/>
    <w:rsid w:val="008A2DCB"/>
    <w:rsid w:val="008A2ED6"/>
    <w:rsid w:val="008A30AC"/>
    <w:rsid w:val="008A316E"/>
    <w:rsid w:val="008A32AC"/>
    <w:rsid w:val="008A33CA"/>
    <w:rsid w:val="008A33D5"/>
    <w:rsid w:val="008A3456"/>
    <w:rsid w:val="008A3BB4"/>
    <w:rsid w:val="008A3C86"/>
    <w:rsid w:val="008A3CC3"/>
    <w:rsid w:val="008A3E92"/>
    <w:rsid w:val="008A4041"/>
    <w:rsid w:val="008A4096"/>
    <w:rsid w:val="008A418B"/>
    <w:rsid w:val="008A4207"/>
    <w:rsid w:val="008A42F0"/>
    <w:rsid w:val="008A4359"/>
    <w:rsid w:val="008A44B8"/>
    <w:rsid w:val="008A44E3"/>
    <w:rsid w:val="008A454B"/>
    <w:rsid w:val="008A45D5"/>
    <w:rsid w:val="008A4759"/>
    <w:rsid w:val="008A483A"/>
    <w:rsid w:val="008A48F5"/>
    <w:rsid w:val="008A4A19"/>
    <w:rsid w:val="008A4BBE"/>
    <w:rsid w:val="008A4C5E"/>
    <w:rsid w:val="008A502B"/>
    <w:rsid w:val="008A508E"/>
    <w:rsid w:val="008A51A8"/>
    <w:rsid w:val="008A51AB"/>
    <w:rsid w:val="008A528D"/>
    <w:rsid w:val="008A52FF"/>
    <w:rsid w:val="008A5425"/>
    <w:rsid w:val="008A54C7"/>
    <w:rsid w:val="008A5661"/>
    <w:rsid w:val="008A5764"/>
    <w:rsid w:val="008A576F"/>
    <w:rsid w:val="008A57BC"/>
    <w:rsid w:val="008A57D2"/>
    <w:rsid w:val="008A584D"/>
    <w:rsid w:val="008A5929"/>
    <w:rsid w:val="008A5984"/>
    <w:rsid w:val="008A59E8"/>
    <w:rsid w:val="008A5CB2"/>
    <w:rsid w:val="008A5E34"/>
    <w:rsid w:val="008A5FAE"/>
    <w:rsid w:val="008A5FC0"/>
    <w:rsid w:val="008A60A1"/>
    <w:rsid w:val="008A63A2"/>
    <w:rsid w:val="008A6435"/>
    <w:rsid w:val="008A6442"/>
    <w:rsid w:val="008A6622"/>
    <w:rsid w:val="008A6779"/>
    <w:rsid w:val="008A68B1"/>
    <w:rsid w:val="008A6F34"/>
    <w:rsid w:val="008A7193"/>
    <w:rsid w:val="008A7198"/>
    <w:rsid w:val="008A71EA"/>
    <w:rsid w:val="008A73D0"/>
    <w:rsid w:val="008A745F"/>
    <w:rsid w:val="008A759C"/>
    <w:rsid w:val="008A76C4"/>
    <w:rsid w:val="008A770E"/>
    <w:rsid w:val="008A77D8"/>
    <w:rsid w:val="008A79E8"/>
    <w:rsid w:val="008A79F1"/>
    <w:rsid w:val="008A7F5D"/>
    <w:rsid w:val="008A7F70"/>
    <w:rsid w:val="008B007F"/>
    <w:rsid w:val="008B03CD"/>
    <w:rsid w:val="008B0414"/>
    <w:rsid w:val="008B0483"/>
    <w:rsid w:val="008B062E"/>
    <w:rsid w:val="008B0858"/>
    <w:rsid w:val="008B0B15"/>
    <w:rsid w:val="008B0EF2"/>
    <w:rsid w:val="008B0F7D"/>
    <w:rsid w:val="008B1018"/>
    <w:rsid w:val="008B120C"/>
    <w:rsid w:val="008B16B7"/>
    <w:rsid w:val="008B16D9"/>
    <w:rsid w:val="008B196F"/>
    <w:rsid w:val="008B1AFB"/>
    <w:rsid w:val="008B1CEA"/>
    <w:rsid w:val="008B1FE9"/>
    <w:rsid w:val="008B20C2"/>
    <w:rsid w:val="008B2166"/>
    <w:rsid w:val="008B2238"/>
    <w:rsid w:val="008B25C2"/>
    <w:rsid w:val="008B25E0"/>
    <w:rsid w:val="008B27FD"/>
    <w:rsid w:val="008B2A0A"/>
    <w:rsid w:val="008B2AD1"/>
    <w:rsid w:val="008B2B06"/>
    <w:rsid w:val="008B2C41"/>
    <w:rsid w:val="008B2D94"/>
    <w:rsid w:val="008B2DD6"/>
    <w:rsid w:val="008B2E84"/>
    <w:rsid w:val="008B2FA7"/>
    <w:rsid w:val="008B3000"/>
    <w:rsid w:val="008B3141"/>
    <w:rsid w:val="008B3275"/>
    <w:rsid w:val="008B344D"/>
    <w:rsid w:val="008B386D"/>
    <w:rsid w:val="008B3A70"/>
    <w:rsid w:val="008B3DC0"/>
    <w:rsid w:val="008B3DE8"/>
    <w:rsid w:val="008B3FAF"/>
    <w:rsid w:val="008B416A"/>
    <w:rsid w:val="008B423D"/>
    <w:rsid w:val="008B44E3"/>
    <w:rsid w:val="008B459E"/>
    <w:rsid w:val="008B45B3"/>
    <w:rsid w:val="008B4913"/>
    <w:rsid w:val="008B4B07"/>
    <w:rsid w:val="008B4F76"/>
    <w:rsid w:val="008B50D7"/>
    <w:rsid w:val="008B516D"/>
    <w:rsid w:val="008B51A0"/>
    <w:rsid w:val="008B5295"/>
    <w:rsid w:val="008B56DD"/>
    <w:rsid w:val="008B57E6"/>
    <w:rsid w:val="008B592A"/>
    <w:rsid w:val="008B59E5"/>
    <w:rsid w:val="008B5ACF"/>
    <w:rsid w:val="008B5B13"/>
    <w:rsid w:val="008B5C54"/>
    <w:rsid w:val="008B5CB7"/>
    <w:rsid w:val="008B5E3B"/>
    <w:rsid w:val="008B5ED8"/>
    <w:rsid w:val="008B5FD8"/>
    <w:rsid w:val="008B604B"/>
    <w:rsid w:val="008B61E8"/>
    <w:rsid w:val="008B6203"/>
    <w:rsid w:val="008B62F1"/>
    <w:rsid w:val="008B63A3"/>
    <w:rsid w:val="008B6583"/>
    <w:rsid w:val="008B6690"/>
    <w:rsid w:val="008B6794"/>
    <w:rsid w:val="008B67C9"/>
    <w:rsid w:val="008B6C70"/>
    <w:rsid w:val="008B6C7F"/>
    <w:rsid w:val="008B6DF3"/>
    <w:rsid w:val="008B6E21"/>
    <w:rsid w:val="008B6EB9"/>
    <w:rsid w:val="008B709B"/>
    <w:rsid w:val="008B73B9"/>
    <w:rsid w:val="008B752A"/>
    <w:rsid w:val="008B7545"/>
    <w:rsid w:val="008B76BA"/>
    <w:rsid w:val="008B799D"/>
    <w:rsid w:val="008B7B5C"/>
    <w:rsid w:val="008B7BD8"/>
    <w:rsid w:val="008B7CA3"/>
    <w:rsid w:val="008B7DDA"/>
    <w:rsid w:val="008C0064"/>
    <w:rsid w:val="008C0135"/>
    <w:rsid w:val="008C016A"/>
    <w:rsid w:val="008C0194"/>
    <w:rsid w:val="008C01C3"/>
    <w:rsid w:val="008C01FD"/>
    <w:rsid w:val="008C026D"/>
    <w:rsid w:val="008C0385"/>
    <w:rsid w:val="008C041E"/>
    <w:rsid w:val="008C0426"/>
    <w:rsid w:val="008C0432"/>
    <w:rsid w:val="008C0588"/>
    <w:rsid w:val="008C068E"/>
    <w:rsid w:val="008C0861"/>
    <w:rsid w:val="008C09A8"/>
    <w:rsid w:val="008C0A51"/>
    <w:rsid w:val="008C0BCA"/>
    <w:rsid w:val="008C0C99"/>
    <w:rsid w:val="008C0D2A"/>
    <w:rsid w:val="008C0D60"/>
    <w:rsid w:val="008C11EF"/>
    <w:rsid w:val="008C13EF"/>
    <w:rsid w:val="008C1471"/>
    <w:rsid w:val="008C151C"/>
    <w:rsid w:val="008C174E"/>
    <w:rsid w:val="008C17D9"/>
    <w:rsid w:val="008C1B18"/>
    <w:rsid w:val="008C1B8A"/>
    <w:rsid w:val="008C1E43"/>
    <w:rsid w:val="008C1F50"/>
    <w:rsid w:val="008C2017"/>
    <w:rsid w:val="008C2021"/>
    <w:rsid w:val="008C21D1"/>
    <w:rsid w:val="008C21DE"/>
    <w:rsid w:val="008C222C"/>
    <w:rsid w:val="008C227B"/>
    <w:rsid w:val="008C22A6"/>
    <w:rsid w:val="008C23C8"/>
    <w:rsid w:val="008C2776"/>
    <w:rsid w:val="008C298C"/>
    <w:rsid w:val="008C2BCD"/>
    <w:rsid w:val="008C2D4B"/>
    <w:rsid w:val="008C2F0D"/>
    <w:rsid w:val="008C2F54"/>
    <w:rsid w:val="008C2F56"/>
    <w:rsid w:val="008C2F99"/>
    <w:rsid w:val="008C2FD6"/>
    <w:rsid w:val="008C3362"/>
    <w:rsid w:val="008C3537"/>
    <w:rsid w:val="008C3587"/>
    <w:rsid w:val="008C3789"/>
    <w:rsid w:val="008C39A6"/>
    <w:rsid w:val="008C3AD2"/>
    <w:rsid w:val="008C3BC6"/>
    <w:rsid w:val="008C3E68"/>
    <w:rsid w:val="008C3EE4"/>
    <w:rsid w:val="008C406A"/>
    <w:rsid w:val="008C406C"/>
    <w:rsid w:val="008C4161"/>
    <w:rsid w:val="008C41DD"/>
    <w:rsid w:val="008C45B7"/>
    <w:rsid w:val="008C45EC"/>
    <w:rsid w:val="008C4688"/>
    <w:rsid w:val="008C4798"/>
    <w:rsid w:val="008C4958"/>
    <w:rsid w:val="008C4A8B"/>
    <w:rsid w:val="008C4B4C"/>
    <w:rsid w:val="008C4BAA"/>
    <w:rsid w:val="008C4BB0"/>
    <w:rsid w:val="008C4BFC"/>
    <w:rsid w:val="008C4CDF"/>
    <w:rsid w:val="008C4CF4"/>
    <w:rsid w:val="008C5202"/>
    <w:rsid w:val="008C52DA"/>
    <w:rsid w:val="008C553C"/>
    <w:rsid w:val="008C5788"/>
    <w:rsid w:val="008C5C33"/>
    <w:rsid w:val="008C5C59"/>
    <w:rsid w:val="008C5D3D"/>
    <w:rsid w:val="008C5DD8"/>
    <w:rsid w:val="008C5E26"/>
    <w:rsid w:val="008C63AE"/>
    <w:rsid w:val="008C64EE"/>
    <w:rsid w:val="008C65A8"/>
    <w:rsid w:val="008C6809"/>
    <w:rsid w:val="008C6879"/>
    <w:rsid w:val="008C6AE8"/>
    <w:rsid w:val="008C6B04"/>
    <w:rsid w:val="008C6CD2"/>
    <w:rsid w:val="008C7048"/>
    <w:rsid w:val="008C7129"/>
    <w:rsid w:val="008C71B6"/>
    <w:rsid w:val="008C7573"/>
    <w:rsid w:val="008C7694"/>
    <w:rsid w:val="008C7BE1"/>
    <w:rsid w:val="008C7DBB"/>
    <w:rsid w:val="008C7EA7"/>
    <w:rsid w:val="008D0059"/>
    <w:rsid w:val="008D00A5"/>
    <w:rsid w:val="008D0365"/>
    <w:rsid w:val="008D0523"/>
    <w:rsid w:val="008D0669"/>
    <w:rsid w:val="008D073F"/>
    <w:rsid w:val="008D0805"/>
    <w:rsid w:val="008D0905"/>
    <w:rsid w:val="008D093D"/>
    <w:rsid w:val="008D0A17"/>
    <w:rsid w:val="008D0B2A"/>
    <w:rsid w:val="008D0BCA"/>
    <w:rsid w:val="008D0D54"/>
    <w:rsid w:val="008D0F6B"/>
    <w:rsid w:val="008D10D9"/>
    <w:rsid w:val="008D1106"/>
    <w:rsid w:val="008D16C4"/>
    <w:rsid w:val="008D18A0"/>
    <w:rsid w:val="008D1992"/>
    <w:rsid w:val="008D19F1"/>
    <w:rsid w:val="008D1AC7"/>
    <w:rsid w:val="008D1BDD"/>
    <w:rsid w:val="008D1D67"/>
    <w:rsid w:val="008D215F"/>
    <w:rsid w:val="008D218F"/>
    <w:rsid w:val="008D2195"/>
    <w:rsid w:val="008D226D"/>
    <w:rsid w:val="008D238F"/>
    <w:rsid w:val="008D2515"/>
    <w:rsid w:val="008D257A"/>
    <w:rsid w:val="008D25DB"/>
    <w:rsid w:val="008D274F"/>
    <w:rsid w:val="008D2964"/>
    <w:rsid w:val="008D29B8"/>
    <w:rsid w:val="008D2E7D"/>
    <w:rsid w:val="008D2EBF"/>
    <w:rsid w:val="008D2F63"/>
    <w:rsid w:val="008D3049"/>
    <w:rsid w:val="008D30A8"/>
    <w:rsid w:val="008D334B"/>
    <w:rsid w:val="008D34EE"/>
    <w:rsid w:val="008D34F1"/>
    <w:rsid w:val="008D36F4"/>
    <w:rsid w:val="008D370F"/>
    <w:rsid w:val="008D37C5"/>
    <w:rsid w:val="008D38B4"/>
    <w:rsid w:val="008D3923"/>
    <w:rsid w:val="008D397F"/>
    <w:rsid w:val="008D39D8"/>
    <w:rsid w:val="008D3C8A"/>
    <w:rsid w:val="008D3D3D"/>
    <w:rsid w:val="008D411A"/>
    <w:rsid w:val="008D41FC"/>
    <w:rsid w:val="008D494B"/>
    <w:rsid w:val="008D4BFE"/>
    <w:rsid w:val="008D4C83"/>
    <w:rsid w:val="008D4E29"/>
    <w:rsid w:val="008D4EBD"/>
    <w:rsid w:val="008D4FE6"/>
    <w:rsid w:val="008D53CB"/>
    <w:rsid w:val="008D54B8"/>
    <w:rsid w:val="008D551F"/>
    <w:rsid w:val="008D5632"/>
    <w:rsid w:val="008D5BCD"/>
    <w:rsid w:val="008D5C31"/>
    <w:rsid w:val="008D5C8C"/>
    <w:rsid w:val="008D5D8F"/>
    <w:rsid w:val="008D614F"/>
    <w:rsid w:val="008D61A8"/>
    <w:rsid w:val="008D6353"/>
    <w:rsid w:val="008D63C7"/>
    <w:rsid w:val="008D6476"/>
    <w:rsid w:val="008D6885"/>
    <w:rsid w:val="008D68B7"/>
    <w:rsid w:val="008D6AB7"/>
    <w:rsid w:val="008D6CF1"/>
    <w:rsid w:val="008D6D1A"/>
    <w:rsid w:val="008D6D71"/>
    <w:rsid w:val="008D6F7C"/>
    <w:rsid w:val="008D7021"/>
    <w:rsid w:val="008D716B"/>
    <w:rsid w:val="008D7179"/>
    <w:rsid w:val="008D72BC"/>
    <w:rsid w:val="008D7334"/>
    <w:rsid w:val="008D73AD"/>
    <w:rsid w:val="008D78E3"/>
    <w:rsid w:val="008D79A7"/>
    <w:rsid w:val="008D7AF0"/>
    <w:rsid w:val="008D7CB5"/>
    <w:rsid w:val="008D7CC0"/>
    <w:rsid w:val="008D7FD9"/>
    <w:rsid w:val="008E020A"/>
    <w:rsid w:val="008E043C"/>
    <w:rsid w:val="008E04B4"/>
    <w:rsid w:val="008E05EE"/>
    <w:rsid w:val="008E065E"/>
    <w:rsid w:val="008E07A9"/>
    <w:rsid w:val="008E0927"/>
    <w:rsid w:val="008E0A02"/>
    <w:rsid w:val="008E0C98"/>
    <w:rsid w:val="008E0DE1"/>
    <w:rsid w:val="008E0E39"/>
    <w:rsid w:val="008E103F"/>
    <w:rsid w:val="008E112E"/>
    <w:rsid w:val="008E11DF"/>
    <w:rsid w:val="008E122F"/>
    <w:rsid w:val="008E1308"/>
    <w:rsid w:val="008E14A2"/>
    <w:rsid w:val="008E17E5"/>
    <w:rsid w:val="008E17F5"/>
    <w:rsid w:val="008E188C"/>
    <w:rsid w:val="008E1909"/>
    <w:rsid w:val="008E1913"/>
    <w:rsid w:val="008E193E"/>
    <w:rsid w:val="008E1AD5"/>
    <w:rsid w:val="008E1C1D"/>
    <w:rsid w:val="008E1C57"/>
    <w:rsid w:val="008E1D80"/>
    <w:rsid w:val="008E1DF0"/>
    <w:rsid w:val="008E1F75"/>
    <w:rsid w:val="008E2309"/>
    <w:rsid w:val="008E234C"/>
    <w:rsid w:val="008E2556"/>
    <w:rsid w:val="008E264F"/>
    <w:rsid w:val="008E28E1"/>
    <w:rsid w:val="008E2C8C"/>
    <w:rsid w:val="008E2D86"/>
    <w:rsid w:val="008E2DD8"/>
    <w:rsid w:val="008E2E57"/>
    <w:rsid w:val="008E2E86"/>
    <w:rsid w:val="008E33FC"/>
    <w:rsid w:val="008E364F"/>
    <w:rsid w:val="008E36F3"/>
    <w:rsid w:val="008E37C4"/>
    <w:rsid w:val="008E3A39"/>
    <w:rsid w:val="008E3ACB"/>
    <w:rsid w:val="008E3DAD"/>
    <w:rsid w:val="008E3FCA"/>
    <w:rsid w:val="008E41B9"/>
    <w:rsid w:val="008E4423"/>
    <w:rsid w:val="008E4540"/>
    <w:rsid w:val="008E46B4"/>
    <w:rsid w:val="008E481E"/>
    <w:rsid w:val="008E4855"/>
    <w:rsid w:val="008E4B29"/>
    <w:rsid w:val="008E4DB1"/>
    <w:rsid w:val="008E4E66"/>
    <w:rsid w:val="008E4F5B"/>
    <w:rsid w:val="008E5285"/>
    <w:rsid w:val="008E530E"/>
    <w:rsid w:val="008E53C9"/>
    <w:rsid w:val="008E592A"/>
    <w:rsid w:val="008E593D"/>
    <w:rsid w:val="008E5F48"/>
    <w:rsid w:val="008E6088"/>
    <w:rsid w:val="008E619F"/>
    <w:rsid w:val="008E61B4"/>
    <w:rsid w:val="008E66D0"/>
    <w:rsid w:val="008E6AAF"/>
    <w:rsid w:val="008E6FE1"/>
    <w:rsid w:val="008E7012"/>
    <w:rsid w:val="008E7217"/>
    <w:rsid w:val="008E7297"/>
    <w:rsid w:val="008E7330"/>
    <w:rsid w:val="008E735A"/>
    <w:rsid w:val="008E7531"/>
    <w:rsid w:val="008E7789"/>
    <w:rsid w:val="008E778D"/>
    <w:rsid w:val="008E7913"/>
    <w:rsid w:val="008E7CE2"/>
    <w:rsid w:val="008E7DDA"/>
    <w:rsid w:val="008F04A6"/>
    <w:rsid w:val="008F04CC"/>
    <w:rsid w:val="008F060E"/>
    <w:rsid w:val="008F06AA"/>
    <w:rsid w:val="008F07D0"/>
    <w:rsid w:val="008F097E"/>
    <w:rsid w:val="008F098D"/>
    <w:rsid w:val="008F0B6D"/>
    <w:rsid w:val="008F0B9D"/>
    <w:rsid w:val="008F0C45"/>
    <w:rsid w:val="008F1064"/>
    <w:rsid w:val="008F10F8"/>
    <w:rsid w:val="008F132E"/>
    <w:rsid w:val="008F13CD"/>
    <w:rsid w:val="008F13DF"/>
    <w:rsid w:val="008F146E"/>
    <w:rsid w:val="008F1738"/>
    <w:rsid w:val="008F186D"/>
    <w:rsid w:val="008F18C0"/>
    <w:rsid w:val="008F193D"/>
    <w:rsid w:val="008F1B33"/>
    <w:rsid w:val="008F1C03"/>
    <w:rsid w:val="008F1C2B"/>
    <w:rsid w:val="008F1C4B"/>
    <w:rsid w:val="008F1EAB"/>
    <w:rsid w:val="008F1EE8"/>
    <w:rsid w:val="008F20B5"/>
    <w:rsid w:val="008F2456"/>
    <w:rsid w:val="008F2661"/>
    <w:rsid w:val="008F272F"/>
    <w:rsid w:val="008F2905"/>
    <w:rsid w:val="008F298C"/>
    <w:rsid w:val="008F2B28"/>
    <w:rsid w:val="008F2CA3"/>
    <w:rsid w:val="008F2CA5"/>
    <w:rsid w:val="008F2CFF"/>
    <w:rsid w:val="008F2D3A"/>
    <w:rsid w:val="008F2D5F"/>
    <w:rsid w:val="008F311D"/>
    <w:rsid w:val="008F315F"/>
    <w:rsid w:val="008F3186"/>
    <w:rsid w:val="008F33DC"/>
    <w:rsid w:val="008F3427"/>
    <w:rsid w:val="008F34B0"/>
    <w:rsid w:val="008F35FF"/>
    <w:rsid w:val="008F36B6"/>
    <w:rsid w:val="008F387C"/>
    <w:rsid w:val="008F38AB"/>
    <w:rsid w:val="008F38F9"/>
    <w:rsid w:val="008F39B5"/>
    <w:rsid w:val="008F39E9"/>
    <w:rsid w:val="008F3F71"/>
    <w:rsid w:val="008F40B0"/>
    <w:rsid w:val="008F42E2"/>
    <w:rsid w:val="008F4382"/>
    <w:rsid w:val="008F4445"/>
    <w:rsid w:val="008F4448"/>
    <w:rsid w:val="008F447B"/>
    <w:rsid w:val="008F4532"/>
    <w:rsid w:val="008F4651"/>
    <w:rsid w:val="008F46FD"/>
    <w:rsid w:val="008F477F"/>
    <w:rsid w:val="008F4840"/>
    <w:rsid w:val="008F49DF"/>
    <w:rsid w:val="008F4EA3"/>
    <w:rsid w:val="008F52EE"/>
    <w:rsid w:val="008F53AB"/>
    <w:rsid w:val="008F5403"/>
    <w:rsid w:val="008F563C"/>
    <w:rsid w:val="008F5718"/>
    <w:rsid w:val="008F5913"/>
    <w:rsid w:val="008F591A"/>
    <w:rsid w:val="008F5C53"/>
    <w:rsid w:val="008F5CA4"/>
    <w:rsid w:val="008F5DB0"/>
    <w:rsid w:val="008F5DF6"/>
    <w:rsid w:val="008F5FF8"/>
    <w:rsid w:val="008F60D5"/>
    <w:rsid w:val="008F6356"/>
    <w:rsid w:val="008F6395"/>
    <w:rsid w:val="008F6432"/>
    <w:rsid w:val="008F64EE"/>
    <w:rsid w:val="008F6546"/>
    <w:rsid w:val="008F69CE"/>
    <w:rsid w:val="008F6B7F"/>
    <w:rsid w:val="008F6C90"/>
    <w:rsid w:val="008F6FA5"/>
    <w:rsid w:val="008F709C"/>
    <w:rsid w:val="008F70B4"/>
    <w:rsid w:val="008F72ED"/>
    <w:rsid w:val="008F73F7"/>
    <w:rsid w:val="008F743C"/>
    <w:rsid w:val="008F756C"/>
    <w:rsid w:val="008F7761"/>
    <w:rsid w:val="008F7AE5"/>
    <w:rsid w:val="008F7B15"/>
    <w:rsid w:val="008F7CCE"/>
    <w:rsid w:val="00900014"/>
    <w:rsid w:val="00900058"/>
    <w:rsid w:val="0090027B"/>
    <w:rsid w:val="00900528"/>
    <w:rsid w:val="00900787"/>
    <w:rsid w:val="00900CBA"/>
    <w:rsid w:val="00900E60"/>
    <w:rsid w:val="0090118E"/>
    <w:rsid w:val="009011E2"/>
    <w:rsid w:val="0090154E"/>
    <w:rsid w:val="00901603"/>
    <w:rsid w:val="00901723"/>
    <w:rsid w:val="0090194B"/>
    <w:rsid w:val="00901ABF"/>
    <w:rsid w:val="00901EFF"/>
    <w:rsid w:val="00901FAA"/>
    <w:rsid w:val="00902057"/>
    <w:rsid w:val="009020A4"/>
    <w:rsid w:val="00902190"/>
    <w:rsid w:val="00902287"/>
    <w:rsid w:val="00902304"/>
    <w:rsid w:val="00902350"/>
    <w:rsid w:val="00902378"/>
    <w:rsid w:val="0090245E"/>
    <w:rsid w:val="0090269C"/>
    <w:rsid w:val="00902767"/>
    <w:rsid w:val="00902A3A"/>
    <w:rsid w:val="00902A8E"/>
    <w:rsid w:val="00902B62"/>
    <w:rsid w:val="00902C59"/>
    <w:rsid w:val="00902D24"/>
    <w:rsid w:val="00902D37"/>
    <w:rsid w:val="00902ED6"/>
    <w:rsid w:val="0090303D"/>
    <w:rsid w:val="0090306C"/>
    <w:rsid w:val="00903150"/>
    <w:rsid w:val="0090323B"/>
    <w:rsid w:val="009032CC"/>
    <w:rsid w:val="0090336B"/>
    <w:rsid w:val="009033D5"/>
    <w:rsid w:val="00903420"/>
    <w:rsid w:val="00903724"/>
    <w:rsid w:val="009039A5"/>
    <w:rsid w:val="00903BD2"/>
    <w:rsid w:val="00903BD7"/>
    <w:rsid w:val="00903C27"/>
    <w:rsid w:val="00903D5E"/>
    <w:rsid w:val="00903DBA"/>
    <w:rsid w:val="00903EDE"/>
    <w:rsid w:val="00904277"/>
    <w:rsid w:val="009042DA"/>
    <w:rsid w:val="00904413"/>
    <w:rsid w:val="00904469"/>
    <w:rsid w:val="00904607"/>
    <w:rsid w:val="00904809"/>
    <w:rsid w:val="0090486C"/>
    <w:rsid w:val="009049DE"/>
    <w:rsid w:val="00904AC6"/>
    <w:rsid w:val="00904AE0"/>
    <w:rsid w:val="00904D7C"/>
    <w:rsid w:val="00904E08"/>
    <w:rsid w:val="009051EE"/>
    <w:rsid w:val="0090521D"/>
    <w:rsid w:val="009053AA"/>
    <w:rsid w:val="009053C0"/>
    <w:rsid w:val="00905485"/>
    <w:rsid w:val="0090555C"/>
    <w:rsid w:val="0090555F"/>
    <w:rsid w:val="00905653"/>
    <w:rsid w:val="0090595C"/>
    <w:rsid w:val="00905981"/>
    <w:rsid w:val="009059B8"/>
    <w:rsid w:val="009059E5"/>
    <w:rsid w:val="00905B00"/>
    <w:rsid w:val="00905B86"/>
    <w:rsid w:val="00905B96"/>
    <w:rsid w:val="00905ECA"/>
    <w:rsid w:val="0090606E"/>
    <w:rsid w:val="009065BF"/>
    <w:rsid w:val="009065D6"/>
    <w:rsid w:val="0090663D"/>
    <w:rsid w:val="009067E5"/>
    <w:rsid w:val="009068CE"/>
    <w:rsid w:val="00906939"/>
    <w:rsid w:val="00906B41"/>
    <w:rsid w:val="00906CB8"/>
    <w:rsid w:val="00906D8C"/>
    <w:rsid w:val="00906E26"/>
    <w:rsid w:val="00906E58"/>
    <w:rsid w:val="00906E7C"/>
    <w:rsid w:val="00906FF4"/>
    <w:rsid w:val="00907056"/>
    <w:rsid w:val="00907220"/>
    <w:rsid w:val="0090723E"/>
    <w:rsid w:val="0090727B"/>
    <w:rsid w:val="009072EF"/>
    <w:rsid w:val="0090738C"/>
    <w:rsid w:val="009075A5"/>
    <w:rsid w:val="00907892"/>
    <w:rsid w:val="009078D6"/>
    <w:rsid w:val="00907B78"/>
    <w:rsid w:val="00907DFA"/>
    <w:rsid w:val="00910302"/>
    <w:rsid w:val="00910455"/>
    <w:rsid w:val="00910466"/>
    <w:rsid w:val="009105B6"/>
    <w:rsid w:val="00910652"/>
    <w:rsid w:val="009107D5"/>
    <w:rsid w:val="00910B7D"/>
    <w:rsid w:val="00910FCE"/>
    <w:rsid w:val="00911094"/>
    <w:rsid w:val="009111C9"/>
    <w:rsid w:val="0091120C"/>
    <w:rsid w:val="009113EF"/>
    <w:rsid w:val="009114B9"/>
    <w:rsid w:val="00911547"/>
    <w:rsid w:val="00911617"/>
    <w:rsid w:val="0091163F"/>
    <w:rsid w:val="009117E9"/>
    <w:rsid w:val="00911996"/>
    <w:rsid w:val="00911B92"/>
    <w:rsid w:val="00911DFB"/>
    <w:rsid w:val="00911E72"/>
    <w:rsid w:val="0091208A"/>
    <w:rsid w:val="0091209D"/>
    <w:rsid w:val="0091216F"/>
    <w:rsid w:val="00912359"/>
    <w:rsid w:val="00912435"/>
    <w:rsid w:val="00912513"/>
    <w:rsid w:val="0091257C"/>
    <w:rsid w:val="009125AC"/>
    <w:rsid w:val="009126FE"/>
    <w:rsid w:val="00912882"/>
    <w:rsid w:val="00912908"/>
    <w:rsid w:val="00912B47"/>
    <w:rsid w:val="00912C1D"/>
    <w:rsid w:val="00912D51"/>
    <w:rsid w:val="00912E72"/>
    <w:rsid w:val="00912E97"/>
    <w:rsid w:val="00912F45"/>
    <w:rsid w:val="009132FA"/>
    <w:rsid w:val="009133CA"/>
    <w:rsid w:val="00913445"/>
    <w:rsid w:val="0091359C"/>
    <w:rsid w:val="009136BE"/>
    <w:rsid w:val="009137C8"/>
    <w:rsid w:val="009138C5"/>
    <w:rsid w:val="009139D9"/>
    <w:rsid w:val="00913A26"/>
    <w:rsid w:val="00913C50"/>
    <w:rsid w:val="00913CBB"/>
    <w:rsid w:val="00913E68"/>
    <w:rsid w:val="00913E9F"/>
    <w:rsid w:val="00914630"/>
    <w:rsid w:val="009146A4"/>
    <w:rsid w:val="009147D5"/>
    <w:rsid w:val="00914820"/>
    <w:rsid w:val="00914A53"/>
    <w:rsid w:val="00914AD8"/>
    <w:rsid w:val="00914C9B"/>
    <w:rsid w:val="00914D1D"/>
    <w:rsid w:val="00914D77"/>
    <w:rsid w:val="00914F62"/>
    <w:rsid w:val="00914FCE"/>
    <w:rsid w:val="00915067"/>
    <w:rsid w:val="009150C0"/>
    <w:rsid w:val="00915306"/>
    <w:rsid w:val="0091530E"/>
    <w:rsid w:val="009156AF"/>
    <w:rsid w:val="0091592B"/>
    <w:rsid w:val="00915DC0"/>
    <w:rsid w:val="00916079"/>
    <w:rsid w:val="0091628E"/>
    <w:rsid w:val="009162C4"/>
    <w:rsid w:val="0091632F"/>
    <w:rsid w:val="009163DF"/>
    <w:rsid w:val="00916536"/>
    <w:rsid w:val="00916C52"/>
    <w:rsid w:val="00916CAD"/>
    <w:rsid w:val="00916E04"/>
    <w:rsid w:val="00916EE6"/>
    <w:rsid w:val="0091708E"/>
    <w:rsid w:val="00917091"/>
    <w:rsid w:val="00917275"/>
    <w:rsid w:val="00917537"/>
    <w:rsid w:val="00917622"/>
    <w:rsid w:val="009177B5"/>
    <w:rsid w:val="0091784E"/>
    <w:rsid w:val="00917923"/>
    <w:rsid w:val="00917A74"/>
    <w:rsid w:val="00917B98"/>
    <w:rsid w:val="00917C46"/>
    <w:rsid w:val="00917C8B"/>
    <w:rsid w:val="00917CE9"/>
    <w:rsid w:val="00917D3A"/>
    <w:rsid w:val="00917E58"/>
    <w:rsid w:val="00917E7D"/>
    <w:rsid w:val="00917ED4"/>
    <w:rsid w:val="00917F5B"/>
    <w:rsid w:val="00920215"/>
    <w:rsid w:val="00920372"/>
    <w:rsid w:val="00920615"/>
    <w:rsid w:val="009207A5"/>
    <w:rsid w:val="009208CA"/>
    <w:rsid w:val="00920A3E"/>
    <w:rsid w:val="00920BF2"/>
    <w:rsid w:val="00920C40"/>
    <w:rsid w:val="00920DAD"/>
    <w:rsid w:val="00920E10"/>
    <w:rsid w:val="00921040"/>
    <w:rsid w:val="009211A0"/>
    <w:rsid w:val="0092130E"/>
    <w:rsid w:val="00921531"/>
    <w:rsid w:val="00921550"/>
    <w:rsid w:val="009215CA"/>
    <w:rsid w:val="00921678"/>
    <w:rsid w:val="00921687"/>
    <w:rsid w:val="00921CF3"/>
    <w:rsid w:val="00922010"/>
    <w:rsid w:val="0092206A"/>
    <w:rsid w:val="0092219C"/>
    <w:rsid w:val="009221AA"/>
    <w:rsid w:val="00922516"/>
    <w:rsid w:val="00922584"/>
    <w:rsid w:val="00922755"/>
    <w:rsid w:val="009227CE"/>
    <w:rsid w:val="00922D48"/>
    <w:rsid w:val="00922D60"/>
    <w:rsid w:val="00922F94"/>
    <w:rsid w:val="00922FD3"/>
    <w:rsid w:val="00923060"/>
    <w:rsid w:val="00923127"/>
    <w:rsid w:val="00923136"/>
    <w:rsid w:val="009231FF"/>
    <w:rsid w:val="009234EE"/>
    <w:rsid w:val="00923A8D"/>
    <w:rsid w:val="00923DC2"/>
    <w:rsid w:val="00923DC3"/>
    <w:rsid w:val="00923EEC"/>
    <w:rsid w:val="00923F11"/>
    <w:rsid w:val="009240AD"/>
    <w:rsid w:val="00924172"/>
    <w:rsid w:val="0092456D"/>
    <w:rsid w:val="009245DB"/>
    <w:rsid w:val="00924697"/>
    <w:rsid w:val="009246CC"/>
    <w:rsid w:val="00924C01"/>
    <w:rsid w:val="00924D27"/>
    <w:rsid w:val="00924F58"/>
    <w:rsid w:val="00925139"/>
    <w:rsid w:val="009251A5"/>
    <w:rsid w:val="0092521E"/>
    <w:rsid w:val="0092531F"/>
    <w:rsid w:val="009254B5"/>
    <w:rsid w:val="0092561B"/>
    <w:rsid w:val="00925982"/>
    <w:rsid w:val="00925A3B"/>
    <w:rsid w:val="00925AB5"/>
    <w:rsid w:val="00925D23"/>
    <w:rsid w:val="00925D60"/>
    <w:rsid w:val="00925E25"/>
    <w:rsid w:val="00925E99"/>
    <w:rsid w:val="00925FDE"/>
    <w:rsid w:val="0092622C"/>
    <w:rsid w:val="009262D5"/>
    <w:rsid w:val="00926369"/>
    <w:rsid w:val="0092637C"/>
    <w:rsid w:val="009267E0"/>
    <w:rsid w:val="00926A99"/>
    <w:rsid w:val="00926B80"/>
    <w:rsid w:val="00926E95"/>
    <w:rsid w:val="00927494"/>
    <w:rsid w:val="00927523"/>
    <w:rsid w:val="00927590"/>
    <w:rsid w:val="009278D1"/>
    <w:rsid w:val="009279A6"/>
    <w:rsid w:val="009279E9"/>
    <w:rsid w:val="0093011F"/>
    <w:rsid w:val="009304B2"/>
    <w:rsid w:val="00930502"/>
    <w:rsid w:val="00930538"/>
    <w:rsid w:val="00930582"/>
    <w:rsid w:val="00930725"/>
    <w:rsid w:val="0093076F"/>
    <w:rsid w:val="0093077D"/>
    <w:rsid w:val="00930A73"/>
    <w:rsid w:val="00930D29"/>
    <w:rsid w:val="00930E0F"/>
    <w:rsid w:val="00930F11"/>
    <w:rsid w:val="00931054"/>
    <w:rsid w:val="009310BD"/>
    <w:rsid w:val="00931206"/>
    <w:rsid w:val="009312CC"/>
    <w:rsid w:val="00931300"/>
    <w:rsid w:val="00931316"/>
    <w:rsid w:val="00931482"/>
    <w:rsid w:val="009314D4"/>
    <w:rsid w:val="0093171B"/>
    <w:rsid w:val="0093186F"/>
    <w:rsid w:val="00931AA4"/>
    <w:rsid w:val="00931BD9"/>
    <w:rsid w:val="00931C17"/>
    <w:rsid w:val="00931D5C"/>
    <w:rsid w:val="00931E54"/>
    <w:rsid w:val="00931ECE"/>
    <w:rsid w:val="00932114"/>
    <w:rsid w:val="00932354"/>
    <w:rsid w:val="00932422"/>
    <w:rsid w:val="0093274A"/>
    <w:rsid w:val="00932B12"/>
    <w:rsid w:val="00932B8F"/>
    <w:rsid w:val="00932BB7"/>
    <w:rsid w:val="00932E2C"/>
    <w:rsid w:val="0093300F"/>
    <w:rsid w:val="009330CA"/>
    <w:rsid w:val="00933C35"/>
    <w:rsid w:val="00933CB1"/>
    <w:rsid w:val="00933DC7"/>
    <w:rsid w:val="00933E23"/>
    <w:rsid w:val="00933E84"/>
    <w:rsid w:val="00934023"/>
    <w:rsid w:val="00934073"/>
    <w:rsid w:val="00934173"/>
    <w:rsid w:val="009343EE"/>
    <w:rsid w:val="00934676"/>
    <w:rsid w:val="00934BEE"/>
    <w:rsid w:val="00934C51"/>
    <w:rsid w:val="00935456"/>
    <w:rsid w:val="00935607"/>
    <w:rsid w:val="009356B9"/>
    <w:rsid w:val="009357C1"/>
    <w:rsid w:val="00935A2F"/>
    <w:rsid w:val="00935A88"/>
    <w:rsid w:val="00935E12"/>
    <w:rsid w:val="00936194"/>
    <w:rsid w:val="0093624A"/>
    <w:rsid w:val="00936363"/>
    <w:rsid w:val="00936643"/>
    <w:rsid w:val="009368F3"/>
    <w:rsid w:val="00936A93"/>
    <w:rsid w:val="00936B0B"/>
    <w:rsid w:val="00936BCC"/>
    <w:rsid w:val="00936C4D"/>
    <w:rsid w:val="009371F3"/>
    <w:rsid w:val="00937346"/>
    <w:rsid w:val="009373C6"/>
    <w:rsid w:val="00937680"/>
    <w:rsid w:val="0093786F"/>
    <w:rsid w:val="00937892"/>
    <w:rsid w:val="00937AC7"/>
    <w:rsid w:val="00937AD2"/>
    <w:rsid w:val="00937D11"/>
    <w:rsid w:val="00937E67"/>
    <w:rsid w:val="00937ED4"/>
    <w:rsid w:val="00940084"/>
    <w:rsid w:val="009401BD"/>
    <w:rsid w:val="009402FA"/>
    <w:rsid w:val="00940397"/>
    <w:rsid w:val="0094075B"/>
    <w:rsid w:val="00940970"/>
    <w:rsid w:val="00940AD6"/>
    <w:rsid w:val="00940B0A"/>
    <w:rsid w:val="00940B29"/>
    <w:rsid w:val="00940C75"/>
    <w:rsid w:val="00940CB9"/>
    <w:rsid w:val="00940E8B"/>
    <w:rsid w:val="00940ECF"/>
    <w:rsid w:val="00941040"/>
    <w:rsid w:val="009411D4"/>
    <w:rsid w:val="009414AF"/>
    <w:rsid w:val="00941636"/>
    <w:rsid w:val="00941688"/>
    <w:rsid w:val="00941898"/>
    <w:rsid w:val="00941BA5"/>
    <w:rsid w:val="00941C48"/>
    <w:rsid w:val="00942020"/>
    <w:rsid w:val="0094231B"/>
    <w:rsid w:val="009423FB"/>
    <w:rsid w:val="0094240A"/>
    <w:rsid w:val="009425F3"/>
    <w:rsid w:val="00942652"/>
    <w:rsid w:val="009427D5"/>
    <w:rsid w:val="009428F3"/>
    <w:rsid w:val="00942A64"/>
    <w:rsid w:val="00942CEA"/>
    <w:rsid w:val="00942DC8"/>
    <w:rsid w:val="00943264"/>
    <w:rsid w:val="009436E7"/>
    <w:rsid w:val="00943742"/>
    <w:rsid w:val="009437DC"/>
    <w:rsid w:val="0094386E"/>
    <w:rsid w:val="009439FF"/>
    <w:rsid w:val="00943A34"/>
    <w:rsid w:val="00943B38"/>
    <w:rsid w:val="00943C7F"/>
    <w:rsid w:val="00943D19"/>
    <w:rsid w:val="00943DB9"/>
    <w:rsid w:val="00943E6E"/>
    <w:rsid w:val="00943EFB"/>
    <w:rsid w:val="00943F0E"/>
    <w:rsid w:val="00943F75"/>
    <w:rsid w:val="00943FDD"/>
    <w:rsid w:val="00943FF6"/>
    <w:rsid w:val="009440F3"/>
    <w:rsid w:val="0094423B"/>
    <w:rsid w:val="009445B3"/>
    <w:rsid w:val="0094462C"/>
    <w:rsid w:val="00944758"/>
    <w:rsid w:val="009449DC"/>
    <w:rsid w:val="00944A88"/>
    <w:rsid w:val="00944A8B"/>
    <w:rsid w:val="00944BFC"/>
    <w:rsid w:val="00944C44"/>
    <w:rsid w:val="00944CB0"/>
    <w:rsid w:val="00944D00"/>
    <w:rsid w:val="0094527B"/>
    <w:rsid w:val="00945338"/>
    <w:rsid w:val="00945535"/>
    <w:rsid w:val="009456E5"/>
    <w:rsid w:val="00945758"/>
    <w:rsid w:val="00945794"/>
    <w:rsid w:val="00945884"/>
    <w:rsid w:val="00945C05"/>
    <w:rsid w:val="00945D2C"/>
    <w:rsid w:val="00945E0E"/>
    <w:rsid w:val="00946241"/>
    <w:rsid w:val="009462F3"/>
    <w:rsid w:val="0094640E"/>
    <w:rsid w:val="00946412"/>
    <w:rsid w:val="00946467"/>
    <w:rsid w:val="00946760"/>
    <w:rsid w:val="00946811"/>
    <w:rsid w:val="00946873"/>
    <w:rsid w:val="009468CC"/>
    <w:rsid w:val="00946945"/>
    <w:rsid w:val="009469CB"/>
    <w:rsid w:val="009469DB"/>
    <w:rsid w:val="00946C5F"/>
    <w:rsid w:val="009470BD"/>
    <w:rsid w:val="009470CF"/>
    <w:rsid w:val="00947287"/>
    <w:rsid w:val="009472C2"/>
    <w:rsid w:val="00947416"/>
    <w:rsid w:val="00947713"/>
    <w:rsid w:val="00947940"/>
    <w:rsid w:val="00947BE9"/>
    <w:rsid w:val="00947C4D"/>
    <w:rsid w:val="00947CE3"/>
    <w:rsid w:val="00947DCD"/>
    <w:rsid w:val="00950082"/>
    <w:rsid w:val="00950243"/>
    <w:rsid w:val="0095043A"/>
    <w:rsid w:val="0095043B"/>
    <w:rsid w:val="0095056E"/>
    <w:rsid w:val="00950571"/>
    <w:rsid w:val="0095059E"/>
    <w:rsid w:val="00950707"/>
    <w:rsid w:val="00950778"/>
    <w:rsid w:val="009507BA"/>
    <w:rsid w:val="00950877"/>
    <w:rsid w:val="00950A07"/>
    <w:rsid w:val="00950A9C"/>
    <w:rsid w:val="00950B04"/>
    <w:rsid w:val="00950C23"/>
    <w:rsid w:val="00950DE7"/>
    <w:rsid w:val="00950E90"/>
    <w:rsid w:val="00950F17"/>
    <w:rsid w:val="0095108B"/>
    <w:rsid w:val="00951195"/>
    <w:rsid w:val="0095173B"/>
    <w:rsid w:val="009517A9"/>
    <w:rsid w:val="009518CE"/>
    <w:rsid w:val="00951C49"/>
    <w:rsid w:val="00951E94"/>
    <w:rsid w:val="00951EB6"/>
    <w:rsid w:val="00951EFE"/>
    <w:rsid w:val="00952061"/>
    <w:rsid w:val="00952099"/>
    <w:rsid w:val="0095216D"/>
    <w:rsid w:val="009521C1"/>
    <w:rsid w:val="009523D7"/>
    <w:rsid w:val="00952671"/>
    <w:rsid w:val="00952749"/>
    <w:rsid w:val="00952824"/>
    <w:rsid w:val="00952BAD"/>
    <w:rsid w:val="00952D2C"/>
    <w:rsid w:val="00952D62"/>
    <w:rsid w:val="00952E54"/>
    <w:rsid w:val="00952E6D"/>
    <w:rsid w:val="0095304B"/>
    <w:rsid w:val="0095309C"/>
    <w:rsid w:val="009530F8"/>
    <w:rsid w:val="00953314"/>
    <w:rsid w:val="009536A0"/>
    <w:rsid w:val="00953920"/>
    <w:rsid w:val="0095395C"/>
    <w:rsid w:val="00953A6D"/>
    <w:rsid w:val="00953A89"/>
    <w:rsid w:val="00953B81"/>
    <w:rsid w:val="00953BB2"/>
    <w:rsid w:val="00953C07"/>
    <w:rsid w:val="00953C4D"/>
    <w:rsid w:val="00953CD4"/>
    <w:rsid w:val="00953D47"/>
    <w:rsid w:val="00953E2B"/>
    <w:rsid w:val="00953F00"/>
    <w:rsid w:val="00953F96"/>
    <w:rsid w:val="00954104"/>
    <w:rsid w:val="009541A7"/>
    <w:rsid w:val="009541EA"/>
    <w:rsid w:val="009542FD"/>
    <w:rsid w:val="0095430E"/>
    <w:rsid w:val="009543DA"/>
    <w:rsid w:val="0095460E"/>
    <w:rsid w:val="00954674"/>
    <w:rsid w:val="009547A0"/>
    <w:rsid w:val="009547AC"/>
    <w:rsid w:val="009547F4"/>
    <w:rsid w:val="00954899"/>
    <w:rsid w:val="00954BE5"/>
    <w:rsid w:val="00954C37"/>
    <w:rsid w:val="00954C4F"/>
    <w:rsid w:val="00954CA6"/>
    <w:rsid w:val="00954E4D"/>
    <w:rsid w:val="00954F94"/>
    <w:rsid w:val="009550CD"/>
    <w:rsid w:val="0095511A"/>
    <w:rsid w:val="00955293"/>
    <w:rsid w:val="00955294"/>
    <w:rsid w:val="009553BD"/>
    <w:rsid w:val="009554C0"/>
    <w:rsid w:val="00955885"/>
    <w:rsid w:val="00955969"/>
    <w:rsid w:val="00955A94"/>
    <w:rsid w:val="00955BE2"/>
    <w:rsid w:val="00955BEF"/>
    <w:rsid w:val="00956089"/>
    <w:rsid w:val="0095608A"/>
    <w:rsid w:val="00956163"/>
    <w:rsid w:val="0095646F"/>
    <w:rsid w:val="009565A3"/>
    <w:rsid w:val="0095681E"/>
    <w:rsid w:val="0095686D"/>
    <w:rsid w:val="00956A82"/>
    <w:rsid w:val="00956D77"/>
    <w:rsid w:val="00956DBF"/>
    <w:rsid w:val="00956FFD"/>
    <w:rsid w:val="0095700F"/>
    <w:rsid w:val="00957025"/>
    <w:rsid w:val="0095714F"/>
    <w:rsid w:val="0095718F"/>
    <w:rsid w:val="009572D4"/>
    <w:rsid w:val="00957332"/>
    <w:rsid w:val="00957480"/>
    <w:rsid w:val="00957605"/>
    <w:rsid w:val="0095760D"/>
    <w:rsid w:val="009578D5"/>
    <w:rsid w:val="0095790B"/>
    <w:rsid w:val="00957A8B"/>
    <w:rsid w:val="00957B0F"/>
    <w:rsid w:val="00957B9C"/>
    <w:rsid w:val="00957C92"/>
    <w:rsid w:val="00957CAF"/>
    <w:rsid w:val="00957CFF"/>
    <w:rsid w:val="00957D87"/>
    <w:rsid w:val="009602B2"/>
    <w:rsid w:val="00960525"/>
    <w:rsid w:val="0096066C"/>
    <w:rsid w:val="009606D4"/>
    <w:rsid w:val="00960714"/>
    <w:rsid w:val="009608BB"/>
    <w:rsid w:val="00960A9D"/>
    <w:rsid w:val="00960AED"/>
    <w:rsid w:val="00960B87"/>
    <w:rsid w:val="00960B89"/>
    <w:rsid w:val="00960D54"/>
    <w:rsid w:val="00960D81"/>
    <w:rsid w:val="00960F2D"/>
    <w:rsid w:val="0096101C"/>
    <w:rsid w:val="009611F8"/>
    <w:rsid w:val="00961210"/>
    <w:rsid w:val="009612C7"/>
    <w:rsid w:val="00961494"/>
    <w:rsid w:val="009614B2"/>
    <w:rsid w:val="0096173D"/>
    <w:rsid w:val="00961849"/>
    <w:rsid w:val="00961921"/>
    <w:rsid w:val="00961A0D"/>
    <w:rsid w:val="00961C1A"/>
    <w:rsid w:val="00961C62"/>
    <w:rsid w:val="00961D1D"/>
    <w:rsid w:val="00961D98"/>
    <w:rsid w:val="00961F81"/>
    <w:rsid w:val="00962011"/>
    <w:rsid w:val="009620AE"/>
    <w:rsid w:val="0096212F"/>
    <w:rsid w:val="00962149"/>
    <w:rsid w:val="0096225D"/>
    <w:rsid w:val="00962464"/>
    <w:rsid w:val="009625F8"/>
    <w:rsid w:val="0096284D"/>
    <w:rsid w:val="009628DB"/>
    <w:rsid w:val="00962A36"/>
    <w:rsid w:val="00962E48"/>
    <w:rsid w:val="00962E7A"/>
    <w:rsid w:val="00962FD2"/>
    <w:rsid w:val="00962FDE"/>
    <w:rsid w:val="0096305E"/>
    <w:rsid w:val="00963063"/>
    <w:rsid w:val="00963183"/>
    <w:rsid w:val="0096325C"/>
    <w:rsid w:val="009632C2"/>
    <w:rsid w:val="00963484"/>
    <w:rsid w:val="009634D1"/>
    <w:rsid w:val="009635CD"/>
    <w:rsid w:val="0096375B"/>
    <w:rsid w:val="00963991"/>
    <w:rsid w:val="00963D57"/>
    <w:rsid w:val="00963D82"/>
    <w:rsid w:val="00963DDA"/>
    <w:rsid w:val="00963E9D"/>
    <w:rsid w:val="00963F4D"/>
    <w:rsid w:val="00963FC0"/>
    <w:rsid w:val="0096401A"/>
    <w:rsid w:val="00964120"/>
    <w:rsid w:val="009642D8"/>
    <w:rsid w:val="0096430A"/>
    <w:rsid w:val="00964368"/>
    <w:rsid w:val="00964729"/>
    <w:rsid w:val="0096479A"/>
    <w:rsid w:val="009647AF"/>
    <w:rsid w:val="00964986"/>
    <w:rsid w:val="00964B30"/>
    <w:rsid w:val="00964DE0"/>
    <w:rsid w:val="00964F4B"/>
    <w:rsid w:val="009650D1"/>
    <w:rsid w:val="009650D3"/>
    <w:rsid w:val="0096554B"/>
    <w:rsid w:val="00965557"/>
    <w:rsid w:val="009655BC"/>
    <w:rsid w:val="0096563A"/>
    <w:rsid w:val="009656EE"/>
    <w:rsid w:val="0096584A"/>
    <w:rsid w:val="009658E3"/>
    <w:rsid w:val="0096595A"/>
    <w:rsid w:val="009659B8"/>
    <w:rsid w:val="009659ED"/>
    <w:rsid w:val="00965B4A"/>
    <w:rsid w:val="00965BBF"/>
    <w:rsid w:val="00965CFB"/>
    <w:rsid w:val="00965E90"/>
    <w:rsid w:val="00965FD4"/>
    <w:rsid w:val="00966388"/>
    <w:rsid w:val="009669A7"/>
    <w:rsid w:val="00966AC2"/>
    <w:rsid w:val="00966C6A"/>
    <w:rsid w:val="00966D98"/>
    <w:rsid w:val="00966DE8"/>
    <w:rsid w:val="00966E82"/>
    <w:rsid w:val="00966EF8"/>
    <w:rsid w:val="00966F70"/>
    <w:rsid w:val="009671A9"/>
    <w:rsid w:val="009671E3"/>
    <w:rsid w:val="00967299"/>
    <w:rsid w:val="009673AD"/>
    <w:rsid w:val="00967480"/>
    <w:rsid w:val="009675EB"/>
    <w:rsid w:val="00967793"/>
    <w:rsid w:val="00967AA5"/>
    <w:rsid w:val="00967BC8"/>
    <w:rsid w:val="00967EC9"/>
    <w:rsid w:val="009707C9"/>
    <w:rsid w:val="00970923"/>
    <w:rsid w:val="00970BE9"/>
    <w:rsid w:val="00970BF4"/>
    <w:rsid w:val="00970CD7"/>
    <w:rsid w:val="00970E46"/>
    <w:rsid w:val="00970E9C"/>
    <w:rsid w:val="0097137E"/>
    <w:rsid w:val="009713F9"/>
    <w:rsid w:val="00971426"/>
    <w:rsid w:val="00971752"/>
    <w:rsid w:val="00971777"/>
    <w:rsid w:val="00971AAD"/>
    <w:rsid w:val="00971BC7"/>
    <w:rsid w:val="00971DBE"/>
    <w:rsid w:val="00971E04"/>
    <w:rsid w:val="00971E65"/>
    <w:rsid w:val="00971E88"/>
    <w:rsid w:val="00971F08"/>
    <w:rsid w:val="00971FDD"/>
    <w:rsid w:val="00971FE8"/>
    <w:rsid w:val="0097210F"/>
    <w:rsid w:val="0097211D"/>
    <w:rsid w:val="00972344"/>
    <w:rsid w:val="009723AE"/>
    <w:rsid w:val="009723ED"/>
    <w:rsid w:val="0097244F"/>
    <w:rsid w:val="00972500"/>
    <w:rsid w:val="00972660"/>
    <w:rsid w:val="009727DD"/>
    <w:rsid w:val="00972837"/>
    <w:rsid w:val="0097290E"/>
    <w:rsid w:val="009729B0"/>
    <w:rsid w:val="00972BC5"/>
    <w:rsid w:val="00972BE9"/>
    <w:rsid w:val="00972C4B"/>
    <w:rsid w:val="00972C87"/>
    <w:rsid w:val="00972C93"/>
    <w:rsid w:val="00972E48"/>
    <w:rsid w:val="00972E86"/>
    <w:rsid w:val="00972FEB"/>
    <w:rsid w:val="00973184"/>
    <w:rsid w:val="00973487"/>
    <w:rsid w:val="00973499"/>
    <w:rsid w:val="009734F1"/>
    <w:rsid w:val="00973654"/>
    <w:rsid w:val="0097365A"/>
    <w:rsid w:val="00973973"/>
    <w:rsid w:val="00973D53"/>
    <w:rsid w:val="0097428E"/>
    <w:rsid w:val="009742D3"/>
    <w:rsid w:val="00974386"/>
    <w:rsid w:val="00974420"/>
    <w:rsid w:val="00974524"/>
    <w:rsid w:val="00974653"/>
    <w:rsid w:val="00974694"/>
    <w:rsid w:val="009747C3"/>
    <w:rsid w:val="009748DD"/>
    <w:rsid w:val="009749DF"/>
    <w:rsid w:val="00974D03"/>
    <w:rsid w:val="00974F40"/>
    <w:rsid w:val="00975091"/>
    <w:rsid w:val="00975220"/>
    <w:rsid w:val="009752B9"/>
    <w:rsid w:val="009753D0"/>
    <w:rsid w:val="0097544D"/>
    <w:rsid w:val="00975491"/>
    <w:rsid w:val="009754CF"/>
    <w:rsid w:val="0097557E"/>
    <w:rsid w:val="009757FA"/>
    <w:rsid w:val="009759EA"/>
    <w:rsid w:val="009759EB"/>
    <w:rsid w:val="00975BF7"/>
    <w:rsid w:val="00975DCB"/>
    <w:rsid w:val="00975ED7"/>
    <w:rsid w:val="00975F30"/>
    <w:rsid w:val="0097603D"/>
    <w:rsid w:val="009760FA"/>
    <w:rsid w:val="009765B8"/>
    <w:rsid w:val="00976949"/>
    <w:rsid w:val="00976B98"/>
    <w:rsid w:val="00976B9C"/>
    <w:rsid w:val="00976C28"/>
    <w:rsid w:val="0097710F"/>
    <w:rsid w:val="00977444"/>
    <w:rsid w:val="00977464"/>
    <w:rsid w:val="00977766"/>
    <w:rsid w:val="00977A11"/>
    <w:rsid w:val="00977A3A"/>
    <w:rsid w:val="00977A71"/>
    <w:rsid w:val="00977BC3"/>
    <w:rsid w:val="00977C19"/>
    <w:rsid w:val="00977E6D"/>
    <w:rsid w:val="00977FB5"/>
    <w:rsid w:val="009801A6"/>
    <w:rsid w:val="00980477"/>
    <w:rsid w:val="00980787"/>
    <w:rsid w:val="00980A00"/>
    <w:rsid w:val="00980C33"/>
    <w:rsid w:val="00980CDE"/>
    <w:rsid w:val="00980E76"/>
    <w:rsid w:val="00980F2A"/>
    <w:rsid w:val="00981017"/>
    <w:rsid w:val="009810D7"/>
    <w:rsid w:val="0098118C"/>
    <w:rsid w:val="0098127C"/>
    <w:rsid w:val="00981296"/>
    <w:rsid w:val="00981554"/>
    <w:rsid w:val="00981783"/>
    <w:rsid w:val="00981869"/>
    <w:rsid w:val="00981962"/>
    <w:rsid w:val="00981A78"/>
    <w:rsid w:val="00981BD0"/>
    <w:rsid w:val="00981D7B"/>
    <w:rsid w:val="00981FD1"/>
    <w:rsid w:val="00982119"/>
    <w:rsid w:val="00982185"/>
    <w:rsid w:val="009825E7"/>
    <w:rsid w:val="00982646"/>
    <w:rsid w:val="009826B0"/>
    <w:rsid w:val="0098285B"/>
    <w:rsid w:val="00982BCB"/>
    <w:rsid w:val="00982C3C"/>
    <w:rsid w:val="00982CC4"/>
    <w:rsid w:val="00982EB5"/>
    <w:rsid w:val="00982F42"/>
    <w:rsid w:val="00982F6B"/>
    <w:rsid w:val="00983106"/>
    <w:rsid w:val="009831D6"/>
    <w:rsid w:val="00983330"/>
    <w:rsid w:val="00983404"/>
    <w:rsid w:val="009834A5"/>
    <w:rsid w:val="009835CE"/>
    <w:rsid w:val="009837CB"/>
    <w:rsid w:val="009838C9"/>
    <w:rsid w:val="00983DC2"/>
    <w:rsid w:val="00983DF2"/>
    <w:rsid w:val="00984116"/>
    <w:rsid w:val="00984309"/>
    <w:rsid w:val="00984315"/>
    <w:rsid w:val="009847C8"/>
    <w:rsid w:val="00984A39"/>
    <w:rsid w:val="00984BE1"/>
    <w:rsid w:val="00984EA0"/>
    <w:rsid w:val="00985173"/>
    <w:rsid w:val="00985253"/>
    <w:rsid w:val="00985356"/>
    <w:rsid w:val="009853B3"/>
    <w:rsid w:val="0098561A"/>
    <w:rsid w:val="0098566E"/>
    <w:rsid w:val="0098569F"/>
    <w:rsid w:val="0098585F"/>
    <w:rsid w:val="00985895"/>
    <w:rsid w:val="00985BAF"/>
    <w:rsid w:val="00985BC1"/>
    <w:rsid w:val="00985D07"/>
    <w:rsid w:val="00985E9F"/>
    <w:rsid w:val="00985ED2"/>
    <w:rsid w:val="00986144"/>
    <w:rsid w:val="00986182"/>
    <w:rsid w:val="009861C4"/>
    <w:rsid w:val="00986840"/>
    <w:rsid w:val="00986865"/>
    <w:rsid w:val="00986A5C"/>
    <w:rsid w:val="00986E80"/>
    <w:rsid w:val="00986F00"/>
    <w:rsid w:val="00987008"/>
    <w:rsid w:val="009870C1"/>
    <w:rsid w:val="0098714B"/>
    <w:rsid w:val="00987438"/>
    <w:rsid w:val="00987587"/>
    <w:rsid w:val="009876BB"/>
    <w:rsid w:val="0098778B"/>
    <w:rsid w:val="009879D9"/>
    <w:rsid w:val="00987A13"/>
    <w:rsid w:val="00987DAD"/>
    <w:rsid w:val="00987E46"/>
    <w:rsid w:val="00987E56"/>
    <w:rsid w:val="009902A6"/>
    <w:rsid w:val="00990301"/>
    <w:rsid w:val="0099037B"/>
    <w:rsid w:val="009903E2"/>
    <w:rsid w:val="009904BE"/>
    <w:rsid w:val="00990630"/>
    <w:rsid w:val="00990795"/>
    <w:rsid w:val="009907A0"/>
    <w:rsid w:val="009907E9"/>
    <w:rsid w:val="009908B0"/>
    <w:rsid w:val="00990A8F"/>
    <w:rsid w:val="00990C34"/>
    <w:rsid w:val="00990C5B"/>
    <w:rsid w:val="00990CB4"/>
    <w:rsid w:val="00990DCF"/>
    <w:rsid w:val="00990E2E"/>
    <w:rsid w:val="00990F8F"/>
    <w:rsid w:val="0099163A"/>
    <w:rsid w:val="00991703"/>
    <w:rsid w:val="00991761"/>
    <w:rsid w:val="00991858"/>
    <w:rsid w:val="009918C4"/>
    <w:rsid w:val="00991970"/>
    <w:rsid w:val="00991A28"/>
    <w:rsid w:val="00991BA7"/>
    <w:rsid w:val="00991D32"/>
    <w:rsid w:val="0099204E"/>
    <w:rsid w:val="009922D4"/>
    <w:rsid w:val="0099230C"/>
    <w:rsid w:val="009924F8"/>
    <w:rsid w:val="00992505"/>
    <w:rsid w:val="00992626"/>
    <w:rsid w:val="00992898"/>
    <w:rsid w:val="0099299B"/>
    <w:rsid w:val="00992AC4"/>
    <w:rsid w:val="00992DA4"/>
    <w:rsid w:val="0099315F"/>
    <w:rsid w:val="00993257"/>
    <w:rsid w:val="00993345"/>
    <w:rsid w:val="0099348C"/>
    <w:rsid w:val="009934D6"/>
    <w:rsid w:val="00993616"/>
    <w:rsid w:val="009936AD"/>
    <w:rsid w:val="009936CF"/>
    <w:rsid w:val="00993A9A"/>
    <w:rsid w:val="00993BD8"/>
    <w:rsid w:val="00993BF0"/>
    <w:rsid w:val="00993DA1"/>
    <w:rsid w:val="00993DF6"/>
    <w:rsid w:val="00993E03"/>
    <w:rsid w:val="00993FB0"/>
    <w:rsid w:val="009940E3"/>
    <w:rsid w:val="00994287"/>
    <w:rsid w:val="009948B3"/>
    <w:rsid w:val="009948CE"/>
    <w:rsid w:val="009948DC"/>
    <w:rsid w:val="00994A7F"/>
    <w:rsid w:val="00994CC6"/>
    <w:rsid w:val="00994DCA"/>
    <w:rsid w:val="00994F57"/>
    <w:rsid w:val="00994FF8"/>
    <w:rsid w:val="0099512D"/>
    <w:rsid w:val="009952CB"/>
    <w:rsid w:val="009952CE"/>
    <w:rsid w:val="00995337"/>
    <w:rsid w:val="00995391"/>
    <w:rsid w:val="00995558"/>
    <w:rsid w:val="009959AD"/>
    <w:rsid w:val="00995D3D"/>
    <w:rsid w:val="00995EB0"/>
    <w:rsid w:val="009960C8"/>
    <w:rsid w:val="009960D2"/>
    <w:rsid w:val="009960EC"/>
    <w:rsid w:val="0099617B"/>
    <w:rsid w:val="009962E1"/>
    <w:rsid w:val="00996322"/>
    <w:rsid w:val="00996409"/>
    <w:rsid w:val="00996623"/>
    <w:rsid w:val="009969A8"/>
    <w:rsid w:val="009969EB"/>
    <w:rsid w:val="00996B3F"/>
    <w:rsid w:val="00996CB6"/>
    <w:rsid w:val="00996CE2"/>
    <w:rsid w:val="00996E1C"/>
    <w:rsid w:val="00996E68"/>
    <w:rsid w:val="00996E74"/>
    <w:rsid w:val="009970DD"/>
    <w:rsid w:val="00997253"/>
    <w:rsid w:val="0099752C"/>
    <w:rsid w:val="0099757E"/>
    <w:rsid w:val="00997654"/>
    <w:rsid w:val="0099765B"/>
    <w:rsid w:val="0099767A"/>
    <w:rsid w:val="00997743"/>
    <w:rsid w:val="00997940"/>
    <w:rsid w:val="00997948"/>
    <w:rsid w:val="00997D5A"/>
    <w:rsid w:val="00997D5E"/>
    <w:rsid w:val="009A00D8"/>
    <w:rsid w:val="009A0191"/>
    <w:rsid w:val="009A054B"/>
    <w:rsid w:val="009A0619"/>
    <w:rsid w:val="009A0715"/>
    <w:rsid w:val="009A09F7"/>
    <w:rsid w:val="009A0A40"/>
    <w:rsid w:val="009A0BC1"/>
    <w:rsid w:val="009A0FBA"/>
    <w:rsid w:val="009A0FE0"/>
    <w:rsid w:val="009A1451"/>
    <w:rsid w:val="009A1540"/>
    <w:rsid w:val="009A1601"/>
    <w:rsid w:val="009A1764"/>
    <w:rsid w:val="009A18FA"/>
    <w:rsid w:val="009A1A3D"/>
    <w:rsid w:val="009A1ACC"/>
    <w:rsid w:val="009A1C8D"/>
    <w:rsid w:val="009A1E8C"/>
    <w:rsid w:val="009A1FB8"/>
    <w:rsid w:val="009A2163"/>
    <w:rsid w:val="009A23D7"/>
    <w:rsid w:val="009A25F5"/>
    <w:rsid w:val="009A2616"/>
    <w:rsid w:val="009A2642"/>
    <w:rsid w:val="009A2774"/>
    <w:rsid w:val="009A2AEA"/>
    <w:rsid w:val="009A2B52"/>
    <w:rsid w:val="009A2FB0"/>
    <w:rsid w:val="009A3197"/>
    <w:rsid w:val="009A33C6"/>
    <w:rsid w:val="009A3A0A"/>
    <w:rsid w:val="009A3BB6"/>
    <w:rsid w:val="009A3C07"/>
    <w:rsid w:val="009A3CC2"/>
    <w:rsid w:val="009A3CF8"/>
    <w:rsid w:val="009A3DA5"/>
    <w:rsid w:val="009A413F"/>
    <w:rsid w:val="009A4327"/>
    <w:rsid w:val="009A4469"/>
    <w:rsid w:val="009A4505"/>
    <w:rsid w:val="009A462D"/>
    <w:rsid w:val="009A4A10"/>
    <w:rsid w:val="009A4B6F"/>
    <w:rsid w:val="009A4C2B"/>
    <w:rsid w:val="009A4C35"/>
    <w:rsid w:val="009A4CC2"/>
    <w:rsid w:val="009A4E63"/>
    <w:rsid w:val="009A50E8"/>
    <w:rsid w:val="009A5303"/>
    <w:rsid w:val="009A530F"/>
    <w:rsid w:val="009A535B"/>
    <w:rsid w:val="009A540F"/>
    <w:rsid w:val="009A558A"/>
    <w:rsid w:val="009A58AF"/>
    <w:rsid w:val="009A5C37"/>
    <w:rsid w:val="009A5CBA"/>
    <w:rsid w:val="009A5E15"/>
    <w:rsid w:val="009A610A"/>
    <w:rsid w:val="009A6273"/>
    <w:rsid w:val="009A66E0"/>
    <w:rsid w:val="009A66FD"/>
    <w:rsid w:val="009A672D"/>
    <w:rsid w:val="009A6778"/>
    <w:rsid w:val="009A67BB"/>
    <w:rsid w:val="009A6821"/>
    <w:rsid w:val="009A6AF7"/>
    <w:rsid w:val="009A6AF9"/>
    <w:rsid w:val="009A6C07"/>
    <w:rsid w:val="009A6CC0"/>
    <w:rsid w:val="009A6E15"/>
    <w:rsid w:val="009A7136"/>
    <w:rsid w:val="009A763B"/>
    <w:rsid w:val="009A77EA"/>
    <w:rsid w:val="009A7863"/>
    <w:rsid w:val="009A7E19"/>
    <w:rsid w:val="009B00D3"/>
    <w:rsid w:val="009B0230"/>
    <w:rsid w:val="009B029B"/>
    <w:rsid w:val="009B02AB"/>
    <w:rsid w:val="009B02F7"/>
    <w:rsid w:val="009B033F"/>
    <w:rsid w:val="009B034D"/>
    <w:rsid w:val="009B03D7"/>
    <w:rsid w:val="009B0695"/>
    <w:rsid w:val="009B0761"/>
    <w:rsid w:val="009B085E"/>
    <w:rsid w:val="009B0D42"/>
    <w:rsid w:val="009B0DE1"/>
    <w:rsid w:val="009B0E97"/>
    <w:rsid w:val="009B1083"/>
    <w:rsid w:val="009B1326"/>
    <w:rsid w:val="009B1379"/>
    <w:rsid w:val="009B1483"/>
    <w:rsid w:val="009B1924"/>
    <w:rsid w:val="009B1BC8"/>
    <w:rsid w:val="009B1C02"/>
    <w:rsid w:val="009B1C3D"/>
    <w:rsid w:val="009B1F30"/>
    <w:rsid w:val="009B1F3E"/>
    <w:rsid w:val="009B2231"/>
    <w:rsid w:val="009B26B7"/>
    <w:rsid w:val="009B26F9"/>
    <w:rsid w:val="009B2926"/>
    <w:rsid w:val="009B2AC6"/>
    <w:rsid w:val="009B2B15"/>
    <w:rsid w:val="009B2C65"/>
    <w:rsid w:val="009B2E71"/>
    <w:rsid w:val="009B32BA"/>
    <w:rsid w:val="009B3360"/>
    <w:rsid w:val="009B336A"/>
    <w:rsid w:val="009B3384"/>
    <w:rsid w:val="009B3450"/>
    <w:rsid w:val="009B38CA"/>
    <w:rsid w:val="009B3974"/>
    <w:rsid w:val="009B3A23"/>
    <w:rsid w:val="009B3AC2"/>
    <w:rsid w:val="009B3B1E"/>
    <w:rsid w:val="009B3B5F"/>
    <w:rsid w:val="009B3CA5"/>
    <w:rsid w:val="009B3ED3"/>
    <w:rsid w:val="009B4026"/>
    <w:rsid w:val="009B406C"/>
    <w:rsid w:val="009B43A4"/>
    <w:rsid w:val="009B43B7"/>
    <w:rsid w:val="009B440C"/>
    <w:rsid w:val="009B44BE"/>
    <w:rsid w:val="009B45EF"/>
    <w:rsid w:val="009B48B6"/>
    <w:rsid w:val="009B48D9"/>
    <w:rsid w:val="009B48E3"/>
    <w:rsid w:val="009B49A4"/>
    <w:rsid w:val="009B4A9D"/>
    <w:rsid w:val="009B4AC8"/>
    <w:rsid w:val="009B4BCA"/>
    <w:rsid w:val="009B4C73"/>
    <w:rsid w:val="009B4DF4"/>
    <w:rsid w:val="009B4E83"/>
    <w:rsid w:val="009B4EFB"/>
    <w:rsid w:val="009B4F42"/>
    <w:rsid w:val="009B506B"/>
    <w:rsid w:val="009B53A3"/>
    <w:rsid w:val="009B551F"/>
    <w:rsid w:val="009B5523"/>
    <w:rsid w:val="009B564E"/>
    <w:rsid w:val="009B5707"/>
    <w:rsid w:val="009B5767"/>
    <w:rsid w:val="009B5A2C"/>
    <w:rsid w:val="009B5B54"/>
    <w:rsid w:val="009B5C8D"/>
    <w:rsid w:val="009B602F"/>
    <w:rsid w:val="009B6052"/>
    <w:rsid w:val="009B61B7"/>
    <w:rsid w:val="009B646F"/>
    <w:rsid w:val="009B660F"/>
    <w:rsid w:val="009B6612"/>
    <w:rsid w:val="009B6665"/>
    <w:rsid w:val="009B6784"/>
    <w:rsid w:val="009B69C3"/>
    <w:rsid w:val="009B6A34"/>
    <w:rsid w:val="009B6C0C"/>
    <w:rsid w:val="009B6C5E"/>
    <w:rsid w:val="009B6D86"/>
    <w:rsid w:val="009B6DB9"/>
    <w:rsid w:val="009B6FBB"/>
    <w:rsid w:val="009B705A"/>
    <w:rsid w:val="009B7205"/>
    <w:rsid w:val="009B72AA"/>
    <w:rsid w:val="009B7365"/>
    <w:rsid w:val="009B74A3"/>
    <w:rsid w:val="009B759E"/>
    <w:rsid w:val="009B7644"/>
    <w:rsid w:val="009B789F"/>
    <w:rsid w:val="009B7AA4"/>
    <w:rsid w:val="009B7B22"/>
    <w:rsid w:val="009B7C4B"/>
    <w:rsid w:val="009B7CBE"/>
    <w:rsid w:val="009B7E87"/>
    <w:rsid w:val="009B7F05"/>
    <w:rsid w:val="009C0038"/>
    <w:rsid w:val="009C0165"/>
    <w:rsid w:val="009C0169"/>
    <w:rsid w:val="009C0995"/>
    <w:rsid w:val="009C0A63"/>
    <w:rsid w:val="009C0B6C"/>
    <w:rsid w:val="009C0D30"/>
    <w:rsid w:val="009C0D49"/>
    <w:rsid w:val="009C0F71"/>
    <w:rsid w:val="009C0FD6"/>
    <w:rsid w:val="009C1923"/>
    <w:rsid w:val="009C1B51"/>
    <w:rsid w:val="009C1B68"/>
    <w:rsid w:val="009C1C2E"/>
    <w:rsid w:val="009C202D"/>
    <w:rsid w:val="009C21B3"/>
    <w:rsid w:val="009C2291"/>
    <w:rsid w:val="009C231F"/>
    <w:rsid w:val="009C23DA"/>
    <w:rsid w:val="009C2490"/>
    <w:rsid w:val="009C2526"/>
    <w:rsid w:val="009C25B1"/>
    <w:rsid w:val="009C2AB0"/>
    <w:rsid w:val="009C2BA9"/>
    <w:rsid w:val="009C2DA1"/>
    <w:rsid w:val="009C30C0"/>
    <w:rsid w:val="009C30E0"/>
    <w:rsid w:val="009C31A8"/>
    <w:rsid w:val="009C3437"/>
    <w:rsid w:val="009C355D"/>
    <w:rsid w:val="009C3694"/>
    <w:rsid w:val="009C36E4"/>
    <w:rsid w:val="009C3CCD"/>
    <w:rsid w:val="009C3D0F"/>
    <w:rsid w:val="009C3D6C"/>
    <w:rsid w:val="009C3FE7"/>
    <w:rsid w:val="009C403E"/>
    <w:rsid w:val="009C4190"/>
    <w:rsid w:val="009C422D"/>
    <w:rsid w:val="009C451A"/>
    <w:rsid w:val="009C479E"/>
    <w:rsid w:val="009C4955"/>
    <w:rsid w:val="009C4AF3"/>
    <w:rsid w:val="009C4B31"/>
    <w:rsid w:val="009C4B5A"/>
    <w:rsid w:val="009C4D37"/>
    <w:rsid w:val="009C4D67"/>
    <w:rsid w:val="009C4ECF"/>
    <w:rsid w:val="009C5005"/>
    <w:rsid w:val="009C504F"/>
    <w:rsid w:val="009C50EA"/>
    <w:rsid w:val="009C52FD"/>
    <w:rsid w:val="009C5327"/>
    <w:rsid w:val="009C5424"/>
    <w:rsid w:val="009C5489"/>
    <w:rsid w:val="009C557E"/>
    <w:rsid w:val="009C5610"/>
    <w:rsid w:val="009C5693"/>
    <w:rsid w:val="009C59A8"/>
    <w:rsid w:val="009C5AEE"/>
    <w:rsid w:val="009C5D94"/>
    <w:rsid w:val="009C637F"/>
    <w:rsid w:val="009C6405"/>
    <w:rsid w:val="009C6526"/>
    <w:rsid w:val="009C65EC"/>
    <w:rsid w:val="009C6615"/>
    <w:rsid w:val="009C662A"/>
    <w:rsid w:val="009C66AB"/>
    <w:rsid w:val="009C6787"/>
    <w:rsid w:val="009C6879"/>
    <w:rsid w:val="009C68E1"/>
    <w:rsid w:val="009C6ABE"/>
    <w:rsid w:val="009C6AD2"/>
    <w:rsid w:val="009C6CE6"/>
    <w:rsid w:val="009C713C"/>
    <w:rsid w:val="009C7479"/>
    <w:rsid w:val="009C76FE"/>
    <w:rsid w:val="009C77A4"/>
    <w:rsid w:val="009C794A"/>
    <w:rsid w:val="009C7997"/>
    <w:rsid w:val="009C7BA0"/>
    <w:rsid w:val="009C7CCA"/>
    <w:rsid w:val="009C7D5D"/>
    <w:rsid w:val="009C7E58"/>
    <w:rsid w:val="009D006D"/>
    <w:rsid w:val="009D014F"/>
    <w:rsid w:val="009D019D"/>
    <w:rsid w:val="009D02BF"/>
    <w:rsid w:val="009D05BA"/>
    <w:rsid w:val="009D06F3"/>
    <w:rsid w:val="009D07B4"/>
    <w:rsid w:val="009D084B"/>
    <w:rsid w:val="009D0A96"/>
    <w:rsid w:val="009D0AFF"/>
    <w:rsid w:val="009D0B41"/>
    <w:rsid w:val="009D0B82"/>
    <w:rsid w:val="009D0CD8"/>
    <w:rsid w:val="009D0D68"/>
    <w:rsid w:val="009D1028"/>
    <w:rsid w:val="009D1158"/>
    <w:rsid w:val="009D12CB"/>
    <w:rsid w:val="009D1376"/>
    <w:rsid w:val="009D1617"/>
    <w:rsid w:val="009D1819"/>
    <w:rsid w:val="009D18EF"/>
    <w:rsid w:val="009D19F4"/>
    <w:rsid w:val="009D1B79"/>
    <w:rsid w:val="009D1C6F"/>
    <w:rsid w:val="009D1C76"/>
    <w:rsid w:val="009D1D1E"/>
    <w:rsid w:val="009D1DED"/>
    <w:rsid w:val="009D1ED1"/>
    <w:rsid w:val="009D1FF5"/>
    <w:rsid w:val="009D2192"/>
    <w:rsid w:val="009D2209"/>
    <w:rsid w:val="009D247E"/>
    <w:rsid w:val="009D25A3"/>
    <w:rsid w:val="009D260E"/>
    <w:rsid w:val="009D26A8"/>
    <w:rsid w:val="009D2833"/>
    <w:rsid w:val="009D2A78"/>
    <w:rsid w:val="009D2B09"/>
    <w:rsid w:val="009D2DEC"/>
    <w:rsid w:val="009D2F04"/>
    <w:rsid w:val="009D2FF8"/>
    <w:rsid w:val="009D307E"/>
    <w:rsid w:val="009D30BF"/>
    <w:rsid w:val="009D3796"/>
    <w:rsid w:val="009D38E1"/>
    <w:rsid w:val="009D3A20"/>
    <w:rsid w:val="009D3AB0"/>
    <w:rsid w:val="009D40DD"/>
    <w:rsid w:val="009D41F4"/>
    <w:rsid w:val="009D427F"/>
    <w:rsid w:val="009D4398"/>
    <w:rsid w:val="009D43AB"/>
    <w:rsid w:val="009D4475"/>
    <w:rsid w:val="009D44F3"/>
    <w:rsid w:val="009D44FB"/>
    <w:rsid w:val="009D4626"/>
    <w:rsid w:val="009D4635"/>
    <w:rsid w:val="009D48D2"/>
    <w:rsid w:val="009D48F6"/>
    <w:rsid w:val="009D4935"/>
    <w:rsid w:val="009D495A"/>
    <w:rsid w:val="009D4AE9"/>
    <w:rsid w:val="009D4B1C"/>
    <w:rsid w:val="009D4B90"/>
    <w:rsid w:val="009D4C6D"/>
    <w:rsid w:val="009D4E0C"/>
    <w:rsid w:val="009D4F04"/>
    <w:rsid w:val="009D4FF0"/>
    <w:rsid w:val="009D5419"/>
    <w:rsid w:val="009D5605"/>
    <w:rsid w:val="009D5804"/>
    <w:rsid w:val="009D58F1"/>
    <w:rsid w:val="009D59CA"/>
    <w:rsid w:val="009D59E1"/>
    <w:rsid w:val="009D5B56"/>
    <w:rsid w:val="009D5DA4"/>
    <w:rsid w:val="009D5DFF"/>
    <w:rsid w:val="009D6026"/>
    <w:rsid w:val="009D639C"/>
    <w:rsid w:val="009D64C4"/>
    <w:rsid w:val="009D6532"/>
    <w:rsid w:val="009D65F0"/>
    <w:rsid w:val="009D6602"/>
    <w:rsid w:val="009D6693"/>
    <w:rsid w:val="009D6936"/>
    <w:rsid w:val="009D69E6"/>
    <w:rsid w:val="009D69FB"/>
    <w:rsid w:val="009D6AA0"/>
    <w:rsid w:val="009D703C"/>
    <w:rsid w:val="009D7097"/>
    <w:rsid w:val="009D70DA"/>
    <w:rsid w:val="009D718F"/>
    <w:rsid w:val="009D745A"/>
    <w:rsid w:val="009D74F6"/>
    <w:rsid w:val="009D780D"/>
    <w:rsid w:val="009D7A0B"/>
    <w:rsid w:val="009D7C0C"/>
    <w:rsid w:val="009D7C7D"/>
    <w:rsid w:val="009D7E2C"/>
    <w:rsid w:val="009D7F21"/>
    <w:rsid w:val="009E02B5"/>
    <w:rsid w:val="009E03C8"/>
    <w:rsid w:val="009E03E8"/>
    <w:rsid w:val="009E0639"/>
    <w:rsid w:val="009E0687"/>
    <w:rsid w:val="009E068F"/>
    <w:rsid w:val="009E0AEE"/>
    <w:rsid w:val="009E0C4F"/>
    <w:rsid w:val="009E0D24"/>
    <w:rsid w:val="009E0DD1"/>
    <w:rsid w:val="009E111D"/>
    <w:rsid w:val="009E118D"/>
    <w:rsid w:val="009E1254"/>
    <w:rsid w:val="009E14E0"/>
    <w:rsid w:val="009E197C"/>
    <w:rsid w:val="009E1AC6"/>
    <w:rsid w:val="009E1D8C"/>
    <w:rsid w:val="009E2135"/>
    <w:rsid w:val="009E21D9"/>
    <w:rsid w:val="009E2239"/>
    <w:rsid w:val="009E22BC"/>
    <w:rsid w:val="009E22F9"/>
    <w:rsid w:val="009E2317"/>
    <w:rsid w:val="009E2781"/>
    <w:rsid w:val="009E2858"/>
    <w:rsid w:val="009E28A9"/>
    <w:rsid w:val="009E2AD1"/>
    <w:rsid w:val="009E2B5F"/>
    <w:rsid w:val="009E2CF3"/>
    <w:rsid w:val="009E2D84"/>
    <w:rsid w:val="009E2E80"/>
    <w:rsid w:val="009E2F4A"/>
    <w:rsid w:val="009E30CC"/>
    <w:rsid w:val="009E35DB"/>
    <w:rsid w:val="009E37CB"/>
    <w:rsid w:val="009E3878"/>
    <w:rsid w:val="009E38E1"/>
    <w:rsid w:val="009E3AA8"/>
    <w:rsid w:val="009E3BC8"/>
    <w:rsid w:val="009E3D56"/>
    <w:rsid w:val="009E3DEF"/>
    <w:rsid w:val="009E3EB4"/>
    <w:rsid w:val="009E41C4"/>
    <w:rsid w:val="009E4273"/>
    <w:rsid w:val="009E45AC"/>
    <w:rsid w:val="009E461F"/>
    <w:rsid w:val="009E4637"/>
    <w:rsid w:val="009E4645"/>
    <w:rsid w:val="009E46A7"/>
    <w:rsid w:val="009E47A3"/>
    <w:rsid w:val="009E481B"/>
    <w:rsid w:val="009E49EA"/>
    <w:rsid w:val="009E4D29"/>
    <w:rsid w:val="009E4E6D"/>
    <w:rsid w:val="009E4E6E"/>
    <w:rsid w:val="009E4E7A"/>
    <w:rsid w:val="009E4EB7"/>
    <w:rsid w:val="009E520E"/>
    <w:rsid w:val="009E59E0"/>
    <w:rsid w:val="009E5A91"/>
    <w:rsid w:val="009E5BB7"/>
    <w:rsid w:val="009E5E0A"/>
    <w:rsid w:val="009E5E79"/>
    <w:rsid w:val="009E5EB3"/>
    <w:rsid w:val="009E5F97"/>
    <w:rsid w:val="009E61AC"/>
    <w:rsid w:val="009E62D5"/>
    <w:rsid w:val="009E660F"/>
    <w:rsid w:val="009E687D"/>
    <w:rsid w:val="009E6A0D"/>
    <w:rsid w:val="009E6A76"/>
    <w:rsid w:val="009E6D92"/>
    <w:rsid w:val="009E6F87"/>
    <w:rsid w:val="009E7053"/>
    <w:rsid w:val="009E7063"/>
    <w:rsid w:val="009E70E6"/>
    <w:rsid w:val="009E70F6"/>
    <w:rsid w:val="009E76F6"/>
    <w:rsid w:val="009E775F"/>
    <w:rsid w:val="009E77D6"/>
    <w:rsid w:val="009E77FE"/>
    <w:rsid w:val="009E7832"/>
    <w:rsid w:val="009E78D3"/>
    <w:rsid w:val="009E7BCC"/>
    <w:rsid w:val="009E7EAD"/>
    <w:rsid w:val="009F009C"/>
    <w:rsid w:val="009F0450"/>
    <w:rsid w:val="009F05E2"/>
    <w:rsid w:val="009F05E9"/>
    <w:rsid w:val="009F068E"/>
    <w:rsid w:val="009F08F3"/>
    <w:rsid w:val="009F09E0"/>
    <w:rsid w:val="009F0C40"/>
    <w:rsid w:val="009F0FD5"/>
    <w:rsid w:val="009F115E"/>
    <w:rsid w:val="009F120F"/>
    <w:rsid w:val="009F12E5"/>
    <w:rsid w:val="009F155F"/>
    <w:rsid w:val="009F1954"/>
    <w:rsid w:val="009F1C6E"/>
    <w:rsid w:val="009F1F85"/>
    <w:rsid w:val="009F2128"/>
    <w:rsid w:val="009F215A"/>
    <w:rsid w:val="009F222E"/>
    <w:rsid w:val="009F25F6"/>
    <w:rsid w:val="009F2711"/>
    <w:rsid w:val="009F285B"/>
    <w:rsid w:val="009F29AC"/>
    <w:rsid w:val="009F2A91"/>
    <w:rsid w:val="009F2DC0"/>
    <w:rsid w:val="009F31C4"/>
    <w:rsid w:val="009F344F"/>
    <w:rsid w:val="009F3521"/>
    <w:rsid w:val="009F35C8"/>
    <w:rsid w:val="009F389B"/>
    <w:rsid w:val="009F3946"/>
    <w:rsid w:val="009F3A0C"/>
    <w:rsid w:val="009F3AD3"/>
    <w:rsid w:val="009F3EAA"/>
    <w:rsid w:val="009F41A8"/>
    <w:rsid w:val="009F43A2"/>
    <w:rsid w:val="009F43AB"/>
    <w:rsid w:val="009F44E1"/>
    <w:rsid w:val="009F4521"/>
    <w:rsid w:val="009F45CF"/>
    <w:rsid w:val="009F45F4"/>
    <w:rsid w:val="009F4697"/>
    <w:rsid w:val="009F4A4C"/>
    <w:rsid w:val="009F4AC9"/>
    <w:rsid w:val="009F4B1D"/>
    <w:rsid w:val="009F4B45"/>
    <w:rsid w:val="009F4BE2"/>
    <w:rsid w:val="009F4C81"/>
    <w:rsid w:val="009F4D81"/>
    <w:rsid w:val="009F4D9A"/>
    <w:rsid w:val="009F4DB2"/>
    <w:rsid w:val="009F515E"/>
    <w:rsid w:val="009F523B"/>
    <w:rsid w:val="009F52D9"/>
    <w:rsid w:val="009F5335"/>
    <w:rsid w:val="009F5394"/>
    <w:rsid w:val="009F54A3"/>
    <w:rsid w:val="009F568D"/>
    <w:rsid w:val="009F5761"/>
    <w:rsid w:val="009F58B9"/>
    <w:rsid w:val="009F5991"/>
    <w:rsid w:val="009F5D8A"/>
    <w:rsid w:val="009F5E61"/>
    <w:rsid w:val="009F5EEC"/>
    <w:rsid w:val="009F6678"/>
    <w:rsid w:val="009F6784"/>
    <w:rsid w:val="009F683E"/>
    <w:rsid w:val="009F6A6E"/>
    <w:rsid w:val="009F6CB4"/>
    <w:rsid w:val="009F6F88"/>
    <w:rsid w:val="009F6F8A"/>
    <w:rsid w:val="009F7014"/>
    <w:rsid w:val="009F70EA"/>
    <w:rsid w:val="009F72E2"/>
    <w:rsid w:val="009F73A3"/>
    <w:rsid w:val="009F7446"/>
    <w:rsid w:val="009F7C69"/>
    <w:rsid w:val="009F7EFB"/>
    <w:rsid w:val="00A000A5"/>
    <w:rsid w:val="00A003AC"/>
    <w:rsid w:val="00A006A5"/>
    <w:rsid w:val="00A008EF"/>
    <w:rsid w:val="00A00B6D"/>
    <w:rsid w:val="00A00DD5"/>
    <w:rsid w:val="00A00F00"/>
    <w:rsid w:val="00A013F4"/>
    <w:rsid w:val="00A01586"/>
    <w:rsid w:val="00A0187F"/>
    <w:rsid w:val="00A019AA"/>
    <w:rsid w:val="00A01C06"/>
    <w:rsid w:val="00A01E77"/>
    <w:rsid w:val="00A01EA4"/>
    <w:rsid w:val="00A01EEC"/>
    <w:rsid w:val="00A021B9"/>
    <w:rsid w:val="00A023CF"/>
    <w:rsid w:val="00A02470"/>
    <w:rsid w:val="00A024E8"/>
    <w:rsid w:val="00A0263D"/>
    <w:rsid w:val="00A02701"/>
    <w:rsid w:val="00A0288F"/>
    <w:rsid w:val="00A02892"/>
    <w:rsid w:val="00A028A6"/>
    <w:rsid w:val="00A02BA9"/>
    <w:rsid w:val="00A02C3D"/>
    <w:rsid w:val="00A02D3C"/>
    <w:rsid w:val="00A02F24"/>
    <w:rsid w:val="00A03170"/>
    <w:rsid w:val="00A031D8"/>
    <w:rsid w:val="00A035FE"/>
    <w:rsid w:val="00A03733"/>
    <w:rsid w:val="00A0384E"/>
    <w:rsid w:val="00A03B0C"/>
    <w:rsid w:val="00A03D19"/>
    <w:rsid w:val="00A03F4D"/>
    <w:rsid w:val="00A04256"/>
    <w:rsid w:val="00A0452C"/>
    <w:rsid w:val="00A04533"/>
    <w:rsid w:val="00A0485E"/>
    <w:rsid w:val="00A048A8"/>
    <w:rsid w:val="00A04E7F"/>
    <w:rsid w:val="00A04F49"/>
    <w:rsid w:val="00A051F3"/>
    <w:rsid w:val="00A05358"/>
    <w:rsid w:val="00A05688"/>
    <w:rsid w:val="00A05918"/>
    <w:rsid w:val="00A0594F"/>
    <w:rsid w:val="00A05A97"/>
    <w:rsid w:val="00A05DE5"/>
    <w:rsid w:val="00A05E45"/>
    <w:rsid w:val="00A05EB1"/>
    <w:rsid w:val="00A05F3B"/>
    <w:rsid w:val="00A060EC"/>
    <w:rsid w:val="00A06340"/>
    <w:rsid w:val="00A064B5"/>
    <w:rsid w:val="00A064C0"/>
    <w:rsid w:val="00A06B1F"/>
    <w:rsid w:val="00A06F51"/>
    <w:rsid w:val="00A06FA6"/>
    <w:rsid w:val="00A070E9"/>
    <w:rsid w:val="00A074E4"/>
    <w:rsid w:val="00A07648"/>
    <w:rsid w:val="00A078E0"/>
    <w:rsid w:val="00A07B1E"/>
    <w:rsid w:val="00A07D58"/>
    <w:rsid w:val="00A07F8A"/>
    <w:rsid w:val="00A10223"/>
    <w:rsid w:val="00A10255"/>
    <w:rsid w:val="00A102B8"/>
    <w:rsid w:val="00A102DE"/>
    <w:rsid w:val="00A10413"/>
    <w:rsid w:val="00A10503"/>
    <w:rsid w:val="00A10602"/>
    <w:rsid w:val="00A10756"/>
    <w:rsid w:val="00A10795"/>
    <w:rsid w:val="00A1080B"/>
    <w:rsid w:val="00A1083D"/>
    <w:rsid w:val="00A108BE"/>
    <w:rsid w:val="00A10A46"/>
    <w:rsid w:val="00A10A63"/>
    <w:rsid w:val="00A10AB1"/>
    <w:rsid w:val="00A10CF6"/>
    <w:rsid w:val="00A10E76"/>
    <w:rsid w:val="00A10FAF"/>
    <w:rsid w:val="00A1126E"/>
    <w:rsid w:val="00A11293"/>
    <w:rsid w:val="00A115B3"/>
    <w:rsid w:val="00A11697"/>
    <w:rsid w:val="00A11719"/>
    <w:rsid w:val="00A11740"/>
    <w:rsid w:val="00A117D3"/>
    <w:rsid w:val="00A11AB1"/>
    <w:rsid w:val="00A11E5F"/>
    <w:rsid w:val="00A11E62"/>
    <w:rsid w:val="00A11FF6"/>
    <w:rsid w:val="00A120E0"/>
    <w:rsid w:val="00A12127"/>
    <w:rsid w:val="00A1214F"/>
    <w:rsid w:val="00A121B7"/>
    <w:rsid w:val="00A123F5"/>
    <w:rsid w:val="00A1259D"/>
    <w:rsid w:val="00A126B0"/>
    <w:rsid w:val="00A12882"/>
    <w:rsid w:val="00A129AA"/>
    <w:rsid w:val="00A12BC5"/>
    <w:rsid w:val="00A12BF7"/>
    <w:rsid w:val="00A12E6A"/>
    <w:rsid w:val="00A12EF2"/>
    <w:rsid w:val="00A1314B"/>
    <w:rsid w:val="00A13338"/>
    <w:rsid w:val="00A13355"/>
    <w:rsid w:val="00A1353F"/>
    <w:rsid w:val="00A13566"/>
    <w:rsid w:val="00A135E5"/>
    <w:rsid w:val="00A1366E"/>
    <w:rsid w:val="00A13675"/>
    <w:rsid w:val="00A136BB"/>
    <w:rsid w:val="00A13939"/>
    <w:rsid w:val="00A13997"/>
    <w:rsid w:val="00A13CD3"/>
    <w:rsid w:val="00A13D22"/>
    <w:rsid w:val="00A13E54"/>
    <w:rsid w:val="00A1426C"/>
    <w:rsid w:val="00A143A7"/>
    <w:rsid w:val="00A1442D"/>
    <w:rsid w:val="00A1444C"/>
    <w:rsid w:val="00A14743"/>
    <w:rsid w:val="00A14D3E"/>
    <w:rsid w:val="00A15011"/>
    <w:rsid w:val="00A1504A"/>
    <w:rsid w:val="00A1541C"/>
    <w:rsid w:val="00A15422"/>
    <w:rsid w:val="00A1545E"/>
    <w:rsid w:val="00A15487"/>
    <w:rsid w:val="00A1565B"/>
    <w:rsid w:val="00A156DF"/>
    <w:rsid w:val="00A1572E"/>
    <w:rsid w:val="00A1583A"/>
    <w:rsid w:val="00A15929"/>
    <w:rsid w:val="00A15ABF"/>
    <w:rsid w:val="00A15BF3"/>
    <w:rsid w:val="00A15DAC"/>
    <w:rsid w:val="00A15E8D"/>
    <w:rsid w:val="00A16272"/>
    <w:rsid w:val="00A1639D"/>
    <w:rsid w:val="00A16450"/>
    <w:rsid w:val="00A1660D"/>
    <w:rsid w:val="00A166D5"/>
    <w:rsid w:val="00A169C7"/>
    <w:rsid w:val="00A16A03"/>
    <w:rsid w:val="00A16AAD"/>
    <w:rsid w:val="00A16AB4"/>
    <w:rsid w:val="00A16AE6"/>
    <w:rsid w:val="00A16D67"/>
    <w:rsid w:val="00A16D80"/>
    <w:rsid w:val="00A16DC3"/>
    <w:rsid w:val="00A16EB6"/>
    <w:rsid w:val="00A1707E"/>
    <w:rsid w:val="00A17271"/>
    <w:rsid w:val="00A17BAE"/>
    <w:rsid w:val="00A17D3D"/>
    <w:rsid w:val="00A17DE8"/>
    <w:rsid w:val="00A17E87"/>
    <w:rsid w:val="00A17F2C"/>
    <w:rsid w:val="00A17F63"/>
    <w:rsid w:val="00A20079"/>
    <w:rsid w:val="00A20169"/>
    <w:rsid w:val="00A201C2"/>
    <w:rsid w:val="00A20438"/>
    <w:rsid w:val="00A20501"/>
    <w:rsid w:val="00A2064B"/>
    <w:rsid w:val="00A20A2F"/>
    <w:rsid w:val="00A20B3C"/>
    <w:rsid w:val="00A20B88"/>
    <w:rsid w:val="00A20C2C"/>
    <w:rsid w:val="00A20CE6"/>
    <w:rsid w:val="00A20E5D"/>
    <w:rsid w:val="00A210A1"/>
    <w:rsid w:val="00A212E6"/>
    <w:rsid w:val="00A2135D"/>
    <w:rsid w:val="00A213F1"/>
    <w:rsid w:val="00A21466"/>
    <w:rsid w:val="00A215F2"/>
    <w:rsid w:val="00A21818"/>
    <w:rsid w:val="00A2193B"/>
    <w:rsid w:val="00A21967"/>
    <w:rsid w:val="00A21A1B"/>
    <w:rsid w:val="00A21B17"/>
    <w:rsid w:val="00A21BE0"/>
    <w:rsid w:val="00A21C67"/>
    <w:rsid w:val="00A21E19"/>
    <w:rsid w:val="00A21FF7"/>
    <w:rsid w:val="00A22344"/>
    <w:rsid w:val="00A22346"/>
    <w:rsid w:val="00A22503"/>
    <w:rsid w:val="00A22591"/>
    <w:rsid w:val="00A22603"/>
    <w:rsid w:val="00A22626"/>
    <w:rsid w:val="00A226B5"/>
    <w:rsid w:val="00A22B98"/>
    <w:rsid w:val="00A22BE4"/>
    <w:rsid w:val="00A2309D"/>
    <w:rsid w:val="00A230BE"/>
    <w:rsid w:val="00A231C7"/>
    <w:rsid w:val="00A232EA"/>
    <w:rsid w:val="00A2342C"/>
    <w:rsid w:val="00A2345A"/>
    <w:rsid w:val="00A2351A"/>
    <w:rsid w:val="00A237E6"/>
    <w:rsid w:val="00A23896"/>
    <w:rsid w:val="00A238EF"/>
    <w:rsid w:val="00A23C55"/>
    <w:rsid w:val="00A23D13"/>
    <w:rsid w:val="00A23D54"/>
    <w:rsid w:val="00A23D7E"/>
    <w:rsid w:val="00A24433"/>
    <w:rsid w:val="00A246BD"/>
    <w:rsid w:val="00A24717"/>
    <w:rsid w:val="00A248BF"/>
    <w:rsid w:val="00A24976"/>
    <w:rsid w:val="00A24A4B"/>
    <w:rsid w:val="00A24B4E"/>
    <w:rsid w:val="00A24BB4"/>
    <w:rsid w:val="00A24D04"/>
    <w:rsid w:val="00A24E94"/>
    <w:rsid w:val="00A25062"/>
    <w:rsid w:val="00A25203"/>
    <w:rsid w:val="00A25395"/>
    <w:rsid w:val="00A254AD"/>
    <w:rsid w:val="00A255FA"/>
    <w:rsid w:val="00A2565A"/>
    <w:rsid w:val="00A256D9"/>
    <w:rsid w:val="00A25793"/>
    <w:rsid w:val="00A25804"/>
    <w:rsid w:val="00A25C92"/>
    <w:rsid w:val="00A25F24"/>
    <w:rsid w:val="00A25F61"/>
    <w:rsid w:val="00A26039"/>
    <w:rsid w:val="00A26476"/>
    <w:rsid w:val="00A264A9"/>
    <w:rsid w:val="00A26530"/>
    <w:rsid w:val="00A266D3"/>
    <w:rsid w:val="00A2676D"/>
    <w:rsid w:val="00A2695F"/>
    <w:rsid w:val="00A269B7"/>
    <w:rsid w:val="00A26A5F"/>
    <w:rsid w:val="00A26BAF"/>
    <w:rsid w:val="00A26CF7"/>
    <w:rsid w:val="00A26DCF"/>
    <w:rsid w:val="00A26F13"/>
    <w:rsid w:val="00A270C8"/>
    <w:rsid w:val="00A2754D"/>
    <w:rsid w:val="00A275D4"/>
    <w:rsid w:val="00A27785"/>
    <w:rsid w:val="00A27876"/>
    <w:rsid w:val="00A27940"/>
    <w:rsid w:val="00A279DF"/>
    <w:rsid w:val="00A27BF1"/>
    <w:rsid w:val="00A27D3E"/>
    <w:rsid w:val="00A27D54"/>
    <w:rsid w:val="00A27EB8"/>
    <w:rsid w:val="00A30187"/>
    <w:rsid w:val="00A301B2"/>
    <w:rsid w:val="00A30641"/>
    <w:rsid w:val="00A3070B"/>
    <w:rsid w:val="00A308CB"/>
    <w:rsid w:val="00A3095A"/>
    <w:rsid w:val="00A30B54"/>
    <w:rsid w:val="00A30DAA"/>
    <w:rsid w:val="00A310DC"/>
    <w:rsid w:val="00A310F5"/>
    <w:rsid w:val="00A31139"/>
    <w:rsid w:val="00A311F3"/>
    <w:rsid w:val="00A31206"/>
    <w:rsid w:val="00A312C7"/>
    <w:rsid w:val="00A3140F"/>
    <w:rsid w:val="00A31739"/>
    <w:rsid w:val="00A31778"/>
    <w:rsid w:val="00A31935"/>
    <w:rsid w:val="00A31EF1"/>
    <w:rsid w:val="00A32118"/>
    <w:rsid w:val="00A32300"/>
    <w:rsid w:val="00A323F1"/>
    <w:rsid w:val="00A3244E"/>
    <w:rsid w:val="00A3257D"/>
    <w:rsid w:val="00A325FD"/>
    <w:rsid w:val="00A32799"/>
    <w:rsid w:val="00A3284E"/>
    <w:rsid w:val="00A328B3"/>
    <w:rsid w:val="00A328CF"/>
    <w:rsid w:val="00A32948"/>
    <w:rsid w:val="00A329D2"/>
    <w:rsid w:val="00A32B88"/>
    <w:rsid w:val="00A32CCB"/>
    <w:rsid w:val="00A32D90"/>
    <w:rsid w:val="00A33018"/>
    <w:rsid w:val="00A331DE"/>
    <w:rsid w:val="00A33287"/>
    <w:rsid w:val="00A33477"/>
    <w:rsid w:val="00A33562"/>
    <w:rsid w:val="00A3388A"/>
    <w:rsid w:val="00A338B1"/>
    <w:rsid w:val="00A338C8"/>
    <w:rsid w:val="00A33C3A"/>
    <w:rsid w:val="00A33D31"/>
    <w:rsid w:val="00A3411E"/>
    <w:rsid w:val="00A3448A"/>
    <w:rsid w:val="00A344C4"/>
    <w:rsid w:val="00A34871"/>
    <w:rsid w:val="00A348D9"/>
    <w:rsid w:val="00A34A43"/>
    <w:rsid w:val="00A34B3D"/>
    <w:rsid w:val="00A34B68"/>
    <w:rsid w:val="00A34BD1"/>
    <w:rsid w:val="00A34C2B"/>
    <w:rsid w:val="00A34E26"/>
    <w:rsid w:val="00A34EAA"/>
    <w:rsid w:val="00A34EBD"/>
    <w:rsid w:val="00A35081"/>
    <w:rsid w:val="00A351BA"/>
    <w:rsid w:val="00A356A1"/>
    <w:rsid w:val="00A35AE3"/>
    <w:rsid w:val="00A35BB3"/>
    <w:rsid w:val="00A35D4D"/>
    <w:rsid w:val="00A36023"/>
    <w:rsid w:val="00A360D8"/>
    <w:rsid w:val="00A3612F"/>
    <w:rsid w:val="00A36297"/>
    <w:rsid w:val="00A364DB"/>
    <w:rsid w:val="00A36753"/>
    <w:rsid w:val="00A3687E"/>
    <w:rsid w:val="00A369A0"/>
    <w:rsid w:val="00A36DB5"/>
    <w:rsid w:val="00A36DED"/>
    <w:rsid w:val="00A36FC1"/>
    <w:rsid w:val="00A3720B"/>
    <w:rsid w:val="00A3740F"/>
    <w:rsid w:val="00A37533"/>
    <w:rsid w:val="00A3763C"/>
    <w:rsid w:val="00A376E4"/>
    <w:rsid w:val="00A376FE"/>
    <w:rsid w:val="00A37799"/>
    <w:rsid w:val="00A377EA"/>
    <w:rsid w:val="00A37806"/>
    <w:rsid w:val="00A37826"/>
    <w:rsid w:val="00A378A7"/>
    <w:rsid w:val="00A3796C"/>
    <w:rsid w:val="00A3798E"/>
    <w:rsid w:val="00A37A79"/>
    <w:rsid w:val="00A37B2D"/>
    <w:rsid w:val="00A37D9F"/>
    <w:rsid w:val="00A37E43"/>
    <w:rsid w:val="00A37F61"/>
    <w:rsid w:val="00A402EC"/>
    <w:rsid w:val="00A40717"/>
    <w:rsid w:val="00A4080E"/>
    <w:rsid w:val="00A408F5"/>
    <w:rsid w:val="00A409AE"/>
    <w:rsid w:val="00A40A7B"/>
    <w:rsid w:val="00A40C4A"/>
    <w:rsid w:val="00A40F3F"/>
    <w:rsid w:val="00A410DF"/>
    <w:rsid w:val="00A4120F"/>
    <w:rsid w:val="00A413C5"/>
    <w:rsid w:val="00A4143D"/>
    <w:rsid w:val="00A41456"/>
    <w:rsid w:val="00A41768"/>
    <w:rsid w:val="00A41776"/>
    <w:rsid w:val="00A4179D"/>
    <w:rsid w:val="00A417C0"/>
    <w:rsid w:val="00A41877"/>
    <w:rsid w:val="00A41901"/>
    <w:rsid w:val="00A41928"/>
    <w:rsid w:val="00A41C83"/>
    <w:rsid w:val="00A41CFE"/>
    <w:rsid w:val="00A41E24"/>
    <w:rsid w:val="00A41E2B"/>
    <w:rsid w:val="00A42027"/>
    <w:rsid w:val="00A4217E"/>
    <w:rsid w:val="00A4218E"/>
    <w:rsid w:val="00A42202"/>
    <w:rsid w:val="00A42383"/>
    <w:rsid w:val="00A42478"/>
    <w:rsid w:val="00A42628"/>
    <w:rsid w:val="00A426BC"/>
    <w:rsid w:val="00A427B8"/>
    <w:rsid w:val="00A42864"/>
    <w:rsid w:val="00A428E2"/>
    <w:rsid w:val="00A42C22"/>
    <w:rsid w:val="00A42C9D"/>
    <w:rsid w:val="00A42CEF"/>
    <w:rsid w:val="00A42D17"/>
    <w:rsid w:val="00A42D47"/>
    <w:rsid w:val="00A42DD6"/>
    <w:rsid w:val="00A430BC"/>
    <w:rsid w:val="00A431D2"/>
    <w:rsid w:val="00A4323A"/>
    <w:rsid w:val="00A43566"/>
    <w:rsid w:val="00A435D1"/>
    <w:rsid w:val="00A43600"/>
    <w:rsid w:val="00A437CA"/>
    <w:rsid w:val="00A437EB"/>
    <w:rsid w:val="00A43ADF"/>
    <w:rsid w:val="00A43E84"/>
    <w:rsid w:val="00A43F72"/>
    <w:rsid w:val="00A43FDE"/>
    <w:rsid w:val="00A443D6"/>
    <w:rsid w:val="00A443EA"/>
    <w:rsid w:val="00A44529"/>
    <w:rsid w:val="00A4453D"/>
    <w:rsid w:val="00A44567"/>
    <w:rsid w:val="00A44595"/>
    <w:rsid w:val="00A449F1"/>
    <w:rsid w:val="00A44D2C"/>
    <w:rsid w:val="00A44F11"/>
    <w:rsid w:val="00A44F28"/>
    <w:rsid w:val="00A44F8E"/>
    <w:rsid w:val="00A450BB"/>
    <w:rsid w:val="00A453D7"/>
    <w:rsid w:val="00A4554C"/>
    <w:rsid w:val="00A456B3"/>
    <w:rsid w:val="00A45AD3"/>
    <w:rsid w:val="00A45B4E"/>
    <w:rsid w:val="00A45B74"/>
    <w:rsid w:val="00A45D3B"/>
    <w:rsid w:val="00A45D68"/>
    <w:rsid w:val="00A45EC6"/>
    <w:rsid w:val="00A465FB"/>
    <w:rsid w:val="00A46B9C"/>
    <w:rsid w:val="00A46C00"/>
    <w:rsid w:val="00A46C1A"/>
    <w:rsid w:val="00A46E3E"/>
    <w:rsid w:val="00A46E60"/>
    <w:rsid w:val="00A46ECC"/>
    <w:rsid w:val="00A46F59"/>
    <w:rsid w:val="00A47176"/>
    <w:rsid w:val="00A472D5"/>
    <w:rsid w:val="00A47339"/>
    <w:rsid w:val="00A473F7"/>
    <w:rsid w:val="00A477B7"/>
    <w:rsid w:val="00A47977"/>
    <w:rsid w:val="00A47B3B"/>
    <w:rsid w:val="00A47BF5"/>
    <w:rsid w:val="00A503CD"/>
    <w:rsid w:val="00A504C9"/>
    <w:rsid w:val="00A5054A"/>
    <w:rsid w:val="00A50812"/>
    <w:rsid w:val="00A50B21"/>
    <w:rsid w:val="00A50B3A"/>
    <w:rsid w:val="00A50E52"/>
    <w:rsid w:val="00A50F1A"/>
    <w:rsid w:val="00A5152B"/>
    <w:rsid w:val="00A51696"/>
    <w:rsid w:val="00A51803"/>
    <w:rsid w:val="00A5187B"/>
    <w:rsid w:val="00A51884"/>
    <w:rsid w:val="00A51DF6"/>
    <w:rsid w:val="00A51EFF"/>
    <w:rsid w:val="00A521B5"/>
    <w:rsid w:val="00A522BC"/>
    <w:rsid w:val="00A522F2"/>
    <w:rsid w:val="00A5236A"/>
    <w:rsid w:val="00A525EC"/>
    <w:rsid w:val="00A52782"/>
    <w:rsid w:val="00A527ED"/>
    <w:rsid w:val="00A52827"/>
    <w:rsid w:val="00A528EC"/>
    <w:rsid w:val="00A52BC3"/>
    <w:rsid w:val="00A52E1D"/>
    <w:rsid w:val="00A52EF2"/>
    <w:rsid w:val="00A52F45"/>
    <w:rsid w:val="00A531B7"/>
    <w:rsid w:val="00A533F6"/>
    <w:rsid w:val="00A537A2"/>
    <w:rsid w:val="00A53817"/>
    <w:rsid w:val="00A538F6"/>
    <w:rsid w:val="00A539D3"/>
    <w:rsid w:val="00A53AAA"/>
    <w:rsid w:val="00A53AE1"/>
    <w:rsid w:val="00A53B86"/>
    <w:rsid w:val="00A53D03"/>
    <w:rsid w:val="00A53D9F"/>
    <w:rsid w:val="00A53EA1"/>
    <w:rsid w:val="00A54305"/>
    <w:rsid w:val="00A54695"/>
    <w:rsid w:val="00A5479B"/>
    <w:rsid w:val="00A5486D"/>
    <w:rsid w:val="00A548CE"/>
    <w:rsid w:val="00A5491A"/>
    <w:rsid w:val="00A54992"/>
    <w:rsid w:val="00A54CFB"/>
    <w:rsid w:val="00A54E35"/>
    <w:rsid w:val="00A54EA7"/>
    <w:rsid w:val="00A54FD5"/>
    <w:rsid w:val="00A551EB"/>
    <w:rsid w:val="00A55218"/>
    <w:rsid w:val="00A55232"/>
    <w:rsid w:val="00A5538F"/>
    <w:rsid w:val="00A553AB"/>
    <w:rsid w:val="00A553E4"/>
    <w:rsid w:val="00A5543B"/>
    <w:rsid w:val="00A55789"/>
    <w:rsid w:val="00A5590F"/>
    <w:rsid w:val="00A55B68"/>
    <w:rsid w:val="00A55C54"/>
    <w:rsid w:val="00A55DF2"/>
    <w:rsid w:val="00A55EA3"/>
    <w:rsid w:val="00A56361"/>
    <w:rsid w:val="00A5651E"/>
    <w:rsid w:val="00A56628"/>
    <w:rsid w:val="00A56682"/>
    <w:rsid w:val="00A5684A"/>
    <w:rsid w:val="00A568B2"/>
    <w:rsid w:val="00A569B9"/>
    <w:rsid w:val="00A56A53"/>
    <w:rsid w:val="00A56AC8"/>
    <w:rsid w:val="00A56C4B"/>
    <w:rsid w:val="00A56CA5"/>
    <w:rsid w:val="00A56D1A"/>
    <w:rsid w:val="00A56DCB"/>
    <w:rsid w:val="00A56E13"/>
    <w:rsid w:val="00A56E5C"/>
    <w:rsid w:val="00A56E7B"/>
    <w:rsid w:val="00A57028"/>
    <w:rsid w:val="00A57127"/>
    <w:rsid w:val="00A5735D"/>
    <w:rsid w:val="00A57485"/>
    <w:rsid w:val="00A57B86"/>
    <w:rsid w:val="00A57C72"/>
    <w:rsid w:val="00A57D5D"/>
    <w:rsid w:val="00A60018"/>
    <w:rsid w:val="00A600DF"/>
    <w:rsid w:val="00A601F0"/>
    <w:rsid w:val="00A60211"/>
    <w:rsid w:val="00A60299"/>
    <w:rsid w:val="00A60587"/>
    <w:rsid w:val="00A605CD"/>
    <w:rsid w:val="00A605FA"/>
    <w:rsid w:val="00A60683"/>
    <w:rsid w:val="00A606CE"/>
    <w:rsid w:val="00A606EE"/>
    <w:rsid w:val="00A6079B"/>
    <w:rsid w:val="00A60813"/>
    <w:rsid w:val="00A6088C"/>
    <w:rsid w:val="00A608F0"/>
    <w:rsid w:val="00A60E59"/>
    <w:rsid w:val="00A60F67"/>
    <w:rsid w:val="00A6131F"/>
    <w:rsid w:val="00A613EB"/>
    <w:rsid w:val="00A61499"/>
    <w:rsid w:val="00A615E7"/>
    <w:rsid w:val="00A616B0"/>
    <w:rsid w:val="00A6185C"/>
    <w:rsid w:val="00A61ABB"/>
    <w:rsid w:val="00A61CF9"/>
    <w:rsid w:val="00A61D54"/>
    <w:rsid w:val="00A61D8D"/>
    <w:rsid w:val="00A620CA"/>
    <w:rsid w:val="00A62364"/>
    <w:rsid w:val="00A624CE"/>
    <w:rsid w:val="00A624DC"/>
    <w:rsid w:val="00A62530"/>
    <w:rsid w:val="00A625E7"/>
    <w:rsid w:val="00A625FD"/>
    <w:rsid w:val="00A626BF"/>
    <w:rsid w:val="00A626FC"/>
    <w:rsid w:val="00A62939"/>
    <w:rsid w:val="00A62A77"/>
    <w:rsid w:val="00A62BC4"/>
    <w:rsid w:val="00A62C6E"/>
    <w:rsid w:val="00A62CB9"/>
    <w:rsid w:val="00A62D3C"/>
    <w:rsid w:val="00A62E63"/>
    <w:rsid w:val="00A630A4"/>
    <w:rsid w:val="00A63483"/>
    <w:rsid w:val="00A634C7"/>
    <w:rsid w:val="00A635ED"/>
    <w:rsid w:val="00A6364F"/>
    <w:rsid w:val="00A63851"/>
    <w:rsid w:val="00A63880"/>
    <w:rsid w:val="00A63992"/>
    <w:rsid w:val="00A63D23"/>
    <w:rsid w:val="00A63F17"/>
    <w:rsid w:val="00A63F9B"/>
    <w:rsid w:val="00A63FDC"/>
    <w:rsid w:val="00A64127"/>
    <w:rsid w:val="00A64137"/>
    <w:rsid w:val="00A64230"/>
    <w:rsid w:val="00A64243"/>
    <w:rsid w:val="00A642BB"/>
    <w:rsid w:val="00A6435F"/>
    <w:rsid w:val="00A64406"/>
    <w:rsid w:val="00A6442E"/>
    <w:rsid w:val="00A644D8"/>
    <w:rsid w:val="00A64608"/>
    <w:rsid w:val="00A64684"/>
    <w:rsid w:val="00A646C3"/>
    <w:rsid w:val="00A647B8"/>
    <w:rsid w:val="00A647EB"/>
    <w:rsid w:val="00A64A76"/>
    <w:rsid w:val="00A64AC3"/>
    <w:rsid w:val="00A64B61"/>
    <w:rsid w:val="00A64C5B"/>
    <w:rsid w:val="00A64E75"/>
    <w:rsid w:val="00A65012"/>
    <w:rsid w:val="00A650ED"/>
    <w:rsid w:val="00A650F0"/>
    <w:rsid w:val="00A65228"/>
    <w:rsid w:val="00A6523F"/>
    <w:rsid w:val="00A652B6"/>
    <w:rsid w:val="00A652CB"/>
    <w:rsid w:val="00A6542B"/>
    <w:rsid w:val="00A65440"/>
    <w:rsid w:val="00A6544C"/>
    <w:rsid w:val="00A657D7"/>
    <w:rsid w:val="00A658B7"/>
    <w:rsid w:val="00A65A0B"/>
    <w:rsid w:val="00A65A98"/>
    <w:rsid w:val="00A65B27"/>
    <w:rsid w:val="00A65C6F"/>
    <w:rsid w:val="00A65F71"/>
    <w:rsid w:val="00A660AC"/>
    <w:rsid w:val="00A662C9"/>
    <w:rsid w:val="00A6630D"/>
    <w:rsid w:val="00A66458"/>
    <w:rsid w:val="00A665E1"/>
    <w:rsid w:val="00A66905"/>
    <w:rsid w:val="00A66A30"/>
    <w:rsid w:val="00A66A50"/>
    <w:rsid w:val="00A66B29"/>
    <w:rsid w:val="00A66CBF"/>
    <w:rsid w:val="00A66D74"/>
    <w:rsid w:val="00A66EA3"/>
    <w:rsid w:val="00A67174"/>
    <w:rsid w:val="00A672BA"/>
    <w:rsid w:val="00A672D4"/>
    <w:rsid w:val="00A67514"/>
    <w:rsid w:val="00A67DB5"/>
    <w:rsid w:val="00A67E6C"/>
    <w:rsid w:val="00A67F8E"/>
    <w:rsid w:val="00A67FD5"/>
    <w:rsid w:val="00A70038"/>
    <w:rsid w:val="00A7032F"/>
    <w:rsid w:val="00A703BE"/>
    <w:rsid w:val="00A70423"/>
    <w:rsid w:val="00A70B6A"/>
    <w:rsid w:val="00A70BDC"/>
    <w:rsid w:val="00A70D23"/>
    <w:rsid w:val="00A70DD8"/>
    <w:rsid w:val="00A70E39"/>
    <w:rsid w:val="00A70E7C"/>
    <w:rsid w:val="00A70EF8"/>
    <w:rsid w:val="00A70F9C"/>
    <w:rsid w:val="00A71063"/>
    <w:rsid w:val="00A71163"/>
    <w:rsid w:val="00A711DA"/>
    <w:rsid w:val="00A711EC"/>
    <w:rsid w:val="00A711EE"/>
    <w:rsid w:val="00A71223"/>
    <w:rsid w:val="00A7130C"/>
    <w:rsid w:val="00A71510"/>
    <w:rsid w:val="00A71540"/>
    <w:rsid w:val="00A7158F"/>
    <w:rsid w:val="00A716C8"/>
    <w:rsid w:val="00A71873"/>
    <w:rsid w:val="00A71B99"/>
    <w:rsid w:val="00A72126"/>
    <w:rsid w:val="00A725E4"/>
    <w:rsid w:val="00A727E8"/>
    <w:rsid w:val="00A729EA"/>
    <w:rsid w:val="00A72A43"/>
    <w:rsid w:val="00A72A87"/>
    <w:rsid w:val="00A72AD1"/>
    <w:rsid w:val="00A72B87"/>
    <w:rsid w:val="00A72D82"/>
    <w:rsid w:val="00A72E7A"/>
    <w:rsid w:val="00A72F6C"/>
    <w:rsid w:val="00A732D4"/>
    <w:rsid w:val="00A73339"/>
    <w:rsid w:val="00A7340F"/>
    <w:rsid w:val="00A73579"/>
    <w:rsid w:val="00A735F8"/>
    <w:rsid w:val="00A73657"/>
    <w:rsid w:val="00A737ED"/>
    <w:rsid w:val="00A738C5"/>
    <w:rsid w:val="00A739D0"/>
    <w:rsid w:val="00A73B07"/>
    <w:rsid w:val="00A73BCF"/>
    <w:rsid w:val="00A73D58"/>
    <w:rsid w:val="00A74025"/>
    <w:rsid w:val="00A740A8"/>
    <w:rsid w:val="00A741A7"/>
    <w:rsid w:val="00A74200"/>
    <w:rsid w:val="00A74292"/>
    <w:rsid w:val="00A74344"/>
    <w:rsid w:val="00A74502"/>
    <w:rsid w:val="00A746AA"/>
    <w:rsid w:val="00A74725"/>
    <w:rsid w:val="00A74AB2"/>
    <w:rsid w:val="00A74B59"/>
    <w:rsid w:val="00A74F27"/>
    <w:rsid w:val="00A74FF5"/>
    <w:rsid w:val="00A7505E"/>
    <w:rsid w:val="00A7514D"/>
    <w:rsid w:val="00A751D6"/>
    <w:rsid w:val="00A75279"/>
    <w:rsid w:val="00A75332"/>
    <w:rsid w:val="00A753AB"/>
    <w:rsid w:val="00A75936"/>
    <w:rsid w:val="00A75A4E"/>
    <w:rsid w:val="00A75A70"/>
    <w:rsid w:val="00A75ADF"/>
    <w:rsid w:val="00A760DA"/>
    <w:rsid w:val="00A760F3"/>
    <w:rsid w:val="00A76176"/>
    <w:rsid w:val="00A761D4"/>
    <w:rsid w:val="00A762C3"/>
    <w:rsid w:val="00A7650C"/>
    <w:rsid w:val="00A7672B"/>
    <w:rsid w:val="00A7686F"/>
    <w:rsid w:val="00A7695F"/>
    <w:rsid w:val="00A76A7A"/>
    <w:rsid w:val="00A76B87"/>
    <w:rsid w:val="00A76C33"/>
    <w:rsid w:val="00A76DE1"/>
    <w:rsid w:val="00A76FC4"/>
    <w:rsid w:val="00A774C9"/>
    <w:rsid w:val="00A77A64"/>
    <w:rsid w:val="00A77C1D"/>
    <w:rsid w:val="00A77DA6"/>
    <w:rsid w:val="00A77E67"/>
    <w:rsid w:val="00A77EC4"/>
    <w:rsid w:val="00A77FAF"/>
    <w:rsid w:val="00A800AB"/>
    <w:rsid w:val="00A801B0"/>
    <w:rsid w:val="00A8021C"/>
    <w:rsid w:val="00A803B9"/>
    <w:rsid w:val="00A80460"/>
    <w:rsid w:val="00A80517"/>
    <w:rsid w:val="00A8062C"/>
    <w:rsid w:val="00A80671"/>
    <w:rsid w:val="00A807DF"/>
    <w:rsid w:val="00A80DF6"/>
    <w:rsid w:val="00A80F68"/>
    <w:rsid w:val="00A810B9"/>
    <w:rsid w:val="00A81211"/>
    <w:rsid w:val="00A81423"/>
    <w:rsid w:val="00A81589"/>
    <w:rsid w:val="00A8167E"/>
    <w:rsid w:val="00A8174A"/>
    <w:rsid w:val="00A8188D"/>
    <w:rsid w:val="00A819CC"/>
    <w:rsid w:val="00A81B89"/>
    <w:rsid w:val="00A81DA9"/>
    <w:rsid w:val="00A81DEA"/>
    <w:rsid w:val="00A81EC2"/>
    <w:rsid w:val="00A81FC2"/>
    <w:rsid w:val="00A81FD4"/>
    <w:rsid w:val="00A821D1"/>
    <w:rsid w:val="00A82279"/>
    <w:rsid w:val="00A82440"/>
    <w:rsid w:val="00A8250D"/>
    <w:rsid w:val="00A827AD"/>
    <w:rsid w:val="00A827FE"/>
    <w:rsid w:val="00A8281D"/>
    <w:rsid w:val="00A82844"/>
    <w:rsid w:val="00A8291F"/>
    <w:rsid w:val="00A82982"/>
    <w:rsid w:val="00A829C4"/>
    <w:rsid w:val="00A82EB7"/>
    <w:rsid w:val="00A82F9E"/>
    <w:rsid w:val="00A82FC7"/>
    <w:rsid w:val="00A82FCB"/>
    <w:rsid w:val="00A8300E"/>
    <w:rsid w:val="00A83398"/>
    <w:rsid w:val="00A83621"/>
    <w:rsid w:val="00A837DD"/>
    <w:rsid w:val="00A83AA9"/>
    <w:rsid w:val="00A83AF2"/>
    <w:rsid w:val="00A83D82"/>
    <w:rsid w:val="00A83E90"/>
    <w:rsid w:val="00A84020"/>
    <w:rsid w:val="00A84266"/>
    <w:rsid w:val="00A842D0"/>
    <w:rsid w:val="00A84430"/>
    <w:rsid w:val="00A84675"/>
    <w:rsid w:val="00A84778"/>
    <w:rsid w:val="00A847ED"/>
    <w:rsid w:val="00A84931"/>
    <w:rsid w:val="00A84946"/>
    <w:rsid w:val="00A84C5A"/>
    <w:rsid w:val="00A84D55"/>
    <w:rsid w:val="00A84E83"/>
    <w:rsid w:val="00A85132"/>
    <w:rsid w:val="00A85735"/>
    <w:rsid w:val="00A85763"/>
    <w:rsid w:val="00A859CA"/>
    <w:rsid w:val="00A85A65"/>
    <w:rsid w:val="00A85D28"/>
    <w:rsid w:val="00A85E57"/>
    <w:rsid w:val="00A85FBE"/>
    <w:rsid w:val="00A85FF6"/>
    <w:rsid w:val="00A86038"/>
    <w:rsid w:val="00A86046"/>
    <w:rsid w:val="00A86067"/>
    <w:rsid w:val="00A862C5"/>
    <w:rsid w:val="00A865CE"/>
    <w:rsid w:val="00A86700"/>
    <w:rsid w:val="00A86A56"/>
    <w:rsid w:val="00A86B1B"/>
    <w:rsid w:val="00A86BEB"/>
    <w:rsid w:val="00A86C0F"/>
    <w:rsid w:val="00A86C43"/>
    <w:rsid w:val="00A86CA1"/>
    <w:rsid w:val="00A87212"/>
    <w:rsid w:val="00A87383"/>
    <w:rsid w:val="00A87452"/>
    <w:rsid w:val="00A874B2"/>
    <w:rsid w:val="00A875D4"/>
    <w:rsid w:val="00A87860"/>
    <w:rsid w:val="00A87AB8"/>
    <w:rsid w:val="00A87B8C"/>
    <w:rsid w:val="00A87BBB"/>
    <w:rsid w:val="00A87BEB"/>
    <w:rsid w:val="00A87D59"/>
    <w:rsid w:val="00A87EF5"/>
    <w:rsid w:val="00A905D4"/>
    <w:rsid w:val="00A9071A"/>
    <w:rsid w:val="00A907F5"/>
    <w:rsid w:val="00A90941"/>
    <w:rsid w:val="00A90A8D"/>
    <w:rsid w:val="00A90B88"/>
    <w:rsid w:val="00A9131F"/>
    <w:rsid w:val="00A9157F"/>
    <w:rsid w:val="00A915AE"/>
    <w:rsid w:val="00A91610"/>
    <w:rsid w:val="00A91834"/>
    <w:rsid w:val="00A91C48"/>
    <w:rsid w:val="00A91DE1"/>
    <w:rsid w:val="00A91DF3"/>
    <w:rsid w:val="00A91E56"/>
    <w:rsid w:val="00A91F5F"/>
    <w:rsid w:val="00A91FC8"/>
    <w:rsid w:val="00A92083"/>
    <w:rsid w:val="00A9233B"/>
    <w:rsid w:val="00A924F0"/>
    <w:rsid w:val="00A92501"/>
    <w:rsid w:val="00A925DE"/>
    <w:rsid w:val="00A92779"/>
    <w:rsid w:val="00A92879"/>
    <w:rsid w:val="00A928DA"/>
    <w:rsid w:val="00A92A27"/>
    <w:rsid w:val="00A92A49"/>
    <w:rsid w:val="00A92CD1"/>
    <w:rsid w:val="00A92CDE"/>
    <w:rsid w:val="00A92CF9"/>
    <w:rsid w:val="00A92E0E"/>
    <w:rsid w:val="00A92F10"/>
    <w:rsid w:val="00A92F65"/>
    <w:rsid w:val="00A92FB1"/>
    <w:rsid w:val="00A93068"/>
    <w:rsid w:val="00A9336A"/>
    <w:rsid w:val="00A93722"/>
    <w:rsid w:val="00A93955"/>
    <w:rsid w:val="00A93AF1"/>
    <w:rsid w:val="00A93C00"/>
    <w:rsid w:val="00A93F09"/>
    <w:rsid w:val="00A94010"/>
    <w:rsid w:val="00A9432D"/>
    <w:rsid w:val="00A9435C"/>
    <w:rsid w:val="00A943A5"/>
    <w:rsid w:val="00A943BF"/>
    <w:rsid w:val="00A9442A"/>
    <w:rsid w:val="00A947E7"/>
    <w:rsid w:val="00A94968"/>
    <w:rsid w:val="00A949E4"/>
    <w:rsid w:val="00A94CD1"/>
    <w:rsid w:val="00A94DB4"/>
    <w:rsid w:val="00A94FA7"/>
    <w:rsid w:val="00A951DC"/>
    <w:rsid w:val="00A951ED"/>
    <w:rsid w:val="00A9531E"/>
    <w:rsid w:val="00A954E2"/>
    <w:rsid w:val="00A958EB"/>
    <w:rsid w:val="00A95C10"/>
    <w:rsid w:val="00A95E42"/>
    <w:rsid w:val="00A95ED9"/>
    <w:rsid w:val="00A95F3B"/>
    <w:rsid w:val="00A96060"/>
    <w:rsid w:val="00A961B7"/>
    <w:rsid w:val="00A9627A"/>
    <w:rsid w:val="00A963C8"/>
    <w:rsid w:val="00A96453"/>
    <w:rsid w:val="00A968CC"/>
    <w:rsid w:val="00A96C02"/>
    <w:rsid w:val="00A96C16"/>
    <w:rsid w:val="00A96D48"/>
    <w:rsid w:val="00A972F0"/>
    <w:rsid w:val="00A97380"/>
    <w:rsid w:val="00A97502"/>
    <w:rsid w:val="00A9753A"/>
    <w:rsid w:val="00A97628"/>
    <w:rsid w:val="00A97668"/>
    <w:rsid w:val="00A978A1"/>
    <w:rsid w:val="00A97965"/>
    <w:rsid w:val="00A9798E"/>
    <w:rsid w:val="00A97BC8"/>
    <w:rsid w:val="00A97C67"/>
    <w:rsid w:val="00A97C76"/>
    <w:rsid w:val="00A97C8B"/>
    <w:rsid w:val="00A97D55"/>
    <w:rsid w:val="00A97E16"/>
    <w:rsid w:val="00A97E53"/>
    <w:rsid w:val="00A97ED4"/>
    <w:rsid w:val="00AA0017"/>
    <w:rsid w:val="00AA0063"/>
    <w:rsid w:val="00AA016F"/>
    <w:rsid w:val="00AA01CD"/>
    <w:rsid w:val="00AA03D7"/>
    <w:rsid w:val="00AA0B33"/>
    <w:rsid w:val="00AA0D40"/>
    <w:rsid w:val="00AA0DAE"/>
    <w:rsid w:val="00AA0E62"/>
    <w:rsid w:val="00AA0F98"/>
    <w:rsid w:val="00AA10A4"/>
    <w:rsid w:val="00AA1363"/>
    <w:rsid w:val="00AA1463"/>
    <w:rsid w:val="00AA1650"/>
    <w:rsid w:val="00AA17A6"/>
    <w:rsid w:val="00AA1BD9"/>
    <w:rsid w:val="00AA1C91"/>
    <w:rsid w:val="00AA1ED6"/>
    <w:rsid w:val="00AA21D4"/>
    <w:rsid w:val="00AA2276"/>
    <w:rsid w:val="00AA255C"/>
    <w:rsid w:val="00AA256F"/>
    <w:rsid w:val="00AA2786"/>
    <w:rsid w:val="00AA27C7"/>
    <w:rsid w:val="00AA27E7"/>
    <w:rsid w:val="00AA29AC"/>
    <w:rsid w:val="00AA2F8B"/>
    <w:rsid w:val="00AA31C2"/>
    <w:rsid w:val="00AA332F"/>
    <w:rsid w:val="00AA345E"/>
    <w:rsid w:val="00AA3853"/>
    <w:rsid w:val="00AA39D1"/>
    <w:rsid w:val="00AA3B08"/>
    <w:rsid w:val="00AA3C01"/>
    <w:rsid w:val="00AA3D01"/>
    <w:rsid w:val="00AA3D68"/>
    <w:rsid w:val="00AA3DEA"/>
    <w:rsid w:val="00AA400D"/>
    <w:rsid w:val="00AA4028"/>
    <w:rsid w:val="00AA40BE"/>
    <w:rsid w:val="00AA415F"/>
    <w:rsid w:val="00AA42CB"/>
    <w:rsid w:val="00AA4468"/>
    <w:rsid w:val="00AA44E8"/>
    <w:rsid w:val="00AA4546"/>
    <w:rsid w:val="00AA4752"/>
    <w:rsid w:val="00AA484D"/>
    <w:rsid w:val="00AA48CB"/>
    <w:rsid w:val="00AA4956"/>
    <w:rsid w:val="00AA49E6"/>
    <w:rsid w:val="00AA4B68"/>
    <w:rsid w:val="00AA4CA6"/>
    <w:rsid w:val="00AA5082"/>
    <w:rsid w:val="00AA5196"/>
    <w:rsid w:val="00AA51D6"/>
    <w:rsid w:val="00AA51F5"/>
    <w:rsid w:val="00AA567D"/>
    <w:rsid w:val="00AA591A"/>
    <w:rsid w:val="00AA59A3"/>
    <w:rsid w:val="00AA5A0B"/>
    <w:rsid w:val="00AA5ABC"/>
    <w:rsid w:val="00AA5DE8"/>
    <w:rsid w:val="00AA5EC0"/>
    <w:rsid w:val="00AA5F62"/>
    <w:rsid w:val="00AA6028"/>
    <w:rsid w:val="00AA60BD"/>
    <w:rsid w:val="00AA6123"/>
    <w:rsid w:val="00AA62D1"/>
    <w:rsid w:val="00AA64C0"/>
    <w:rsid w:val="00AA64D8"/>
    <w:rsid w:val="00AA6502"/>
    <w:rsid w:val="00AA65EF"/>
    <w:rsid w:val="00AA666B"/>
    <w:rsid w:val="00AA67BB"/>
    <w:rsid w:val="00AA68AA"/>
    <w:rsid w:val="00AA6A39"/>
    <w:rsid w:val="00AA6C97"/>
    <w:rsid w:val="00AA6D52"/>
    <w:rsid w:val="00AA6D73"/>
    <w:rsid w:val="00AA6DD2"/>
    <w:rsid w:val="00AA7050"/>
    <w:rsid w:val="00AA71B4"/>
    <w:rsid w:val="00AA7302"/>
    <w:rsid w:val="00AA7403"/>
    <w:rsid w:val="00AA79CD"/>
    <w:rsid w:val="00AA7B2C"/>
    <w:rsid w:val="00AA7FAB"/>
    <w:rsid w:val="00AB04C2"/>
    <w:rsid w:val="00AB065D"/>
    <w:rsid w:val="00AB06E7"/>
    <w:rsid w:val="00AB0A8A"/>
    <w:rsid w:val="00AB0AB2"/>
    <w:rsid w:val="00AB0AB8"/>
    <w:rsid w:val="00AB0BC8"/>
    <w:rsid w:val="00AB0E42"/>
    <w:rsid w:val="00AB0E82"/>
    <w:rsid w:val="00AB0F85"/>
    <w:rsid w:val="00AB11CA"/>
    <w:rsid w:val="00AB1268"/>
    <w:rsid w:val="00AB14D9"/>
    <w:rsid w:val="00AB163B"/>
    <w:rsid w:val="00AB16D9"/>
    <w:rsid w:val="00AB190E"/>
    <w:rsid w:val="00AB193F"/>
    <w:rsid w:val="00AB1A4B"/>
    <w:rsid w:val="00AB1BD8"/>
    <w:rsid w:val="00AB1D0E"/>
    <w:rsid w:val="00AB1F3C"/>
    <w:rsid w:val="00AB1FED"/>
    <w:rsid w:val="00AB2044"/>
    <w:rsid w:val="00AB236D"/>
    <w:rsid w:val="00AB2376"/>
    <w:rsid w:val="00AB262E"/>
    <w:rsid w:val="00AB2855"/>
    <w:rsid w:val="00AB2975"/>
    <w:rsid w:val="00AB2A3B"/>
    <w:rsid w:val="00AB2A47"/>
    <w:rsid w:val="00AB2FC6"/>
    <w:rsid w:val="00AB3054"/>
    <w:rsid w:val="00AB3078"/>
    <w:rsid w:val="00AB322A"/>
    <w:rsid w:val="00AB32E9"/>
    <w:rsid w:val="00AB32EB"/>
    <w:rsid w:val="00AB3468"/>
    <w:rsid w:val="00AB3489"/>
    <w:rsid w:val="00AB34B7"/>
    <w:rsid w:val="00AB3566"/>
    <w:rsid w:val="00AB36E9"/>
    <w:rsid w:val="00AB386B"/>
    <w:rsid w:val="00AB398C"/>
    <w:rsid w:val="00AB3C3C"/>
    <w:rsid w:val="00AB3CA5"/>
    <w:rsid w:val="00AB3DAC"/>
    <w:rsid w:val="00AB3E0B"/>
    <w:rsid w:val="00AB3F43"/>
    <w:rsid w:val="00AB3FB2"/>
    <w:rsid w:val="00AB3FFB"/>
    <w:rsid w:val="00AB413E"/>
    <w:rsid w:val="00AB41B5"/>
    <w:rsid w:val="00AB42A3"/>
    <w:rsid w:val="00AB4991"/>
    <w:rsid w:val="00AB49EA"/>
    <w:rsid w:val="00AB4A14"/>
    <w:rsid w:val="00AB4A45"/>
    <w:rsid w:val="00AB4AB8"/>
    <w:rsid w:val="00AB4C44"/>
    <w:rsid w:val="00AB4D0F"/>
    <w:rsid w:val="00AB4DE3"/>
    <w:rsid w:val="00AB4E26"/>
    <w:rsid w:val="00AB4ED7"/>
    <w:rsid w:val="00AB4F44"/>
    <w:rsid w:val="00AB5018"/>
    <w:rsid w:val="00AB5038"/>
    <w:rsid w:val="00AB5053"/>
    <w:rsid w:val="00AB507C"/>
    <w:rsid w:val="00AB51A4"/>
    <w:rsid w:val="00AB52E0"/>
    <w:rsid w:val="00AB53FC"/>
    <w:rsid w:val="00AB544E"/>
    <w:rsid w:val="00AB558F"/>
    <w:rsid w:val="00AB575E"/>
    <w:rsid w:val="00AB589A"/>
    <w:rsid w:val="00AB5963"/>
    <w:rsid w:val="00AB5ACE"/>
    <w:rsid w:val="00AB5BB0"/>
    <w:rsid w:val="00AB5EF8"/>
    <w:rsid w:val="00AB5FBE"/>
    <w:rsid w:val="00AB61F6"/>
    <w:rsid w:val="00AB6333"/>
    <w:rsid w:val="00AB6528"/>
    <w:rsid w:val="00AB655E"/>
    <w:rsid w:val="00AB65FD"/>
    <w:rsid w:val="00AB6837"/>
    <w:rsid w:val="00AB6A4E"/>
    <w:rsid w:val="00AB6A91"/>
    <w:rsid w:val="00AB6C95"/>
    <w:rsid w:val="00AB6FE7"/>
    <w:rsid w:val="00AB706A"/>
    <w:rsid w:val="00AB717E"/>
    <w:rsid w:val="00AB71E1"/>
    <w:rsid w:val="00AB7819"/>
    <w:rsid w:val="00AB789A"/>
    <w:rsid w:val="00AB7ABB"/>
    <w:rsid w:val="00AB7B1B"/>
    <w:rsid w:val="00AB7CD4"/>
    <w:rsid w:val="00AB7DCC"/>
    <w:rsid w:val="00AB7FAE"/>
    <w:rsid w:val="00AC0024"/>
    <w:rsid w:val="00AC007F"/>
    <w:rsid w:val="00AC017B"/>
    <w:rsid w:val="00AC018F"/>
    <w:rsid w:val="00AC02A7"/>
    <w:rsid w:val="00AC0770"/>
    <w:rsid w:val="00AC0A4D"/>
    <w:rsid w:val="00AC0CD6"/>
    <w:rsid w:val="00AC1097"/>
    <w:rsid w:val="00AC1168"/>
    <w:rsid w:val="00AC117B"/>
    <w:rsid w:val="00AC15A0"/>
    <w:rsid w:val="00AC160A"/>
    <w:rsid w:val="00AC16ED"/>
    <w:rsid w:val="00AC1721"/>
    <w:rsid w:val="00AC174B"/>
    <w:rsid w:val="00AC17D3"/>
    <w:rsid w:val="00AC1ABB"/>
    <w:rsid w:val="00AC1EF2"/>
    <w:rsid w:val="00AC1FDC"/>
    <w:rsid w:val="00AC217F"/>
    <w:rsid w:val="00AC2213"/>
    <w:rsid w:val="00AC222D"/>
    <w:rsid w:val="00AC2587"/>
    <w:rsid w:val="00AC25CC"/>
    <w:rsid w:val="00AC26F0"/>
    <w:rsid w:val="00AC2AFE"/>
    <w:rsid w:val="00AC2B1F"/>
    <w:rsid w:val="00AC2C8E"/>
    <w:rsid w:val="00AC2E8C"/>
    <w:rsid w:val="00AC2ECD"/>
    <w:rsid w:val="00AC2FC7"/>
    <w:rsid w:val="00AC3119"/>
    <w:rsid w:val="00AC32A9"/>
    <w:rsid w:val="00AC32C7"/>
    <w:rsid w:val="00AC3443"/>
    <w:rsid w:val="00AC347F"/>
    <w:rsid w:val="00AC3593"/>
    <w:rsid w:val="00AC3AF2"/>
    <w:rsid w:val="00AC3B6F"/>
    <w:rsid w:val="00AC3C39"/>
    <w:rsid w:val="00AC3FDC"/>
    <w:rsid w:val="00AC42C4"/>
    <w:rsid w:val="00AC4567"/>
    <w:rsid w:val="00AC47CE"/>
    <w:rsid w:val="00AC47E2"/>
    <w:rsid w:val="00AC49FB"/>
    <w:rsid w:val="00AC4BD5"/>
    <w:rsid w:val="00AC4BE4"/>
    <w:rsid w:val="00AC4D4C"/>
    <w:rsid w:val="00AC4D5E"/>
    <w:rsid w:val="00AC4E28"/>
    <w:rsid w:val="00AC4E42"/>
    <w:rsid w:val="00AC4E93"/>
    <w:rsid w:val="00AC4FE7"/>
    <w:rsid w:val="00AC5385"/>
    <w:rsid w:val="00AC551A"/>
    <w:rsid w:val="00AC5682"/>
    <w:rsid w:val="00AC5861"/>
    <w:rsid w:val="00AC58E9"/>
    <w:rsid w:val="00AC59DA"/>
    <w:rsid w:val="00AC5A10"/>
    <w:rsid w:val="00AC5B74"/>
    <w:rsid w:val="00AC5DB4"/>
    <w:rsid w:val="00AC5E37"/>
    <w:rsid w:val="00AC61A8"/>
    <w:rsid w:val="00AC63D6"/>
    <w:rsid w:val="00AC642B"/>
    <w:rsid w:val="00AC6443"/>
    <w:rsid w:val="00AC64F9"/>
    <w:rsid w:val="00AC659E"/>
    <w:rsid w:val="00AC65F1"/>
    <w:rsid w:val="00AC667B"/>
    <w:rsid w:val="00AC66DA"/>
    <w:rsid w:val="00AC6843"/>
    <w:rsid w:val="00AC6D24"/>
    <w:rsid w:val="00AC70A0"/>
    <w:rsid w:val="00AC720A"/>
    <w:rsid w:val="00AC73F5"/>
    <w:rsid w:val="00AC7469"/>
    <w:rsid w:val="00AC74D0"/>
    <w:rsid w:val="00AC7786"/>
    <w:rsid w:val="00AC7860"/>
    <w:rsid w:val="00AC7A77"/>
    <w:rsid w:val="00AC7AE4"/>
    <w:rsid w:val="00AC7DC8"/>
    <w:rsid w:val="00AC7E93"/>
    <w:rsid w:val="00AC7EB3"/>
    <w:rsid w:val="00AC7ECD"/>
    <w:rsid w:val="00AC7FD9"/>
    <w:rsid w:val="00AD0144"/>
    <w:rsid w:val="00AD01A7"/>
    <w:rsid w:val="00AD02BE"/>
    <w:rsid w:val="00AD0419"/>
    <w:rsid w:val="00AD07F5"/>
    <w:rsid w:val="00AD0AA3"/>
    <w:rsid w:val="00AD0DE0"/>
    <w:rsid w:val="00AD0EA2"/>
    <w:rsid w:val="00AD0F48"/>
    <w:rsid w:val="00AD0F58"/>
    <w:rsid w:val="00AD0FA1"/>
    <w:rsid w:val="00AD1196"/>
    <w:rsid w:val="00AD11B8"/>
    <w:rsid w:val="00AD1222"/>
    <w:rsid w:val="00AD14D9"/>
    <w:rsid w:val="00AD174E"/>
    <w:rsid w:val="00AD17A9"/>
    <w:rsid w:val="00AD198F"/>
    <w:rsid w:val="00AD1AE9"/>
    <w:rsid w:val="00AD1C4D"/>
    <w:rsid w:val="00AD1C64"/>
    <w:rsid w:val="00AD1D22"/>
    <w:rsid w:val="00AD1E50"/>
    <w:rsid w:val="00AD1E6E"/>
    <w:rsid w:val="00AD1F7F"/>
    <w:rsid w:val="00AD2046"/>
    <w:rsid w:val="00AD205A"/>
    <w:rsid w:val="00AD20F4"/>
    <w:rsid w:val="00AD25EA"/>
    <w:rsid w:val="00AD262B"/>
    <w:rsid w:val="00AD270F"/>
    <w:rsid w:val="00AD28C7"/>
    <w:rsid w:val="00AD297D"/>
    <w:rsid w:val="00AD2996"/>
    <w:rsid w:val="00AD29CB"/>
    <w:rsid w:val="00AD2A12"/>
    <w:rsid w:val="00AD2C0E"/>
    <w:rsid w:val="00AD2D4A"/>
    <w:rsid w:val="00AD2F8C"/>
    <w:rsid w:val="00AD2FA0"/>
    <w:rsid w:val="00AD3287"/>
    <w:rsid w:val="00AD32F2"/>
    <w:rsid w:val="00AD3321"/>
    <w:rsid w:val="00AD354E"/>
    <w:rsid w:val="00AD360E"/>
    <w:rsid w:val="00AD38C2"/>
    <w:rsid w:val="00AD3A86"/>
    <w:rsid w:val="00AD3BAB"/>
    <w:rsid w:val="00AD3E4B"/>
    <w:rsid w:val="00AD3F94"/>
    <w:rsid w:val="00AD4368"/>
    <w:rsid w:val="00AD44C6"/>
    <w:rsid w:val="00AD4544"/>
    <w:rsid w:val="00AD466D"/>
    <w:rsid w:val="00AD471B"/>
    <w:rsid w:val="00AD4781"/>
    <w:rsid w:val="00AD4883"/>
    <w:rsid w:val="00AD495B"/>
    <w:rsid w:val="00AD4996"/>
    <w:rsid w:val="00AD49F6"/>
    <w:rsid w:val="00AD4A5A"/>
    <w:rsid w:val="00AD4BA3"/>
    <w:rsid w:val="00AD4CD5"/>
    <w:rsid w:val="00AD4D47"/>
    <w:rsid w:val="00AD4DFF"/>
    <w:rsid w:val="00AD4F02"/>
    <w:rsid w:val="00AD4FDF"/>
    <w:rsid w:val="00AD51CD"/>
    <w:rsid w:val="00AD51F5"/>
    <w:rsid w:val="00AD53F8"/>
    <w:rsid w:val="00AD54BA"/>
    <w:rsid w:val="00AD56A3"/>
    <w:rsid w:val="00AD58D7"/>
    <w:rsid w:val="00AD59E1"/>
    <w:rsid w:val="00AD5ACE"/>
    <w:rsid w:val="00AD5C19"/>
    <w:rsid w:val="00AD5C62"/>
    <w:rsid w:val="00AD5CD9"/>
    <w:rsid w:val="00AD5E74"/>
    <w:rsid w:val="00AD60D2"/>
    <w:rsid w:val="00AD60E0"/>
    <w:rsid w:val="00AD6206"/>
    <w:rsid w:val="00AD6258"/>
    <w:rsid w:val="00AD62A7"/>
    <w:rsid w:val="00AD6835"/>
    <w:rsid w:val="00AD6D25"/>
    <w:rsid w:val="00AD6FF7"/>
    <w:rsid w:val="00AD7159"/>
    <w:rsid w:val="00AD71C1"/>
    <w:rsid w:val="00AD7404"/>
    <w:rsid w:val="00AD74F8"/>
    <w:rsid w:val="00AD7658"/>
    <w:rsid w:val="00AD778A"/>
    <w:rsid w:val="00AD7AE7"/>
    <w:rsid w:val="00AD7C31"/>
    <w:rsid w:val="00AD7CCA"/>
    <w:rsid w:val="00AD7D36"/>
    <w:rsid w:val="00AD7F2A"/>
    <w:rsid w:val="00AD7F88"/>
    <w:rsid w:val="00AD7F95"/>
    <w:rsid w:val="00AE0253"/>
    <w:rsid w:val="00AE05C1"/>
    <w:rsid w:val="00AE05C6"/>
    <w:rsid w:val="00AE06E6"/>
    <w:rsid w:val="00AE076A"/>
    <w:rsid w:val="00AE07D5"/>
    <w:rsid w:val="00AE0BFA"/>
    <w:rsid w:val="00AE0FE0"/>
    <w:rsid w:val="00AE11D6"/>
    <w:rsid w:val="00AE1244"/>
    <w:rsid w:val="00AE1258"/>
    <w:rsid w:val="00AE1664"/>
    <w:rsid w:val="00AE16BF"/>
    <w:rsid w:val="00AE16E0"/>
    <w:rsid w:val="00AE1758"/>
    <w:rsid w:val="00AE181D"/>
    <w:rsid w:val="00AE19E9"/>
    <w:rsid w:val="00AE1A59"/>
    <w:rsid w:val="00AE1BE6"/>
    <w:rsid w:val="00AE1CDC"/>
    <w:rsid w:val="00AE1D1A"/>
    <w:rsid w:val="00AE1E45"/>
    <w:rsid w:val="00AE1FCF"/>
    <w:rsid w:val="00AE2005"/>
    <w:rsid w:val="00AE200E"/>
    <w:rsid w:val="00AE203A"/>
    <w:rsid w:val="00AE22B3"/>
    <w:rsid w:val="00AE250C"/>
    <w:rsid w:val="00AE273E"/>
    <w:rsid w:val="00AE27AC"/>
    <w:rsid w:val="00AE2916"/>
    <w:rsid w:val="00AE2983"/>
    <w:rsid w:val="00AE2AC6"/>
    <w:rsid w:val="00AE2BF5"/>
    <w:rsid w:val="00AE2C20"/>
    <w:rsid w:val="00AE2C2B"/>
    <w:rsid w:val="00AE2C7C"/>
    <w:rsid w:val="00AE2E20"/>
    <w:rsid w:val="00AE2F03"/>
    <w:rsid w:val="00AE327A"/>
    <w:rsid w:val="00AE33A0"/>
    <w:rsid w:val="00AE38D8"/>
    <w:rsid w:val="00AE39F9"/>
    <w:rsid w:val="00AE3BEE"/>
    <w:rsid w:val="00AE3C30"/>
    <w:rsid w:val="00AE3E2D"/>
    <w:rsid w:val="00AE3E9E"/>
    <w:rsid w:val="00AE3F03"/>
    <w:rsid w:val="00AE3F30"/>
    <w:rsid w:val="00AE406D"/>
    <w:rsid w:val="00AE40E0"/>
    <w:rsid w:val="00AE4230"/>
    <w:rsid w:val="00AE4280"/>
    <w:rsid w:val="00AE4562"/>
    <w:rsid w:val="00AE4741"/>
    <w:rsid w:val="00AE4C81"/>
    <w:rsid w:val="00AE4D54"/>
    <w:rsid w:val="00AE4D73"/>
    <w:rsid w:val="00AE4DBA"/>
    <w:rsid w:val="00AE4E0F"/>
    <w:rsid w:val="00AE4E8E"/>
    <w:rsid w:val="00AE4F07"/>
    <w:rsid w:val="00AE54D0"/>
    <w:rsid w:val="00AE54DA"/>
    <w:rsid w:val="00AE5614"/>
    <w:rsid w:val="00AE562B"/>
    <w:rsid w:val="00AE57F3"/>
    <w:rsid w:val="00AE5830"/>
    <w:rsid w:val="00AE584F"/>
    <w:rsid w:val="00AE5E14"/>
    <w:rsid w:val="00AE5EEE"/>
    <w:rsid w:val="00AE60D3"/>
    <w:rsid w:val="00AE616D"/>
    <w:rsid w:val="00AE618A"/>
    <w:rsid w:val="00AE6320"/>
    <w:rsid w:val="00AE672E"/>
    <w:rsid w:val="00AE673C"/>
    <w:rsid w:val="00AE6BE6"/>
    <w:rsid w:val="00AE6D92"/>
    <w:rsid w:val="00AE6F16"/>
    <w:rsid w:val="00AE6F4B"/>
    <w:rsid w:val="00AE7116"/>
    <w:rsid w:val="00AE72E8"/>
    <w:rsid w:val="00AE739A"/>
    <w:rsid w:val="00AE7669"/>
    <w:rsid w:val="00AE779E"/>
    <w:rsid w:val="00AE7873"/>
    <w:rsid w:val="00AE78EC"/>
    <w:rsid w:val="00AE7C4C"/>
    <w:rsid w:val="00AE7C4D"/>
    <w:rsid w:val="00AE7F09"/>
    <w:rsid w:val="00AE7F98"/>
    <w:rsid w:val="00AF0361"/>
    <w:rsid w:val="00AF0381"/>
    <w:rsid w:val="00AF04DE"/>
    <w:rsid w:val="00AF0561"/>
    <w:rsid w:val="00AF05AB"/>
    <w:rsid w:val="00AF0605"/>
    <w:rsid w:val="00AF0717"/>
    <w:rsid w:val="00AF0797"/>
    <w:rsid w:val="00AF0B33"/>
    <w:rsid w:val="00AF0D04"/>
    <w:rsid w:val="00AF0E2D"/>
    <w:rsid w:val="00AF10E6"/>
    <w:rsid w:val="00AF116D"/>
    <w:rsid w:val="00AF11AC"/>
    <w:rsid w:val="00AF1210"/>
    <w:rsid w:val="00AF12A4"/>
    <w:rsid w:val="00AF12C5"/>
    <w:rsid w:val="00AF1498"/>
    <w:rsid w:val="00AF155D"/>
    <w:rsid w:val="00AF15BD"/>
    <w:rsid w:val="00AF1767"/>
    <w:rsid w:val="00AF183C"/>
    <w:rsid w:val="00AF1A04"/>
    <w:rsid w:val="00AF1C5D"/>
    <w:rsid w:val="00AF1E42"/>
    <w:rsid w:val="00AF202B"/>
    <w:rsid w:val="00AF204F"/>
    <w:rsid w:val="00AF216A"/>
    <w:rsid w:val="00AF21CC"/>
    <w:rsid w:val="00AF24BF"/>
    <w:rsid w:val="00AF262A"/>
    <w:rsid w:val="00AF28C1"/>
    <w:rsid w:val="00AF2A16"/>
    <w:rsid w:val="00AF2A28"/>
    <w:rsid w:val="00AF2B0A"/>
    <w:rsid w:val="00AF2C81"/>
    <w:rsid w:val="00AF2DE7"/>
    <w:rsid w:val="00AF323E"/>
    <w:rsid w:val="00AF330F"/>
    <w:rsid w:val="00AF338E"/>
    <w:rsid w:val="00AF34B7"/>
    <w:rsid w:val="00AF352A"/>
    <w:rsid w:val="00AF353B"/>
    <w:rsid w:val="00AF3649"/>
    <w:rsid w:val="00AF3673"/>
    <w:rsid w:val="00AF39D2"/>
    <w:rsid w:val="00AF3A0C"/>
    <w:rsid w:val="00AF3CDE"/>
    <w:rsid w:val="00AF3D51"/>
    <w:rsid w:val="00AF3DB6"/>
    <w:rsid w:val="00AF3F1C"/>
    <w:rsid w:val="00AF3F52"/>
    <w:rsid w:val="00AF40EA"/>
    <w:rsid w:val="00AF42D7"/>
    <w:rsid w:val="00AF46A6"/>
    <w:rsid w:val="00AF47B7"/>
    <w:rsid w:val="00AF4953"/>
    <w:rsid w:val="00AF4966"/>
    <w:rsid w:val="00AF4BC5"/>
    <w:rsid w:val="00AF4BC8"/>
    <w:rsid w:val="00AF4C35"/>
    <w:rsid w:val="00AF4C41"/>
    <w:rsid w:val="00AF53CC"/>
    <w:rsid w:val="00AF54FB"/>
    <w:rsid w:val="00AF5563"/>
    <w:rsid w:val="00AF5564"/>
    <w:rsid w:val="00AF58CC"/>
    <w:rsid w:val="00AF5907"/>
    <w:rsid w:val="00AF59E4"/>
    <w:rsid w:val="00AF5D8F"/>
    <w:rsid w:val="00AF5E7A"/>
    <w:rsid w:val="00AF5F3A"/>
    <w:rsid w:val="00AF5F9C"/>
    <w:rsid w:val="00AF5FF8"/>
    <w:rsid w:val="00AF697A"/>
    <w:rsid w:val="00AF6F6C"/>
    <w:rsid w:val="00AF6FEC"/>
    <w:rsid w:val="00AF7230"/>
    <w:rsid w:val="00AF749B"/>
    <w:rsid w:val="00AF78D7"/>
    <w:rsid w:val="00AF78F8"/>
    <w:rsid w:val="00AF7935"/>
    <w:rsid w:val="00AF7B0F"/>
    <w:rsid w:val="00AF7BD2"/>
    <w:rsid w:val="00AF7D77"/>
    <w:rsid w:val="00AF7DA1"/>
    <w:rsid w:val="00B0014D"/>
    <w:rsid w:val="00B00181"/>
    <w:rsid w:val="00B00190"/>
    <w:rsid w:val="00B00645"/>
    <w:rsid w:val="00B006A6"/>
    <w:rsid w:val="00B006FE"/>
    <w:rsid w:val="00B00733"/>
    <w:rsid w:val="00B007CB"/>
    <w:rsid w:val="00B00A4F"/>
    <w:rsid w:val="00B010CC"/>
    <w:rsid w:val="00B01356"/>
    <w:rsid w:val="00B0188B"/>
    <w:rsid w:val="00B01B49"/>
    <w:rsid w:val="00B01D1A"/>
    <w:rsid w:val="00B01F69"/>
    <w:rsid w:val="00B0216E"/>
    <w:rsid w:val="00B023D9"/>
    <w:rsid w:val="00B024E0"/>
    <w:rsid w:val="00B026F9"/>
    <w:rsid w:val="00B0276D"/>
    <w:rsid w:val="00B02954"/>
    <w:rsid w:val="00B02A39"/>
    <w:rsid w:val="00B02AA9"/>
    <w:rsid w:val="00B02AD5"/>
    <w:rsid w:val="00B02D84"/>
    <w:rsid w:val="00B02E07"/>
    <w:rsid w:val="00B02FA3"/>
    <w:rsid w:val="00B02FE9"/>
    <w:rsid w:val="00B03765"/>
    <w:rsid w:val="00B0392E"/>
    <w:rsid w:val="00B03942"/>
    <w:rsid w:val="00B039B7"/>
    <w:rsid w:val="00B03A1D"/>
    <w:rsid w:val="00B03A28"/>
    <w:rsid w:val="00B03B96"/>
    <w:rsid w:val="00B03CA4"/>
    <w:rsid w:val="00B03EEA"/>
    <w:rsid w:val="00B03FD3"/>
    <w:rsid w:val="00B04284"/>
    <w:rsid w:val="00B04361"/>
    <w:rsid w:val="00B043CC"/>
    <w:rsid w:val="00B04533"/>
    <w:rsid w:val="00B045F0"/>
    <w:rsid w:val="00B04657"/>
    <w:rsid w:val="00B04693"/>
    <w:rsid w:val="00B047A1"/>
    <w:rsid w:val="00B04ADB"/>
    <w:rsid w:val="00B04AE6"/>
    <w:rsid w:val="00B04B82"/>
    <w:rsid w:val="00B04C52"/>
    <w:rsid w:val="00B04C79"/>
    <w:rsid w:val="00B04CBA"/>
    <w:rsid w:val="00B04DEF"/>
    <w:rsid w:val="00B04EC1"/>
    <w:rsid w:val="00B04FCE"/>
    <w:rsid w:val="00B05009"/>
    <w:rsid w:val="00B05084"/>
    <w:rsid w:val="00B0509B"/>
    <w:rsid w:val="00B0511D"/>
    <w:rsid w:val="00B0526B"/>
    <w:rsid w:val="00B054E6"/>
    <w:rsid w:val="00B05581"/>
    <w:rsid w:val="00B0559E"/>
    <w:rsid w:val="00B0569B"/>
    <w:rsid w:val="00B05802"/>
    <w:rsid w:val="00B05B71"/>
    <w:rsid w:val="00B05D8D"/>
    <w:rsid w:val="00B06056"/>
    <w:rsid w:val="00B0605B"/>
    <w:rsid w:val="00B06148"/>
    <w:rsid w:val="00B06254"/>
    <w:rsid w:val="00B0628F"/>
    <w:rsid w:val="00B06318"/>
    <w:rsid w:val="00B063AE"/>
    <w:rsid w:val="00B06546"/>
    <w:rsid w:val="00B06691"/>
    <w:rsid w:val="00B0683A"/>
    <w:rsid w:val="00B069C8"/>
    <w:rsid w:val="00B06AC4"/>
    <w:rsid w:val="00B06DF8"/>
    <w:rsid w:val="00B070C4"/>
    <w:rsid w:val="00B07100"/>
    <w:rsid w:val="00B07454"/>
    <w:rsid w:val="00B07490"/>
    <w:rsid w:val="00B07499"/>
    <w:rsid w:val="00B074CB"/>
    <w:rsid w:val="00B07850"/>
    <w:rsid w:val="00B07866"/>
    <w:rsid w:val="00B07A90"/>
    <w:rsid w:val="00B07D75"/>
    <w:rsid w:val="00B07F54"/>
    <w:rsid w:val="00B103EE"/>
    <w:rsid w:val="00B10552"/>
    <w:rsid w:val="00B106B1"/>
    <w:rsid w:val="00B106B5"/>
    <w:rsid w:val="00B109F6"/>
    <w:rsid w:val="00B10A36"/>
    <w:rsid w:val="00B10A79"/>
    <w:rsid w:val="00B10C48"/>
    <w:rsid w:val="00B10FD4"/>
    <w:rsid w:val="00B110D3"/>
    <w:rsid w:val="00B1115F"/>
    <w:rsid w:val="00B111B3"/>
    <w:rsid w:val="00B11213"/>
    <w:rsid w:val="00B1139F"/>
    <w:rsid w:val="00B11439"/>
    <w:rsid w:val="00B1150D"/>
    <w:rsid w:val="00B11719"/>
    <w:rsid w:val="00B11819"/>
    <w:rsid w:val="00B118BE"/>
    <w:rsid w:val="00B11AA5"/>
    <w:rsid w:val="00B11BA0"/>
    <w:rsid w:val="00B11CD4"/>
    <w:rsid w:val="00B11DF9"/>
    <w:rsid w:val="00B11FEA"/>
    <w:rsid w:val="00B11FEF"/>
    <w:rsid w:val="00B122AA"/>
    <w:rsid w:val="00B122FA"/>
    <w:rsid w:val="00B125E7"/>
    <w:rsid w:val="00B12619"/>
    <w:rsid w:val="00B126F0"/>
    <w:rsid w:val="00B12779"/>
    <w:rsid w:val="00B129AB"/>
    <w:rsid w:val="00B12A40"/>
    <w:rsid w:val="00B12EB2"/>
    <w:rsid w:val="00B13205"/>
    <w:rsid w:val="00B133B2"/>
    <w:rsid w:val="00B13415"/>
    <w:rsid w:val="00B13467"/>
    <w:rsid w:val="00B13658"/>
    <w:rsid w:val="00B13690"/>
    <w:rsid w:val="00B13699"/>
    <w:rsid w:val="00B13846"/>
    <w:rsid w:val="00B13998"/>
    <w:rsid w:val="00B13AE9"/>
    <w:rsid w:val="00B13CD7"/>
    <w:rsid w:val="00B13F0E"/>
    <w:rsid w:val="00B1402B"/>
    <w:rsid w:val="00B14163"/>
    <w:rsid w:val="00B14569"/>
    <w:rsid w:val="00B14743"/>
    <w:rsid w:val="00B147BC"/>
    <w:rsid w:val="00B147D7"/>
    <w:rsid w:val="00B147D8"/>
    <w:rsid w:val="00B14A73"/>
    <w:rsid w:val="00B14C0D"/>
    <w:rsid w:val="00B14CBC"/>
    <w:rsid w:val="00B14D19"/>
    <w:rsid w:val="00B14D75"/>
    <w:rsid w:val="00B14DC6"/>
    <w:rsid w:val="00B14F9A"/>
    <w:rsid w:val="00B150D8"/>
    <w:rsid w:val="00B154E7"/>
    <w:rsid w:val="00B156A8"/>
    <w:rsid w:val="00B1576D"/>
    <w:rsid w:val="00B157ED"/>
    <w:rsid w:val="00B157F9"/>
    <w:rsid w:val="00B15965"/>
    <w:rsid w:val="00B15AE3"/>
    <w:rsid w:val="00B15CED"/>
    <w:rsid w:val="00B15D31"/>
    <w:rsid w:val="00B160DB"/>
    <w:rsid w:val="00B160EF"/>
    <w:rsid w:val="00B16581"/>
    <w:rsid w:val="00B16641"/>
    <w:rsid w:val="00B16759"/>
    <w:rsid w:val="00B167D2"/>
    <w:rsid w:val="00B1680F"/>
    <w:rsid w:val="00B16834"/>
    <w:rsid w:val="00B16956"/>
    <w:rsid w:val="00B16AA4"/>
    <w:rsid w:val="00B16BB3"/>
    <w:rsid w:val="00B16C3A"/>
    <w:rsid w:val="00B17113"/>
    <w:rsid w:val="00B17553"/>
    <w:rsid w:val="00B17665"/>
    <w:rsid w:val="00B1767A"/>
    <w:rsid w:val="00B1784A"/>
    <w:rsid w:val="00B178D9"/>
    <w:rsid w:val="00B17981"/>
    <w:rsid w:val="00B17B01"/>
    <w:rsid w:val="00B17D15"/>
    <w:rsid w:val="00B17E41"/>
    <w:rsid w:val="00B17F21"/>
    <w:rsid w:val="00B17F5A"/>
    <w:rsid w:val="00B20256"/>
    <w:rsid w:val="00B2026B"/>
    <w:rsid w:val="00B202CF"/>
    <w:rsid w:val="00B203C1"/>
    <w:rsid w:val="00B2048E"/>
    <w:rsid w:val="00B204D9"/>
    <w:rsid w:val="00B20535"/>
    <w:rsid w:val="00B2073D"/>
    <w:rsid w:val="00B209F3"/>
    <w:rsid w:val="00B20C18"/>
    <w:rsid w:val="00B20D09"/>
    <w:rsid w:val="00B20F17"/>
    <w:rsid w:val="00B20FC1"/>
    <w:rsid w:val="00B211D6"/>
    <w:rsid w:val="00B21202"/>
    <w:rsid w:val="00B2126D"/>
    <w:rsid w:val="00B2131C"/>
    <w:rsid w:val="00B213F5"/>
    <w:rsid w:val="00B21411"/>
    <w:rsid w:val="00B214B0"/>
    <w:rsid w:val="00B215F4"/>
    <w:rsid w:val="00B21651"/>
    <w:rsid w:val="00B21841"/>
    <w:rsid w:val="00B218AD"/>
    <w:rsid w:val="00B21A40"/>
    <w:rsid w:val="00B21ABD"/>
    <w:rsid w:val="00B21B57"/>
    <w:rsid w:val="00B21B61"/>
    <w:rsid w:val="00B21F2C"/>
    <w:rsid w:val="00B22098"/>
    <w:rsid w:val="00B2225C"/>
    <w:rsid w:val="00B222E7"/>
    <w:rsid w:val="00B2234B"/>
    <w:rsid w:val="00B22373"/>
    <w:rsid w:val="00B22418"/>
    <w:rsid w:val="00B2248B"/>
    <w:rsid w:val="00B225DA"/>
    <w:rsid w:val="00B226F7"/>
    <w:rsid w:val="00B22737"/>
    <w:rsid w:val="00B22D56"/>
    <w:rsid w:val="00B22F3C"/>
    <w:rsid w:val="00B22FB8"/>
    <w:rsid w:val="00B231C2"/>
    <w:rsid w:val="00B231EF"/>
    <w:rsid w:val="00B2323F"/>
    <w:rsid w:val="00B2346C"/>
    <w:rsid w:val="00B2349E"/>
    <w:rsid w:val="00B2363E"/>
    <w:rsid w:val="00B23740"/>
    <w:rsid w:val="00B23757"/>
    <w:rsid w:val="00B237DC"/>
    <w:rsid w:val="00B2381F"/>
    <w:rsid w:val="00B23854"/>
    <w:rsid w:val="00B23A7C"/>
    <w:rsid w:val="00B23B83"/>
    <w:rsid w:val="00B23CB7"/>
    <w:rsid w:val="00B23DBD"/>
    <w:rsid w:val="00B23E53"/>
    <w:rsid w:val="00B24314"/>
    <w:rsid w:val="00B24720"/>
    <w:rsid w:val="00B24744"/>
    <w:rsid w:val="00B24829"/>
    <w:rsid w:val="00B24A7E"/>
    <w:rsid w:val="00B24B81"/>
    <w:rsid w:val="00B24C5E"/>
    <w:rsid w:val="00B24C83"/>
    <w:rsid w:val="00B24DA8"/>
    <w:rsid w:val="00B24E8C"/>
    <w:rsid w:val="00B24F3C"/>
    <w:rsid w:val="00B25333"/>
    <w:rsid w:val="00B25360"/>
    <w:rsid w:val="00B25396"/>
    <w:rsid w:val="00B2594F"/>
    <w:rsid w:val="00B25989"/>
    <w:rsid w:val="00B25BC9"/>
    <w:rsid w:val="00B25D0D"/>
    <w:rsid w:val="00B25D86"/>
    <w:rsid w:val="00B25EDB"/>
    <w:rsid w:val="00B25F3B"/>
    <w:rsid w:val="00B261A8"/>
    <w:rsid w:val="00B261F3"/>
    <w:rsid w:val="00B263E2"/>
    <w:rsid w:val="00B2642D"/>
    <w:rsid w:val="00B26538"/>
    <w:rsid w:val="00B2676C"/>
    <w:rsid w:val="00B26779"/>
    <w:rsid w:val="00B26793"/>
    <w:rsid w:val="00B267D0"/>
    <w:rsid w:val="00B26836"/>
    <w:rsid w:val="00B2685E"/>
    <w:rsid w:val="00B269BA"/>
    <w:rsid w:val="00B26A29"/>
    <w:rsid w:val="00B26B7D"/>
    <w:rsid w:val="00B26E9C"/>
    <w:rsid w:val="00B26EF4"/>
    <w:rsid w:val="00B26F3A"/>
    <w:rsid w:val="00B26F65"/>
    <w:rsid w:val="00B272DB"/>
    <w:rsid w:val="00B27313"/>
    <w:rsid w:val="00B273F7"/>
    <w:rsid w:val="00B27480"/>
    <w:rsid w:val="00B2763F"/>
    <w:rsid w:val="00B27675"/>
    <w:rsid w:val="00B277EB"/>
    <w:rsid w:val="00B27887"/>
    <w:rsid w:val="00B278E1"/>
    <w:rsid w:val="00B27AAC"/>
    <w:rsid w:val="00B27B68"/>
    <w:rsid w:val="00B27C2A"/>
    <w:rsid w:val="00B27CB0"/>
    <w:rsid w:val="00B27E63"/>
    <w:rsid w:val="00B27E91"/>
    <w:rsid w:val="00B27EDA"/>
    <w:rsid w:val="00B302BF"/>
    <w:rsid w:val="00B303BE"/>
    <w:rsid w:val="00B303F2"/>
    <w:rsid w:val="00B3042A"/>
    <w:rsid w:val="00B306BA"/>
    <w:rsid w:val="00B307B4"/>
    <w:rsid w:val="00B30929"/>
    <w:rsid w:val="00B30A32"/>
    <w:rsid w:val="00B30CEB"/>
    <w:rsid w:val="00B31036"/>
    <w:rsid w:val="00B31267"/>
    <w:rsid w:val="00B31487"/>
    <w:rsid w:val="00B3158A"/>
    <w:rsid w:val="00B315F3"/>
    <w:rsid w:val="00B31661"/>
    <w:rsid w:val="00B31941"/>
    <w:rsid w:val="00B31A04"/>
    <w:rsid w:val="00B31A2E"/>
    <w:rsid w:val="00B31BC9"/>
    <w:rsid w:val="00B31BCF"/>
    <w:rsid w:val="00B31CC3"/>
    <w:rsid w:val="00B31D72"/>
    <w:rsid w:val="00B31D99"/>
    <w:rsid w:val="00B321AF"/>
    <w:rsid w:val="00B32222"/>
    <w:rsid w:val="00B323BE"/>
    <w:rsid w:val="00B32599"/>
    <w:rsid w:val="00B3269B"/>
    <w:rsid w:val="00B327A8"/>
    <w:rsid w:val="00B327C4"/>
    <w:rsid w:val="00B3299B"/>
    <w:rsid w:val="00B32C1B"/>
    <w:rsid w:val="00B32C3C"/>
    <w:rsid w:val="00B32D0F"/>
    <w:rsid w:val="00B32D39"/>
    <w:rsid w:val="00B32DEE"/>
    <w:rsid w:val="00B3312B"/>
    <w:rsid w:val="00B33407"/>
    <w:rsid w:val="00B334FB"/>
    <w:rsid w:val="00B3373A"/>
    <w:rsid w:val="00B33972"/>
    <w:rsid w:val="00B33C68"/>
    <w:rsid w:val="00B33EE6"/>
    <w:rsid w:val="00B341EF"/>
    <w:rsid w:val="00B345A6"/>
    <w:rsid w:val="00B34755"/>
    <w:rsid w:val="00B3486F"/>
    <w:rsid w:val="00B348B1"/>
    <w:rsid w:val="00B349C3"/>
    <w:rsid w:val="00B34A78"/>
    <w:rsid w:val="00B34A92"/>
    <w:rsid w:val="00B34B52"/>
    <w:rsid w:val="00B34CB5"/>
    <w:rsid w:val="00B34E44"/>
    <w:rsid w:val="00B34F92"/>
    <w:rsid w:val="00B35383"/>
    <w:rsid w:val="00B355D3"/>
    <w:rsid w:val="00B357AD"/>
    <w:rsid w:val="00B35847"/>
    <w:rsid w:val="00B3599E"/>
    <w:rsid w:val="00B35F98"/>
    <w:rsid w:val="00B35FF7"/>
    <w:rsid w:val="00B36087"/>
    <w:rsid w:val="00B361B3"/>
    <w:rsid w:val="00B3672F"/>
    <w:rsid w:val="00B369F6"/>
    <w:rsid w:val="00B36A0E"/>
    <w:rsid w:val="00B36AB7"/>
    <w:rsid w:val="00B36B91"/>
    <w:rsid w:val="00B36CC2"/>
    <w:rsid w:val="00B36F42"/>
    <w:rsid w:val="00B36F66"/>
    <w:rsid w:val="00B372AA"/>
    <w:rsid w:val="00B373AC"/>
    <w:rsid w:val="00B3743A"/>
    <w:rsid w:val="00B374CA"/>
    <w:rsid w:val="00B37688"/>
    <w:rsid w:val="00B37698"/>
    <w:rsid w:val="00B3785E"/>
    <w:rsid w:val="00B3797F"/>
    <w:rsid w:val="00B37DD6"/>
    <w:rsid w:val="00B37F70"/>
    <w:rsid w:val="00B4036F"/>
    <w:rsid w:val="00B4038D"/>
    <w:rsid w:val="00B403C2"/>
    <w:rsid w:val="00B40445"/>
    <w:rsid w:val="00B40612"/>
    <w:rsid w:val="00B4061C"/>
    <w:rsid w:val="00B406ED"/>
    <w:rsid w:val="00B407CD"/>
    <w:rsid w:val="00B4093F"/>
    <w:rsid w:val="00B40964"/>
    <w:rsid w:val="00B409E0"/>
    <w:rsid w:val="00B40C0B"/>
    <w:rsid w:val="00B40C6D"/>
    <w:rsid w:val="00B40CCC"/>
    <w:rsid w:val="00B40D8A"/>
    <w:rsid w:val="00B40E5A"/>
    <w:rsid w:val="00B40F14"/>
    <w:rsid w:val="00B410E9"/>
    <w:rsid w:val="00B410FD"/>
    <w:rsid w:val="00B41317"/>
    <w:rsid w:val="00B41888"/>
    <w:rsid w:val="00B419D1"/>
    <w:rsid w:val="00B41A1F"/>
    <w:rsid w:val="00B41AD7"/>
    <w:rsid w:val="00B41C88"/>
    <w:rsid w:val="00B41DCF"/>
    <w:rsid w:val="00B41F9C"/>
    <w:rsid w:val="00B42082"/>
    <w:rsid w:val="00B4227C"/>
    <w:rsid w:val="00B422B3"/>
    <w:rsid w:val="00B42523"/>
    <w:rsid w:val="00B42846"/>
    <w:rsid w:val="00B4294D"/>
    <w:rsid w:val="00B42A94"/>
    <w:rsid w:val="00B42C65"/>
    <w:rsid w:val="00B42D64"/>
    <w:rsid w:val="00B43688"/>
    <w:rsid w:val="00B4371F"/>
    <w:rsid w:val="00B437D2"/>
    <w:rsid w:val="00B437FA"/>
    <w:rsid w:val="00B4389B"/>
    <w:rsid w:val="00B43D17"/>
    <w:rsid w:val="00B43DFA"/>
    <w:rsid w:val="00B4413C"/>
    <w:rsid w:val="00B44836"/>
    <w:rsid w:val="00B44D1A"/>
    <w:rsid w:val="00B44D43"/>
    <w:rsid w:val="00B450E8"/>
    <w:rsid w:val="00B4561F"/>
    <w:rsid w:val="00B45882"/>
    <w:rsid w:val="00B45A4C"/>
    <w:rsid w:val="00B45A52"/>
    <w:rsid w:val="00B45EA7"/>
    <w:rsid w:val="00B45EC5"/>
    <w:rsid w:val="00B46175"/>
    <w:rsid w:val="00B464A0"/>
    <w:rsid w:val="00B46599"/>
    <w:rsid w:val="00B4689B"/>
    <w:rsid w:val="00B46A72"/>
    <w:rsid w:val="00B46A9E"/>
    <w:rsid w:val="00B46B0C"/>
    <w:rsid w:val="00B46D8B"/>
    <w:rsid w:val="00B46F2E"/>
    <w:rsid w:val="00B46FA9"/>
    <w:rsid w:val="00B46FDA"/>
    <w:rsid w:val="00B47197"/>
    <w:rsid w:val="00B47201"/>
    <w:rsid w:val="00B472E4"/>
    <w:rsid w:val="00B473C6"/>
    <w:rsid w:val="00B473E9"/>
    <w:rsid w:val="00B47B25"/>
    <w:rsid w:val="00B47B56"/>
    <w:rsid w:val="00B47B70"/>
    <w:rsid w:val="00B5008D"/>
    <w:rsid w:val="00B501AB"/>
    <w:rsid w:val="00B5022C"/>
    <w:rsid w:val="00B50350"/>
    <w:rsid w:val="00B50453"/>
    <w:rsid w:val="00B5053A"/>
    <w:rsid w:val="00B508DF"/>
    <w:rsid w:val="00B509F9"/>
    <w:rsid w:val="00B50A8A"/>
    <w:rsid w:val="00B50BFA"/>
    <w:rsid w:val="00B50DF9"/>
    <w:rsid w:val="00B510CD"/>
    <w:rsid w:val="00B510D5"/>
    <w:rsid w:val="00B51107"/>
    <w:rsid w:val="00B5119A"/>
    <w:rsid w:val="00B511FB"/>
    <w:rsid w:val="00B51342"/>
    <w:rsid w:val="00B51369"/>
    <w:rsid w:val="00B51426"/>
    <w:rsid w:val="00B51582"/>
    <w:rsid w:val="00B515CC"/>
    <w:rsid w:val="00B51934"/>
    <w:rsid w:val="00B51D82"/>
    <w:rsid w:val="00B51FC3"/>
    <w:rsid w:val="00B5226F"/>
    <w:rsid w:val="00B52377"/>
    <w:rsid w:val="00B52379"/>
    <w:rsid w:val="00B5250A"/>
    <w:rsid w:val="00B525C1"/>
    <w:rsid w:val="00B52683"/>
    <w:rsid w:val="00B526DC"/>
    <w:rsid w:val="00B52770"/>
    <w:rsid w:val="00B527DF"/>
    <w:rsid w:val="00B52935"/>
    <w:rsid w:val="00B52AF0"/>
    <w:rsid w:val="00B52FE2"/>
    <w:rsid w:val="00B53023"/>
    <w:rsid w:val="00B531D7"/>
    <w:rsid w:val="00B53227"/>
    <w:rsid w:val="00B53301"/>
    <w:rsid w:val="00B5342A"/>
    <w:rsid w:val="00B5361C"/>
    <w:rsid w:val="00B537DA"/>
    <w:rsid w:val="00B538E7"/>
    <w:rsid w:val="00B53A36"/>
    <w:rsid w:val="00B53A97"/>
    <w:rsid w:val="00B53C78"/>
    <w:rsid w:val="00B53D30"/>
    <w:rsid w:val="00B53FC4"/>
    <w:rsid w:val="00B540CC"/>
    <w:rsid w:val="00B54128"/>
    <w:rsid w:val="00B5433D"/>
    <w:rsid w:val="00B544C5"/>
    <w:rsid w:val="00B54614"/>
    <w:rsid w:val="00B5477D"/>
    <w:rsid w:val="00B548B7"/>
    <w:rsid w:val="00B54929"/>
    <w:rsid w:val="00B54988"/>
    <w:rsid w:val="00B54BAC"/>
    <w:rsid w:val="00B54EAB"/>
    <w:rsid w:val="00B55148"/>
    <w:rsid w:val="00B55407"/>
    <w:rsid w:val="00B55444"/>
    <w:rsid w:val="00B5557B"/>
    <w:rsid w:val="00B55B1B"/>
    <w:rsid w:val="00B55BCE"/>
    <w:rsid w:val="00B55CAD"/>
    <w:rsid w:val="00B55CAF"/>
    <w:rsid w:val="00B55D83"/>
    <w:rsid w:val="00B55EFA"/>
    <w:rsid w:val="00B55FFF"/>
    <w:rsid w:val="00B56008"/>
    <w:rsid w:val="00B560C8"/>
    <w:rsid w:val="00B561AA"/>
    <w:rsid w:val="00B561E4"/>
    <w:rsid w:val="00B563E6"/>
    <w:rsid w:val="00B56477"/>
    <w:rsid w:val="00B56760"/>
    <w:rsid w:val="00B567FA"/>
    <w:rsid w:val="00B568F5"/>
    <w:rsid w:val="00B56925"/>
    <w:rsid w:val="00B56B72"/>
    <w:rsid w:val="00B56E4B"/>
    <w:rsid w:val="00B5714F"/>
    <w:rsid w:val="00B5728D"/>
    <w:rsid w:val="00B57334"/>
    <w:rsid w:val="00B57860"/>
    <w:rsid w:val="00B57A6A"/>
    <w:rsid w:val="00B57AD2"/>
    <w:rsid w:val="00B57B17"/>
    <w:rsid w:val="00B57DB0"/>
    <w:rsid w:val="00B6002A"/>
    <w:rsid w:val="00B6059D"/>
    <w:rsid w:val="00B605B7"/>
    <w:rsid w:val="00B60785"/>
    <w:rsid w:val="00B60787"/>
    <w:rsid w:val="00B60A00"/>
    <w:rsid w:val="00B60A44"/>
    <w:rsid w:val="00B60BD5"/>
    <w:rsid w:val="00B60D35"/>
    <w:rsid w:val="00B60D5E"/>
    <w:rsid w:val="00B60E08"/>
    <w:rsid w:val="00B60E88"/>
    <w:rsid w:val="00B60E99"/>
    <w:rsid w:val="00B61024"/>
    <w:rsid w:val="00B61118"/>
    <w:rsid w:val="00B61173"/>
    <w:rsid w:val="00B615A2"/>
    <w:rsid w:val="00B61674"/>
    <w:rsid w:val="00B61681"/>
    <w:rsid w:val="00B61775"/>
    <w:rsid w:val="00B61820"/>
    <w:rsid w:val="00B61923"/>
    <w:rsid w:val="00B61946"/>
    <w:rsid w:val="00B6207C"/>
    <w:rsid w:val="00B623FA"/>
    <w:rsid w:val="00B624AF"/>
    <w:rsid w:val="00B62623"/>
    <w:rsid w:val="00B6263C"/>
    <w:rsid w:val="00B62741"/>
    <w:rsid w:val="00B627A8"/>
    <w:rsid w:val="00B62947"/>
    <w:rsid w:val="00B62982"/>
    <w:rsid w:val="00B62BB5"/>
    <w:rsid w:val="00B62D15"/>
    <w:rsid w:val="00B62D1A"/>
    <w:rsid w:val="00B62DDE"/>
    <w:rsid w:val="00B6302F"/>
    <w:rsid w:val="00B63269"/>
    <w:rsid w:val="00B63744"/>
    <w:rsid w:val="00B6384E"/>
    <w:rsid w:val="00B63DD2"/>
    <w:rsid w:val="00B64257"/>
    <w:rsid w:val="00B64561"/>
    <w:rsid w:val="00B646E2"/>
    <w:rsid w:val="00B64829"/>
    <w:rsid w:val="00B64A3C"/>
    <w:rsid w:val="00B64B0C"/>
    <w:rsid w:val="00B64BB2"/>
    <w:rsid w:val="00B64E55"/>
    <w:rsid w:val="00B64FFE"/>
    <w:rsid w:val="00B65253"/>
    <w:rsid w:val="00B6552B"/>
    <w:rsid w:val="00B65844"/>
    <w:rsid w:val="00B658DB"/>
    <w:rsid w:val="00B658E6"/>
    <w:rsid w:val="00B65A36"/>
    <w:rsid w:val="00B65AD0"/>
    <w:rsid w:val="00B65AE1"/>
    <w:rsid w:val="00B65AF9"/>
    <w:rsid w:val="00B65B0C"/>
    <w:rsid w:val="00B65D29"/>
    <w:rsid w:val="00B65D99"/>
    <w:rsid w:val="00B65DB6"/>
    <w:rsid w:val="00B65DD4"/>
    <w:rsid w:val="00B65F3B"/>
    <w:rsid w:val="00B65F6B"/>
    <w:rsid w:val="00B661A1"/>
    <w:rsid w:val="00B6642E"/>
    <w:rsid w:val="00B664C7"/>
    <w:rsid w:val="00B66645"/>
    <w:rsid w:val="00B6667F"/>
    <w:rsid w:val="00B669E1"/>
    <w:rsid w:val="00B66C0B"/>
    <w:rsid w:val="00B66D7F"/>
    <w:rsid w:val="00B66DF5"/>
    <w:rsid w:val="00B6716D"/>
    <w:rsid w:val="00B6717D"/>
    <w:rsid w:val="00B67355"/>
    <w:rsid w:val="00B676A1"/>
    <w:rsid w:val="00B676E5"/>
    <w:rsid w:val="00B67A7C"/>
    <w:rsid w:val="00B67AA8"/>
    <w:rsid w:val="00B67B4F"/>
    <w:rsid w:val="00B67CD7"/>
    <w:rsid w:val="00B67D72"/>
    <w:rsid w:val="00B67E99"/>
    <w:rsid w:val="00B67EA1"/>
    <w:rsid w:val="00B702AB"/>
    <w:rsid w:val="00B70553"/>
    <w:rsid w:val="00B7058C"/>
    <w:rsid w:val="00B709B7"/>
    <w:rsid w:val="00B70B86"/>
    <w:rsid w:val="00B70C3D"/>
    <w:rsid w:val="00B70C7A"/>
    <w:rsid w:val="00B70DB5"/>
    <w:rsid w:val="00B70E1B"/>
    <w:rsid w:val="00B71110"/>
    <w:rsid w:val="00B715F8"/>
    <w:rsid w:val="00B71626"/>
    <w:rsid w:val="00B71A01"/>
    <w:rsid w:val="00B71E80"/>
    <w:rsid w:val="00B71EF5"/>
    <w:rsid w:val="00B71F38"/>
    <w:rsid w:val="00B72059"/>
    <w:rsid w:val="00B72317"/>
    <w:rsid w:val="00B72810"/>
    <w:rsid w:val="00B72A93"/>
    <w:rsid w:val="00B72AD1"/>
    <w:rsid w:val="00B72BF2"/>
    <w:rsid w:val="00B72E94"/>
    <w:rsid w:val="00B72FF8"/>
    <w:rsid w:val="00B7306D"/>
    <w:rsid w:val="00B73072"/>
    <w:rsid w:val="00B733EA"/>
    <w:rsid w:val="00B735A3"/>
    <w:rsid w:val="00B735C8"/>
    <w:rsid w:val="00B736C1"/>
    <w:rsid w:val="00B7380D"/>
    <w:rsid w:val="00B739F6"/>
    <w:rsid w:val="00B73B29"/>
    <w:rsid w:val="00B73BA8"/>
    <w:rsid w:val="00B73BFF"/>
    <w:rsid w:val="00B73C7A"/>
    <w:rsid w:val="00B73D9A"/>
    <w:rsid w:val="00B73E6D"/>
    <w:rsid w:val="00B740A9"/>
    <w:rsid w:val="00B74666"/>
    <w:rsid w:val="00B74751"/>
    <w:rsid w:val="00B74A08"/>
    <w:rsid w:val="00B74A9F"/>
    <w:rsid w:val="00B74B4D"/>
    <w:rsid w:val="00B74BB7"/>
    <w:rsid w:val="00B74BB8"/>
    <w:rsid w:val="00B74CC9"/>
    <w:rsid w:val="00B74E02"/>
    <w:rsid w:val="00B7501D"/>
    <w:rsid w:val="00B75136"/>
    <w:rsid w:val="00B753E9"/>
    <w:rsid w:val="00B75576"/>
    <w:rsid w:val="00B7572F"/>
    <w:rsid w:val="00B758A4"/>
    <w:rsid w:val="00B758B0"/>
    <w:rsid w:val="00B75A8C"/>
    <w:rsid w:val="00B75AB2"/>
    <w:rsid w:val="00B75C54"/>
    <w:rsid w:val="00B75DA6"/>
    <w:rsid w:val="00B7627A"/>
    <w:rsid w:val="00B76335"/>
    <w:rsid w:val="00B76414"/>
    <w:rsid w:val="00B765AF"/>
    <w:rsid w:val="00B76702"/>
    <w:rsid w:val="00B76B35"/>
    <w:rsid w:val="00B76C38"/>
    <w:rsid w:val="00B76C8C"/>
    <w:rsid w:val="00B76CBA"/>
    <w:rsid w:val="00B76E76"/>
    <w:rsid w:val="00B76EF2"/>
    <w:rsid w:val="00B7744F"/>
    <w:rsid w:val="00B7747E"/>
    <w:rsid w:val="00B77AB2"/>
    <w:rsid w:val="00B77B24"/>
    <w:rsid w:val="00B77D81"/>
    <w:rsid w:val="00B77E29"/>
    <w:rsid w:val="00B77FAE"/>
    <w:rsid w:val="00B77FFC"/>
    <w:rsid w:val="00B800B5"/>
    <w:rsid w:val="00B80256"/>
    <w:rsid w:val="00B803A0"/>
    <w:rsid w:val="00B804F2"/>
    <w:rsid w:val="00B80563"/>
    <w:rsid w:val="00B809C0"/>
    <w:rsid w:val="00B80BBF"/>
    <w:rsid w:val="00B812DA"/>
    <w:rsid w:val="00B819E7"/>
    <w:rsid w:val="00B81A4F"/>
    <w:rsid w:val="00B81A6C"/>
    <w:rsid w:val="00B81AF6"/>
    <w:rsid w:val="00B81D25"/>
    <w:rsid w:val="00B8214A"/>
    <w:rsid w:val="00B822DF"/>
    <w:rsid w:val="00B82348"/>
    <w:rsid w:val="00B825B0"/>
    <w:rsid w:val="00B82814"/>
    <w:rsid w:val="00B8295A"/>
    <w:rsid w:val="00B82A7F"/>
    <w:rsid w:val="00B82B50"/>
    <w:rsid w:val="00B82D30"/>
    <w:rsid w:val="00B82FEB"/>
    <w:rsid w:val="00B8317C"/>
    <w:rsid w:val="00B83478"/>
    <w:rsid w:val="00B83572"/>
    <w:rsid w:val="00B83809"/>
    <w:rsid w:val="00B83846"/>
    <w:rsid w:val="00B83974"/>
    <w:rsid w:val="00B83978"/>
    <w:rsid w:val="00B83A08"/>
    <w:rsid w:val="00B83A5D"/>
    <w:rsid w:val="00B83C82"/>
    <w:rsid w:val="00B83CC0"/>
    <w:rsid w:val="00B83E28"/>
    <w:rsid w:val="00B8462A"/>
    <w:rsid w:val="00B8471A"/>
    <w:rsid w:val="00B847A9"/>
    <w:rsid w:val="00B84A52"/>
    <w:rsid w:val="00B84D8A"/>
    <w:rsid w:val="00B85050"/>
    <w:rsid w:val="00B85233"/>
    <w:rsid w:val="00B85256"/>
    <w:rsid w:val="00B85459"/>
    <w:rsid w:val="00B8554A"/>
    <w:rsid w:val="00B855A5"/>
    <w:rsid w:val="00B858D5"/>
    <w:rsid w:val="00B85900"/>
    <w:rsid w:val="00B85DE5"/>
    <w:rsid w:val="00B85FA0"/>
    <w:rsid w:val="00B860C2"/>
    <w:rsid w:val="00B86153"/>
    <w:rsid w:val="00B861A1"/>
    <w:rsid w:val="00B86271"/>
    <w:rsid w:val="00B8638F"/>
    <w:rsid w:val="00B8639D"/>
    <w:rsid w:val="00B866C5"/>
    <w:rsid w:val="00B86A0D"/>
    <w:rsid w:val="00B86CF5"/>
    <w:rsid w:val="00B86D6C"/>
    <w:rsid w:val="00B86E78"/>
    <w:rsid w:val="00B871E2"/>
    <w:rsid w:val="00B872BA"/>
    <w:rsid w:val="00B87398"/>
    <w:rsid w:val="00B874E7"/>
    <w:rsid w:val="00B87678"/>
    <w:rsid w:val="00B876F0"/>
    <w:rsid w:val="00B877A4"/>
    <w:rsid w:val="00B878CB"/>
    <w:rsid w:val="00B878E9"/>
    <w:rsid w:val="00B87BD5"/>
    <w:rsid w:val="00B87D79"/>
    <w:rsid w:val="00B87EF4"/>
    <w:rsid w:val="00B9018D"/>
    <w:rsid w:val="00B90242"/>
    <w:rsid w:val="00B90331"/>
    <w:rsid w:val="00B90340"/>
    <w:rsid w:val="00B904C7"/>
    <w:rsid w:val="00B90600"/>
    <w:rsid w:val="00B9069C"/>
    <w:rsid w:val="00B9077E"/>
    <w:rsid w:val="00B90945"/>
    <w:rsid w:val="00B90B00"/>
    <w:rsid w:val="00B90E7E"/>
    <w:rsid w:val="00B90EA2"/>
    <w:rsid w:val="00B90F73"/>
    <w:rsid w:val="00B9101F"/>
    <w:rsid w:val="00B911A9"/>
    <w:rsid w:val="00B91205"/>
    <w:rsid w:val="00B9121B"/>
    <w:rsid w:val="00B91261"/>
    <w:rsid w:val="00B9152E"/>
    <w:rsid w:val="00B91680"/>
    <w:rsid w:val="00B916B9"/>
    <w:rsid w:val="00B917E8"/>
    <w:rsid w:val="00B917F8"/>
    <w:rsid w:val="00B91B98"/>
    <w:rsid w:val="00B91ECF"/>
    <w:rsid w:val="00B91EE3"/>
    <w:rsid w:val="00B91F45"/>
    <w:rsid w:val="00B9220B"/>
    <w:rsid w:val="00B9246F"/>
    <w:rsid w:val="00B924F3"/>
    <w:rsid w:val="00B924F8"/>
    <w:rsid w:val="00B92B75"/>
    <w:rsid w:val="00B92F50"/>
    <w:rsid w:val="00B9309D"/>
    <w:rsid w:val="00B9311D"/>
    <w:rsid w:val="00B931A8"/>
    <w:rsid w:val="00B93674"/>
    <w:rsid w:val="00B93B4D"/>
    <w:rsid w:val="00B93B59"/>
    <w:rsid w:val="00B93C5C"/>
    <w:rsid w:val="00B93E31"/>
    <w:rsid w:val="00B93FB2"/>
    <w:rsid w:val="00B9406A"/>
    <w:rsid w:val="00B9407D"/>
    <w:rsid w:val="00B940EA"/>
    <w:rsid w:val="00B944CF"/>
    <w:rsid w:val="00B94873"/>
    <w:rsid w:val="00B94922"/>
    <w:rsid w:val="00B94B27"/>
    <w:rsid w:val="00B94DD6"/>
    <w:rsid w:val="00B94FCD"/>
    <w:rsid w:val="00B9538F"/>
    <w:rsid w:val="00B956C4"/>
    <w:rsid w:val="00B95726"/>
    <w:rsid w:val="00B958C5"/>
    <w:rsid w:val="00B95A90"/>
    <w:rsid w:val="00B95E3C"/>
    <w:rsid w:val="00B95FDB"/>
    <w:rsid w:val="00B9632C"/>
    <w:rsid w:val="00B96479"/>
    <w:rsid w:val="00B965D0"/>
    <w:rsid w:val="00B965E6"/>
    <w:rsid w:val="00B96612"/>
    <w:rsid w:val="00B96896"/>
    <w:rsid w:val="00B96A40"/>
    <w:rsid w:val="00B96A92"/>
    <w:rsid w:val="00B96B02"/>
    <w:rsid w:val="00B96DA1"/>
    <w:rsid w:val="00B96E02"/>
    <w:rsid w:val="00B96E6F"/>
    <w:rsid w:val="00B96E96"/>
    <w:rsid w:val="00B96F68"/>
    <w:rsid w:val="00B9705D"/>
    <w:rsid w:val="00B970B4"/>
    <w:rsid w:val="00B970F5"/>
    <w:rsid w:val="00B971CB"/>
    <w:rsid w:val="00B9730F"/>
    <w:rsid w:val="00B97674"/>
    <w:rsid w:val="00B97729"/>
    <w:rsid w:val="00B9784A"/>
    <w:rsid w:val="00B97994"/>
    <w:rsid w:val="00B97A00"/>
    <w:rsid w:val="00B97A67"/>
    <w:rsid w:val="00B97BD0"/>
    <w:rsid w:val="00B97C26"/>
    <w:rsid w:val="00B97E64"/>
    <w:rsid w:val="00B97F17"/>
    <w:rsid w:val="00BA0052"/>
    <w:rsid w:val="00BA007F"/>
    <w:rsid w:val="00BA039C"/>
    <w:rsid w:val="00BA04BE"/>
    <w:rsid w:val="00BA059B"/>
    <w:rsid w:val="00BA08E3"/>
    <w:rsid w:val="00BA0A80"/>
    <w:rsid w:val="00BA0AEC"/>
    <w:rsid w:val="00BA0BA0"/>
    <w:rsid w:val="00BA0C64"/>
    <w:rsid w:val="00BA0DFE"/>
    <w:rsid w:val="00BA0E1C"/>
    <w:rsid w:val="00BA0E29"/>
    <w:rsid w:val="00BA0E4D"/>
    <w:rsid w:val="00BA1178"/>
    <w:rsid w:val="00BA119D"/>
    <w:rsid w:val="00BA1233"/>
    <w:rsid w:val="00BA15A7"/>
    <w:rsid w:val="00BA160B"/>
    <w:rsid w:val="00BA164B"/>
    <w:rsid w:val="00BA16AA"/>
    <w:rsid w:val="00BA1770"/>
    <w:rsid w:val="00BA189C"/>
    <w:rsid w:val="00BA18CF"/>
    <w:rsid w:val="00BA1B27"/>
    <w:rsid w:val="00BA1BE5"/>
    <w:rsid w:val="00BA1C2E"/>
    <w:rsid w:val="00BA1EC1"/>
    <w:rsid w:val="00BA1F07"/>
    <w:rsid w:val="00BA1F7B"/>
    <w:rsid w:val="00BA2223"/>
    <w:rsid w:val="00BA2280"/>
    <w:rsid w:val="00BA237D"/>
    <w:rsid w:val="00BA23DB"/>
    <w:rsid w:val="00BA24EE"/>
    <w:rsid w:val="00BA26FF"/>
    <w:rsid w:val="00BA2823"/>
    <w:rsid w:val="00BA288D"/>
    <w:rsid w:val="00BA2A08"/>
    <w:rsid w:val="00BA2A41"/>
    <w:rsid w:val="00BA2A44"/>
    <w:rsid w:val="00BA2EB9"/>
    <w:rsid w:val="00BA309D"/>
    <w:rsid w:val="00BA3138"/>
    <w:rsid w:val="00BA32D7"/>
    <w:rsid w:val="00BA3373"/>
    <w:rsid w:val="00BA3415"/>
    <w:rsid w:val="00BA3506"/>
    <w:rsid w:val="00BA36C8"/>
    <w:rsid w:val="00BA37CD"/>
    <w:rsid w:val="00BA392C"/>
    <w:rsid w:val="00BA3BD8"/>
    <w:rsid w:val="00BA3DCF"/>
    <w:rsid w:val="00BA3E6F"/>
    <w:rsid w:val="00BA3F21"/>
    <w:rsid w:val="00BA415E"/>
    <w:rsid w:val="00BA45D4"/>
    <w:rsid w:val="00BA47FB"/>
    <w:rsid w:val="00BA4B13"/>
    <w:rsid w:val="00BA4D5A"/>
    <w:rsid w:val="00BA4E2C"/>
    <w:rsid w:val="00BA5101"/>
    <w:rsid w:val="00BA5270"/>
    <w:rsid w:val="00BA52B6"/>
    <w:rsid w:val="00BA5602"/>
    <w:rsid w:val="00BA56D2"/>
    <w:rsid w:val="00BA5832"/>
    <w:rsid w:val="00BA5878"/>
    <w:rsid w:val="00BA5CA2"/>
    <w:rsid w:val="00BA6465"/>
    <w:rsid w:val="00BA648A"/>
    <w:rsid w:val="00BA64F0"/>
    <w:rsid w:val="00BA668A"/>
    <w:rsid w:val="00BA668C"/>
    <w:rsid w:val="00BA67C8"/>
    <w:rsid w:val="00BA68A5"/>
    <w:rsid w:val="00BA68F8"/>
    <w:rsid w:val="00BA692E"/>
    <w:rsid w:val="00BA6A4E"/>
    <w:rsid w:val="00BA6C22"/>
    <w:rsid w:val="00BA6C54"/>
    <w:rsid w:val="00BA6C64"/>
    <w:rsid w:val="00BA6CB5"/>
    <w:rsid w:val="00BA6CC7"/>
    <w:rsid w:val="00BA6CE9"/>
    <w:rsid w:val="00BA6DE9"/>
    <w:rsid w:val="00BA6F52"/>
    <w:rsid w:val="00BA6F64"/>
    <w:rsid w:val="00BA6FB3"/>
    <w:rsid w:val="00BA7213"/>
    <w:rsid w:val="00BA7391"/>
    <w:rsid w:val="00BA74A0"/>
    <w:rsid w:val="00BA7536"/>
    <w:rsid w:val="00BA7659"/>
    <w:rsid w:val="00BA76E0"/>
    <w:rsid w:val="00BA79BB"/>
    <w:rsid w:val="00BA7B13"/>
    <w:rsid w:val="00BA7BDB"/>
    <w:rsid w:val="00BA7CA6"/>
    <w:rsid w:val="00BA7DFD"/>
    <w:rsid w:val="00BA7EF9"/>
    <w:rsid w:val="00BA7F72"/>
    <w:rsid w:val="00BB010B"/>
    <w:rsid w:val="00BB0199"/>
    <w:rsid w:val="00BB01C2"/>
    <w:rsid w:val="00BB02F2"/>
    <w:rsid w:val="00BB0307"/>
    <w:rsid w:val="00BB0382"/>
    <w:rsid w:val="00BB04DF"/>
    <w:rsid w:val="00BB053D"/>
    <w:rsid w:val="00BB055E"/>
    <w:rsid w:val="00BB058E"/>
    <w:rsid w:val="00BB0620"/>
    <w:rsid w:val="00BB0946"/>
    <w:rsid w:val="00BB0C39"/>
    <w:rsid w:val="00BB0CC9"/>
    <w:rsid w:val="00BB0CD6"/>
    <w:rsid w:val="00BB0CF0"/>
    <w:rsid w:val="00BB0DAD"/>
    <w:rsid w:val="00BB0E80"/>
    <w:rsid w:val="00BB0FCA"/>
    <w:rsid w:val="00BB13C2"/>
    <w:rsid w:val="00BB1589"/>
    <w:rsid w:val="00BB1621"/>
    <w:rsid w:val="00BB1771"/>
    <w:rsid w:val="00BB1B18"/>
    <w:rsid w:val="00BB1C5C"/>
    <w:rsid w:val="00BB1CE1"/>
    <w:rsid w:val="00BB1FF0"/>
    <w:rsid w:val="00BB2114"/>
    <w:rsid w:val="00BB21F7"/>
    <w:rsid w:val="00BB245F"/>
    <w:rsid w:val="00BB2478"/>
    <w:rsid w:val="00BB2502"/>
    <w:rsid w:val="00BB252A"/>
    <w:rsid w:val="00BB2561"/>
    <w:rsid w:val="00BB26FC"/>
    <w:rsid w:val="00BB27FE"/>
    <w:rsid w:val="00BB288C"/>
    <w:rsid w:val="00BB288D"/>
    <w:rsid w:val="00BB28F3"/>
    <w:rsid w:val="00BB2A25"/>
    <w:rsid w:val="00BB2B67"/>
    <w:rsid w:val="00BB30ED"/>
    <w:rsid w:val="00BB3193"/>
    <w:rsid w:val="00BB31C4"/>
    <w:rsid w:val="00BB31EB"/>
    <w:rsid w:val="00BB3287"/>
    <w:rsid w:val="00BB33F7"/>
    <w:rsid w:val="00BB3473"/>
    <w:rsid w:val="00BB352B"/>
    <w:rsid w:val="00BB35D6"/>
    <w:rsid w:val="00BB3652"/>
    <w:rsid w:val="00BB37E7"/>
    <w:rsid w:val="00BB38B1"/>
    <w:rsid w:val="00BB38FE"/>
    <w:rsid w:val="00BB3AA5"/>
    <w:rsid w:val="00BB3C24"/>
    <w:rsid w:val="00BB3C2E"/>
    <w:rsid w:val="00BB4517"/>
    <w:rsid w:val="00BB48CF"/>
    <w:rsid w:val="00BB497D"/>
    <w:rsid w:val="00BB4A0F"/>
    <w:rsid w:val="00BB4BBA"/>
    <w:rsid w:val="00BB4C04"/>
    <w:rsid w:val="00BB4C65"/>
    <w:rsid w:val="00BB4F03"/>
    <w:rsid w:val="00BB51E9"/>
    <w:rsid w:val="00BB5241"/>
    <w:rsid w:val="00BB53BE"/>
    <w:rsid w:val="00BB5400"/>
    <w:rsid w:val="00BB563D"/>
    <w:rsid w:val="00BB56D0"/>
    <w:rsid w:val="00BB56EE"/>
    <w:rsid w:val="00BB5826"/>
    <w:rsid w:val="00BB5C7C"/>
    <w:rsid w:val="00BB5F1A"/>
    <w:rsid w:val="00BB5FEA"/>
    <w:rsid w:val="00BB6016"/>
    <w:rsid w:val="00BB61D7"/>
    <w:rsid w:val="00BB61FD"/>
    <w:rsid w:val="00BB6329"/>
    <w:rsid w:val="00BB64B9"/>
    <w:rsid w:val="00BB650C"/>
    <w:rsid w:val="00BB653C"/>
    <w:rsid w:val="00BB6617"/>
    <w:rsid w:val="00BB67EB"/>
    <w:rsid w:val="00BB6A83"/>
    <w:rsid w:val="00BB6BCC"/>
    <w:rsid w:val="00BB6CEB"/>
    <w:rsid w:val="00BB6E2B"/>
    <w:rsid w:val="00BB6EA5"/>
    <w:rsid w:val="00BB6F62"/>
    <w:rsid w:val="00BB7014"/>
    <w:rsid w:val="00BB7167"/>
    <w:rsid w:val="00BB7404"/>
    <w:rsid w:val="00BB7639"/>
    <w:rsid w:val="00BB770A"/>
    <w:rsid w:val="00BB78F4"/>
    <w:rsid w:val="00BB79BA"/>
    <w:rsid w:val="00BB7BAF"/>
    <w:rsid w:val="00BB7BB2"/>
    <w:rsid w:val="00BB7C2B"/>
    <w:rsid w:val="00BB7F16"/>
    <w:rsid w:val="00BB7F95"/>
    <w:rsid w:val="00BB7F97"/>
    <w:rsid w:val="00BB7FBA"/>
    <w:rsid w:val="00BC0070"/>
    <w:rsid w:val="00BC034C"/>
    <w:rsid w:val="00BC0472"/>
    <w:rsid w:val="00BC049A"/>
    <w:rsid w:val="00BC05AA"/>
    <w:rsid w:val="00BC0643"/>
    <w:rsid w:val="00BC07A9"/>
    <w:rsid w:val="00BC0938"/>
    <w:rsid w:val="00BC0A89"/>
    <w:rsid w:val="00BC0B9F"/>
    <w:rsid w:val="00BC0C02"/>
    <w:rsid w:val="00BC0FDC"/>
    <w:rsid w:val="00BC1084"/>
    <w:rsid w:val="00BC10D5"/>
    <w:rsid w:val="00BC1262"/>
    <w:rsid w:val="00BC15E9"/>
    <w:rsid w:val="00BC15F0"/>
    <w:rsid w:val="00BC16A6"/>
    <w:rsid w:val="00BC16E5"/>
    <w:rsid w:val="00BC1741"/>
    <w:rsid w:val="00BC1764"/>
    <w:rsid w:val="00BC1D0B"/>
    <w:rsid w:val="00BC1F7D"/>
    <w:rsid w:val="00BC1FB4"/>
    <w:rsid w:val="00BC213E"/>
    <w:rsid w:val="00BC226E"/>
    <w:rsid w:val="00BC23AF"/>
    <w:rsid w:val="00BC24DF"/>
    <w:rsid w:val="00BC278F"/>
    <w:rsid w:val="00BC282C"/>
    <w:rsid w:val="00BC2839"/>
    <w:rsid w:val="00BC2CF7"/>
    <w:rsid w:val="00BC2DB7"/>
    <w:rsid w:val="00BC2F7D"/>
    <w:rsid w:val="00BC3053"/>
    <w:rsid w:val="00BC3218"/>
    <w:rsid w:val="00BC3351"/>
    <w:rsid w:val="00BC33C6"/>
    <w:rsid w:val="00BC36E1"/>
    <w:rsid w:val="00BC371E"/>
    <w:rsid w:val="00BC37DA"/>
    <w:rsid w:val="00BC37F0"/>
    <w:rsid w:val="00BC3836"/>
    <w:rsid w:val="00BC3884"/>
    <w:rsid w:val="00BC3903"/>
    <w:rsid w:val="00BC39E6"/>
    <w:rsid w:val="00BC3BA3"/>
    <w:rsid w:val="00BC3C72"/>
    <w:rsid w:val="00BC3EBD"/>
    <w:rsid w:val="00BC4094"/>
    <w:rsid w:val="00BC4165"/>
    <w:rsid w:val="00BC4179"/>
    <w:rsid w:val="00BC4260"/>
    <w:rsid w:val="00BC4322"/>
    <w:rsid w:val="00BC49A8"/>
    <w:rsid w:val="00BC4A92"/>
    <w:rsid w:val="00BC4B66"/>
    <w:rsid w:val="00BC4D2E"/>
    <w:rsid w:val="00BC4D87"/>
    <w:rsid w:val="00BC516C"/>
    <w:rsid w:val="00BC51FA"/>
    <w:rsid w:val="00BC521F"/>
    <w:rsid w:val="00BC524D"/>
    <w:rsid w:val="00BC52D0"/>
    <w:rsid w:val="00BC52D2"/>
    <w:rsid w:val="00BC52E0"/>
    <w:rsid w:val="00BC544D"/>
    <w:rsid w:val="00BC555D"/>
    <w:rsid w:val="00BC58AC"/>
    <w:rsid w:val="00BC5996"/>
    <w:rsid w:val="00BC5A83"/>
    <w:rsid w:val="00BC5BA6"/>
    <w:rsid w:val="00BC5BA7"/>
    <w:rsid w:val="00BC5CAD"/>
    <w:rsid w:val="00BC5E18"/>
    <w:rsid w:val="00BC5E4B"/>
    <w:rsid w:val="00BC609D"/>
    <w:rsid w:val="00BC6196"/>
    <w:rsid w:val="00BC61A6"/>
    <w:rsid w:val="00BC61E0"/>
    <w:rsid w:val="00BC62C6"/>
    <w:rsid w:val="00BC651E"/>
    <w:rsid w:val="00BC66CC"/>
    <w:rsid w:val="00BC6709"/>
    <w:rsid w:val="00BC67B7"/>
    <w:rsid w:val="00BC6ACB"/>
    <w:rsid w:val="00BC6DC2"/>
    <w:rsid w:val="00BC6E18"/>
    <w:rsid w:val="00BC6E23"/>
    <w:rsid w:val="00BC6EC4"/>
    <w:rsid w:val="00BC6FCA"/>
    <w:rsid w:val="00BC7044"/>
    <w:rsid w:val="00BC7217"/>
    <w:rsid w:val="00BC735B"/>
    <w:rsid w:val="00BC7887"/>
    <w:rsid w:val="00BC7A01"/>
    <w:rsid w:val="00BC7AA8"/>
    <w:rsid w:val="00BC7B4B"/>
    <w:rsid w:val="00BC7B90"/>
    <w:rsid w:val="00BD02FC"/>
    <w:rsid w:val="00BD05B2"/>
    <w:rsid w:val="00BD06C5"/>
    <w:rsid w:val="00BD080B"/>
    <w:rsid w:val="00BD08B3"/>
    <w:rsid w:val="00BD0BEB"/>
    <w:rsid w:val="00BD0CCF"/>
    <w:rsid w:val="00BD0D26"/>
    <w:rsid w:val="00BD0D42"/>
    <w:rsid w:val="00BD0E22"/>
    <w:rsid w:val="00BD0F60"/>
    <w:rsid w:val="00BD119E"/>
    <w:rsid w:val="00BD1422"/>
    <w:rsid w:val="00BD1668"/>
    <w:rsid w:val="00BD180D"/>
    <w:rsid w:val="00BD1B27"/>
    <w:rsid w:val="00BD1B75"/>
    <w:rsid w:val="00BD1BF1"/>
    <w:rsid w:val="00BD1DEC"/>
    <w:rsid w:val="00BD1E2C"/>
    <w:rsid w:val="00BD1F38"/>
    <w:rsid w:val="00BD1F7D"/>
    <w:rsid w:val="00BD1FA4"/>
    <w:rsid w:val="00BD20FB"/>
    <w:rsid w:val="00BD21F0"/>
    <w:rsid w:val="00BD2382"/>
    <w:rsid w:val="00BD23B7"/>
    <w:rsid w:val="00BD2453"/>
    <w:rsid w:val="00BD246C"/>
    <w:rsid w:val="00BD27D2"/>
    <w:rsid w:val="00BD289F"/>
    <w:rsid w:val="00BD2A21"/>
    <w:rsid w:val="00BD2A62"/>
    <w:rsid w:val="00BD2AF6"/>
    <w:rsid w:val="00BD2B39"/>
    <w:rsid w:val="00BD2B79"/>
    <w:rsid w:val="00BD2BAB"/>
    <w:rsid w:val="00BD2CBF"/>
    <w:rsid w:val="00BD2E11"/>
    <w:rsid w:val="00BD3113"/>
    <w:rsid w:val="00BD3131"/>
    <w:rsid w:val="00BD31A4"/>
    <w:rsid w:val="00BD323A"/>
    <w:rsid w:val="00BD3398"/>
    <w:rsid w:val="00BD3987"/>
    <w:rsid w:val="00BD3993"/>
    <w:rsid w:val="00BD3B26"/>
    <w:rsid w:val="00BD40DE"/>
    <w:rsid w:val="00BD41AC"/>
    <w:rsid w:val="00BD420B"/>
    <w:rsid w:val="00BD4248"/>
    <w:rsid w:val="00BD445D"/>
    <w:rsid w:val="00BD45E9"/>
    <w:rsid w:val="00BD466C"/>
    <w:rsid w:val="00BD48AB"/>
    <w:rsid w:val="00BD48AC"/>
    <w:rsid w:val="00BD48BA"/>
    <w:rsid w:val="00BD48FD"/>
    <w:rsid w:val="00BD4925"/>
    <w:rsid w:val="00BD49DD"/>
    <w:rsid w:val="00BD4A2E"/>
    <w:rsid w:val="00BD4A49"/>
    <w:rsid w:val="00BD4F1E"/>
    <w:rsid w:val="00BD4F59"/>
    <w:rsid w:val="00BD5085"/>
    <w:rsid w:val="00BD510A"/>
    <w:rsid w:val="00BD526E"/>
    <w:rsid w:val="00BD5277"/>
    <w:rsid w:val="00BD54F3"/>
    <w:rsid w:val="00BD5827"/>
    <w:rsid w:val="00BD5843"/>
    <w:rsid w:val="00BD5A54"/>
    <w:rsid w:val="00BD5B36"/>
    <w:rsid w:val="00BD5BA0"/>
    <w:rsid w:val="00BD5EBA"/>
    <w:rsid w:val="00BD5F1A"/>
    <w:rsid w:val="00BD60E3"/>
    <w:rsid w:val="00BD62E9"/>
    <w:rsid w:val="00BD630B"/>
    <w:rsid w:val="00BD64F7"/>
    <w:rsid w:val="00BD6630"/>
    <w:rsid w:val="00BD670B"/>
    <w:rsid w:val="00BD67B9"/>
    <w:rsid w:val="00BD68BB"/>
    <w:rsid w:val="00BD694C"/>
    <w:rsid w:val="00BD6A16"/>
    <w:rsid w:val="00BD6A61"/>
    <w:rsid w:val="00BD6AA4"/>
    <w:rsid w:val="00BD6F65"/>
    <w:rsid w:val="00BD710C"/>
    <w:rsid w:val="00BD7122"/>
    <w:rsid w:val="00BD713F"/>
    <w:rsid w:val="00BD7193"/>
    <w:rsid w:val="00BD75F0"/>
    <w:rsid w:val="00BD78C9"/>
    <w:rsid w:val="00BD7ABB"/>
    <w:rsid w:val="00BD7D3F"/>
    <w:rsid w:val="00BD7F34"/>
    <w:rsid w:val="00BD7FE0"/>
    <w:rsid w:val="00BE0039"/>
    <w:rsid w:val="00BE025A"/>
    <w:rsid w:val="00BE053F"/>
    <w:rsid w:val="00BE0858"/>
    <w:rsid w:val="00BE0900"/>
    <w:rsid w:val="00BE0988"/>
    <w:rsid w:val="00BE0D16"/>
    <w:rsid w:val="00BE0E73"/>
    <w:rsid w:val="00BE0E8F"/>
    <w:rsid w:val="00BE0F2E"/>
    <w:rsid w:val="00BE1234"/>
    <w:rsid w:val="00BE129F"/>
    <w:rsid w:val="00BE1716"/>
    <w:rsid w:val="00BE1963"/>
    <w:rsid w:val="00BE19AD"/>
    <w:rsid w:val="00BE1A05"/>
    <w:rsid w:val="00BE1A7C"/>
    <w:rsid w:val="00BE1C3D"/>
    <w:rsid w:val="00BE1CB8"/>
    <w:rsid w:val="00BE1DE1"/>
    <w:rsid w:val="00BE1EA0"/>
    <w:rsid w:val="00BE1EF8"/>
    <w:rsid w:val="00BE1F03"/>
    <w:rsid w:val="00BE1F15"/>
    <w:rsid w:val="00BE20A5"/>
    <w:rsid w:val="00BE21B0"/>
    <w:rsid w:val="00BE224D"/>
    <w:rsid w:val="00BE23D7"/>
    <w:rsid w:val="00BE2539"/>
    <w:rsid w:val="00BE2563"/>
    <w:rsid w:val="00BE25BE"/>
    <w:rsid w:val="00BE25D0"/>
    <w:rsid w:val="00BE2722"/>
    <w:rsid w:val="00BE2C94"/>
    <w:rsid w:val="00BE2E4F"/>
    <w:rsid w:val="00BE2FA6"/>
    <w:rsid w:val="00BE31FB"/>
    <w:rsid w:val="00BE333F"/>
    <w:rsid w:val="00BE33CA"/>
    <w:rsid w:val="00BE33D3"/>
    <w:rsid w:val="00BE36FF"/>
    <w:rsid w:val="00BE37AA"/>
    <w:rsid w:val="00BE3BB8"/>
    <w:rsid w:val="00BE3BBC"/>
    <w:rsid w:val="00BE3BC1"/>
    <w:rsid w:val="00BE3BE9"/>
    <w:rsid w:val="00BE3E6E"/>
    <w:rsid w:val="00BE3F5B"/>
    <w:rsid w:val="00BE4086"/>
    <w:rsid w:val="00BE4354"/>
    <w:rsid w:val="00BE453F"/>
    <w:rsid w:val="00BE4A36"/>
    <w:rsid w:val="00BE4A6D"/>
    <w:rsid w:val="00BE4AB0"/>
    <w:rsid w:val="00BE4D63"/>
    <w:rsid w:val="00BE4DA9"/>
    <w:rsid w:val="00BE4E85"/>
    <w:rsid w:val="00BE4F3D"/>
    <w:rsid w:val="00BE519A"/>
    <w:rsid w:val="00BE523A"/>
    <w:rsid w:val="00BE570A"/>
    <w:rsid w:val="00BE57CE"/>
    <w:rsid w:val="00BE583C"/>
    <w:rsid w:val="00BE58EF"/>
    <w:rsid w:val="00BE5A1C"/>
    <w:rsid w:val="00BE5C45"/>
    <w:rsid w:val="00BE5C67"/>
    <w:rsid w:val="00BE5D91"/>
    <w:rsid w:val="00BE5F1B"/>
    <w:rsid w:val="00BE5FAD"/>
    <w:rsid w:val="00BE62AE"/>
    <w:rsid w:val="00BE631A"/>
    <w:rsid w:val="00BE6413"/>
    <w:rsid w:val="00BE698D"/>
    <w:rsid w:val="00BE69F3"/>
    <w:rsid w:val="00BE6A11"/>
    <w:rsid w:val="00BE7097"/>
    <w:rsid w:val="00BE7201"/>
    <w:rsid w:val="00BE723B"/>
    <w:rsid w:val="00BE739E"/>
    <w:rsid w:val="00BE73BC"/>
    <w:rsid w:val="00BE7406"/>
    <w:rsid w:val="00BE7450"/>
    <w:rsid w:val="00BE74BC"/>
    <w:rsid w:val="00BE74DD"/>
    <w:rsid w:val="00BE7591"/>
    <w:rsid w:val="00BE7603"/>
    <w:rsid w:val="00BE772A"/>
    <w:rsid w:val="00BE7751"/>
    <w:rsid w:val="00BE7BC1"/>
    <w:rsid w:val="00BE7DA9"/>
    <w:rsid w:val="00BE7FC8"/>
    <w:rsid w:val="00BF00F5"/>
    <w:rsid w:val="00BF0163"/>
    <w:rsid w:val="00BF0325"/>
    <w:rsid w:val="00BF04A1"/>
    <w:rsid w:val="00BF04EB"/>
    <w:rsid w:val="00BF05B7"/>
    <w:rsid w:val="00BF06B1"/>
    <w:rsid w:val="00BF07DB"/>
    <w:rsid w:val="00BF08B9"/>
    <w:rsid w:val="00BF0D1D"/>
    <w:rsid w:val="00BF0D9C"/>
    <w:rsid w:val="00BF0EBF"/>
    <w:rsid w:val="00BF100C"/>
    <w:rsid w:val="00BF1107"/>
    <w:rsid w:val="00BF13F6"/>
    <w:rsid w:val="00BF1490"/>
    <w:rsid w:val="00BF1548"/>
    <w:rsid w:val="00BF1584"/>
    <w:rsid w:val="00BF1611"/>
    <w:rsid w:val="00BF16D4"/>
    <w:rsid w:val="00BF17B6"/>
    <w:rsid w:val="00BF1A24"/>
    <w:rsid w:val="00BF1B2F"/>
    <w:rsid w:val="00BF1CF9"/>
    <w:rsid w:val="00BF1E4C"/>
    <w:rsid w:val="00BF224C"/>
    <w:rsid w:val="00BF2344"/>
    <w:rsid w:val="00BF242C"/>
    <w:rsid w:val="00BF2685"/>
    <w:rsid w:val="00BF271C"/>
    <w:rsid w:val="00BF272D"/>
    <w:rsid w:val="00BF28C0"/>
    <w:rsid w:val="00BF2B9A"/>
    <w:rsid w:val="00BF2BB3"/>
    <w:rsid w:val="00BF2C05"/>
    <w:rsid w:val="00BF2CD1"/>
    <w:rsid w:val="00BF2EC4"/>
    <w:rsid w:val="00BF2ED6"/>
    <w:rsid w:val="00BF2EE4"/>
    <w:rsid w:val="00BF2F39"/>
    <w:rsid w:val="00BF3279"/>
    <w:rsid w:val="00BF32E2"/>
    <w:rsid w:val="00BF3967"/>
    <w:rsid w:val="00BF3989"/>
    <w:rsid w:val="00BF3B97"/>
    <w:rsid w:val="00BF3BF1"/>
    <w:rsid w:val="00BF421C"/>
    <w:rsid w:val="00BF43B6"/>
    <w:rsid w:val="00BF459D"/>
    <w:rsid w:val="00BF4B41"/>
    <w:rsid w:val="00BF4B7F"/>
    <w:rsid w:val="00BF4C80"/>
    <w:rsid w:val="00BF4FDD"/>
    <w:rsid w:val="00BF503A"/>
    <w:rsid w:val="00BF507C"/>
    <w:rsid w:val="00BF51A9"/>
    <w:rsid w:val="00BF5381"/>
    <w:rsid w:val="00BF5698"/>
    <w:rsid w:val="00BF5705"/>
    <w:rsid w:val="00BF571B"/>
    <w:rsid w:val="00BF5721"/>
    <w:rsid w:val="00BF57ED"/>
    <w:rsid w:val="00BF5938"/>
    <w:rsid w:val="00BF59B0"/>
    <w:rsid w:val="00BF5CED"/>
    <w:rsid w:val="00BF6092"/>
    <w:rsid w:val="00BF61C7"/>
    <w:rsid w:val="00BF6307"/>
    <w:rsid w:val="00BF672A"/>
    <w:rsid w:val="00BF6803"/>
    <w:rsid w:val="00BF692B"/>
    <w:rsid w:val="00BF6AA8"/>
    <w:rsid w:val="00BF6AC5"/>
    <w:rsid w:val="00BF6BED"/>
    <w:rsid w:val="00BF6D40"/>
    <w:rsid w:val="00BF6E02"/>
    <w:rsid w:val="00BF700D"/>
    <w:rsid w:val="00BF7376"/>
    <w:rsid w:val="00BF74C7"/>
    <w:rsid w:val="00BF7528"/>
    <w:rsid w:val="00BF7596"/>
    <w:rsid w:val="00BF7669"/>
    <w:rsid w:val="00BF76E7"/>
    <w:rsid w:val="00BF777E"/>
    <w:rsid w:val="00BF7790"/>
    <w:rsid w:val="00BF78DE"/>
    <w:rsid w:val="00BF79CA"/>
    <w:rsid w:val="00BF7B14"/>
    <w:rsid w:val="00BF7D8A"/>
    <w:rsid w:val="00BF7FA4"/>
    <w:rsid w:val="00BF7FAF"/>
    <w:rsid w:val="00C0010E"/>
    <w:rsid w:val="00C001EF"/>
    <w:rsid w:val="00C003A7"/>
    <w:rsid w:val="00C004D6"/>
    <w:rsid w:val="00C005A9"/>
    <w:rsid w:val="00C006FB"/>
    <w:rsid w:val="00C008B2"/>
    <w:rsid w:val="00C009B6"/>
    <w:rsid w:val="00C00A45"/>
    <w:rsid w:val="00C00A54"/>
    <w:rsid w:val="00C01098"/>
    <w:rsid w:val="00C012AC"/>
    <w:rsid w:val="00C012D9"/>
    <w:rsid w:val="00C013E0"/>
    <w:rsid w:val="00C01470"/>
    <w:rsid w:val="00C015E4"/>
    <w:rsid w:val="00C015F1"/>
    <w:rsid w:val="00C01986"/>
    <w:rsid w:val="00C019D0"/>
    <w:rsid w:val="00C01A44"/>
    <w:rsid w:val="00C01B1A"/>
    <w:rsid w:val="00C01CD2"/>
    <w:rsid w:val="00C01DD9"/>
    <w:rsid w:val="00C01F33"/>
    <w:rsid w:val="00C01F72"/>
    <w:rsid w:val="00C02000"/>
    <w:rsid w:val="00C02018"/>
    <w:rsid w:val="00C022A0"/>
    <w:rsid w:val="00C0232E"/>
    <w:rsid w:val="00C02384"/>
    <w:rsid w:val="00C02C8A"/>
    <w:rsid w:val="00C02CC6"/>
    <w:rsid w:val="00C030CC"/>
    <w:rsid w:val="00C03105"/>
    <w:rsid w:val="00C032BD"/>
    <w:rsid w:val="00C03375"/>
    <w:rsid w:val="00C03402"/>
    <w:rsid w:val="00C03433"/>
    <w:rsid w:val="00C0354B"/>
    <w:rsid w:val="00C03939"/>
    <w:rsid w:val="00C03A52"/>
    <w:rsid w:val="00C03BCB"/>
    <w:rsid w:val="00C03CB8"/>
    <w:rsid w:val="00C0405E"/>
    <w:rsid w:val="00C040F7"/>
    <w:rsid w:val="00C04412"/>
    <w:rsid w:val="00C044AB"/>
    <w:rsid w:val="00C045E6"/>
    <w:rsid w:val="00C04637"/>
    <w:rsid w:val="00C046D5"/>
    <w:rsid w:val="00C0474C"/>
    <w:rsid w:val="00C047A1"/>
    <w:rsid w:val="00C047DC"/>
    <w:rsid w:val="00C047F8"/>
    <w:rsid w:val="00C04804"/>
    <w:rsid w:val="00C0491E"/>
    <w:rsid w:val="00C04961"/>
    <w:rsid w:val="00C04992"/>
    <w:rsid w:val="00C049C4"/>
    <w:rsid w:val="00C04B54"/>
    <w:rsid w:val="00C04BE5"/>
    <w:rsid w:val="00C04C22"/>
    <w:rsid w:val="00C04D84"/>
    <w:rsid w:val="00C04F44"/>
    <w:rsid w:val="00C05079"/>
    <w:rsid w:val="00C050D0"/>
    <w:rsid w:val="00C051EF"/>
    <w:rsid w:val="00C051F0"/>
    <w:rsid w:val="00C052B6"/>
    <w:rsid w:val="00C0532B"/>
    <w:rsid w:val="00C05548"/>
    <w:rsid w:val="00C056A2"/>
    <w:rsid w:val="00C05706"/>
    <w:rsid w:val="00C05A1B"/>
    <w:rsid w:val="00C05A75"/>
    <w:rsid w:val="00C05A7D"/>
    <w:rsid w:val="00C05B7F"/>
    <w:rsid w:val="00C05DCE"/>
    <w:rsid w:val="00C05E4A"/>
    <w:rsid w:val="00C05E93"/>
    <w:rsid w:val="00C05F4C"/>
    <w:rsid w:val="00C062C8"/>
    <w:rsid w:val="00C06939"/>
    <w:rsid w:val="00C06D28"/>
    <w:rsid w:val="00C07356"/>
    <w:rsid w:val="00C07377"/>
    <w:rsid w:val="00C07423"/>
    <w:rsid w:val="00C0749D"/>
    <w:rsid w:val="00C074F9"/>
    <w:rsid w:val="00C075A2"/>
    <w:rsid w:val="00C07A0F"/>
    <w:rsid w:val="00C07A3E"/>
    <w:rsid w:val="00C07BF2"/>
    <w:rsid w:val="00C07D54"/>
    <w:rsid w:val="00C07EC9"/>
    <w:rsid w:val="00C07ECB"/>
    <w:rsid w:val="00C10061"/>
    <w:rsid w:val="00C10478"/>
    <w:rsid w:val="00C104CA"/>
    <w:rsid w:val="00C10686"/>
    <w:rsid w:val="00C106FF"/>
    <w:rsid w:val="00C108E0"/>
    <w:rsid w:val="00C10A69"/>
    <w:rsid w:val="00C10D61"/>
    <w:rsid w:val="00C10F24"/>
    <w:rsid w:val="00C11391"/>
    <w:rsid w:val="00C1169B"/>
    <w:rsid w:val="00C11782"/>
    <w:rsid w:val="00C11896"/>
    <w:rsid w:val="00C11A1F"/>
    <w:rsid w:val="00C11B22"/>
    <w:rsid w:val="00C11C94"/>
    <w:rsid w:val="00C11EAD"/>
    <w:rsid w:val="00C120BE"/>
    <w:rsid w:val="00C120FF"/>
    <w:rsid w:val="00C12107"/>
    <w:rsid w:val="00C1239B"/>
    <w:rsid w:val="00C1247B"/>
    <w:rsid w:val="00C12636"/>
    <w:rsid w:val="00C12676"/>
    <w:rsid w:val="00C128A2"/>
    <w:rsid w:val="00C12998"/>
    <w:rsid w:val="00C12A10"/>
    <w:rsid w:val="00C12A6D"/>
    <w:rsid w:val="00C12AE5"/>
    <w:rsid w:val="00C13012"/>
    <w:rsid w:val="00C13060"/>
    <w:rsid w:val="00C130AA"/>
    <w:rsid w:val="00C13240"/>
    <w:rsid w:val="00C1324D"/>
    <w:rsid w:val="00C13261"/>
    <w:rsid w:val="00C133D6"/>
    <w:rsid w:val="00C133FD"/>
    <w:rsid w:val="00C137F8"/>
    <w:rsid w:val="00C13869"/>
    <w:rsid w:val="00C1395D"/>
    <w:rsid w:val="00C13B65"/>
    <w:rsid w:val="00C13C42"/>
    <w:rsid w:val="00C13C59"/>
    <w:rsid w:val="00C13D67"/>
    <w:rsid w:val="00C13E15"/>
    <w:rsid w:val="00C13EB0"/>
    <w:rsid w:val="00C142A9"/>
    <w:rsid w:val="00C1436F"/>
    <w:rsid w:val="00C1468F"/>
    <w:rsid w:val="00C14AEF"/>
    <w:rsid w:val="00C14B20"/>
    <w:rsid w:val="00C14C85"/>
    <w:rsid w:val="00C14CE2"/>
    <w:rsid w:val="00C14D4B"/>
    <w:rsid w:val="00C14D60"/>
    <w:rsid w:val="00C153B8"/>
    <w:rsid w:val="00C15452"/>
    <w:rsid w:val="00C1545C"/>
    <w:rsid w:val="00C154B7"/>
    <w:rsid w:val="00C154BB"/>
    <w:rsid w:val="00C15641"/>
    <w:rsid w:val="00C15687"/>
    <w:rsid w:val="00C156FB"/>
    <w:rsid w:val="00C15740"/>
    <w:rsid w:val="00C157FF"/>
    <w:rsid w:val="00C158F9"/>
    <w:rsid w:val="00C15949"/>
    <w:rsid w:val="00C15A65"/>
    <w:rsid w:val="00C15C17"/>
    <w:rsid w:val="00C15CC4"/>
    <w:rsid w:val="00C15D69"/>
    <w:rsid w:val="00C15F86"/>
    <w:rsid w:val="00C16073"/>
    <w:rsid w:val="00C16089"/>
    <w:rsid w:val="00C16167"/>
    <w:rsid w:val="00C16560"/>
    <w:rsid w:val="00C166F6"/>
    <w:rsid w:val="00C16A4C"/>
    <w:rsid w:val="00C16B84"/>
    <w:rsid w:val="00C16BD2"/>
    <w:rsid w:val="00C16CCD"/>
    <w:rsid w:val="00C16D24"/>
    <w:rsid w:val="00C16E58"/>
    <w:rsid w:val="00C170F9"/>
    <w:rsid w:val="00C17523"/>
    <w:rsid w:val="00C17554"/>
    <w:rsid w:val="00C177CB"/>
    <w:rsid w:val="00C17AA6"/>
    <w:rsid w:val="00C17B6C"/>
    <w:rsid w:val="00C17B73"/>
    <w:rsid w:val="00C17CD3"/>
    <w:rsid w:val="00C17FB5"/>
    <w:rsid w:val="00C200E9"/>
    <w:rsid w:val="00C2028A"/>
    <w:rsid w:val="00C20366"/>
    <w:rsid w:val="00C20395"/>
    <w:rsid w:val="00C20450"/>
    <w:rsid w:val="00C2076E"/>
    <w:rsid w:val="00C2081F"/>
    <w:rsid w:val="00C209C2"/>
    <w:rsid w:val="00C20EDC"/>
    <w:rsid w:val="00C20F13"/>
    <w:rsid w:val="00C20F85"/>
    <w:rsid w:val="00C2100C"/>
    <w:rsid w:val="00C212CF"/>
    <w:rsid w:val="00C21482"/>
    <w:rsid w:val="00C216CB"/>
    <w:rsid w:val="00C216FE"/>
    <w:rsid w:val="00C21AD0"/>
    <w:rsid w:val="00C21C44"/>
    <w:rsid w:val="00C21C87"/>
    <w:rsid w:val="00C21E6C"/>
    <w:rsid w:val="00C220D6"/>
    <w:rsid w:val="00C223FE"/>
    <w:rsid w:val="00C226D0"/>
    <w:rsid w:val="00C22BC3"/>
    <w:rsid w:val="00C22F68"/>
    <w:rsid w:val="00C23033"/>
    <w:rsid w:val="00C2307A"/>
    <w:rsid w:val="00C230FA"/>
    <w:rsid w:val="00C23146"/>
    <w:rsid w:val="00C23225"/>
    <w:rsid w:val="00C23280"/>
    <w:rsid w:val="00C23403"/>
    <w:rsid w:val="00C2363E"/>
    <w:rsid w:val="00C236B2"/>
    <w:rsid w:val="00C2373B"/>
    <w:rsid w:val="00C23743"/>
    <w:rsid w:val="00C2380B"/>
    <w:rsid w:val="00C23968"/>
    <w:rsid w:val="00C23AC0"/>
    <w:rsid w:val="00C23CE4"/>
    <w:rsid w:val="00C242E7"/>
    <w:rsid w:val="00C247F6"/>
    <w:rsid w:val="00C24847"/>
    <w:rsid w:val="00C248A3"/>
    <w:rsid w:val="00C24D92"/>
    <w:rsid w:val="00C24F6D"/>
    <w:rsid w:val="00C2554A"/>
    <w:rsid w:val="00C2559E"/>
    <w:rsid w:val="00C255BD"/>
    <w:rsid w:val="00C257D8"/>
    <w:rsid w:val="00C2595A"/>
    <w:rsid w:val="00C25967"/>
    <w:rsid w:val="00C25972"/>
    <w:rsid w:val="00C259B5"/>
    <w:rsid w:val="00C25C04"/>
    <w:rsid w:val="00C25CA8"/>
    <w:rsid w:val="00C25CC6"/>
    <w:rsid w:val="00C25D79"/>
    <w:rsid w:val="00C25F1E"/>
    <w:rsid w:val="00C25FD5"/>
    <w:rsid w:val="00C26101"/>
    <w:rsid w:val="00C2648E"/>
    <w:rsid w:val="00C265E8"/>
    <w:rsid w:val="00C2666C"/>
    <w:rsid w:val="00C26727"/>
    <w:rsid w:val="00C268E6"/>
    <w:rsid w:val="00C26AFD"/>
    <w:rsid w:val="00C26DA0"/>
    <w:rsid w:val="00C26F3A"/>
    <w:rsid w:val="00C2719E"/>
    <w:rsid w:val="00C27339"/>
    <w:rsid w:val="00C27395"/>
    <w:rsid w:val="00C27558"/>
    <w:rsid w:val="00C27660"/>
    <w:rsid w:val="00C27701"/>
    <w:rsid w:val="00C2771C"/>
    <w:rsid w:val="00C27989"/>
    <w:rsid w:val="00C279B5"/>
    <w:rsid w:val="00C27B25"/>
    <w:rsid w:val="00C27C45"/>
    <w:rsid w:val="00C27DAB"/>
    <w:rsid w:val="00C30183"/>
    <w:rsid w:val="00C303E3"/>
    <w:rsid w:val="00C30417"/>
    <w:rsid w:val="00C304DA"/>
    <w:rsid w:val="00C30713"/>
    <w:rsid w:val="00C30827"/>
    <w:rsid w:val="00C30841"/>
    <w:rsid w:val="00C30848"/>
    <w:rsid w:val="00C3086E"/>
    <w:rsid w:val="00C30924"/>
    <w:rsid w:val="00C30929"/>
    <w:rsid w:val="00C30B45"/>
    <w:rsid w:val="00C30C28"/>
    <w:rsid w:val="00C30DFD"/>
    <w:rsid w:val="00C30E06"/>
    <w:rsid w:val="00C30E1A"/>
    <w:rsid w:val="00C30FC8"/>
    <w:rsid w:val="00C310E9"/>
    <w:rsid w:val="00C31218"/>
    <w:rsid w:val="00C31433"/>
    <w:rsid w:val="00C31445"/>
    <w:rsid w:val="00C314CA"/>
    <w:rsid w:val="00C31E67"/>
    <w:rsid w:val="00C31E7F"/>
    <w:rsid w:val="00C31F4E"/>
    <w:rsid w:val="00C320B2"/>
    <w:rsid w:val="00C32122"/>
    <w:rsid w:val="00C32640"/>
    <w:rsid w:val="00C32770"/>
    <w:rsid w:val="00C327FF"/>
    <w:rsid w:val="00C328B1"/>
    <w:rsid w:val="00C328F5"/>
    <w:rsid w:val="00C3298B"/>
    <w:rsid w:val="00C3301F"/>
    <w:rsid w:val="00C3309A"/>
    <w:rsid w:val="00C33182"/>
    <w:rsid w:val="00C331E3"/>
    <w:rsid w:val="00C33321"/>
    <w:rsid w:val="00C3342E"/>
    <w:rsid w:val="00C334F1"/>
    <w:rsid w:val="00C33A2C"/>
    <w:rsid w:val="00C33E57"/>
    <w:rsid w:val="00C33EFC"/>
    <w:rsid w:val="00C33FD9"/>
    <w:rsid w:val="00C34085"/>
    <w:rsid w:val="00C340C1"/>
    <w:rsid w:val="00C341C1"/>
    <w:rsid w:val="00C34202"/>
    <w:rsid w:val="00C34221"/>
    <w:rsid w:val="00C34312"/>
    <w:rsid w:val="00C34658"/>
    <w:rsid w:val="00C347F2"/>
    <w:rsid w:val="00C34858"/>
    <w:rsid w:val="00C34939"/>
    <w:rsid w:val="00C34AD6"/>
    <w:rsid w:val="00C34B62"/>
    <w:rsid w:val="00C34C59"/>
    <w:rsid w:val="00C34DB3"/>
    <w:rsid w:val="00C34FDD"/>
    <w:rsid w:val="00C35279"/>
    <w:rsid w:val="00C352F4"/>
    <w:rsid w:val="00C353F5"/>
    <w:rsid w:val="00C35538"/>
    <w:rsid w:val="00C358DD"/>
    <w:rsid w:val="00C35B27"/>
    <w:rsid w:val="00C35BF5"/>
    <w:rsid w:val="00C35C46"/>
    <w:rsid w:val="00C35CED"/>
    <w:rsid w:val="00C35F4C"/>
    <w:rsid w:val="00C35F80"/>
    <w:rsid w:val="00C361A2"/>
    <w:rsid w:val="00C362B1"/>
    <w:rsid w:val="00C362DC"/>
    <w:rsid w:val="00C3632D"/>
    <w:rsid w:val="00C36353"/>
    <w:rsid w:val="00C36354"/>
    <w:rsid w:val="00C36466"/>
    <w:rsid w:val="00C3659B"/>
    <w:rsid w:val="00C36633"/>
    <w:rsid w:val="00C3669E"/>
    <w:rsid w:val="00C368C3"/>
    <w:rsid w:val="00C36A12"/>
    <w:rsid w:val="00C36AD6"/>
    <w:rsid w:val="00C36B0A"/>
    <w:rsid w:val="00C36BA8"/>
    <w:rsid w:val="00C36C17"/>
    <w:rsid w:val="00C36C2D"/>
    <w:rsid w:val="00C36D52"/>
    <w:rsid w:val="00C36D6D"/>
    <w:rsid w:val="00C36F60"/>
    <w:rsid w:val="00C36FFD"/>
    <w:rsid w:val="00C37165"/>
    <w:rsid w:val="00C3719D"/>
    <w:rsid w:val="00C373FA"/>
    <w:rsid w:val="00C37534"/>
    <w:rsid w:val="00C375F3"/>
    <w:rsid w:val="00C37744"/>
    <w:rsid w:val="00C37789"/>
    <w:rsid w:val="00C378D5"/>
    <w:rsid w:val="00C3794C"/>
    <w:rsid w:val="00C37BFD"/>
    <w:rsid w:val="00C37CB2"/>
    <w:rsid w:val="00C37D25"/>
    <w:rsid w:val="00C37E9D"/>
    <w:rsid w:val="00C40115"/>
    <w:rsid w:val="00C401AF"/>
    <w:rsid w:val="00C4024A"/>
    <w:rsid w:val="00C402E5"/>
    <w:rsid w:val="00C403CE"/>
    <w:rsid w:val="00C40849"/>
    <w:rsid w:val="00C4087E"/>
    <w:rsid w:val="00C408EE"/>
    <w:rsid w:val="00C40A95"/>
    <w:rsid w:val="00C40AD4"/>
    <w:rsid w:val="00C40AE6"/>
    <w:rsid w:val="00C40B76"/>
    <w:rsid w:val="00C40E21"/>
    <w:rsid w:val="00C40F4B"/>
    <w:rsid w:val="00C40FA1"/>
    <w:rsid w:val="00C412C4"/>
    <w:rsid w:val="00C412CC"/>
    <w:rsid w:val="00C41428"/>
    <w:rsid w:val="00C4150E"/>
    <w:rsid w:val="00C415B3"/>
    <w:rsid w:val="00C415B8"/>
    <w:rsid w:val="00C41606"/>
    <w:rsid w:val="00C416DF"/>
    <w:rsid w:val="00C41747"/>
    <w:rsid w:val="00C417FB"/>
    <w:rsid w:val="00C4183D"/>
    <w:rsid w:val="00C41913"/>
    <w:rsid w:val="00C4192B"/>
    <w:rsid w:val="00C419BD"/>
    <w:rsid w:val="00C41A01"/>
    <w:rsid w:val="00C41D0F"/>
    <w:rsid w:val="00C42460"/>
    <w:rsid w:val="00C424DF"/>
    <w:rsid w:val="00C42516"/>
    <w:rsid w:val="00C4292C"/>
    <w:rsid w:val="00C42C55"/>
    <w:rsid w:val="00C42CA8"/>
    <w:rsid w:val="00C42EB4"/>
    <w:rsid w:val="00C42F94"/>
    <w:rsid w:val="00C43144"/>
    <w:rsid w:val="00C431AA"/>
    <w:rsid w:val="00C431DB"/>
    <w:rsid w:val="00C43350"/>
    <w:rsid w:val="00C43440"/>
    <w:rsid w:val="00C4354D"/>
    <w:rsid w:val="00C43BDF"/>
    <w:rsid w:val="00C43D36"/>
    <w:rsid w:val="00C44022"/>
    <w:rsid w:val="00C4456E"/>
    <w:rsid w:val="00C4470B"/>
    <w:rsid w:val="00C44712"/>
    <w:rsid w:val="00C44802"/>
    <w:rsid w:val="00C449A4"/>
    <w:rsid w:val="00C44ADC"/>
    <w:rsid w:val="00C44BB5"/>
    <w:rsid w:val="00C44C23"/>
    <w:rsid w:val="00C44EF5"/>
    <w:rsid w:val="00C44FBF"/>
    <w:rsid w:val="00C44FDC"/>
    <w:rsid w:val="00C45455"/>
    <w:rsid w:val="00C4548F"/>
    <w:rsid w:val="00C4551D"/>
    <w:rsid w:val="00C455A6"/>
    <w:rsid w:val="00C457AA"/>
    <w:rsid w:val="00C4587C"/>
    <w:rsid w:val="00C45F1D"/>
    <w:rsid w:val="00C461B2"/>
    <w:rsid w:val="00C4639F"/>
    <w:rsid w:val="00C46626"/>
    <w:rsid w:val="00C4683D"/>
    <w:rsid w:val="00C46852"/>
    <w:rsid w:val="00C46861"/>
    <w:rsid w:val="00C469B9"/>
    <w:rsid w:val="00C46A9F"/>
    <w:rsid w:val="00C46C32"/>
    <w:rsid w:val="00C46D64"/>
    <w:rsid w:val="00C46EC0"/>
    <w:rsid w:val="00C46F9F"/>
    <w:rsid w:val="00C4715A"/>
    <w:rsid w:val="00C472D4"/>
    <w:rsid w:val="00C473A5"/>
    <w:rsid w:val="00C47406"/>
    <w:rsid w:val="00C474E7"/>
    <w:rsid w:val="00C475FF"/>
    <w:rsid w:val="00C477E3"/>
    <w:rsid w:val="00C478A8"/>
    <w:rsid w:val="00C47A02"/>
    <w:rsid w:val="00C47A60"/>
    <w:rsid w:val="00C47A73"/>
    <w:rsid w:val="00C47B81"/>
    <w:rsid w:val="00C47BEA"/>
    <w:rsid w:val="00C47CB7"/>
    <w:rsid w:val="00C47E30"/>
    <w:rsid w:val="00C50009"/>
    <w:rsid w:val="00C50141"/>
    <w:rsid w:val="00C50191"/>
    <w:rsid w:val="00C50307"/>
    <w:rsid w:val="00C50474"/>
    <w:rsid w:val="00C5048F"/>
    <w:rsid w:val="00C5066A"/>
    <w:rsid w:val="00C5074D"/>
    <w:rsid w:val="00C507A9"/>
    <w:rsid w:val="00C507C3"/>
    <w:rsid w:val="00C50BD0"/>
    <w:rsid w:val="00C50F24"/>
    <w:rsid w:val="00C5103B"/>
    <w:rsid w:val="00C5115E"/>
    <w:rsid w:val="00C5127D"/>
    <w:rsid w:val="00C513AA"/>
    <w:rsid w:val="00C513C6"/>
    <w:rsid w:val="00C5141B"/>
    <w:rsid w:val="00C51467"/>
    <w:rsid w:val="00C5159A"/>
    <w:rsid w:val="00C5165A"/>
    <w:rsid w:val="00C51698"/>
    <w:rsid w:val="00C51717"/>
    <w:rsid w:val="00C517AF"/>
    <w:rsid w:val="00C51CDA"/>
    <w:rsid w:val="00C51DBD"/>
    <w:rsid w:val="00C5200D"/>
    <w:rsid w:val="00C52278"/>
    <w:rsid w:val="00C522D0"/>
    <w:rsid w:val="00C523B8"/>
    <w:rsid w:val="00C524B2"/>
    <w:rsid w:val="00C525E5"/>
    <w:rsid w:val="00C529A5"/>
    <w:rsid w:val="00C52CF3"/>
    <w:rsid w:val="00C5301E"/>
    <w:rsid w:val="00C531AE"/>
    <w:rsid w:val="00C5328A"/>
    <w:rsid w:val="00C532AC"/>
    <w:rsid w:val="00C5351D"/>
    <w:rsid w:val="00C53758"/>
    <w:rsid w:val="00C538CA"/>
    <w:rsid w:val="00C53B4C"/>
    <w:rsid w:val="00C53E60"/>
    <w:rsid w:val="00C53E99"/>
    <w:rsid w:val="00C53EC9"/>
    <w:rsid w:val="00C54173"/>
    <w:rsid w:val="00C54301"/>
    <w:rsid w:val="00C5442B"/>
    <w:rsid w:val="00C544EF"/>
    <w:rsid w:val="00C54541"/>
    <w:rsid w:val="00C546BA"/>
    <w:rsid w:val="00C54792"/>
    <w:rsid w:val="00C547EC"/>
    <w:rsid w:val="00C548F6"/>
    <w:rsid w:val="00C54995"/>
    <w:rsid w:val="00C54D41"/>
    <w:rsid w:val="00C551F5"/>
    <w:rsid w:val="00C55260"/>
    <w:rsid w:val="00C55273"/>
    <w:rsid w:val="00C5537C"/>
    <w:rsid w:val="00C554A2"/>
    <w:rsid w:val="00C554E0"/>
    <w:rsid w:val="00C5576B"/>
    <w:rsid w:val="00C5577B"/>
    <w:rsid w:val="00C557AB"/>
    <w:rsid w:val="00C55882"/>
    <w:rsid w:val="00C55C98"/>
    <w:rsid w:val="00C55CB4"/>
    <w:rsid w:val="00C5607B"/>
    <w:rsid w:val="00C5640A"/>
    <w:rsid w:val="00C5645D"/>
    <w:rsid w:val="00C565AA"/>
    <w:rsid w:val="00C56975"/>
    <w:rsid w:val="00C56A57"/>
    <w:rsid w:val="00C56B98"/>
    <w:rsid w:val="00C57135"/>
    <w:rsid w:val="00C571FF"/>
    <w:rsid w:val="00C57221"/>
    <w:rsid w:val="00C5739C"/>
    <w:rsid w:val="00C5740B"/>
    <w:rsid w:val="00C57684"/>
    <w:rsid w:val="00C5787D"/>
    <w:rsid w:val="00C57BDB"/>
    <w:rsid w:val="00C60109"/>
    <w:rsid w:val="00C6037B"/>
    <w:rsid w:val="00C60557"/>
    <w:rsid w:val="00C6055B"/>
    <w:rsid w:val="00C6058B"/>
    <w:rsid w:val="00C60609"/>
    <w:rsid w:val="00C60783"/>
    <w:rsid w:val="00C60861"/>
    <w:rsid w:val="00C60870"/>
    <w:rsid w:val="00C608BE"/>
    <w:rsid w:val="00C60981"/>
    <w:rsid w:val="00C60F19"/>
    <w:rsid w:val="00C60F36"/>
    <w:rsid w:val="00C6107E"/>
    <w:rsid w:val="00C61278"/>
    <w:rsid w:val="00C61363"/>
    <w:rsid w:val="00C614A0"/>
    <w:rsid w:val="00C61523"/>
    <w:rsid w:val="00C6153B"/>
    <w:rsid w:val="00C61623"/>
    <w:rsid w:val="00C61695"/>
    <w:rsid w:val="00C6196E"/>
    <w:rsid w:val="00C61A7A"/>
    <w:rsid w:val="00C61B5A"/>
    <w:rsid w:val="00C61C65"/>
    <w:rsid w:val="00C61CAD"/>
    <w:rsid w:val="00C61CB9"/>
    <w:rsid w:val="00C61E26"/>
    <w:rsid w:val="00C621E0"/>
    <w:rsid w:val="00C6235F"/>
    <w:rsid w:val="00C623FF"/>
    <w:rsid w:val="00C62406"/>
    <w:rsid w:val="00C62441"/>
    <w:rsid w:val="00C6264C"/>
    <w:rsid w:val="00C626ED"/>
    <w:rsid w:val="00C627E9"/>
    <w:rsid w:val="00C6283B"/>
    <w:rsid w:val="00C62D17"/>
    <w:rsid w:val="00C62D2B"/>
    <w:rsid w:val="00C62D9B"/>
    <w:rsid w:val="00C62EDC"/>
    <w:rsid w:val="00C63231"/>
    <w:rsid w:val="00C632D9"/>
    <w:rsid w:val="00C63394"/>
    <w:rsid w:val="00C634AC"/>
    <w:rsid w:val="00C6370D"/>
    <w:rsid w:val="00C637BF"/>
    <w:rsid w:val="00C63807"/>
    <w:rsid w:val="00C63943"/>
    <w:rsid w:val="00C639F5"/>
    <w:rsid w:val="00C63EB4"/>
    <w:rsid w:val="00C63FE5"/>
    <w:rsid w:val="00C6406C"/>
    <w:rsid w:val="00C64331"/>
    <w:rsid w:val="00C645B3"/>
    <w:rsid w:val="00C645C5"/>
    <w:rsid w:val="00C64672"/>
    <w:rsid w:val="00C64709"/>
    <w:rsid w:val="00C649B4"/>
    <w:rsid w:val="00C64ACB"/>
    <w:rsid w:val="00C64B34"/>
    <w:rsid w:val="00C64CB4"/>
    <w:rsid w:val="00C64EAE"/>
    <w:rsid w:val="00C64F02"/>
    <w:rsid w:val="00C64F44"/>
    <w:rsid w:val="00C65053"/>
    <w:rsid w:val="00C6506E"/>
    <w:rsid w:val="00C652CF"/>
    <w:rsid w:val="00C65386"/>
    <w:rsid w:val="00C65536"/>
    <w:rsid w:val="00C6564A"/>
    <w:rsid w:val="00C65A50"/>
    <w:rsid w:val="00C65B1A"/>
    <w:rsid w:val="00C65B65"/>
    <w:rsid w:val="00C65CDA"/>
    <w:rsid w:val="00C65D3E"/>
    <w:rsid w:val="00C65F03"/>
    <w:rsid w:val="00C65F77"/>
    <w:rsid w:val="00C6601E"/>
    <w:rsid w:val="00C66130"/>
    <w:rsid w:val="00C662B7"/>
    <w:rsid w:val="00C6638C"/>
    <w:rsid w:val="00C66793"/>
    <w:rsid w:val="00C66857"/>
    <w:rsid w:val="00C6688C"/>
    <w:rsid w:val="00C66AA5"/>
    <w:rsid w:val="00C66BEB"/>
    <w:rsid w:val="00C67101"/>
    <w:rsid w:val="00C67157"/>
    <w:rsid w:val="00C67221"/>
    <w:rsid w:val="00C6722C"/>
    <w:rsid w:val="00C67480"/>
    <w:rsid w:val="00C6769B"/>
    <w:rsid w:val="00C676D7"/>
    <w:rsid w:val="00C67755"/>
    <w:rsid w:val="00C67C33"/>
    <w:rsid w:val="00C67CC1"/>
    <w:rsid w:val="00C67CE8"/>
    <w:rsid w:val="00C67DB9"/>
    <w:rsid w:val="00C67FAE"/>
    <w:rsid w:val="00C67FBC"/>
    <w:rsid w:val="00C70303"/>
    <w:rsid w:val="00C70697"/>
    <w:rsid w:val="00C70883"/>
    <w:rsid w:val="00C70C72"/>
    <w:rsid w:val="00C70DB3"/>
    <w:rsid w:val="00C70E60"/>
    <w:rsid w:val="00C713FA"/>
    <w:rsid w:val="00C7156D"/>
    <w:rsid w:val="00C715FD"/>
    <w:rsid w:val="00C71680"/>
    <w:rsid w:val="00C717AD"/>
    <w:rsid w:val="00C7186C"/>
    <w:rsid w:val="00C71A7C"/>
    <w:rsid w:val="00C71B7D"/>
    <w:rsid w:val="00C71B8F"/>
    <w:rsid w:val="00C71BFE"/>
    <w:rsid w:val="00C71C28"/>
    <w:rsid w:val="00C71C5F"/>
    <w:rsid w:val="00C71D54"/>
    <w:rsid w:val="00C71D9E"/>
    <w:rsid w:val="00C71E25"/>
    <w:rsid w:val="00C71E27"/>
    <w:rsid w:val="00C72068"/>
    <w:rsid w:val="00C72093"/>
    <w:rsid w:val="00C72221"/>
    <w:rsid w:val="00C7223A"/>
    <w:rsid w:val="00C7229F"/>
    <w:rsid w:val="00C722B5"/>
    <w:rsid w:val="00C723F0"/>
    <w:rsid w:val="00C7249C"/>
    <w:rsid w:val="00C7258B"/>
    <w:rsid w:val="00C72772"/>
    <w:rsid w:val="00C7287D"/>
    <w:rsid w:val="00C729D1"/>
    <w:rsid w:val="00C72CFC"/>
    <w:rsid w:val="00C72D20"/>
    <w:rsid w:val="00C72EEA"/>
    <w:rsid w:val="00C72EF4"/>
    <w:rsid w:val="00C73023"/>
    <w:rsid w:val="00C733DA"/>
    <w:rsid w:val="00C73589"/>
    <w:rsid w:val="00C735FC"/>
    <w:rsid w:val="00C73683"/>
    <w:rsid w:val="00C739EA"/>
    <w:rsid w:val="00C73B05"/>
    <w:rsid w:val="00C73CFE"/>
    <w:rsid w:val="00C73D2E"/>
    <w:rsid w:val="00C73DBB"/>
    <w:rsid w:val="00C73DBE"/>
    <w:rsid w:val="00C73DF0"/>
    <w:rsid w:val="00C73E5D"/>
    <w:rsid w:val="00C73F03"/>
    <w:rsid w:val="00C73FCF"/>
    <w:rsid w:val="00C74181"/>
    <w:rsid w:val="00C743F3"/>
    <w:rsid w:val="00C744FE"/>
    <w:rsid w:val="00C748F3"/>
    <w:rsid w:val="00C74907"/>
    <w:rsid w:val="00C74A8E"/>
    <w:rsid w:val="00C74ADF"/>
    <w:rsid w:val="00C74B96"/>
    <w:rsid w:val="00C74F12"/>
    <w:rsid w:val="00C74F82"/>
    <w:rsid w:val="00C753AD"/>
    <w:rsid w:val="00C753C0"/>
    <w:rsid w:val="00C754DA"/>
    <w:rsid w:val="00C75825"/>
    <w:rsid w:val="00C75ACF"/>
    <w:rsid w:val="00C75B2B"/>
    <w:rsid w:val="00C75C0D"/>
    <w:rsid w:val="00C75CFB"/>
    <w:rsid w:val="00C75D2F"/>
    <w:rsid w:val="00C75D3F"/>
    <w:rsid w:val="00C75FBB"/>
    <w:rsid w:val="00C75FD8"/>
    <w:rsid w:val="00C760E6"/>
    <w:rsid w:val="00C761DA"/>
    <w:rsid w:val="00C762F3"/>
    <w:rsid w:val="00C76389"/>
    <w:rsid w:val="00C76597"/>
    <w:rsid w:val="00C767BE"/>
    <w:rsid w:val="00C767CF"/>
    <w:rsid w:val="00C76A4F"/>
    <w:rsid w:val="00C76A64"/>
    <w:rsid w:val="00C76B09"/>
    <w:rsid w:val="00C76B3F"/>
    <w:rsid w:val="00C76B56"/>
    <w:rsid w:val="00C76BB2"/>
    <w:rsid w:val="00C76BB5"/>
    <w:rsid w:val="00C76E3C"/>
    <w:rsid w:val="00C770A1"/>
    <w:rsid w:val="00C7713A"/>
    <w:rsid w:val="00C771A9"/>
    <w:rsid w:val="00C7759B"/>
    <w:rsid w:val="00C77729"/>
    <w:rsid w:val="00C778B5"/>
    <w:rsid w:val="00C778BB"/>
    <w:rsid w:val="00C77BBE"/>
    <w:rsid w:val="00C77D3A"/>
    <w:rsid w:val="00C77DF4"/>
    <w:rsid w:val="00C77F4C"/>
    <w:rsid w:val="00C80184"/>
    <w:rsid w:val="00C801DE"/>
    <w:rsid w:val="00C80324"/>
    <w:rsid w:val="00C80367"/>
    <w:rsid w:val="00C80435"/>
    <w:rsid w:val="00C8050E"/>
    <w:rsid w:val="00C806A1"/>
    <w:rsid w:val="00C80797"/>
    <w:rsid w:val="00C80A7A"/>
    <w:rsid w:val="00C80B48"/>
    <w:rsid w:val="00C80C36"/>
    <w:rsid w:val="00C80DEC"/>
    <w:rsid w:val="00C80ED9"/>
    <w:rsid w:val="00C80EEF"/>
    <w:rsid w:val="00C80F43"/>
    <w:rsid w:val="00C81568"/>
    <w:rsid w:val="00C815E6"/>
    <w:rsid w:val="00C819ED"/>
    <w:rsid w:val="00C81A77"/>
    <w:rsid w:val="00C81B60"/>
    <w:rsid w:val="00C81D30"/>
    <w:rsid w:val="00C81E03"/>
    <w:rsid w:val="00C81EAD"/>
    <w:rsid w:val="00C81EAE"/>
    <w:rsid w:val="00C82057"/>
    <w:rsid w:val="00C823A5"/>
    <w:rsid w:val="00C8281B"/>
    <w:rsid w:val="00C82AB1"/>
    <w:rsid w:val="00C82BAD"/>
    <w:rsid w:val="00C82BDF"/>
    <w:rsid w:val="00C82BF5"/>
    <w:rsid w:val="00C82DE6"/>
    <w:rsid w:val="00C82F4C"/>
    <w:rsid w:val="00C83324"/>
    <w:rsid w:val="00C8352D"/>
    <w:rsid w:val="00C83618"/>
    <w:rsid w:val="00C838C8"/>
    <w:rsid w:val="00C83AB6"/>
    <w:rsid w:val="00C83B80"/>
    <w:rsid w:val="00C83C2F"/>
    <w:rsid w:val="00C83D1A"/>
    <w:rsid w:val="00C84054"/>
    <w:rsid w:val="00C84087"/>
    <w:rsid w:val="00C84102"/>
    <w:rsid w:val="00C84129"/>
    <w:rsid w:val="00C84261"/>
    <w:rsid w:val="00C8437E"/>
    <w:rsid w:val="00C8465E"/>
    <w:rsid w:val="00C84769"/>
    <w:rsid w:val="00C847E5"/>
    <w:rsid w:val="00C84879"/>
    <w:rsid w:val="00C84B0D"/>
    <w:rsid w:val="00C84B58"/>
    <w:rsid w:val="00C84CB3"/>
    <w:rsid w:val="00C84CE4"/>
    <w:rsid w:val="00C84D6C"/>
    <w:rsid w:val="00C84DD8"/>
    <w:rsid w:val="00C850DC"/>
    <w:rsid w:val="00C85124"/>
    <w:rsid w:val="00C85459"/>
    <w:rsid w:val="00C85827"/>
    <w:rsid w:val="00C8585A"/>
    <w:rsid w:val="00C858AC"/>
    <w:rsid w:val="00C85B7A"/>
    <w:rsid w:val="00C85C3D"/>
    <w:rsid w:val="00C85C6E"/>
    <w:rsid w:val="00C85CD6"/>
    <w:rsid w:val="00C85ED6"/>
    <w:rsid w:val="00C8601E"/>
    <w:rsid w:val="00C86162"/>
    <w:rsid w:val="00C864AE"/>
    <w:rsid w:val="00C8652D"/>
    <w:rsid w:val="00C86699"/>
    <w:rsid w:val="00C868C5"/>
    <w:rsid w:val="00C86A4E"/>
    <w:rsid w:val="00C86B11"/>
    <w:rsid w:val="00C86F7A"/>
    <w:rsid w:val="00C86F83"/>
    <w:rsid w:val="00C8725A"/>
    <w:rsid w:val="00C87294"/>
    <w:rsid w:val="00C8732A"/>
    <w:rsid w:val="00C87450"/>
    <w:rsid w:val="00C87656"/>
    <w:rsid w:val="00C87A12"/>
    <w:rsid w:val="00C87B63"/>
    <w:rsid w:val="00C87B71"/>
    <w:rsid w:val="00C87DE3"/>
    <w:rsid w:val="00C900D8"/>
    <w:rsid w:val="00C9013E"/>
    <w:rsid w:val="00C9027A"/>
    <w:rsid w:val="00C9068E"/>
    <w:rsid w:val="00C9079D"/>
    <w:rsid w:val="00C907D6"/>
    <w:rsid w:val="00C90C3F"/>
    <w:rsid w:val="00C90C43"/>
    <w:rsid w:val="00C90C74"/>
    <w:rsid w:val="00C90CA2"/>
    <w:rsid w:val="00C90D5E"/>
    <w:rsid w:val="00C90F7B"/>
    <w:rsid w:val="00C910AF"/>
    <w:rsid w:val="00C9112C"/>
    <w:rsid w:val="00C913CB"/>
    <w:rsid w:val="00C91542"/>
    <w:rsid w:val="00C9170F"/>
    <w:rsid w:val="00C91D83"/>
    <w:rsid w:val="00C91F54"/>
    <w:rsid w:val="00C920DF"/>
    <w:rsid w:val="00C92179"/>
    <w:rsid w:val="00C92221"/>
    <w:rsid w:val="00C92430"/>
    <w:rsid w:val="00C92578"/>
    <w:rsid w:val="00C92D6E"/>
    <w:rsid w:val="00C92F61"/>
    <w:rsid w:val="00C92FAD"/>
    <w:rsid w:val="00C931C4"/>
    <w:rsid w:val="00C93336"/>
    <w:rsid w:val="00C93592"/>
    <w:rsid w:val="00C936EB"/>
    <w:rsid w:val="00C93743"/>
    <w:rsid w:val="00C93814"/>
    <w:rsid w:val="00C938F9"/>
    <w:rsid w:val="00C939EE"/>
    <w:rsid w:val="00C93C26"/>
    <w:rsid w:val="00C93C4B"/>
    <w:rsid w:val="00C93DA4"/>
    <w:rsid w:val="00C93DDA"/>
    <w:rsid w:val="00C93E48"/>
    <w:rsid w:val="00C93EF7"/>
    <w:rsid w:val="00C941BF"/>
    <w:rsid w:val="00C9435D"/>
    <w:rsid w:val="00C94406"/>
    <w:rsid w:val="00C944AB"/>
    <w:rsid w:val="00C94503"/>
    <w:rsid w:val="00C94722"/>
    <w:rsid w:val="00C94986"/>
    <w:rsid w:val="00C94BEB"/>
    <w:rsid w:val="00C94EC6"/>
    <w:rsid w:val="00C95052"/>
    <w:rsid w:val="00C9508B"/>
    <w:rsid w:val="00C95187"/>
    <w:rsid w:val="00C951CA"/>
    <w:rsid w:val="00C952C5"/>
    <w:rsid w:val="00C9538D"/>
    <w:rsid w:val="00C953A1"/>
    <w:rsid w:val="00C9548C"/>
    <w:rsid w:val="00C95511"/>
    <w:rsid w:val="00C95811"/>
    <w:rsid w:val="00C9582D"/>
    <w:rsid w:val="00C959A2"/>
    <w:rsid w:val="00C95B26"/>
    <w:rsid w:val="00C95B40"/>
    <w:rsid w:val="00C95E04"/>
    <w:rsid w:val="00C9601B"/>
    <w:rsid w:val="00C9618B"/>
    <w:rsid w:val="00C9626F"/>
    <w:rsid w:val="00C963C0"/>
    <w:rsid w:val="00C964F3"/>
    <w:rsid w:val="00C9675D"/>
    <w:rsid w:val="00C967CF"/>
    <w:rsid w:val="00C96B14"/>
    <w:rsid w:val="00C96C12"/>
    <w:rsid w:val="00C96EDC"/>
    <w:rsid w:val="00C96F33"/>
    <w:rsid w:val="00C96FC3"/>
    <w:rsid w:val="00C97286"/>
    <w:rsid w:val="00C972BB"/>
    <w:rsid w:val="00C97549"/>
    <w:rsid w:val="00C97A45"/>
    <w:rsid w:val="00C97C5E"/>
    <w:rsid w:val="00C97CBF"/>
    <w:rsid w:val="00C97DF0"/>
    <w:rsid w:val="00C97F70"/>
    <w:rsid w:val="00C97F8C"/>
    <w:rsid w:val="00CA0080"/>
    <w:rsid w:val="00CA0105"/>
    <w:rsid w:val="00CA0152"/>
    <w:rsid w:val="00CA04AC"/>
    <w:rsid w:val="00CA04FC"/>
    <w:rsid w:val="00CA05EA"/>
    <w:rsid w:val="00CA06BE"/>
    <w:rsid w:val="00CA07DA"/>
    <w:rsid w:val="00CA09AB"/>
    <w:rsid w:val="00CA0A6B"/>
    <w:rsid w:val="00CA0B5D"/>
    <w:rsid w:val="00CA0C24"/>
    <w:rsid w:val="00CA0C9D"/>
    <w:rsid w:val="00CA0F53"/>
    <w:rsid w:val="00CA0FEB"/>
    <w:rsid w:val="00CA10F3"/>
    <w:rsid w:val="00CA1112"/>
    <w:rsid w:val="00CA1148"/>
    <w:rsid w:val="00CA1167"/>
    <w:rsid w:val="00CA117F"/>
    <w:rsid w:val="00CA123D"/>
    <w:rsid w:val="00CA13CE"/>
    <w:rsid w:val="00CA157C"/>
    <w:rsid w:val="00CA1645"/>
    <w:rsid w:val="00CA18DB"/>
    <w:rsid w:val="00CA1A49"/>
    <w:rsid w:val="00CA1ED8"/>
    <w:rsid w:val="00CA1F56"/>
    <w:rsid w:val="00CA1FFD"/>
    <w:rsid w:val="00CA222C"/>
    <w:rsid w:val="00CA22C6"/>
    <w:rsid w:val="00CA240E"/>
    <w:rsid w:val="00CA24C6"/>
    <w:rsid w:val="00CA2513"/>
    <w:rsid w:val="00CA25E2"/>
    <w:rsid w:val="00CA268C"/>
    <w:rsid w:val="00CA26E2"/>
    <w:rsid w:val="00CA274F"/>
    <w:rsid w:val="00CA27FB"/>
    <w:rsid w:val="00CA291F"/>
    <w:rsid w:val="00CA2A37"/>
    <w:rsid w:val="00CA2AAF"/>
    <w:rsid w:val="00CA2B0F"/>
    <w:rsid w:val="00CA304D"/>
    <w:rsid w:val="00CA3272"/>
    <w:rsid w:val="00CA33D5"/>
    <w:rsid w:val="00CA345F"/>
    <w:rsid w:val="00CA3606"/>
    <w:rsid w:val="00CA3750"/>
    <w:rsid w:val="00CA3A4C"/>
    <w:rsid w:val="00CA3CDA"/>
    <w:rsid w:val="00CA3D4E"/>
    <w:rsid w:val="00CA3F20"/>
    <w:rsid w:val="00CA4153"/>
    <w:rsid w:val="00CA4A99"/>
    <w:rsid w:val="00CA4CB3"/>
    <w:rsid w:val="00CA4D58"/>
    <w:rsid w:val="00CA4F78"/>
    <w:rsid w:val="00CA4FE5"/>
    <w:rsid w:val="00CA5120"/>
    <w:rsid w:val="00CA54CE"/>
    <w:rsid w:val="00CA5516"/>
    <w:rsid w:val="00CA55AE"/>
    <w:rsid w:val="00CA5668"/>
    <w:rsid w:val="00CA592B"/>
    <w:rsid w:val="00CA5964"/>
    <w:rsid w:val="00CA5A9C"/>
    <w:rsid w:val="00CA5B5F"/>
    <w:rsid w:val="00CA5BA1"/>
    <w:rsid w:val="00CA5C63"/>
    <w:rsid w:val="00CA5CF3"/>
    <w:rsid w:val="00CA5D4C"/>
    <w:rsid w:val="00CA5DFE"/>
    <w:rsid w:val="00CA5E01"/>
    <w:rsid w:val="00CA5E2C"/>
    <w:rsid w:val="00CA5FFD"/>
    <w:rsid w:val="00CA6026"/>
    <w:rsid w:val="00CA61A4"/>
    <w:rsid w:val="00CA62F6"/>
    <w:rsid w:val="00CA6338"/>
    <w:rsid w:val="00CA6508"/>
    <w:rsid w:val="00CA65D7"/>
    <w:rsid w:val="00CA6913"/>
    <w:rsid w:val="00CA69D9"/>
    <w:rsid w:val="00CA6A82"/>
    <w:rsid w:val="00CA6AFB"/>
    <w:rsid w:val="00CA6C6E"/>
    <w:rsid w:val="00CA6D74"/>
    <w:rsid w:val="00CA6E99"/>
    <w:rsid w:val="00CA70DF"/>
    <w:rsid w:val="00CA734A"/>
    <w:rsid w:val="00CA742C"/>
    <w:rsid w:val="00CA75B4"/>
    <w:rsid w:val="00CA764C"/>
    <w:rsid w:val="00CA7687"/>
    <w:rsid w:val="00CA779E"/>
    <w:rsid w:val="00CA7A8A"/>
    <w:rsid w:val="00CA7B83"/>
    <w:rsid w:val="00CA7D22"/>
    <w:rsid w:val="00CA7F08"/>
    <w:rsid w:val="00CA7FBB"/>
    <w:rsid w:val="00CB00E5"/>
    <w:rsid w:val="00CB0142"/>
    <w:rsid w:val="00CB045C"/>
    <w:rsid w:val="00CB0470"/>
    <w:rsid w:val="00CB076E"/>
    <w:rsid w:val="00CB09AB"/>
    <w:rsid w:val="00CB0A13"/>
    <w:rsid w:val="00CB0BDC"/>
    <w:rsid w:val="00CB0D5A"/>
    <w:rsid w:val="00CB0D6A"/>
    <w:rsid w:val="00CB0E89"/>
    <w:rsid w:val="00CB162D"/>
    <w:rsid w:val="00CB1901"/>
    <w:rsid w:val="00CB1B27"/>
    <w:rsid w:val="00CB1BB8"/>
    <w:rsid w:val="00CB1E31"/>
    <w:rsid w:val="00CB1F63"/>
    <w:rsid w:val="00CB2240"/>
    <w:rsid w:val="00CB2315"/>
    <w:rsid w:val="00CB23A0"/>
    <w:rsid w:val="00CB28DA"/>
    <w:rsid w:val="00CB2CC5"/>
    <w:rsid w:val="00CB2D03"/>
    <w:rsid w:val="00CB2FD0"/>
    <w:rsid w:val="00CB3027"/>
    <w:rsid w:val="00CB3161"/>
    <w:rsid w:val="00CB31A0"/>
    <w:rsid w:val="00CB325B"/>
    <w:rsid w:val="00CB35CE"/>
    <w:rsid w:val="00CB35D6"/>
    <w:rsid w:val="00CB361F"/>
    <w:rsid w:val="00CB3684"/>
    <w:rsid w:val="00CB36DC"/>
    <w:rsid w:val="00CB38AC"/>
    <w:rsid w:val="00CB39D7"/>
    <w:rsid w:val="00CB3A23"/>
    <w:rsid w:val="00CB3AF9"/>
    <w:rsid w:val="00CB3C18"/>
    <w:rsid w:val="00CB3C86"/>
    <w:rsid w:val="00CB3C9D"/>
    <w:rsid w:val="00CB3D63"/>
    <w:rsid w:val="00CB3F20"/>
    <w:rsid w:val="00CB4004"/>
    <w:rsid w:val="00CB40BB"/>
    <w:rsid w:val="00CB4376"/>
    <w:rsid w:val="00CB478E"/>
    <w:rsid w:val="00CB479F"/>
    <w:rsid w:val="00CB4AAD"/>
    <w:rsid w:val="00CB5224"/>
    <w:rsid w:val="00CB5292"/>
    <w:rsid w:val="00CB5320"/>
    <w:rsid w:val="00CB563A"/>
    <w:rsid w:val="00CB593A"/>
    <w:rsid w:val="00CB5A12"/>
    <w:rsid w:val="00CB5A2C"/>
    <w:rsid w:val="00CB5B03"/>
    <w:rsid w:val="00CB5BE6"/>
    <w:rsid w:val="00CB5C1D"/>
    <w:rsid w:val="00CB5D11"/>
    <w:rsid w:val="00CB5EAE"/>
    <w:rsid w:val="00CB5FF1"/>
    <w:rsid w:val="00CB60FD"/>
    <w:rsid w:val="00CB62EA"/>
    <w:rsid w:val="00CB63A6"/>
    <w:rsid w:val="00CB6649"/>
    <w:rsid w:val="00CB684B"/>
    <w:rsid w:val="00CB68C6"/>
    <w:rsid w:val="00CB69DC"/>
    <w:rsid w:val="00CB6A64"/>
    <w:rsid w:val="00CB6E92"/>
    <w:rsid w:val="00CB7035"/>
    <w:rsid w:val="00CB70F6"/>
    <w:rsid w:val="00CB711A"/>
    <w:rsid w:val="00CB7170"/>
    <w:rsid w:val="00CB75B2"/>
    <w:rsid w:val="00CB76D8"/>
    <w:rsid w:val="00CB77B8"/>
    <w:rsid w:val="00CB77ED"/>
    <w:rsid w:val="00CB78A9"/>
    <w:rsid w:val="00CB7E51"/>
    <w:rsid w:val="00CB7E6B"/>
    <w:rsid w:val="00CB7ED4"/>
    <w:rsid w:val="00CC0078"/>
    <w:rsid w:val="00CC02DA"/>
    <w:rsid w:val="00CC040E"/>
    <w:rsid w:val="00CC0433"/>
    <w:rsid w:val="00CC04D9"/>
    <w:rsid w:val="00CC050A"/>
    <w:rsid w:val="00CC0516"/>
    <w:rsid w:val="00CC06F4"/>
    <w:rsid w:val="00CC095E"/>
    <w:rsid w:val="00CC0AE5"/>
    <w:rsid w:val="00CC0B14"/>
    <w:rsid w:val="00CC0BF1"/>
    <w:rsid w:val="00CC0CCA"/>
    <w:rsid w:val="00CC0F29"/>
    <w:rsid w:val="00CC1024"/>
    <w:rsid w:val="00CC1025"/>
    <w:rsid w:val="00CC111F"/>
    <w:rsid w:val="00CC11EA"/>
    <w:rsid w:val="00CC126F"/>
    <w:rsid w:val="00CC1288"/>
    <w:rsid w:val="00CC1348"/>
    <w:rsid w:val="00CC13A8"/>
    <w:rsid w:val="00CC146B"/>
    <w:rsid w:val="00CC1566"/>
    <w:rsid w:val="00CC1625"/>
    <w:rsid w:val="00CC175A"/>
    <w:rsid w:val="00CC1878"/>
    <w:rsid w:val="00CC189E"/>
    <w:rsid w:val="00CC1983"/>
    <w:rsid w:val="00CC1B28"/>
    <w:rsid w:val="00CC1B8A"/>
    <w:rsid w:val="00CC1E3E"/>
    <w:rsid w:val="00CC1F26"/>
    <w:rsid w:val="00CC2011"/>
    <w:rsid w:val="00CC2017"/>
    <w:rsid w:val="00CC20CF"/>
    <w:rsid w:val="00CC216D"/>
    <w:rsid w:val="00CC21C1"/>
    <w:rsid w:val="00CC22BD"/>
    <w:rsid w:val="00CC2446"/>
    <w:rsid w:val="00CC25EC"/>
    <w:rsid w:val="00CC2642"/>
    <w:rsid w:val="00CC28CD"/>
    <w:rsid w:val="00CC299F"/>
    <w:rsid w:val="00CC2A27"/>
    <w:rsid w:val="00CC2B8B"/>
    <w:rsid w:val="00CC2BDE"/>
    <w:rsid w:val="00CC2CC2"/>
    <w:rsid w:val="00CC2CD3"/>
    <w:rsid w:val="00CC2F8E"/>
    <w:rsid w:val="00CC2FFC"/>
    <w:rsid w:val="00CC31FE"/>
    <w:rsid w:val="00CC336C"/>
    <w:rsid w:val="00CC347A"/>
    <w:rsid w:val="00CC3721"/>
    <w:rsid w:val="00CC3848"/>
    <w:rsid w:val="00CC38CA"/>
    <w:rsid w:val="00CC3957"/>
    <w:rsid w:val="00CC3B99"/>
    <w:rsid w:val="00CC3C8E"/>
    <w:rsid w:val="00CC3D3A"/>
    <w:rsid w:val="00CC3D70"/>
    <w:rsid w:val="00CC3E8B"/>
    <w:rsid w:val="00CC3EA0"/>
    <w:rsid w:val="00CC3F91"/>
    <w:rsid w:val="00CC3FBF"/>
    <w:rsid w:val="00CC401E"/>
    <w:rsid w:val="00CC4141"/>
    <w:rsid w:val="00CC41CF"/>
    <w:rsid w:val="00CC4520"/>
    <w:rsid w:val="00CC4558"/>
    <w:rsid w:val="00CC47E9"/>
    <w:rsid w:val="00CC4C94"/>
    <w:rsid w:val="00CC501D"/>
    <w:rsid w:val="00CC51E6"/>
    <w:rsid w:val="00CC5428"/>
    <w:rsid w:val="00CC5458"/>
    <w:rsid w:val="00CC5516"/>
    <w:rsid w:val="00CC5563"/>
    <w:rsid w:val="00CC56F6"/>
    <w:rsid w:val="00CC5760"/>
    <w:rsid w:val="00CC57F1"/>
    <w:rsid w:val="00CC5955"/>
    <w:rsid w:val="00CC5B05"/>
    <w:rsid w:val="00CC5BC9"/>
    <w:rsid w:val="00CC5C4F"/>
    <w:rsid w:val="00CC5E96"/>
    <w:rsid w:val="00CC5EFB"/>
    <w:rsid w:val="00CC5FC8"/>
    <w:rsid w:val="00CC6002"/>
    <w:rsid w:val="00CC6195"/>
    <w:rsid w:val="00CC622E"/>
    <w:rsid w:val="00CC62FC"/>
    <w:rsid w:val="00CC65FF"/>
    <w:rsid w:val="00CC6662"/>
    <w:rsid w:val="00CC673C"/>
    <w:rsid w:val="00CC67C3"/>
    <w:rsid w:val="00CC6BFF"/>
    <w:rsid w:val="00CC6CF8"/>
    <w:rsid w:val="00CC711E"/>
    <w:rsid w:val="00CC72EC"/>
    <w:rsid w:val="00CC74AE"/>
    <w:rsid w:val="00CC74B0"/>
    <w:rsid w:val="00CC75A5"/>
    <w:rsid w:val="00CC75D8"/>
    <w:rsid w:val="00CC75E3"/>
    <w:rsid w:val="00CC79FD"/>
    <w:rsid w:val="00CC7A35"/>
    <w:rsid w:val="00CC7B3E"/>
    <w:rsid w:val="00CC7B45"/>
    <w:rsid w:val="00CC7D0C"/>
    <w:rsid w:val="00CC7D8F"/>
    <w:rsid w:val="00CC7FC8"/>
    <w:rsid w:val="00CD0223"/>
    <w:rsid w:val="00CD0281"/>
    <w:rsid w:val="00CD046C"/>
    <w:rsid w:val="00CD04E7"/>
    <w:rsid w:val="00CD0713"/>
    <w:rsid w:val="00CD07AD"/>
    <w:rsid w:val="00CD07B1"/>
    <w:rsid w:val="00CD09ED"/>
    <w:rsid w:val="00CD0E1B"/>
    <w:rsid w:val="00CD0F73"/>
    <w:rsid w:val="00CD1009"/>
    <w:rsid w:val="00CD1188"/>
    <w:rsid w:val="00CD131D"/>
    <w:rsid w:val="00CD16CC"/>
    <w:rsid w:val="00CD192E"/>
    <w:rsid w:val="00CD1A2C"/>
    <w:rsid w:val="00CD1EDD"/>
    <w:rsid w:val="00CD1EF1"/>
    <w:rsid w:val="00CD2272"/>
    <w:rsid w:val="00CD2289"/>
    <w:rsid w:val="00CD25AD"/>
    <w:rsid w:val="00CD25B0"/>
    <w:rsid w:val="00CD26A7"/>
    <w:rsid w:val="00CD272B"/>
    <w:rsid w:val="00CD2798"/>
    <w:rsid w:val="00CD28B6"/>
    <w:rsid w:val="00CD2C2A"/>
    <w:rsid w:val="00CD2ED1"/>
    <w:rsid w:val="00CD2F86"/>
    <w:rsid w:val="00CD304B"/>
    <w:rsid w:val="00CD329C"/>
    <w:rsid w:val="00CD337B"/>
    <w:rsid w:val="00CD3387"/>
    <w:rsid w:val="00CD3447"/>
    <w:rsid w:val="00CD34EF"/>
    <w:rsid w:val="00CD36B9"/>
    <w:rsid w:val="00CD36D7"/>
    <w:rsid w:val="00CD3AC4"/>
    <w:rsid w:val="00CD3BB8"/>
    <w:rsid w:val="00CD3D35"/>
    <w:rsid w:val="00CD3F50"/>
    <w:rsid w:val="00CD40B1"/>
    <w:rsid w:val="00CD4263"/>
    <w:rsid w:val="00CD4281"/>
    <w:rsid w:val="00CD488D"/>
    <w:rsid w:val="00CD4A7C"/>
    <w:rsid w:val="00CD4DB6"/>
    <w:rsid w:val="00CD4E0E"/>
    <w:rsid w:val="00CD533A"/>
    <w:rsid w:val="00CD544F"/>
    <w:rsid w:val="00CD54F4"/>
    <w:rsid w:val="00CD5530"/>
    <w:rsid w:val="00CD6263"/>
    <w:rsid w:val="00CD62C7"/>
    <w:rsid w:val="00CD6395"/>
    <w:rsid w:val="00CD6413"/>
    <w:rsid w:val="00CD661C"/>
    <w:rsid w:val="00CD6650"/>
    <w:rsid w:val="00CD667B"/>
    <w:rsid w:val="00CD66D0"/>
    <w:rsid w:val="00CD691D"/>
    <w:rsid w:val="00CD6AEE"/>
    <w:rsid w:val="00CD6CC6"/>
    <w:rsid w:val="00CD6DF7"/>
    <w:rsid w:val="00CD6EA0"/>
    <w:rsid w:val="00CD6EAC"/>
    <w:rsid w:val="00CD711C"/>
    <w:rsid w:val="00CD721A"/>
    <w:rsid w:val="00CD731A"/>
    <w:rsid w:val="00CD7360"/>
    <w:rsid w:val="00CD7432"/>
    <w:rsid w:val="00CD7670"/>
    <w:rsid w:val="00CD76B4"/>
    <w:rsid w:val="00CD77D7"/>
    <w:rsid w:val="00CD78D4"/>
    <w:rsid w:val="00CE00DB"/>
    <w:rsid w:val="00CE026D"/>
    <w:rsid w:val="00CE0424"/>
    <w:rsid w:val="00CE059B"/>
    <w:rsid w:val="00CE06BC"/>
    <w:rsid w:val="00CE0801"/>
    <w:rsid w:val="00CE08C1"/>
    <w:rsid w:val="00CE09E5"/>
    <w:rsid w:val="00CE0BC4"/>
    <w:rsid w:val="00CE0C2D"/>
    <w:rsid w:val="00CE0C99"/>
    <w:rsid w:val="00CE0CDD"/>
    <w:rsid w:val="00CE0D15"/>
    <w:rsid w:val="00CE0D8E"/>
    <w:rsid w:val="00CE0DA4"/>
    <w:rsid w:val="00CE0F70"/>
    <w:rsid w:val="00CE10F1"/>
    <w:rsid w:val="00CE1126"/>
    <w:rsid w:val="00CE1192"/>
    <w:rsid w:val="00CE1382"/>
    <w:rsid w:val="00CE138A"/>
    <w:rsid w:val="00CE140B"/>
    <w:rsid w:val="00CE1766"/>
    <w:rsid w:val="00CE17F0"/>
    <w:rsid w:val="00CE1A67"/>
    <w:rsid w:val="00CE1DEE"/>
    <w:rsid w:val="00CE1F31"/>
    <w:rsid w:val="00CE22E3"/>
    <w:rsid w:val="00CE233A"/>
    <w:rsid w:val="00CE2676"/>
    <w:rsid w:val="00CE284D"/>
    <w:rsid w:val="00CE293E"/>
    <w:rsid w:val="00CE299F"/>
    <w:rsid w:val="00CE2AB3"/>
    <w:rsid w:val="00CE2C14"/>
    <w:rsid w:val="00CE2F8C"/>
    <w:rsid w:val="00CE3174"/>
    <w:rsid w:val="00CE3877"/>
    <w:rsid w:val="00CE39CB"/>
    <w:rsid w:val="00CE3A83"/>
    <w:rsid w:val="00CE3ACF"/>
    <w:rsid w:val="00CE3B1F"/>
    <w:rsid w:val="00CE3BEF"/>
    <w:rsid w:val="00CE3CB8"/>
    <w:rsid w:val="00CE3DD5"/>
    <w:rsid w:val="00CE400F"/>
    <w:rsid w:val="00CE4217"/>
    <w:rsid w:val="00CE4223"/>
    <w:rsid w:val="00CE42D0"/>
    <w:rsid w:val="00CE4517"/>
    <w:rsid w:val="00CE4568"/>
    <w:rsid w:val="00CE46E0"/>
    <w:rsid w:val="00CE48D7"/>
    <w:rsid w:val="00CE4AB7"/>
    <w:rsid w:val="00CE4DAD"/>
    <w:rsid w:val="00CE514F"/>
    <w:rsid w:val="00CE5184"/>
    <w:rsid w:val="00CE5351"/>
    <w:rsid w:val="00CE5379"/>
    <w:rsid w:val="00CE54FA"/>
    <w:rsid w:val="00CE590E"/>
    <w:rsid w:val="00CE5932"/>
    <w:rsid w:val="00CE5A29"/>
    <w:rsid w:val="00CE5BFB"/>
    <w:rsid w:val="00CE5C48"/>
    <w:rsid w:val="00CE5D01"/>
    <w:rsid w:val="00CE5D7A"/>
    <w:rsid w:val="00CE5EA5"/>
    <w:rsid w:val="00CE5F02"/>
    <w:rsid w:val="00CE6096"/>
    <w:rsid w:val="00CE61C3"/>
    <w:rsid w:val="00CE6511"/>
    <w:rsid w:val="00CE6566"/>
    <w:rsid w:val="00CE67DC"/>
    <w:rsid w:val="00CE68C1"/>
    <w:rsid w:val="00CE68C7"/>
    <w:rsid w:val="00CE6934"/>
    <w:rsid w:val="00CE6938"/>
    <w:rsid w:val="00CE6C8E"/>
    <w:rsid w:val="00CE703E"/>
    <w:rsid w:val="00CE7125"/>
    <w:rsid w:val="00CE7204"/>
    <w:rsid w:val="00CE7225"/>
    <w:rsid w:val="00CE7343"/>
    <w:rsid w:val="00CE7487"/>
    <w:rsid w:val="00CE7561"/>
    <w:rsid w:val="00CE76EF"/>
    <w:rsid w:val="00CE7A95"/>
    <w:rsid w:val="00CE7AA5"/>
    <w:rsid w:val="00CE7BB2"/>
    <w:rsid w:val="00CE7CE3"/>
    <w:rsid w:val="00CE7DAA"/>
    <w:rsid w:val="00CE7E33"/>
    <w:rsid w:val="00CE7EA9"/>
    <w:rsid w:val="00CE7F43"/>
    <w:rsid w:val="00CF0069"/>
    <w:rsid w:val="00CF0521"/>
    <w:rsid w:val="00CF0623"/>
    <w:rsid w:val="00CF0957"/>
    <w:rsid w:val="00CF096B"/>
    <w:rsid w:val="00CF0B7C"/>
    <w:rsid w:val="00CF0CAB"/>
    <w:rsid w:val="00CF0EAF"/>
    <w:rsid w:val="00CF0EB5"/>
    <w:rsid w:val="00CF0F75"/>
    <w:rsid w:val="00CF0FEB"/>
    <w:rsid w:val="00CF11BF"/>
    <w:rsid w:val="00CF1354"/>
    <w:rsid w:val="00CF143A"/>
    <w:rsid w:val="00CF1547"/>
    <w:rsid w:val="00CF15F9"/>
    <w:rsid w:val="00CF165A"/>
    <w:rsid w:val="00CF1D99"/>
    <w:rsid w:val="00CF1E07"/>
    <w:rsid w:val="00CF1E1D"/>
    <w:rsid w:val="00CF1F3A"/>
    <w:rsid w:val="00CF2164"/>
    <w:rsid w:val="00CF243F"/>
    <w:rsid w:val="00CF2578"/>
    <w:rsid w:val="00CF2592"/>
    <w:rsid w:val="00CF2629"/>
    <w:rsid w:val="00CF2A4B"/>
    <w:rsid w:val="00CF2B4C"/>
    <w:rsid w:val="00CF2D7A"/>
    <w:rsid w:val="00CF30C5"/>
    <w:rsid w:val="00CF3129"/>
    <w:rsid w:val="00CF3220"/>
    <w:rsid w:val="00CF32D9"/>
    <w:rsid w:val="00CF3637"/>
    <w:rsid w:val="00CF391C"/>
    <w:rsid w:val="00CF39BC"/>
    <w:rsid w:val="00CF3B1F"/>
    <w:rsid w:val="00CF3B39"/>
    <w:rsid w:val="00CF3BA8"/>
    <w:rsid w:val="00CF3BF6"/>
    <w:rsid w:val="00CF3C75"/>
    <w:rsid w:val="00CF3D9E"/>
    <w:rsid w:val="00CF3E2A"/>
    <w:rsid w:val="00CF4172"/>
    <w:rsid w:val="00CF423A"/>
    <w:rsid w:val="00CF4267"/>
    <w:rsid w:val="00CF4394"/>
    <w:rsid w:val="00CF455F"/>
    <w:rsid w:val="00CF46D8"/>
    <w:rsid w:val="00CF486D"/>
    <w:rsid w:val="00CF48A9"/>
    <w:rsid w:val="00CF495D"/>
    <w:rsid w:val="00CF4A57"/>
    <w:rsid w:val="00CF4B36"/>
    <w:rsid w:val="00CF4BA6"/>
    <w:rsid w:val="00CF4C90"/>
    <w:rsid w:val="00CF4E55"/>
    <w:rsid w:val="00CF5190"/>
    <w:rsid w:val="00CF5277"/>
    <w:rsid w:val="00CF5477"/>
    <w:rsid w:val="00CF5620"/>
    <w:rsid w:val="00CF562B"/>
    <w:rsid w:val="00CF59AD"/>
    <w:rsid w:val="00CF5DB2"/>
    <w:rsid w:val="00CF5E9D"/>
    <w:rsid w:val="00CF5F46"/>
    <w:rsid w:val="00CF5FB6"/>
    <w:rsid w:val="00CF5FC0"/>
    <w:rsid w:val="00CF6111"/>
    <w:rsid w:val="00CF625B"/>
    <w:rsid w:val="00CF642F"/>
    <w:rsid w:val="00CF6532"/>
    <w:rsid w:val="00CF6635"/>
    <w:rsid w:val="00CF686A"/>
    <w:rsid w:val="00CF687E"/>
    <w:rsid w:val="00CF6C1E"/>
    <w:rsid w:val="00CF6D06"/>
    <w:rsid w:val="00CF6DF3"/>
    <w:rsid w:val="00CF6EC4"/>
    <w:rsid w:val="00CF70C6"/>
    <w:rsid w:val="00CF7187"/>
    <w:rsid w:val="00CF73B2"/>
    <w:rsid w:val="00CF7575"/>
    <w:rsid w:val="00CF75CA"/>
    <w:rsid w:val="00CF760A"/>
    <w:rsid w:val="00CF7733"/>
    <w:rsid w:val="00CF789F"/>
    <w:rsid w:val="00CF79C0"/>
    <w:rsid w:val="00CF7B07"/>
    <w:rsid w:val="00CF7C45"/>
    <w:rsid w:val="00CF7DE7"/>
    <w:rsid w:val="00CF7E70"/>
    <w:rsid w:val="00D0004F"/>
    <w:rsid w:val="00D00227"/>
    <w:rsid w:val="00D004C1"/>
    <w:rsid w:val="00D004C7"/>
    <w:rsid w:val="00D0054B"/>
    <w:rsid w:val="00D00590"/>
    <w:rsid w:val="00D0074A"/>
    <w:rsid w:val="00D00779"/>
    <w:rsid w:val="00D00964"/>
    <w:rsid w:val="00D00D67"/>
    <w:rsid w:val="00D00DF1"/>
    <w:rsid w:val="00D00ED6"/>
    <w:rsid w:val="00D00F25"/>
    <w:rsid w:val="00D00F91"/>
    <w:rsid w:val="00D0100E"/>
    <w:rsid w:val="00D011C9"/>
    <w:rsid w:val="00D012A2"/>
    <w:rsid w:val="00D01375"/>
    <w:rsid w:val="00D0145A"/>
    <w:rsid w:val="00D015C8"/>
    <w:rsid w:val="00D01680"/>
    <w:rsid w:val="00D01B77"/>
    <w:rsid w:val="00D020FD"/>
    <w:rsid w:val="00D0217E"/>
    <w:rsid w:val="00D0226E"/>
    <w:rsid w:val="00D022FB"/>
    <w:rsid w:val="00D02302"/>
    <w:rsid w:val="00D02483"/>
    <w:rsid w:val="00D024D3"/>
    <w:rsid w:val="00D024FB"/>
    <w:rsid w:val="00D0278A"/>
    <w:rsid w:val="00D02841"/>
    <w:rsid w:val="00D029C5"/>
    <w:rsid w:val="00D02AD4"/>
    <w:rsid w:val="00D02B90"/>
    <w:rsid w:val="00D02D2C"/>
    <w:rsid w:val="00D031FF"/>
    <w:rsid w:val="00D03206"/>
    <w:rsid w:val="00D03224"/>
    <w:rsid w:val="00D0349B"/>
    <w:rsid w:val="00D03624"/>
    <w:rsid w:val="00D0366F"/>
    <w:rsid w:val="00D0391D"/>
    <w:rsid w:val="00D03C25"/>
    <w:rsid w:val="00D03FFA"/>
    <w:rsid w:val="00D0423A"/>
    <w:rsid w:val="00D043B4"/>
    <w:rsid w:val="00D045C2"/>
    <w:rsid w:val="00D045EB"/>
    <w:rsid w:val="00D04663"/>
    <w:rsid w:val="00D04737"/>
    <w:rsid w:val="00D04749"/>
    <w:rsid w:val="00D04860"/>
    <w:rsid w:val="00D049F6"/>
    <w:rsid w:val="00D04A57"/>
    <w:rsid w:val="00D04F0D"/>
    <w:rsid w:val="00D04F6E"/>
    <w:rsid w:val="00D04FC0"/>
    <w:rsid w:val="00D05301"/>
    <w:rsid w:val="00D05336"/>
    <w:rsid w:val="00D05669"/>
    <w:rsid w:val="00D057C9"/>
    <w:rsid w:val="00D05D8B"/>
    <w:rsid w:val="00D05E2B"/>
    <w:rsid w:val="00D0600E"/>
    <w:rsid w:val="00D062C9"/>
    <w:rsid w:val="00D06357"/>
    <w:rsid w:val="00D06484"/>
    <w:rsid w:val="00D0651C"/>
    <w:rsid w:val="00D06603"/>
    <w:rsid w:val="00D06882"/>
    <w:rsid w:val="00D068C7"/>
    <w:rsid w:val="00D06BFE"/>
    <w:rsid w:val="00D06C71"/>
    <w:rsid w:val="00D06D71"/>
    <w:rsid w:val="00D06EB4"/>
    <w:rsid w:val="00D06F26"/>
    <w:rsid w:val="00D0705D"/>
    <w:rsid w:val="00D07180"/>
    <w:rsid w:val="00D07248"/>
    <w:rsid w:val="00D07413"/>
    <w:rsid w:val="00D07534"/>
    <w:rsid w:val="00D0762B"/>
    <w:rsid w:val="00D076C1"/>
    <w:rsid w:val="00D0786A"/>
    <w:rsid w:val="00D079A4"/>
    <w:rsid w:val="00D07D81"/>
    <w:rsid w:val="00D10074"/>
    <w:rsid w:val="00D100B5"/>
    <w:rsid w:val="00D101C2"/>
    <w:rsid w:val="00D10249"/>
    <w:rsid w:val="00D102F1"/>
    <w:rsid w:val="00D10332"/>
    <w:rsid w:val="00D10663"/>
    <w:rsid w:val="00D107CB"/>
    <w:rsid w:val="00D107E6"/>
    <w:rsid w:val="00D10A5E"/>
    <w:rsid w:val="00D10AA6"/>
    <w:rsid w:val="00D10D0C"/>
    <w:rsid w:val="00D10EEB"/>
    <w:rsid w:val="00D10FCD"/>
    <w:rsid w:val="00D110D5"/>
    <w:rsid w:val="00D111ED"/>
    <w:rsid w:val="00D114A1"/>
    <w:rsid w:val="00D11577"/>
    <w:rsid w:val="00D115C3"/>
    <w:rsid w:val="00D11842"/>
    <w:rsid w:val="00D1188E"/>
    <w:rsid w:val="00D11897"/>
    <w:rsid w:val="00D11BF4"/>
    <w:rsid w:val="00D11C77"/>
    <w:rsid w:val="00D11D88"/>
    <w:rsid w:val="00D120F1"/>
    <w:rsid w:val="00D1216E"/>
    <w:rsid w:val="00D121DE"/>
    <w:rsid w:val="00D1220A"/>
    <w:rsid w:val="00D126B3"/>
    <w:rsid w:val="00D128E6"/>
    <w:rsid w:val="00D12901"/>
    <w:rsid w:val="00D12A5E"/>
    <w:rsid w:val="00D12B0C"/>
    <w:rsid w:val="00D12B5C"/>
    <w:rsid w:val="00D12CC2"/>
    <w:rsid w:val="00D13135"/>
    <w:rsid w:val="00D133C8"/>
    <w:rsid w:val="00D135BD"/>
    <w:rsid w:val="00D13637"/>
    <w:rsid w:val="00D1391A"/>
    <w:rsid w:val="00D139AD"/>
    <w:rsid w:val="00D13AA8"/>
    <w:rsid w:val="00D13D68"/>
    <w:rsid w:val="00D13E4E"/>
    <w:rsid w:val="00D13E7B"/>
    <w:rsid w:val="00D14134"/>
    <w:rsid w:val="00D14195"/>
    <w:rsid w:val="00D142CA"/>
    <w:rsid w:val="00D1452F"/>
    <w:rsid w:val="00D1465F"/>
    <w:rsid w:val="00D14A64"/>
    <w:rsid w:val="00D14B51"/>
    <w:rsid w:val="00D14BB1"/>
    <w:rsid w:val="00D14CC4"/>
    <w:rsid w:val="00D14FD5"/>
    <w:rsid w:val="00D15047"/>
    <w:rsid w:val="00D15108"/>
    <w:rsid w:val="00D153A3"/>
    <w:rsid w:val="00D153FD"/>
    <w:rsid w:val="00D1545C"/>
    <w:rsid w:val="00D1560C"/>
    <w:rsid w:val="00D156CF"/>
    <w:rsid w:val="00D156EE"/>
    <w:rsid w:val="00D15769"/>
    <w:rsid w:val="00D15798"/>
    <w:rsid w:val="00D1589B"/>
    <w:rsid w:val="00D159CB"/>
    <w:rsid w:val="00D15D5A"/>
    <w:rsid w:val="00D15DD3"/>
    <w:rsid w:val="00D15EC1"/>
    <w:rsid w:val="00D15EC7"/>
    <w:rsid w:val="00D15F9D"/>
    <w:rsid w:val="00D15FB9"/>
    <w:rsid w:val="00D1619D"/>
    <w:rsid w:val="00D163BD"/>
    <w:rsid w:val="00D1653A"/>
    <w:rsid w:val="00D1691F"/>
    <w:rsid w:val="00D16ADD"/>
    <w:rsid w:val="00D16B3A"/>
    <w:rsid w:val="00D16C3C"/>
    <w:rsid w:val="00D16C6D"/>
    <w:rsid w:val="00D16E11"/>
    <w:rsid w:val="00D170E9"/>
    <w:rsid w:val="00D1731A"/>
    <w:rsid w:val="00D173C5"/>
    <w:rsid w:val="00D177E3"/>
    <w:rsid w:val="00D17C5E"/>
    <w:rsid w:val="00D17E67"/>
    <w:rsid w:val="00D17EAF"/>
    <w:rsid w:val="00D2001F"/>
    <w:rsid w:val="00D2020C"/>
    <w:rsid w:val="00D2022C"/>
    <w:rsid w:val="00D20313"/>
    <w:rsid w:val="00D20458"/>
    <w:rsid w:val="00D20759"/>
    <w:rsid w:val="00D20862"/>
    <w:rsid w:val="00D20CCF"/>
    <w:rsid w:val="00D20FC6"/>
    <w:rsid w:val="00D211FE"/>
    <w:rsid w:val="00D21371"/>
    <w:rsid w:val="00D213B1"/>
    <w:rsid w:val="00D214E3"/>
    <w:rsid w:val="00D21501"/>
    <w:rsid w:val="00D21603"/>
    <w:rsid w:val="00D2160A"/>
    <w:rsid w:val="00D21AA1"/>
    <w:rsid w:val="00D21CC3"/>
    <w:rsid w:val="00D21F02"/>
    <w:rsid w:val="00D22088"/>
    <w:rsid w:val="00D2220E"/>
    <w:rsid w:val="00D222FB"/>
    <w:rsid w:val="00D22340"/>
    <w:rsid w:val="00D2257C"/>
    <w:rsid w:val="00D22AB4"/>
    <w:rsid w:val="00D22B0D"/>
    <w:rsid w:val="00D22E36"/>
    <w:rsid w:val="00D22F44"/>
    <w:rsid w:val="00D2315C"/>
    <w:rsid w:val="00D232E2"/>
    <w:rsid w:val="00D2330C"/>
    <w:rsid w:val="00D23360"/>
    <w:rsid w:val="00D23385"/>
    <w:rsid w:val="00D2371A"/>
    <w:rsid w:val="00D239A7"/>
    <w:rsid w:val="00D23D82"/>
    <w:rsid w:val="00D23D8E"/>
    <w:rsid w:val="00D23E8D"/>
    <w:rsid w:val="00D23F47"/>
    <w:rsid w:val="00D242A6"/>
    <w:rsid w:val="00D244D5"/>
    <w:rsid w:val="00D24614"/>
    <w:rsid w:val="00D2477B"/>
    <w:rsid w:val="00D247B6"/>
    <w:rsid w:val="00D24A11"/>
    <w:rsid w:val="00D24B3A"/>
    <w:rsid w:val="00D24C45"/>
    <w:rsid w:val="00D24CCC"/>
    <w:rsid w:val="00D24D4A"/>
    <w:rsid w:val="00D24E02"/>
    <w:rsid w:val="00D24F9D"/>
    <w:rsid w:val="00D24FE8"/>
    <w:rsid w:val="00D25662"/>
    <w:rsid w:val="00D256AC"/>
    <w:rsid w:val="00D25804"/>
    <w:rsid w:val="00D25AE3"/>
    <w:rsid w:val="00D25B31"/>
    <w:rsid w:val="00D25C4E"/>
    <w:rsid w:val="00D25CE3"/>
    <w:rsid w:val="00D25D88"/>
    <w:rsid w:val="00D25EE3"/>
    <w:rsid w:val="00D25F7D"/>
    <w:rsid w:val="00D261FA"/>
    <w:rsid w:val="00D2624D"/>
    <w:rsid w:val="00D26251"/>
    <w:rsid w:val="00D26362"/>
    <w:rsid w:val="00D263A3"/>
    <w:rsid w:val="00D2644E"/>
    <w:rsid w:val="00D26671"/>
    <w:rsid w:val="00D2676A"/>
    <w:rsid w:val="00D267B2"/>
    <w:rsid w:val="00D26909"/>
    <w:rsid w:val="00D26B69"/>
    <w:rsid w:val="00D26B78"/>
    <w:rsid w:val="00D26C42"/>
    <w:rsid w:val="00D26D74"/>
    <w:rsid w:val="00D26DC1"/>
    <w:rsid w:val="00D26F22"/>
    <w:rsid w:val="00D27270"/>
    <w:rsid w:val="00D27393"/>
    <w:rsid w:val="00D2753F"/>
    <w:rsid w:val="00D2768E"/>
    <w:rsid w:val="00D27731"/>
    <w:rsid w:val="00D277AD"/>
    <w:rsid w:val="00D277BA"/>
    <w:rsid w:val="00D27875"/>
    <w:rsid w:val="00D2797E"/>
    <w:rsid w:val="00D27C36"/>
    <w:rsid w:val="00D27C40"/>
    <w:rsid w:val="00D27C89"/>
    <w:rsid w:val="00D27DF2"/>
    <w:rsid w:val="00D27EFB"/>
    <w:rsid w:val="00D30116"/>
    <w:rsid w:val="00D30259"/>
    <w:rsid w:val="00D30385"/>
    <w:rsid w:val="00D304A0"/>
    <w:rsid w:val="00D30931"/>
    <w:rsid w:val="00D30954"/>
    <w:rsid w:val="00D309A4"/>
    <w:rsid w:val="00D30A09"/>
    <w:rsid w:val="00D30A17"/>
    <w:rsid w:val="00D30AA2"/>
    <w:rsid w:val="00D30B05"/>
    <w:rsid w:val="00D30D08"/>
    <w:rsid w:val="00D30D37"/>
    <w:rsid w:val="00D30E26"/>
    <w:rsid w:val="00D30F21"/>
    <w:rsid w:val="00D312AA"/>
    <w:rsid w:val="00D3133F"/>
    <w:rsid w:val="00D3137C"/>
    <w:rsid w:val="00D3172B"/>
    <w:rsid w:val="00D3176A"/>
    <w:rsid w:val="00D31BF0"/>
    <w:rsid w:val="00D31D96"/>
    <w:rsid w:val="00D31DEB"/>
    <w:rsid w:val="00D32211"/>
    <w:rsid w:val="00D32772"/>
    <w:rsid w:val="00D3287D"/>
    <w:rsid w:val="00D32AA8"/>
    <w:rsid w:val="00D32AB4"/>
    <w:rsid w:val="00D32AB6"/>
    <w:rsid w:val="00D32BB5"/>
    <w:rsid w:val="00D32BDA"/>
    <w:rsid w:val="00D32DA6"/>
    <w:rsid w:val="00D32F62"/>
    <w:rsid w:val="00D32FB6"/>
    <w:rsid w:val="00D32FF6"/>
    <w:rsid w:val="00D330B7"/>
    <w:rsid w:val="00D3316F"/>
    <w:rsid w:val="00D33171"/>
    <w:rsid w:val="00D333F8"/>
    <w:rsid w:val="00D33494"/>
    <w:rsid w:val="00D335D2"/>
    <w:rsid w:val="00D336DE"/>
    <w:rsid w:val="00D336F9"/>
    <w:rsid w:val="00D33862"/>
    <w:rsid w:val="00D33871"/>
    <w:rsid w:val="00D33998"/>
    <w:rsid w:val="00D33A68"/>
    <w:rsid w:val="00D33AA8"/>
    <w:rsid w:val="00D33AAF"/>
    <w:rsid w:val="00D33C4E"/>
    <w:rsid w:val="00D33D71"/>
    <w:rsid w:val="00D33FC3"/>
    <w:rsid w:val="00D3401B"/>
    <w:rsid w:val="00D34626"/>
    <w:rsid w:val="00D34796"/>
    <w:rsid w:val="00D3485E"/>
    <w:rsid w:val="00D349CF"/>
    <w:rsid w:val="00D34CC8"/>
    <w:rsid w:val="00D34D7C"/>
    <w:rsid w:val="00D352A1"/>
    <w:rsid w:val="00D352BD"/>
    <w:rsid w:val="00D35301"/>
    <w:rsid w:val="00D35393"/>
    <w:rsid w:val="00D3562B"/>
    <w:rsid w:val="00D35946"/>
    <w:rsid w:val="00D35AA0"/>
    <w:rsid w:val="00D35AAF"/>
    <w:rsid w:val="00D35ACF"/>
    <w:rsid w:val="00D35B34"/>
    <w:rsid w:val="00D35B9C"/>
    <w:rsid w:val="00D35CFB"/>
    <w:rsid w:val="00D35D66"/>
    <w:rsid w:val="00D35F21"/>
    <w:rsid w:val="00D361A2"/>
    <w:rsid w:val="00D36253"/>
    <w:rsid w:val="00D362F2"/>
    <w:rsid w:val="00D3641F"/>
    <w:rsid w:val="00D3651E"/>
    <w:rsid w:val="00D365DB"/>
    <w:rsid w:val="00D36655"/>
    <w:rsid w:val="00D366CB"/>
    <w:rsid w:val="00D3686B"/>
    <w:rsid w:val="00D36954"/>
    <w:rsid w:val="00D36A14"/>
    <w:rsid w:val="00D36A5A"/>
    <w:rsid w:val="00D36B79"/>
    <w:rsid w:val="00D36E43"/>
    <w:rsid w:val="00D36E71"/>
    <w:rsid w:val="00D37063"/>
    <w:rsid w:val="00D371D7"/>
    <w:rsid w:val="00D374DC"/>
    <w:rsid w:val="00D374E0"/>
    <w:rsid w:val="00D37651"/>
    <w:rsid w:val="00D37780"/>
    <w:rsid w:val="00D377EB"/>
    <w:rsid w:val="00D3794E"/>
    <w:rsid w:val="00D37BCE"/>
    <w:rsid w:val="00D37D87"/>
    <w:rsid w:val="00D4000C"/>
    <w:rsid w:val="00D401D3"/>
    <w:rsid w:val="00D4033D"/>
    <w:rsid w:val="00D4043C"/>
    <w:rsid w:val="00D404FB"/>
    <w:rsid w:val="00D40539"/>
    <w:rsid w:val="00D4087F"/>
    <w:rsid w:val="00D4089B"/>
    <w:rsid w:val="00D40A0B"/>
    <w:rsid w:val="00D40B33"/>
    <w:rsid w:val="00D40B5F"/>
    <w:rsid w:val="00D40DF5"/>
    <w:rsid w:val="00D40F02"/>
    <w:rsid w:val="00D40F8B"/>
    <w:rsid w:val="00D41124"/>
    <w:rsid w:val="00D4130E"/>
    <w:rsid w:val="00D41436"/>
    <w:rsid w:val="00D41484"/>
    <w:rsid w:val="00D41576"/>
    <w:rsid w:val="00D41577"/>
    <w:rsid w:val="00D418A6"/>
    <w:rsid w:val="00D419BC"/>
    <w:rsid w:val="00D41A1B"/>
    <w:rsid w:val="00D41B7F"/>
    <w:rsid w:val="00D41BB3"/>
    <w:rsid w:val="00D41BFB"/>
    <w:rsid w:val="00D41C32"/>
    <w:rsid w:val="00D41C84"/>
    <w:rsid w:val="00D41CF7"/>
    <w:rsid w:val="00D41D56"/>
    <w:rsid w:val="00D41ECE"/>
    <w:rsid w:val="00D41FE9"/>
    <w:rsid w:val="00D420C1"/>
    <w:rsid w:val="00D42183"/>
    <w:rsid w:val="00D423FD"/>
    <w:rsid w:val="00D425FD"/>
    <w:rsid w:val="00D426DA"/>
    <w:rsid w:val="00D4296D"/>
    <w:rsid w:val="00D429BC"/>
    <w:rsid w:val="00D42A17"/>
    <w:rsid w:val="00D42CD7"/>
    <w:rsid w:val="00D42EC1"/>
    <w:rsid w:val="00D4301F"/>
    <w:rsid w:val="00D43074"/>
    <w:rsid w:val="00D4308D"/>
    <w:rsid w:val="00D430DC"/>
    <w:rsid w:val="00D4318F"/>
    <w:rsid w:val="00D43248"/>
    <w:rsid w:val="00D4344E"/>
    <w:rsid w:val="00D43465"/>
    <w:rsid w:val="00D43730"/>
    <w:rsid w:val="00D43772"/>
    <w:rsid w:val="00D438BF"/>
    <w:rsid w:val="00D43933"/>
    <w:rsid w:val="00D43953"/>
    <w:rsid w:val="00D43B92"/>
    <w:rsid w:val="00D43BA9"/>
    <w:rsid w:val="00D43C55"/>
    <w:rsid w:val="00D43CC6"/>
    <w:rsid w:val="00D43D8C"/>
    <w:rsid w:val="00D43ECB"/>
    <w:rsid w:val="00D43FDE"/>
    <w:rsid w:val="00D440F8"/>
    <w:rsid w:val="00D44268"/>
    <w:rsid w:val="00D4433A"/>
    <w:rsid w:val="00D44436"/>
    <w:rsid w:val="00D4443D"/>
    <w:rsid w:val="00D444E1"/>
    <w:rsid w:val="00D444E4"/>
    <w:rsid w:val="00D4458B"/>
    <w:rsid w:val="00D447AC"/>
    <w:rsid w:val="00D448B8"/>
    <w:rsid w:val="00D44AEE"/>
    <w:rsid w:val="00D44B5F"/>
    <w:rsid w:val="00D44C27"/>
    <w:rsid w:val="00D44CA1"/>
    <w:rsid w:val="00D44FE1"/>
    <w:rsid w:val="00D453E4"/>
    <w:rsid w:val="00D454A1"/>
    <w:rsid w:val="00D45720"/>
    <w:rsid w:val="00D458EF"/>
    <w:rsid w:val="00D459FA"/>
    <w:rsid w:val="00D45A51"/>
    <w:rsid w:val="00D45DDD"/>
    <w:rsid w:val="00D45F61"/>
    <w:rsid w:val="00D46012"/>
    <w:rsid w:val="00D46020"/>
    <w:rsid w:val="00D460CD"/>
    <w:rsid w:val="00D4614A"/>
    <w:rsid w:val="00D46301"/>
    <w:rsid w:val="00D463A9"/>
    <w:rsid w:val="00D463BE"/>
    <w:rsid w:val="00D463C2"/>
    <w:rsid w:val="00D4642F"/>
    <w:rsid w:val="00D46488"/>
    <w:rsid w:val="00D466E1"/>
    <w:rsid w:val="00D46913"/>
    <w:rsid w:val="00D46BF0"/>
    <w:rsid w:val="00D46BF7"/>
    <w:rsid w:val="00D46CFD"/>
    <w:rsid w:val="00D46F8C"/>
    <w:rsid w:val="00D46FF5"/>
    <w:rsid w:val="00D4701A"/>
    <w:rsid w:val="00D47093"/>
    <w:rsid w:val="00D4733C"/>
    <w:rsid w:val="00D47423"/>
    <w:rsid w:val="00D477EE"/>
    <w:rsid w:val="00D47827"/>
    <w:rsid w:val="00D47910"/>
    <w:rsid w:val="00D47A98"/>
    <w:rsid w:val="00D47D19"/>
    <w:rsid w:val="00D47D8F"/>
    <w:rsid w:val="00D47DA5"/>
    <w:rsid w:val="00D500BC"/>
    <w:rsid w:val="00D50162"/>
    <w:rsid w:val="00D50229"/>
    <w:rsid w:val="00D50624"/>
    <w:rsid w:val="00D50627"/>
    <w:rsid w:val="00D50842"/>
    <w:rsid w:val="00D508FB"/>
    <w:rsid w:val="00D50C10"/>
    <w:rsid w:val="00D50C5D"/>
    <w:rsid w:val="00D50CDE"/>
    <w:rsid w:val="00D50DF5"/>
    <w:rsid w:val="00D50E3A"/>
    <w:rsid w:val="00D513B4"/>
    <w:rsid w:val="00D51457"/>
    <w:rsid w:val="00D51473"/>
    <w:rsid w:val="00D514BB"/>
    <w:rsid w:val="00D5157A"/>
    <w:rsid w:val="00D51600"/>
    <w:rsid w:val="00D517FB"/>
    <w:rsid w:val="00D519DE"/>
    <w:rsid w:val="00D519E1"/>
    <w:rsid w:val="00D51A60"/>
    <w:rsid w:val="00D51C0E"/>
    <w:rsid w:val="00D51F13"/>
    <w:rsid w:val="00D51FB0"/>
    <w:rsid w:val="00D5205F"/>
    <w:rsid w:val="00D520F3"/>
    <w:rsid w:val="00D52368"/>
    <w:rsid w:val="00D5241F"/>
    <w:rsid w:val="00D5293F"/>
    <w:rsid w:val="00D529BC"/>
    <w:rsid w:val="00D52BA7"/>
    <w:rsid w:val="00D52F1F"/>
    <w:rsid w:val="00D52FE6"/>
    <w:rsid w:val="00D53042"/>
    <w:rsid w:val="00D530ED"/>
    <w:rsid w:val="00D5310F"/>
    <w:rsid w:val="00D53392"/>
    <w:rsid w:val="00D533FC"/>
    <w:rsid w:val="00D5385D"/>
    <w:rsid w:val="00D5385E"/>
    <w:rsid w:val="00D53BF2"/>
    <w:rsid w:val="00D53FD0"/>
    <w:rsid w:val="00D5400C"/>
    <w:rsid w:val="00D540C3"/>
    <w:rsid w:val="00D54139"/>
    <w:rsid w:val="00D5425E"/>
    <w:rsid w:val="00D542EB"/>
    <w:rsid w:val="00D544C2"/>
    <w:rsid w:val="00D5466A"/>
    <w:rsid w:val="00D546FF"/>
    <w:rsid w:val="00D5495D"/>
    <w:rsid w:val="00D54A9A"/>
    <w:rsid w:val="00D54AB9"/>
    <w:rsid w:val="00D54F36"/>
    <w:rsid w:val="00D5502E"/>
    <w:rsid w:val="00D55054"/>
    <w:rsid w:val="00D550D9"/>
    <w:rsid w:val="00D552CA"/>
    <w:rsid w:val="00D5562A"/>
    <w:rsid w:val="00D55707"/>
    <w:rsid w:val="00D5589A"/>
    <w:rsid w:val="00D55914"/>
    <w:rsid w:val="00D55962"/>
    <w:rsid w:val="00D5599F"/>
    <w:rsid w:val="00D55A68"/>
    <w:rsid w:val="00D55ABB"/>
    <w:rsid w:val="00D55AD5"/>
    <w:rsid w:val="00D55B91"/>
    <w:rsid w:val="00D55E6C"/>
    <w:rsid w:val="00D55EF7"/>
    <w:rsid w:val="00D56043"/>
    <w:rsid w:val="00D56185"/>
    <w:rsid w:val="00D561DD"/>
    <w:rsid w:val="00D561F4"/>
    <w:rsid w:val="00D563BD"/>
    <w:rsid w:val="00D56470"/>
    <w:rsid w:val="00D567C2"/>
    <w:rsid w:val="00D567FA"/>
    <w:rsid w:val="00D568C7"/>
    <w:rsid w:val="00D56A00"/>
    <w:rsid w:val="00D56A91"/>
    <w:rsid w:val="00D56CDA"/>
    <w:rsid w:val="00D56EE2"/>
    <w:rsid w:val="00D57204"/>
    <w:rsid w:val="00D57388"/>
    <w:rsid w:val="00D5740A"/>
    <w:rsid w:val="00D57451"/>
    <w:rsid w:val="00D576CA"/>
    <w:rsid w:val="00D57BDF"/>
    <w:rsid w:val="00D57CA1"/>
    <w:rsid w:val="00D57F51"/>
    <w:rsid w:val="00D6024C"/>
    <w:rsid w:val="00D6032B"/>
    <w:rsid w:val="00D6035F"/>
    <w:rsid w:val="00D60374"/>
    <w:rsid w:val="00D60586"/>
    <w:rsid w:val="00D606AE"/>
    <w:rsid w:val="00D607BF"/>
    <w:rsid w:val="00D6092E"/>
    <w:rsid w:val="00D609B3"/>
    <w:rsid w:val="00D60C9E"/>
    <w:rsid w:val="00D60D1A"/>
    <w:rsid w:val="00D60E7C"/>
    <w:rsid w:val="00D60EE6"/>
    <w:rsid w:val="00D61503"/>
    <w:rsid w:val="00D615AE"/>
    <w:rsid w:val="00D61796"/>
    <w:rsid w:val="00D61AF5"/>
    <w:rsid w:val="00D61CBE"/>
    <w:rsid w:val="00D61DC8"/>
    <w:rsid w:val="00D61F7C"/>
    <w:rsid w:val="00D61FA6"/>
    <w:rsid w:val="00D620A5"/>
    <w:rsid w:val="00D620DC"/>
    <w:rsid w:val="00D622AF"/>
    <w:rsid w:val="00D6237F"/>
    <w:rsid w:val="00D623ED"/>
    <w:rsid w:val="00D6241C"/>
    <w:rsid w:val="00D624EF"/>
    <w:rsid w:val="00D625DA"/>
    <w:rsid w:val="00D62666"/>
    <w:rsid w:val="00D62831"/>
    <w:rsid w:val="00D62A1C"/>
    <w:rsid w:val="00D62C1C"/>
    <w:rsid w:val="00D62CFE"/>
    <w:rsid w:val="00D63261"/>
    <w:rsid w:val="00D63320"/>
    <w:rsid w:val="00D6347D"/>
    <w:rsid w:val="00D63560"/>
    <w:rsid w:val="00D63762"/>
    <w:rsid w:val="00D63799"/>
    <w:rsid w:val="00D63CCB"/>
    <w:rsid w:val="00D63D02"/>
    <w:rsid w:val="00D641D9"/>
    <w:rsid w:val="00D64552"/>
    <w:rsid w:val="00D6475C"/>
    <w:rsid w:val="00D64858"/>
    <w:rsid w:val="00D648D5"/>
    <w:rsid w:val="00D64977"/>
    <w:rsid w:val="00D64B11"/>
    <w:rsid w:val="00D64DC4"/>
    <w:rsid w:val="00D64F9A"/>
    <w:rsid w:val="00D65158"/>
    <w:rsid w:val="00D6518E"/>
    <w:rsid w:val="00D652B5"/>
    <w:rsid w:val="00D65363"/>
    <w:rsid w:val="00D654B2"/>
    <w:rsid w:val="00D654CE"/>
    <w:rsid w:val="00D656FD"/>
    <w:rsid w:val="00D65708"/>
    <w:rsid w:val="00D65793"/>
    <w:rsid w:val="00D6588F"/>
    <w:rsid w:val="00D658E8"/>
    <w:rsid w:val="00D65B01"/>
    <w:rsid w:val="00D65D57"/>
    <w:rsid w:val="00D65E59"/>
    <w:rsid w:val="00D6601F"/>
    <w:rsid w:val="00D66155"/>
    <w:rsid w:val="00D664D5"/>
    <w:rsid w:val="00D6668B"/>
    <w:rsid w:val="00D66737"/>
    <w:rsid w:val="00D66B22"/>
    <w:rsid w:val="00D66B2D"/>
    <w:rsid w:val="00D66B4A"/>
    <w:rsid w:val="00D66E0B"/>
    <w:rsid w:val="00D66ED4"/>
    <w:rsid w:val="00D6744D"/>
    <w:rsid w:val="00D6748B"/>
    <w:rsid w:val="00D67743"/>
    <w:rsid w:val="00D6794C"/>
    <w:rsid w:val="00D67D0B"/>
    <w:rsid w:val="00D67D0F"/>
    <w:rsid w:val="00D67EAB"/>
    <w:rsid w:val="00D7006E"/>
    <w:rsid w:val="00D70377"/>
    <w:rsid w:val="00D7041A"/>
    <w:rsid w:val="00D70769"/>
    <w:rsid w:val="00D7086E"/>
    <w:rsid w:val="00D708B0"/>
    <w:rsid w:val="00D70BBF"/>
    <w:rsid w:val="00D70DFA"/>
    <w:rsid w:val="00D70EF3"/>
    <w:rsid w:val="00D70F10"/>
    <w:rsid w:val="00D710A8"/>
    <w:rsid w:val="00D710BB"/>
    <w:rsid w:val="00D7118E"/>
    <w:rsid w:val="00D71563"/>
    <w:rsid w:val="00D719F8"/>
    <w:rsid w:val="00D71A30"/>
    <w:rsid w:val="00D71A5C"/>
    <w:rsid w:val="00D71AC0"/>
    <w:rsid w:val="00D71ED7"/>
    <w:rsid w:val="00D71FC4"/>
    <w:rsid w:val="00D72089"/>
    <w:rsid w:val="00D722D3"/>
    <w:rsid w:val="00D728AB"/>
    <w:rsid w:val="00D728E3"/>
    <w:rsid w:val="00D728EC"/>
    <w:rsid w:val="00D72A5C"/>
    <w:rsid w:val="00D72A7E"/>
    <w:rsid w:val="00D7317F"/>
    <w:rsid w:val="00D73247"/>
    <w:rsid w:val="00D73267"/>
    <w:rsid w:val="00D733E0"/>
    <w:rsid w:val="00D73465"/>
    <w:rsid w:val="00D736D8"/>
    <w:rsid w:val="00D7375E"/>
    <w:rsid w:val="00D737B9"/>
    <w:rsid w:val="00D738D7"/>
    <w:rsid w:val="00D73E47"/>
    <w:rsid w:val="00D73F96"/>
    <w:rsid w:val="00D73FAC"/>
    <w:rsid w:val="00D742C9"/>
    <w:rsid w:val="00D743B7"/>
    <w:rsid w:val="00D74425"/>
    <w:rsid w:val="00D74433"/>
    <w:rsid w:val="00D7467F"/>
    <w:rsid w:val="00D74B53"/>
    <w:rsid w:val="00D74C97"/>
    <w:rsid w:val="00D74D94"/>
    <w:rsid w:val="00D74DC5"/>
    <w:rsid w:val="00D74E11"/>
    <w:rsid w:val="00D74EDF"/>
    <w:rsid w:val="00D75494"/>
    <w:rsid w:val="00D75566"/>
    <w:rsid w:val="00D75629"/>
    <w:rsid w:val="00D75714"/>
    <w:rsid w:val="00D75741"/>
    <w:rsid w:val="00D75853"/>
    <w:rsid w:val="00D75BE1"/>
    <w:rsid w:val="00D75FCB"/>
    <w:rsid w:val="00D75FDA"/>
    <w:rsid w:val="00D761BE"/>
    <w:rsid w:val="00D7634B"/>
    <w:rsid w:val="00D7649F"/>
    <w:rsid w:val="00D764E2"/>
    <w:rsid w:val="00D765E3"/>
    <w:rsid w:val="00D766BA"/>
    <w:rsid w:val="00D7679A"/>
    <w:rsid w:val="00D76A53"/>
    <w:rsid w:val="00D76A8C"/>
    <w:rsid w:val="00D76E84"/>
    <w:rsid w:val="00D77075"/>
    <w:rsid w:val="00D772C6"/>
    <w:rsid w:val="00D7738D"/>
    <w:rsid w:val="00D77578"/>
    <w:rsid w:val="00D77699"/>
    <w:rsid w:val="00D778AC"/>
    <w:rsid w:val="00D77A09"/>
    <w:rsid w:val="00D77A8B"/>
    <w:rsid w:val="00D77B1D"/>
    <w:rsid w:val="00D77E68"/>
    <w:rsid w:val="00D80139"/>
    <w:rsid w:val="00D8021F"/>
    <w:rsid w:val="00D80332"/>
    <w:rsid w:val="00D80344"/>
    <w:rsid w:val="00D80383"/>
    <w:rsid w:val="00D805D2"/>
    <w:rsid w:val="00D80987"/>
    <w:rsid w:val="00D80988"/>
    <w:rsid w:val="00D80A3B"/>
    <w:rsid w:val="00D80BD7"/>
    <w:rsid w:val="00D80E83"/>
    <w:rsid w:val="00D80F1D"/>
    <w:rsid w:val="00D80F8F"/>
    <w:rsid w:val="00D81243"/>
    <w:rsid w:val="00D81474"/>
    <w:rsid w:val="00D8153B"/>
    <w:rsid w:val="00D817B1"/>
    <w:rsid w:val="00D817DC"/>
    <w:rsid w:val="00D81873"/>
    <w:rsid w:val="00D81B0C"/>
    <w:rsid w:val="00D81B32"/>
    <w:rsid w:val="00D81C2D"/>
    <w:rsid w:val="00D81CEF"/>
    <w:rsid w:val="00D81D43"/>
    <w:rsid w:val="00D81FE4"/>
    <w:rsid w:val="00D8200F"/>
    <w:rsid w:val="00D823C6"/>
    <w:rsid w:val="00D8244C"/>
    <w:rsid w:val="00D824B1"/>
    <w:rsid w:val="00D8260A"/>
    <w:rsid w:val="00D826FB"/>
    <w:rsid w:val="00D8284D"/>
    <w:rsid w:val="00D82A05"/>
    <w:rsid w:val="00D82A6F"/>
    <w:rsid w:val="00D82A8B"/>
    <w:rsid w:val="00D82D18"/>
    <w:rsid w:val="00D82D57"/>
    <w:rsid w:val="00D82E14"/>
    <w:rsid w:val="00D82FBE"/>
    <w:rsid w:val="00D8324E"/>
    <w:rsid w:val="00D83275"/>
    <w:rsid w:val="00D8327F"/>
    <w:rsid w:val="00D834AE"/>
    <w:rsid w:val="00D8377E"/>
    <w:rsid w:val="00D83833"/>
    <w:rsid w:val="00D838CD"/>
    <w:rsid w:val="00D83DAA"/>
    <w:rsid w:val="00D83DB8"/>
    <w:rsid w:val="00D840BC"/>
    <w:rsid w:val="00D84856"/>
    <w:rsid w:val="00D84884"/>
    <w:rsid w:val="00D8492B"/>
    <w:rsid w:val="00D84A0A"/>
    <w:rsid w:val="00D84ADC"/>
    <w:rsid w:val="00D84CA1"/>
    <w:rsid w:val="00D84D78"/>
    <w:rsid w:val="00D84EBF"/>
    <w:rsid w:val="00D84F7F"/>
    <w:rsid w:val="00D85689"/>
    <w:rsid w:val="00D857E7"/>
    <w:rsid w:val="00D857EC"/>
    <w:rsid w:val="00D85AEB"/>
    <w:rsid w:val="00D85C44"/>
    <w:rsid w:val="00D85CA9"/>
    <w:rsid w:val="00D85CC6"/>
    <w:rsid w:val="00D85E2E"/>
    <w:rsid w:val="00D85E86"/>
    <w:rsid w:val="00D85EF7"/>
    <w:rsid w:val="00D85F5D"/>
    <w:rsid w:val="00D85F88"/>
    <w:rsid w:val="00D85F93"/>
    <w:rsid w:val="00D86170"/>
    <w:rsid w:val="00D861D2"/>
    <w:rsid w:val="00D86250"/>
    <w:rsid w:val="00D8628E"/>
    <w:rsid w:val="00D862B0"/>
    <w:rsid w:val="00D863F8"/>
    <w:rsid w:val="00D86515"/>
    <w:rsid w:val="00D869DD"/>
    <w:rsid w:val="00D86CA3"/>
    <w:rsid w:val="00D86DCE"/>
    <w:rsid w:val="00D8705C"/>
    <w:rsid w:val="00D871CE"/>
    <w:rsid w:val="00D872A3"/>
    <w:rsid w:val="00D87567"/>
    <w:rsid w:val="00D8757A"/>
    <w:rsid w:val="00D87583"/>
    <w:rsid w:val="00D8774B"/>
    <w:rsid w:val="00D877C0"/>
    <w:rsid w:val="00D8780D"/>
    <w:rsid w:val="00D87BA8"/>
    <w:rsid w:val="00D87C95"/>
    <w:rsid w:val="00D87CBA"/>
    <w:rsid w:val="00D87DAD"/>
    <w:rsid w:val="00D87DB3"/>
    <w:rsid w:val="00D87F5B"/>
    <w:rsid w:val="00D87FC6"/>
    <w:rsid w:val="00D902EF"/>
    <w:rsid w:val="00D9037A"/>
    <w:rsid w:val="00D90484"/>
    <w:rsid w:val="00D904D5"/>
    <w:rsid w:val="00D904E3"/>
    <w:rsid w:val="00D9062A"/>
    <w:rsid w:val="00D906C9"/>
    <w:rsid w:val="00D907BA"/>
    <w:rsid w:val="00D908D4"/>
    <w:rsid w:val="00D9093C"/>
    <w:rsid w:val="00D90A47"/>
    <w:rsid w:val="00D90AD6"/>
    <w:rsid w:val="00D90C68"/>
    <w:rsid w:val="00D90D16"/>
    <w:rsid w:val="00D90FDC"/>
    <w:rsid w:val="00D9104D"/>
    <w:rsid w:val="00D91078"/>
    <w:rsid w:val="00D913D6"/>
    <w:rsid w:val="00D9169C"/>
    <w:rsid w:val="00D91761"/>
    <w:rsid w:val="00D918CD"/>
    <w:rsid w:val="00D9196D"/>
    <w:rsid w:val="00D91A7D"/>
    <w:rsid w:val="00D91B0C"/>
    <w:rsid w:val="00D91C71"/>
    <w:rsid w:val="00D91D4A"/>
    <w:rsid w:val="00D91D6C"/>
    <w:rsid w:val="00D92126"/>
    <w:rsid w:val="00D922DF"/>
    <w:rsid w:val="00D92452"/>
    <w:rsid w:val="00D92457"/>
    <w:rsid w:val="00D925AC"/>
    <w:rsid w:val="00D925F0"/>
    <w:rsid w:val="00D927FC"/>
    <w:rsid w:val="00D9286E"/>
    <w:rsid w:val="00D928A9"/>
    <w:rsid w:val="00D928CB"/>
    <w:rsid w:val="00D92982"/>
    <w:rsid w:val="00D92989"/>
    <w:rsid w:val="00D92BF3"/>
    <w:rsid w:val="00D92C90"/>
    <w:rsid w:val="00D9310F"/>
    <w:rsid w:val="00D931BD"/>
    <w:rsid w:val="00D931D6"/>
    <w:rsid w:val="00D93206"/>
    <w:rsid w:val="00D93464"/>
    <w:rsid w:val="00D93555"/>
    <w:rsid w:val="00D935B7"/>
    <w:rsid w:val="00D93677"/>
    <w:rsid w:val="00D93B10"/>
    <w:rsid w:val="00D93B69"/>
    <w:rsid w:val="00D93C0F"/>
    <w:rsid w:val="00D93EF9"/>
    <w:rsid w:val="00D94003"/>
    <w:rsid w:val="00D9428C"/>
    <w:rsid w:val="00D946D3"/>
    <w:rsid w:val="00D9499C"/>
    <w:rsid w:val="00D94B68"/>
    <w:rsid w:val="00D94EB3"/>
    <w:rsid w:val="00D9548A"/>
    <w:rsid w:val="00D95496"/>
    <w:rsid w:val="00D95637"/>
    <w:rsid w:val="00D956C4"/>
    <w:rsid w:val="00D9585C"/>
    <w:rsid w:val="00D959D0"/>
    <w:rsid w:val="00D95CAD"/>
    <w:rsid w:val="00D95E41"/>
    <w:rsid w:val="00D964C7"/>
    <w:rsid w:val="00D966D9"/>
    <w:rsid w:val="00D969AD"/>
    <w:rsid w:val="00D96A8E"/>
    <w:rsid w:val="00D96B1C"/>
    <w:rsid w:val="00D96BAF"/>
    <w:rsid w:val="00D96C6C"/>
    <w:rsid w:val="00D96D30"/>
    <w:rsid w:val="00D96E6B"/>
    <w:rsid w:val="00D970FA"/>
    <w:rsid w:val="00D971DC"/>
    <w:rsid w:val="00D97288"/>
    <w:rsid w:val="00D97356"/>
    <w:rsid w:val="00D9796D"/>
    <w:rsid w:val="00D97971"/>
    <w:rsid w:val="00D97A23"/>
    <w:rsid w:val="00D97A31"/>
    <w:rsid w:val="00D97CD8"/>
    <w:rsid w:val="00D97DC4"/>
    <w:rsid w:val="00DA04E7"/>
    <w:rsid w:val="00DA0584"/>
    <w:rsid w:val="00DA0627"/>
    <w:rsid w:val="00DA0969"/>
    <w:rsid w:val="00DA0C45"/>
    <w:rsid w:val="00DA0D89"/>
    <w:rsid w:val="00DA1213"/>
    <w:rsid w:val="00DA140C"/>
    <w:rsid w:val="00DA14D5"/>
    <w:rsid w:val="00DA1659"/>
    <w:rsid w:val="00DA177B"/>
    <w:rsid w:val="00DA18D0"/>
    <w:rsid w:val="00DA1915"/>
    <w:rsid w:val="00DA1933"/>
    <w:rsid w:val="00DA1A92"/>
    <w:rsid w:val="00DA1B1B"/>
    <w:rsid w:val="00DA1BCE"/>
    <w:rsid w:val="00DA1BE6"/>
    <w:rsid w:val="00DA1C06"/>
    <w:rsid w:val="00DA1C8A"/>
    <w:rsid w:val="00DA1CB4"/>
    <w:rsid w:val="00DA2147"/>
    <w:rsid w:val="00DA243C"/>
    <w:rsid w:val="00DA2463"/>
    <w:rsid w:val="00DA28E2"/>
    <w:rsid w:val="00DA28F5"/>
    <w:rsid w:val="00DA29E8"/>
    <w:rsid w:val="00DA2AC2"/>
    <w:rsid w:val="00DA2B37"/>
    <w:rsid w:val="00DA2B92"/>
    <w:rsid w:val="00DA2C3F"/>
    <w:rsid w:val="00DA2D62"/>
    <w:rsid w:val="00DA2FD8"/>
    <w:rsid w:val="00DA305E"/>
    <w:rsid w:val="00DA3071"/>
    <w:rsid w:val="00DA324B"/>
    <w:rsid w:val="00DA34A2"/>
    <w:rsid w:val="00DA3719"/>
    <w:rsid w:val="00DA3C7C"/>
    <w:rsid w:val="00DA3C93"/>
    <w:rsid w:val="00DA3D29"/>
    <w:rsid w:val="00DA3E4F"/>
    <w:rsid w:val="00DA4198"/>
    <w:rsid w:val="00DA4549"/>
    <w:rsid w:val="00DA4883"/>
    <w:rsid w:val="00DA4ABC"/>
    <w:rsid w:val="00DA4F0C"/>
    <w:rsid w:val="00DA4F17"/>
    <w:rsid w:val="00DA510A"/>
    <w:rsid w:val="00DA53F1"/>
    <w:rsid w:val="00DA5417"/>
    <w:rsid w:val="00DA54C2"/>
    <w:rsid w:val="00DA56E8"/>
    <w:rsid w:val="00DA5725"/>
    <w:rsid w:val="00DA57DD"/>
    <w:rsid w:val="00DA58E0"/>
    <w:rsid w:val="00DA5AAE"/>
    <w:rsid w:val="00DA5C3C"/>
    <w:rsid w:val="00DA5D38"/>
    <w:rsid w:val="00DA5DC2"/>
    <w:rsid w:val="00DA5F0D"/>
    <w:rsid w:val="00DA6088"/>
    <w:rsid w:val="00DA62B2"/>
    <w:rsid w:val="00DA649F"/>
    <w:rsid w:val="00DA655D"/>
    <w:rsid w:val="00DA669E"/>
    <w:rsid w:val="00DA6870"/>
    <w:rsid w:val="00DA68F1"/>
    <w:rsid w:val="00DA69B8"/>
    <w:rsid w:val="00DA6DC8"/>
    <w:rsid w:val="00DA6F70"/>
    <w:rsid w:val="00DA714A"/>
    <w:rsid w:val="00DA71B7"/>
    <w:rsid w:val="00DA7277"/>
    <w:rsid w:val="00DA77AB"/>
    <w:rsid w:val="00DA78A5"/>
    <w:rsid w:val="00DA78AC"/>
    <w:rsid w:val="00DA7A19"/>
    <w:rsid w:val="00DA7E80"/>
    <w:rsid w:val="00DA7EBF"/>
    <w:rsid w:val="00DA7F98"/>
    <w:rsid w:val="00DB0343"/>
    <w:rsid w:val="00DB03EC"/>
    <w:rsid w:val="00DB0628"/>
    <w:rsid w:val="00DB069E"/>
    <w:rsid w:val="00DB09A7"/>
    <w:rsid w:val="00DB0A9F"/>
    <w:rsid w:val="00DB0BB0"/>
    <w:rsid w:val="00DB0D58"/>
    <w:rsid w:val="00DB0EF5"/>
    <w:rsid w:val="00DB132D"/>
    <w:rsid w:val="00DB13E7"/>
    <w:rsid w:val="00DB1551"/>
    <w:rsid w:val="00DB15B5"/>
    <w:rsid w:val="00DB1679"/>
    <w:rsid w:val="00DB176E"/>
    <w:rsid w:val="00DB19E6"/>
    <w:rsid w:val="00DB1B57"/>
    <w:rsid w:val="00DB20C0"/>
    <w:rsid w:val="00DB25C7"/>
    <w:rsid w:val="00DB2756"/>
    <w:rsid w:val="00DB2A95"/>
    <w:rsid w:val="00DB2C41"/>
    <w:rsid w:val="00DB2D09"/>
    <w:rsid w:val="00DB2FCF"/>
    <w:rsid w:val="00DB31C3"/>
    <w:rsid w:val="00DB331A"/>
    <w:rsid w:val="00DB3497"/>
    <w:rsid w:val="00DB35D5"/>
    <w:rsid w:val="00DB3743"/>
    <w:rsid w:val="00DB377D"/>
    <w:rsid w:val="00DB3A3C"/>
    <w:rsid w:val="00DB3E0E"/>
    <w:rsid w:val="00DB404C"/>
    <w:rsid w:val="00DB4179"/>
    <w:rsid w:val="00DB41E0"/>
    <w:rsid w:val="00DB41F9"/>
    <w:rsid w:val="00DB4409"/>
    <w:rsid w:val="00DB444D"/>
    <w:rsid w:val="00DB4816"/>
    <w:rsid w:val="00DB4C84"/>
    <w:rsid w:val="00DB4DA5"/>
    <w:rsid w:val="00DB4E49"/>
    <w:rsid w:val="00DB5045"/>
    <w:rsid w:val="00DB5071"/>
    <w:rsid w:val="00DB523A"/>
    <w:rsid w:val="00DB5366"/>
    <w:rsid w:val="00DB54F3"/>
    <w:rsid w:val="00DB556B"/>
    <w:rsid w:val="00DB5870"/>
    <w:rsid w:val="00DB58A5"/>
    <w:rsid w:val="00DB59E8"/>
    <w:rsid w:val="00DB5C61"/>
    <w:rsid w:val="00DB60B3"/>
    <w:rsid w:val="00DB6443"/>
    <w:rsid w:val="00DB664E"/>
    <w:rsid w:val="00DB6950"/>
    <w:rsid w:val="00DB6A97"/>
    <w:rsid w:val="00DB6B11"/>
    <w:rsid w:val="00DB6B85"/>
    <w:rsid w:val="00DB6C39"/>
    <w:rsid w:val="00DB6CD1"/>
    <w:rsid w:val="00DB6D19"/>
    <w:rsid w:val="00DB6F31"/>
    <w:rsid w:val="00DB7010"/>
    <w:rsid w:val="00DB70E9"/>
    <w:rsid w:val="00DB7197"/>
    <w:rsid w:val="00DB73B7"/>
    <w:rsid w:val="00DB7433"/>
    <w:rsid w:val="00DB76D4"/>
    <w:rsid w:val="00DB78DA"/>
    <w:rsid w:val="00DB791C"/>
    <w:rsid w:val="00DB79B1"/>
    <w:rsid w:val="00DB7D4D"/>
    <w:rsid w:val="00DB7D84"/>
    <w:rsid w:val="00DB7D9C"/>
    <w:rsid w:val="00DB7E5F"/>
    <w:rsid w:val="00DB7EB8"/>
    <w:rsid w:val="00DC019B"/>
    <w:rsid w:val="00DC020C"/>
    <w:rsid w:val="00DC0263"/>
    <w:rsid w:val="00DC026F"/>
    <w:rsid w:val="00DC0405"/>
    <w:rsid w:val="00DC04D2"/>
    <w:rsid w:val="00DC05BE"/>
    <w:rsid w:val="00DC065C"/>
    <w:rsid w:val="00DC0A24"/>
    <w:rsid w:val="00DC0A33"/>
    <w:rsid w:val="00DC0B5D"/>
    <w:rsid w:val="00DC0BFA"/>
    <w:rsid w:val="00DC0C2D"/>
    <w:rsid w:val="00DC0D09"/>
    <w:rsid w:val="00DC0F01"/>
    <w:rsid w:val="00DC0FF5"/>
    <w:rsid w:val="00DC0FFA"/>
    <w:rsid w:val="00DC114D"/>
    <w:rsid w:val="00DC150F"/>
    <w:rsid w:val="00DC1741"/>
    <w:rsid w:val="00DC180E"/>
    <w:rsid w:val="00DC188A"/>
    <w:rsid w:val="00DC1C4E"/>
    <w:rsid w:val="00DC1E37"/>
    <w:rsid w:val="00DC1E59"/>
    <w:rsid w:val="00DC1EC1"/>
    <w:rsid w:val="00DC1EC5"/>
    <w:rsid w:val="00DC1F76"/>
    <w:rsid w:val="00DC1FAD"/>
    <w:rsid w:val="00DC2135"/>
    <w:rsid w:val="00DC2502"/>
    <w:rsid w:val="00DC26B8"/>
    <w:rsid w:val="00DC2763"/>
    <w:rsid w:val="00DC2769"/>
    <w:rsid w:val="00DC2954"/>
    <w:rsid w:val="00DC296A"/>
    <w:rsid w:val="00DC2D36"/>
    <w:rsid w:val="00DC2D37"/>
    <w:rsid w:val="00DC2E61"/>
    <w:rsid w:val="00DC2F9C"/>
    <w:rsid w:val="00DC2FD2"/>
    <w:rsid w:val="00DC31F3"/>
    <w:rsid w:val="00DC3611"/>
    <w:rsid w:val="00DC3705"/>
    <w:rsid w:val="00DC38FE"/>
    <w:rsid w:val="00DC3973"/>
    <w:rsid w:val="00DC39C0"/>
    <w:rsid w:val="00DC3C66"/>
    <w:rsid w:val="00DC3DA3"/>
    <w:rsid w:val="00DC3DDE"/>
    <w:rsid w:val="00DC3DFE"/>
    <w:rsid w:val="00DC40AA"/>
    <w:rsid w:val="00DC418C"/>
    <w:rsid w:val="00DC43FF"/>
    <w:rsid w:val="00DC4433"/>
    <w:rsid w:val="00DC4497"/>
    <w:rsid w:val="00DC4547"/>
    <w:rsid w:val="00DC4646"/>
    <w:rsid w:val="00DC466F"/>
    <w:rsid w:val="00DC46F0"/>
    <w:rsid w:val="00DC4A1B"/>
    <w:rsid w:val="00DC4C90"/>
    <w:rsid w:val="00DC4E6F"/>
    <w:rsid w:val="00DC500E"/>
    <w:rsid w:val="00DC50A3"/>
    <w:rsid w:val="00DC50E2"/>
    <w:rsid w:val="00DC53EF"/>
    <w:rsid w:val="00DC5679"/>
    <w:rsid w:val="00DC56F4"/>
    <w:rsid w:val="00DC5761"/>
    <w:rsid w:val="00DC5871"/>
    <w:rsid w:val="00DC5A4D"/>
    <w:rsid w:val="00DC5B73"/>
    <w:rsid w:val="00DC5E27"/>
    <w:rsid w:val="00DC60AC"/>
    <w:rsid w:val="00DC61CD"/>
    <w:rsid w:val="00DC6624"/>
    <w:rsid w:val="00DC6647"/>
    <w:rsid w:val="00DC67F7"/>
    <w:rsid w:val="00DC6ABB"/>
    <w:rsid w:val="00DC6DEA"/>
    <w:rsid w:val="00DC6E14"/>
    <w:rsid w:val="00DC6E58"/>
    <w:rsid w:val="00DC6FFE"/>
    <w:rsid w:val="00DC6FFF"/>
    <w:rsid w:val="00DC702C"/>
    <w:rsid w:val="00DC70C5"/>
    <w:rsid w:val="00DC70CD"/>
    <w:rsid w:val="00DC7158"/>
    <w:rsid w:val="00DC71AE"/>
    <w:rsid w:val="00DC7265"/>
    <w:rsid w:val="00DC74FB"/>
    <w:rsid w:val="00DC7541"/>
    <w:rsid w:val="00DC7FA1"/>
    <w:rsid w:val="00DD018D"/>
    <w:rsid w:val="00DD01A0"/>
    <w:rsid w:val="00DD02D7"/>
    <w:rsid w:val="00DD042D"/>
    <w:rsid w:val="00DD067F"/>
    <w:rsid w:val="00DD06D0"/>
    <w:rsid w:val="00DD0753"/>
    <w:rsid w:val="00DD093C"/>
    <w:rsid w:val="00DD0A5A"/>
    <w:rsid w:val="00DD0A75"/>
    <w:rsid w:val="00DD0F60"/>
    <w:rsid w:val="00DD0FB0"/>
    <w:rsid w:val="00DD10F5"/>
    <w:rsid w:val="00DD134D"/>
    <w:rsid w:val="00DD1417"/>
    <w:rsid w:val="00DD1456"/>
    <w:rsid w:val="00DD1458"/>
    <w:rsid w:val="00DD15F3"/>
    <w:rsid w:val="00DD172F"/>
    <w:rsid w:val="00DD18CE"/>
    <w:rsid w:val="00DD18CF"/>
    <w:rsid w:val="00DD191F"/>
    <w:rsid w:val="00DD1F9E"/>
    <w:rsid w:val="00DD1FBA"/>
    <w:rsid w:val="00DD21D4"/>
    <w:rsid w:val="00DD2284"/>
    <w:rsid w:val="00DD254A"/>
    <w:rsid w:val="00DD2564"/>
    <w:rsid w:val="00DD26A8"/>
    <w:rsid w:val="00DD26C8"/>
    <w:rsid w:val="00DD2C80"/>
    <w:rsid w:val="00DD2F18"/>
    <w:rsid w:val="00DD31EE"/>
    <w:rsid w:val="00DD3212"/>
    <w:rsid w:val="00DD3219"/>
    <w:rsid w:val="00DD3277"/>
    <w:rsid w:val="00DD32C8"/>
    <w:rsid w:val="00DD338F"/>
    <w:rsid w:val="00DD347B"/>
    <w:rsid w:val="00DD353C"/>
    <w:rsid w:val="00DD3566"/>
    <w:rsid w:val="00DD3615"/>
    <w:rsid w:val="00DD3657"/>
    <w:rsid w:val="00DD36BA"/>
    <w:rsid w:val="00DD3704"/>
    <w:rsid w:val="00DD3889"/>
    <w:rsid w:val="00DD3A49"/>
    <w:rsid w:val="00DD3A6B"/>
    <w:rsid w:val="00DD3AE4"/>
    <w:rsid w:val="00DD3B78"/>
    <w:rsid w:val="00DD3BEF"/>
    <w:rsid w:val="00DD3C60"/>
    <w:rsid w:val="00DD3C94"/>
    <w:rsid w:val="00DD3D1F"/>
    <w:rsid w:val="00DD3EBA"/>
    <w:rsid w:val="00DD400F"/>
    <w:rsid w:val="00DD4397"/>
    <w:rsid w:val="00DD4665"/>
    <w:rsid w:val="00DD4693"/>
    <w:rsid w:val="00DD4708"/>
    <w:rsid w:val="00DD4E48"/>
    <w:rsid w:val="00DD539C"/>
    <w:rsid w:val="00DD546B"/>
    <w:rsid w:val="00DD5952"/>
    <w:rsid w:val="00DD5A90"/>
    <w:rsid w:val="00DD6034"/>
    <w:rsid w:val="00DD605F"/>
    <w:rsid w:val="00DD6092"/>
    <w:rsid w:val="00DD62B0"/>
    <w:rsid w:val="00DD62E8"/>
    <w:rsid w:val="00DD638F"/>
    <w:rsid w:val="00DD63C1"/>
    <w:rsid w:val="00DD64BA"/>
    <w:rsid w:val="00DD6840"/>
    <w:rsid w:val="00DD6A73"/>
    <w:rsid w:val="00DD6C8E"/>
    <w:rsid w:val="00DD6CCE"/>
    <w:rsid w:val="00DD6D7D"/>
    <w:rsid w:val="00DD6FAC"/>
    <w:rsid w:val="00DD6FFE"/>
    <w:rsid w:val="00DD724F"/>
    <w:rsid w:val="00DD75FA"/>
    <w:rsid w:val="00DD7697"/>
    <w:rsid w:val="00DD781A"/>
    <w:rsid w:val="00DD7A77"/>
    <w:rsid w:val="00DE004F"/>
    <w:rsid w:val="00DE00B6"/>
    <w:rsid w:val="00DE0171"/>
    <w:rsid w:val="00DE04A4"/>
    <w:rsid w:val="00DE05B5"/>
    <w:rsid w:val="00DE093D"/>
    <w:rsid w:val="00DE09D8"/>
    <w:rsid w:val="00DE0CCB"/>
    <w:rsid w:val="00DE10AC"/>
    <w:rsid w:val="00DE10D8"/>
    <w:rsid w:val="00DE1196"/>
    <w:rsid w:val="00DE1234"/>
    <w:rsid w:val="00DE12A6"/>
    <w:rsid w:val="00DE16C2"/>
    <w:rsid w:val="00DE18B9"/>
    <w:rsid w:val="00DE19E2"/>
    <w:rsid w:val="00DE1A67"/>
    <w:rsid w:val="00DE1F4F"/>
    <w:rsid w:val="00DE1FD2"/>
    <w:rsid w:val="00DE2121"/>
    <w:rsid w:val="00DE21D9"/>
    <w:rsid w:val="00DE2348"/>
    <w:rsid w:val="00DE2662"/>
    <w:rsid w:val="00DE2719"/>
    <w:rsid w:val="00DE282E"/>
    <w:rsid w:val="00DE285E"/>
    <w:rsid w:val="00DE28FB"/>
    <w:rsid w:val="00DE297F"/>
    <w:rsid w:val="00DE29D4"/>
    <w:rsid w:val="00DE2A24"/>
    <w:rsid w:val="00DE2AB5"/>
    <w:rsid w:val="00DE2C08"/>
    <w:rsid w:val="00DE2E59"/>
    <w:rsid w:val="00DE3069"/>
    <w:rsid w:val="00DE325F"/>
    <w:rsid w:val="00DE32BA"/>
    <w:rsid w:val="00DE330E"/>
    <w:rsid w:val="00DE3671"/>
    <w:rsid w:val="00DE3AE4"/>
    <w:rsid w:val="00DE3B81"/>
    <w:rsid w:val="00DE3C8B"/>
    <w:rsid w:val="00DE3D11"/>
    <w:rsid w:val="00DE4AB7"/>
    <w:rsid w:val="00DE4C04"/>
    <w:rsid w:val="00DE4C91"/>
    <w:rsid w:val="00DE4D42"/>
    <w:rsid w:val="00DE4F32"/>
    <w:rsid w:val="00DE4F41"/>
    <w:rsid w:val="00DE4FA1"/>
    <w:rsid w:val="00DE4FCC"/>
    <w:rsid w:val="00DE50B1"/>
    <w:rsid w:val="00DE520A"/>
    <w:rsid w:val="00DE521A"/>
    <w:rsid w:val="00DE521B"/>
    <w:rsid w:val="00DE544B"/>
    <w:rsid w:val="00DE553C"/>
    <w:rsid w:val="00DE5608"/>
    <w:rsid w:val="00DE577E"/>
    <w:rsid w:val="00DE579B"/>
    <w:rsid w:val="00DE57A5"/>
    <w:rsid w:val="00DE5854"/>
    <w:rsid w:val="00DE58D0"/>
    <w:rsid w:val="00DE5974"/>
    <w:rsid w:val="00DE59CB"/>
    <w:rsid w:val="00DE5B63"/>
    <w:rsid w:val="00DE5C5F"/>
    <w:rsid w:val="00DE5CB6"/>
    <w:rsid w:val="00DE5D85"/>
    <w:rsid w:val="00DE6085"/>
    <w:rsid w:val="00DE6371"/>
    <w:rsid w:val="00DE63EF"/>
    <w:rsid w:val="00DE6439"/>
    <w:rsid w:val="00DE64BD"/>
    <w:rsid w:val="00DE654F"/>
    <w:rsid w:val="00DE6907"/>
    <w:rsid w:val="00DE69C8"/>
    <w:rsid w:val="00DE6D43"/>
    <w:rsid w:val="00DE6EB5"/>
    <w:rsid w:val="00DE7008"/>
    <w:rsid w:val="00DE70AB"/>
    <w:rsid w:val="00DE71BC"/>
    <w:rsid w:val="00DE7520"/>
    <w:rsid w:val="00DE75AF"/>
    <w:rsid w:val="00DE77FA"/>
    <w:rsid w:val="00DE79C8"/>
    <w:rsid w:val="00DE7C83"/>
    <w:rsid w:val="00DE7D27"/>
    <w:rsid w:val="00DE7F96"/>
    <w:rsid w:val="00DE7FB1"/>
    <w:rsid w:val="00DF016F"/>
    <w:rsid w:val="00DF039D"/>
    <w:rsid w:val="00DF03E7"/>
    <w:rsid w:val="00DF0490"/>
    <w:rsid w:val="00DF04CF"/>
    <w:rsid w:val="00DF0544"/>
    <w:rsid w:val="00DF058A"/>
    <w:rsid w:val="00DF0631"/>
    <w:rsid w:val="00DF0B6E"/>
    <w:rsid w:val="00DF0F81"/>
    <w:rsid w:val="00DF15E0"/>
    <w:rsid w:val="00DF172E"/>
    <w:rsid w:val="00DF176C"/>
    <w:rsid w:val="00DF1911"/>
    <w:rsid w:val="00DF1A25"/>
    <w:rsid w:val="00DF1C4E"/>
    <w:rsid w:val="00DF1C87"/>
    <w:rsid w:val="00DF2066"/>
    <w:rsid w:val="00DF2147"/>
    <w:rsid w:val="00DF2414"/>
    <w:rsid w:val="00DF2476"/>
    <w:rsid w:val="00DF24D3"/>
    <w:rsid w:val="00DF263C"/>
    <w:rsid w:val="00DF26BB"/>
    <w:rsid w:val="00DF273C"/>
    <w:rsid w:val="00DF2A4C"/>
    <w:rsid w:val="00DF2CC8"/>
    <w:rsid w:val="00DF2E7D"/>
    <w:rsid w:val="00DF2FC1"/>
    <w:rsid w:val="00DF31ED"/>
    <w:rsid w:val="00DF3208"/>
    <w:rsid w:val="00DF3216"/>
    <w:rsid w:val="00DF325A"/>
    <w:rsid w:val="00DF3285"/>
    <w:rsid w:val="00DF33AD"/>
    <w:rsid w:val="00DF366C"/>
    <w:rsid w:val="00DF37A0"/>
    <w:rsid w:val="00DF37FD"/>
    <w:rsid w:val="00DF3923"/>
    <w:rsid w:val="00DF3AFA"/>
    <w:rsid w:val="00DF3B9A"/>
    <w:rsid w:val="00DF3CA3"/>
    <w:rsid w:val="00DF3D7A"/>
    <w:rsid w:val="00DF3FD3"/>
    <w:rsid w:val="00DF3FE6"/>
    <w:rsid w:val="00DF4043"/>
    <w:rsid w:val="00DF40AC"/>
    <w:rsid w:val="00DF417C"/>
    <w:rsid w:val="00DF4303"/>
    <w:rsid w:val="00DF4382"/>
    <w:rsid w:val="00DF43F5"/>
    <w:rsid w:val="00DF4459"/>
    <w:rsid w:val="00DF4516"/>
    <w:rsid w:val="00DF4651"/>
    <w:rsid w:val="00DF493F"/>
    <w:rsid w:val="00DF4B0E"/>
    <w:rsid w:val="00DF4D85"/>
    <w:rsid w:val="00DF4ED5"/>
    <w:rsid w:val="00DF5217"/>
    <w:rsid w:val="00DF5423"/>
    <w:rsid w:val="00DF554B"/>
    <w:rsid w:val="00DF5897"/>
    <w:rsid w:val="00DF5A06"/>
    <w:rsid w:val="00DF5ACA"/>
    <w:rsid w:val="00DF5DA4"/>
    <w:rsid w:val="00DF5E0A"/>
    <w:rsid w:val="00DF6051"/>
    <w:rsid w:val="00DF62B2"/>
    <w:rsid w:val="00DF62ED"/>
    <w:rsid w:val="00DF6550"/>
    <w:rsid w:val="00DF691B"/>
    <w:rsid w:val="00DF694C"/>
    <w:rsid w:val="00DF69A4"/>
    <w:rsid w:val="00DF69DD"/>
    <w:rsid w:val="00DF6CE7"/>
    <w:rsid w:val="00DF6D04"/>
    <w:rsid w:val="00DF6D14"/>
    <w:rsid w:val="00DF6D70"/>
    <w:rsid w:val="00DF6E09"/>
    <w:rsid w:val="00DF71B9"/>
    <w:rsid w:val="00DF754E"/>
    <w:rsid w:val="00DF76D4"/>
    <w:rsid w:val="00DF78C3"/>
    <w:rsid w:val="00DF7B6E"/>
    <w:rsid w:val="00DF7CDD"/>
    <w:rsid w:val="00DF7D73"/>
    <w:rsid w:val="00E001F0"/>
    <w:rsid w:val="00E001FB"/>
    <w:rsid w:val="00E00358"/>
    <w:rsid w:val="00E00366"/>
    <w:rsid w:val="00E0075A"/>
    <w:rsid w:val="00E00A85"/>
    <w:rsid w:val="00E00D84"/>
    <w:rsid w:val="00E00DB8"/>
    <w:rsid w:val="00E01058"/>
    <w:rsid w:val="00E01072"/>
    <w:rsid w:val="00E01427"/>
    <w:rsid w:val="00E016CB"/>
    <w:rsid w:val="00E01950"/>
    <w:rsid w:val="00E01A59"/>
    <w:rsid w:val="00E01C2C"/>
    <w:rsid w:val="00E01CF9"/>
    <w:rsid w:val="00E01FE4"/>
    <w:rsid w:val="00E020A9"/>
    <w:rsid w:val="00E02214"/>
    <w:rsid w:val="00E02765"/>
    <w:rsid w:val="00E0282A"/>
    <w:rsid w:val="00E028C4"/>
    <w:rsid w:val="00E02962"/>
    <w:rsid w:val="00E02BC5"/>
    <w:rsid w:val="00E02C37"/>
    <w:rsid w:val="00E02C94"/>
    <w:rsid w:val="00E030E8"/>
    <w:rsid w:val="00E035AB"/>
    <w:rsid w:val="00E03813"/>
    <w:rsid w:val="00E0389B"/>
    <w:rsid w:val="00E038B5"/>
    <w:rsid w:val="00E03932"/>
    <w:rsid w:val="00E03969"/>
    <w:rsid w:val="00E04119"/>
    <w:rsid w:val="00E04792"/>
    <w:rsid w:val="00E047DE"/>
    <w:rsid w:val="00E0498E"/>
    <w:rsid w:val="00E04CED"/>
    <w:rsid w:val="00E04EDD"/>
    <w:rsid w:val="00E04F81"/>
    <w:rsid w:val="00E04FC5"/>
    <w:rsid w:val="00E050A8"/>
    <w:rsid w:val="00E0535B"/>
    <w:rsid w:val="00E053D7"/>
    <w:rsid w:val="00E0549C"/>
    <w:rsid w:val="00E05595"/>
    <w:rsid w:val="00E0564F"/>
    <w:rsid w:val="00E05A2B"/>
    <w:rsid w:val="00E05B06"/>
    <w:rsid w:val="00E05D02"/>
    <w:rsid w:val="00E05D5C"/>
    <w:rsid w:val="00E05DE2"/>
    <w:rsid w:val="00E06201"/>
    <w:rsid w:val="00E062FF"/>
    <w:rsid w:val="00E064A4"/>
    <w:rsid w:val="00E06549"/>
    <w:rsid w:val="00E0659F"/>
    <w:rsid w:val="00E066B9"/>
    <w:rsid w:val="00E067ED"/>
    <w:rsid w:val="00E06955"/>
    <w:rsid w:val="00E06E8A"/>
    <w:rsid w:val="00E06EEA"/>
    <w:rsid w:val="00E06F50"/>
    <w:rsid w:val="00E0722F"/>
    <w:rsid w:val="00E0745E"/>
    <w:rsid w:val="00E074A0"/>
    <w:rsid w:val="00E07A22"/>
    <w:rsid w:val="00E07B62"/>
    <w:rsid w:val="00E07DDD"/>
    <w:rsid w:val="00E1001B"/>
    <w:rsid w:val="00E10085"/>
    <w:rsid w:val="00E100E5"/>
    <w:rsid w:val="00E1016D"/>
    <w:rsid w:val="00E10426"/>
    <w:rsid w:val="00E1058B"/>
    <w:rsid w:val="00E10676"/>
    <w:rsid w:val="00E10778"/>
    <w:rsid w:val="00E107E5"/>
    <w:rsid w:val="00E107EF"/>
    <w:rsid w:val="00E108A1"/>
    <w:rsid w:val="00E10B80"/>
    <w:rsid w:val="00E10E3C"/>
    <w:rsid w:val="00E10EC2"/>
    <w:rsid w:val="00E10F9E"/>
    <w:rsid w:val="00E110E7"/>
    <w:rsid w:val="00E113AD"/>
    <w:rsid w:val="00E119E8"/>
    <w:rsid w:val="00E11B20"/>
    <w:rsid w:val="00E11D40"/>
    <w:rsid w:val="00E11D72"/>
    <w:rsid w:val="00E11E28"/>
    <w:rsid w:val="00E1220A"/>
    <w:rsid w:val="00E1229D"/>
    <w:rsid w:val="00E12381"/>
    <w:rsid w:val="00E12413"/>
    <w:rsid w:val="00E12827"/>
    <w:rsid w:val="00E12C50"/>
    <w:rsid w:val="00E12CEC"/>
    <w:rsid w:val="00E1316B"/>
    <w:rsid w:val="00E132DB"/>
    <w:rsid w:val="00E136D5"/>
    <w:rsid w:val="00E138A1"/>
    <w:rsid w:val="00E13BA3"/>
    <w:rsid w:val="00E13C2F"/>
    <w:rsid w:val="00E13D39"/>
    <w:rsid w:val="00E13D7A"/>
    <w:rsid w:val="00E13E50"/>
    <w:rsid w:val="00E13EFE"/>
    <w:rsid w:val="00E14112"/>
    <w:rsid w:val="00E144C1"/>
    <w:rsid w:val="00E14607"/>
    <w:rsid w:val="00E14697"/>
    <w:rsid w:val="00E14787"/>
    <w:rsid w:val="00E147F2"/>
    <w:rsid w:val="00E148AB"/>
    <w:rsid w:val="00E14B6E"/>
    <w:rsid w:val="00E14C5C"/>
    <w:rsid w:val="00E14C61"/>
    <w:rsid w:val="00E14D25"/>
    <w:rsid w:val="00E14F4F"/>
    <w:rsid w:val="00E150CD"/>
    <w:rsid w:val="00E152B7"/>
    <w:rsid w:val="00E1554E"/>
    <w:rsid w:val="00E15554"/>
    <w:rsid w:val="00E15746"/>
    <w:rsid w:val="00E15A9D"/>
    <w:rsid w:val="00E15C2A"/>
    <w:rsid w:val="00E15DFA"/>
    <w:rsid w:val="00E15F08"/>
    <w:rsid w:val="00E1602B"/>
    <w:rsid w:val="00E1631A"/>
    <w:rsid w:val="00E16370"/>
    <w:rsid w:val="00E163A0"/>
    <w:rsid w:val="00E1674D"/>
    <w:rsid w:val="00E167E3"/>
    <w:rsid w:val="00E16877"/>
    <w:rsid w:val="00E168EB"/>
    <w:rsid w:val="00E169D7"/>
    <w:rsid w:val="00E16C4F"/>
    <w:rsid w:val="00E16CDF"/>
    <w:rsid w:val="00E16F59"/>
    <w:rsid w:val="00E172D9"/>
    <w:rsid w:val="00E172EC"/>
    <w:rsid w:val="00E17504"/>
    <w:rsid w:val="00E1759D"/>
    <w:rsid w:val="00E1770D"/>
    <w:rsid w:val="00E1791F"/>
    <w:rsid w:val="00E1792B"/>
    <w:rsid w:val="00E179A7"/>
    <w:rsid w:val="00E17BC5"/>
    <w:rsid w:val="00E17FA2"/>
    <w:rsid w:val="00E17FCE"/>
    <w:rsid w:val="00E17FD8"/>
    <w:rsid w:val="00E2015F"/>
    <w:rsid w:val="00E20235"/>
    <w:rsid w:val="00E2052A"/>
    <w:rsid w:val="00E205F8"/>
    <w:rsid w:val="00E205FB"/>
    <w:rsid w:val="00E20833"/>
    <w:rsid w:val="00E20953"/>
    <w:rsid w:val="00E2098F"/>
    <w:rsid w:val="00E20BBB"/>
    <w:rsid w:val="00E20C76"/>
    <w:rsid w:val="00E20D2A"/>
    <w:rsid w:val="00E20D5E"/>
    <w:rsid w:val="00E20DF3"/>
    <w:rsid w:val="00E20F80"/>
    <w:rsid w:val="00E21285"/>
    <w:rsid w:val="00E212AE"/>
    <w:rsid w:val="00E212E0"/>
    <w:rsid w:val="00E21498"/>
    <w:rsid w:val="00E21509"/>
    <w:rsid w:val="00E21729"/>
    <w:rsid w:val="00E21A5B"/>
    <w:rsid w:val="00E21AF8"/>
    <w:rsid w:val="00E21B06"/>
    <w:rsid w:val="00E21B49"/>
    <w:rsid w:val="00E21E67"/>
    <w:rsid w:val="00E21EB0"/>
    <w:rsid w:val="00E21F86"/>
    <w:rsid w:val="00E22330"/>
    <w:rsid w:val="00E22364"/>
    <w:rsid w:val="00E22390"/>
    <w:rsid w:val="00E22761"/>
    <w:rsid w:val="00E228B5"/>
    <w:rsid w:val="00E22A9E"/>
    <w:rsid w:val="00E22CEE"/>
    <w:rsid w:val="00E2308E"/>
    <w:rsid w:val="00E230E2"/>
    <w:rsid w:val="00E2316F"/>
    <w:rsid w:val="00E2333C"/>
    <w:rsid w:val="00E233E5"/>
    <w:rsid w:val="00E236F6"/>
    <w:rsid w:val="00E2377D"/>
    <w:rsid w:val="00E239E3"/>
    <w:rsid w:val="00E23C2A"/>
    <w:rsid w:val="00E24116"/>
    <w:rsid w:val="00E24456"/>
    <w:rsid w:val="00E244D0"/>
    <w:rsid w:val="00E2451C"/>
    <w:rsid w:val="00E2465A"/>
    <w:rsid w:val="00E24670"/>
    <w:rsid w:val="00E2467B"/>
    <w:rsid w:val="00E24749"/>
    <w:rsid w:val="00E24766"/>
    <w:rsid w:val="00E247DD"/>
    <w:rsid w:val="00E248E6"/>
    <w:rsid w:val="00E249BD"/>
    <w:rsid w:val="00E24A98"/>
    <w:rsid w:val="00E24B23"/>
    <w:rsid w:val="00E24D14"/>
    <w:rsid w:val="00E24E2A"/>
    <w:rsid w:val="00E2508D"/>
    <w:rsid w:val="00E25193"/>
    <w:rsid w:val="00E252EA"/>
    <w:rsid w:val="00E2532B"/>
    <w:rsid w:val="00E253EC"/>
    <w:rsid w:val="00E254D9"/>
    <w:rsid w:val="00E25545"/>
    <w:rsid w:val="00E25799"/>
    <w:rsid w:val="00E257F0"/>
    <w:rsid w:val="00E259DC"/>
    <w:rsid w:val="00E25A46"/>
    <w:rsid w:val="00E25F5E"/>
    <w:rsid w:val="00E25FCC"/>
    <w:rsid w:val="00E2618F"/>
    <w:rsid w:val="00E262BF"/>
    <w:rsid w:val="00E2663C"/>
    <w:rsid w:val="00E2677E"/>
    <w:rsid w:val="00E267A0"/>
    <w:rsid w:val="00E26999"/>
    <w:rsid w:val="00E269E7"/>
    <w:rsid w:val="00E26B31"/>
    <w:rsid w:val="00E26C19"/>
    <w:rsid w:val="00E270B2"/>
    <w:rsid w:val="00E27266"/>
    <w:rsid w:val="00E27520"/>
    <w:rsid w:val="00E2797E"/>
    <w:rsid w:val="00E279C5"/>
    <w:rsid w:val="00E27E82"/>
    <w:rsid w:val="00E27F05"/>
    <w:rsid w:val="00E27F98"/>
    <w:rsid w:val="00E27FE3"/>
    <w:rsid w:val="00E302DD"/>
    <w:rsid w:val="00E3037F"/>
    <w:rsid w:val="00E3038E"/>
    <w:rsid w:val="00E30468"/>
    <w:rsid w:val="00E30497"/>
    <w:rsid w:val="00E30553"/>
    <w:rsid w:val="00E30702"/>
    <w:rsid w:val="00E307D9"/>
    <w:rsid w:val="00E307E6"/>
    <w:rsid w:val="00E30A04"/>
    <w:rsid w:val="00E30AE6"/>
    <w:rsid w:val="00E30B0B"/>
    <w:rsid w:val="00E30B5A"/>
    <w:rsid w:val="00E30B90"/>
    <w:rsid w:val="00E30BC5"/>
    <w:rsid w:val="00E30EB9"/>
    <w:rsid w:val="00E30F09"/>
    <w:rsid w:val="00E310D6"/>
    <w:rsid w:val="00E31198"/>
    <w:rsid w:val="00E311E9"/>
    <w:rsid w:val="00E3123D"/>
    <w:rsid w:val="00E31258"/>
    <w:rsid w:val="00E313DF"/>
    <w:rsid w:val="00E31461"/>
    <w:rsid w:val="00E3146C"/>
    <w:rsid w:val="00E316F0"/>
    <w:rsid w:val="00E3173E"/>
    <w:rsid w:val="00E3178A"/>
    <w:rsid w:val="00E317A4"/>
    <w:rsid w:val="00E317EE"/>
    <w:rsid w:val="00E3184A"/>
    <w:rsid w:val="00E31945"/>
    <w:rsid w:val="00E319D0"/>
    <w:rsid w:val="00E31A2B"/>
    <w:rsid w:val="00E31C2E"/>
    <w:rsid w:val="00E31D43"/>
    <w:rsid w:val="00E32099"/>
    <w:rsid w:val="00E321E8"/>
    <w:rsid w:val="00E3237D"/>
    <w:rsid w:val="00E32386"/>
    <w:rsid w:val="00E325DA"/>
    <w:rsid w:val="00E32608"/>
    <w:rsid w:val="00E326B3"/>
    <w:rsid w:val="00E32720"/>
    <w:rsid w:val="00E32D31"/>
    <w:rsid w:val="00E32EDC"/>
    <w:rsid w:val="00E32F1B"/>
    <w:rsid w:val="00E32F22"/>
    <w:rsid w:val="00E32F74"/>
    <w:rsid w:val="00E33115"/>
    <w:rsid w:val="00E332F3"/>
    <w:rsid w:val="00E33768"/>
    <w:rsid w:val="00E33803"/>
    <w:rsid w:val="00E33830"/>
    <w:rsid w:val="00E338AE"/>
    <w:rsid w:val="00E3390E"/>
    <w:rsid w:val="00E3397C"/>
    <w:rsid w:val="00E33987"/>
    <w:rsid w:val="00E33F68"/>
    <w:rsid w:val="00E34063"/>
    <w:rsid w:val="00E340AF"/>
    <w:rsid w:val="00E34188"/>
    <w:rsid w:val="00E341E5"/>
    <w:rsid w:val="00E3467A"/>
    <w:rsid w:val="00E3486D"/>
    <w:rsid w:val="00E34966"/>
    <w:rsid w:val="00E349E5"/>
    <w:rsid w:val="00E34A80"/>
    <w:rsid w:val="00E34B0C"/>
    <w:rsid w:val="00E34B6E"/>
    <w:rsid w:val="00E34CAB"/>
    <w:rsid w:val="00E34EAF"/>
    <w:rsid w:val="00E34EC2"/>
    <w:rsid w:val="00E353D6"/>
    <w:rsid w:val="00E35559"/>
    <w:rsid w:val="00E35695"/>
    <w:rsid w:val="00E35797"/>
    <w:rsid w:val="00E35A91"/>
    <w:rsid w:val="00E35AF5"/>
    <w:rsid w:val="00E35E31"/>
    <w:rsid w:val="00E36075"/>
    <w:rsid w:val="00E362A4"/>
    <w:rsid w:val="00E36829"/>
    <w:rsid w:val="00E36837"/>
    <w:rsid w:val="00E368E9"/>
    <w:rsid w:val="00E36919"/>
    <w:rsid w:val="00E36A79"/>
    <w:rsid w:val="00E36B54"/>
    <w:rsid w:val="00E36C6D"/>
    <w:rsid w:val="00E36DB9"/>
    <w:rsid w:val="00E36FA7"/>
    <w:rsid w:val="00E37080"/>
    <w:rsid w:val="00E3723A"/>
    <w:rsid w:val="00E37291"/>
    <w:rsid w:val="00E3736E"/>
    <w:rsid w:val="00E373BB"/>
    <w:rsid w:val="00E373F1"/>
    <w:rsid w:val="00E37508"/>
    <w:rsid w:val="00E37860"/>
    <w:rsid w:val="00E3794B"/>
    <w:rsid w:val="00E379C0"/>
    <w:rsid w:val="00E37B28"/>
    <w:rsid w:val="00E37B57"/>
    <w:rsid w:val="00E37C87"/>
    <w:rsid w:val="00E401F6"/>
    <w:rsid w:val="00E4026F"/>
    <w:rsid w:val="00E402DF"/>
    <w:rsid w:val="00E40528"/>
    <w:rsid w:val="00E40563"/>
    <w:rsid w:val="00E4068C"/>
    <w:rsid w:val="00E409C8"/>
    <w:rsid w:val="00E40D3B"/>
    <w:rsid w:val="00E40EDA"/>
    <w:rsid w:val="00E40F0A"/>
    <w:rsid w:val="00E413D3"/>
    <w:rsid w:val="00E414FC"/>
    <w:rsid w:val="00E4160E"/>
    <w:rsid w:val="00E41873"/>
    <w:rsid w:val="00E41894"/>
    <w:rsid w:val="00E41A95"/>
    <w:rsid w:val="00E41DC1"/>
    <w:rsid w:val="00E41DF8"/>
    <w:rsid w:val="00E41F7E"/>
    <w:rsid w:val="00E41FBE"/>
    <w:rsid w:val="00E41FDB"/>
    <w:rsid w:val="00E4221C"/>
    <w:rsid w:val="00E423A3"/>
    <w:rsid w:val="00E429BC"/>
    <w:rsid w:val="00E42AA4"/>
    <w:rsid w:val="00E42AB6"/>
    <w:rsid w:val="00E42B35"/>
    <w:rsid w:val="00E42B3E"/>
    <w:rsid w:val="00E431BA"/>
    <w:rsid w:val="00E431C3"/>
    <w:rsid w:val="00E431D9"/>
    <w:rsid w:val="00E43205"/>
    <w:rsid w:val="00E43372"/>
    <w:rsid w:val="00E435C4"/>
    <w:rsid w:val="00E43B5C"/>
    <w:rsid w:val="00E43DA0"/>
    <w:rsid w:val="00E43E90"/>
    <w:rsid w:val="00E44012"/>
    <w:rsid w:val="00E44130"/>
    <w:rsid w:val="00E444C9"/>
    <w:rsid w:val="00E4451F"/>
    <w:rsid w:val="00E446F1"/>
    <w:rsid w:val="00E447DC"/>
    <w:rsid w:val="00E448A7"/>
    <w:rsid w:val="00E44DF5"/>
    <w:rsid w:val="00E4502A"/>
    <w:rsid w:val="00E45090"/>
    <w:rsid w:val="00E4515F"/>
    <w:rsid w:val="00E45323"/>
    <w:rsid w:val="00E45347"/>
    <w:rsid w:val="00E4557F"/>
    <w:rsid w:val="00E455A6"/>
    <w:rsid w:val="00E45635"/>
    <w:rsid w:val="00E45771"/>
    <w:rsid w:val="00E45789"/>
    <w:rsid w:val="00E45AF4"/>
    <w:rsid w:val="00E45C37"/>
    <w:rsid w:val="00E45C69"/>
    <w:rsid w:val="00E45D0B"/>
    <w:rsid w:val="00E45EEE"/>
    <w:rsid w:val="00E46294"/>
    <w:rsid w:val="00E46394"/>
    <w:rsid w:val="00E466D9"/>
    <w:rsid w:val="00E46886"/>
    <w:rsid w:val="00E46B78"/>
    <w:rsid w:val="00E46CEF"/>
    <w:rsid w:val="00E46F9E"/>
    <w:rsid w:val="00E472A0"/>
    <w:rsid w:val="00E473AF"/>
    <w:rsid w:val="00E4742D"/>
    <w:rsid w:val="00E474DD"/>
    <w:rsid w:val="00E4759D"/>
    <w:rsid w:val="00E475F9"/>
    <w:rsid w:val="00E4762B"/>
    <w:rsid w:val="00E478A7"/>
    <w:rsid w:val="00E47912"/>
    <w:rsid w:val="00E47AE7"/>
    <w:rsid w:val="00E47AEF"/>
    <w:rsid w:val="00E47BDC"/>
    <w:rsid w:val="00E47C9F"/>
    <w:rsid w:val="00E47EB2"/>
    <w:rsid w:val="00E47EB9"/>
    <w:rsid w:val="00E5008A"/>
    <w:rsid w:val="00E501C8"/>
    <w:rsid w:val="00E50279"/>
    <w:rsid w:val="00E50342"/>
    <w:rsid w:val="00E50564"/>
    <w:rsid w:val="00E506FE"/>
    <w:rsid w:val="00E5087E"/>
    <w:rsid w:val="00E50ACC"/>
    <w:rsid w:val="00E50B0A"/>
    <w:rsid w:val="00E50B53"/>
    <w:rsid w:val="00E50C2D"/>
    <w:rsid w:val="00E510A3"/>
    <w:rsid w:val="00E51144"/>
    <w:rsid w:val="00E5118F"/>
    <w:rsid w:val="00E51402"/>
    <w:rsid w:val="00E5149A"/>
    <w:rsid w:val="00E5155E"/>
    <w:rsid w:val="00E515EC"/>
    <w:rsid w:val="00E5172E"/>
    <w:rsid w:val="00E5192C"/>
    <w:rsid w:val="00E51A8F"/>
    <w:rsid w:val="00E51AD4"/>
    <w:rsid w:val="00E51C2E"/>
    <w:rsid w:val="00E51C54"/>
    <w:rsid w:val="00E51C93"/>
    <w:rsid w:val="00E51CAF"/>
    <w:rsid w:val="00E51D00"/>
    <w:rsid w:val="00E51D1E"/>
    <w:rsid w:val="00E51D3A"/>
    <w:rsid w:val="00E520C3"/>
    <w:rsid w:val="00E5213E"/>
    <w:rsid w:val="00E5231C"/>
    <w:rsid w:val="00E524B8"/>
    <w:rsid w:val="00E524E5"/>
    <w:rsid w:val="00E5276D"/>
    <w:rsid w:val="00E52A94"/>
    <w:rsid w:val="00E52A95"/>
    <w:rsid w:val="00E52D5A"/>
    <w:rsid w:val="00E52DED"/>
    <w:rsid w:val="00E52E20"/>
    <w:rsid w:val="00E52EBE"/>
    <w:rsid w:val="00E5323E"/>
    <w:rsid w:val="00E533D9"/>
    <w:rsid w:val="00E5344C"/>
    <w:rsid w:val="00E5368B"/>
    <w:rsid w:val="00E5375D"/>
    <w:rsid w:val="00E53B71"/>
    <w:rsid w:val="00E53B75"/>
    <w:rsid w:val="00E53FC3"/>
    <w:rsid w:val="00E541DF"/>
    <w:rsid w:val="00E542B2"/>
    <w:rsid w:val="00E544B8"/>
    <w:rsid w:val="00E54513"/>
    <w:rsid w:val="00E5460A"/>
    <w:rsid w:val="00E546F2"/>
    <w:rsid w:val="00E54807"/>
    <w:rsid w:val="00E54C40"/>
    <w:rsid w:val="00E54D3F"/>
    <w:rsid w:val="00E54E3B"/>
    <w:rsid w:val="00E55178"/>
    <w:rsid w:val="00E551B2"/>
    <w:rsid w:val="00E552A9"/>
    <w:rsid w:val="00E55419"/>
    <w:rsid w:val="00E55527"/>
    <w:rsid w:val="00E55627"/>
    <w:rsid w:val="00E558E7"/>
    <w:rsid w:val="00E55932"/>
    <w:rsid w:val="00E55AF9"/>
    <w:rsid w:val="00E55B5D"/>
    <w:rsid w:val="00E55C4D"/>
    <w:rsid w:val="00E55C56"/>
    <w:rsid w:val="00E55D62"/>
    <w:rsid w:val="00E55E9D"/>
    <w:rsid w:val="00E562DA"/>
    <w:rsid w:val="00E563A8"/>
    <w:rsid w:val="00E56483"/>
    <w:rsid w:val="00E5662F"/>
    <w:rsid w:val="00E5670F"/>
    <w:rsid w:val="00E56995"/>
    <w:rsid w:val="00E569A7"/>
    <w:rsid w:val="00E56D61"/>
    <w:rsid w:val="00E56D7A"/>
    <w:rsid w:val="00E57045"/>
    <w:rsid w:val="00E57137"/>
    <w:rsid w:val="00E573EB"/>
    <w:rsid w:val="00E5744B"/>
    <w:rsid w:val="00E57565"/>
    <w:rsid w:val="00E57B26"/>
    <w:rsid w:val="00E57D49"/>
    <w:rsid w:val="00E60063"/>
    <w:rsid w:val="00E60447"/>
    <w:rsid w:val="00E60503"/>
    <w:rsid w:val="00E60876"/>
    <w:rsid w:val="00E608A7"/>
    <w:rsid w:val="00E609A0"/>
    <w:rsid w:val="00E60CBA"/>
    <w:rsid w:val="00E60E0D"/>
    <w:rsid w:val="00E60E38"/>
    <w:rsid w:val="00E60E7C"/>
    <w:rsid w:val="00E60ECD"/>
    <w:rsid w:val="00E61095"/>
    <w:rsid w:val="00E61311"/>
    <w:rsid w:val="00E615EC"/>
    <w:rsid w:val="00E615FC"/>
    <w:rsid w:val="00E61649"/>
    <w:rsid w:val="00E616A0"/>
    <w:rsid w:val="00E61711"/>
    <w:rsid w:val="00E6177E"/>
    <w:rsid w:val="00E617A7"/>
    <w:rsid w:val="00E618C7"/>
    <w:rsid w:val="00E61A24"/>
    <w:rsid w:val="00E61A77"/>
    <w:rsid w:val="00E61E17"/>
    <w:rsid w:val="00E61E5F"/>
    <w:rsid w:val="00E61F4A"/>
    <w:rsid w:val="00E62101"/>
    <w:rsid w:val="00E621EE"/>
    <w:rsid w:val="00E62339"/>
    <w:rsid w:val="00E625B9"/>
    <w:rsid w:val="00E6287A"/>
    <w:rsid w:val="00E629E8"/>
    <w:rsid w:val="00E62A6B"/>
    <w:rsid w:val="00E62AD5"/>
    <w:rsid w:val="00E62B81"/>
    <w:rsid w:val="00E6310A"/>
    <w:rsid w:val="00E63274"/>
    <w:rsid w:val="00E6333A"/>
    <w:rsid w:val="00E633B0"/>
    <w:rsid w:val="00E633B7"/>
    <w:rsid w:val="00E636A6"/>
    <w:rsid w:val="00E63838"/>
    <w:rsid w:val="00E639F6"/>
    <w:rsid w:val="00E63A6B"/>
    <w:rsid w:val="00E63A73"/>
    <w:rsid w:val="00E63BB1"/>
    <w:rsid w:val="00E63BBC"/>
    <w:rsid w:val="00E63BC3"/>
    <w:rsid w:val="00E63D34"/>
    <w:rsid w:val="00E63F61"/>
    <w:rsid w:val="00E64174"/>
    <w:rsid w:val="00E6429B"/>
    <w:rsid w:val="00E64434"/>
    <w:rsid w:val="00E6458D"/>
    <w:rsid w:val="00E647E2"/>
    <w:rsid w:val="00E64924"/>
    <w:rsid w:val="00E64CE9"/>
    <w:rsid w:val="00E64F17"/>
    <w:rsid w:val="00E64F1F"/>
    <w:rsid w:val="00E650AD"/>
    <w:rsid w:val="00E65119"/>
    <w:rsid w:val="00E6537A"/>
    <w:rsid w:val="00E654A5"/>
    <w:rsid w:val="00E65513"/>
    <w:rsid w:val="00E65527"/>
    <w:rsid w:val="00E65765"/>
    <w:rsid w:val="00E65A1D"/>
    <w:rsid w:val="00E65A77"/>
    <w:rsid w:val="00E65B48"/>
    <w:rsid w:val="00E65D45"/>
    <w:rsid w:val="00E65DD7"/>
    <w:rsid w:val="00E65DD8"/>
    <w:rsid w:val="00E65F45"/>
    <w:rsid w:val="00E65F72"/>
    <w:rsid w:val="00E66074"/>
    <w:rsid w:val="00E661D7"/>
    <w:rsid w:val="00E662FA"/>
    <w:rsid w:val="00E666F8"/>
    <w:rsid w:val="00E66776"/>
    <w:rsid w:val="00E66A2E"/>
    <w:rsid w:val="00E66CFD"/>
    <w:rsid w:val="00E66F11"/>
    <w:rsid w:val="00E66F4B"/>
    <w:rsid w:val="00E67002"/>
    <w:rsid w:val="00E672F0"/>
    <w:rsid w:val="00E67420"/>
    <w:rsid w:val="00E678BE"/>
    <w:rsid w:val="00E67986"/>
    <w:rsid w:val="00E67AEA"/>
    <w:rsid w:val="00E67BC6"/>
    <w:rsid w:val="00E67C51"/>
    <w:rsid w:val="00E67C64"/>
    <w:rsid w:val="00E67F15"/>
    <w:rsid w:val="00E67FF3"/>
    <w:rsid w:val="00E701E9"/>
    <w:rsid w:val="00E70311"/>
    <w:rsid w:val="00E70323"/>
    <w:rsid w:val="00E704B9"/>
    <w:rsid w:val="00E70518"/>
    <w:rsid w:val="00E70940"/>
    <w:rsid w:val="00E70A63"/>
    <w:rsid w:val="00E70C4C"/>
    <w:rsid w:val="00E7102C"/>
    <w:rsid w:val="00E710FF"/>
    <w:rsid w:val="00E7119E"/>
    <w:rsid w:val="00E712A6"/>
    <w:rsid w:val="00E7146A"/>
    <w:rsid w:val="00E714FB"/>
    <w:rsid w:val="00E717E9"/>
    <w:rsid w:val="00E71948"/>
    <w:rsid w:val="00E71A07"/>
    <w:rsid w:val="00E71A45"/>
    <w:rsid w:val="00E71A4B"/>
    <w:rsid w:val="00E71D09"/>
    <w:rsid w:val="00E71E96"/>
    <w:rsid w:val="00E72487"/>
    <w:rsid w:val="00E72607"/>
    <w:rsid w:val="00E727B8"/>
    <w:rsid w:val="00E729A1"/>
    <w:rsid w:val="00E72AD8"/>
    <w:rsid w:val="00E72B50"/>
    <w:rsid w:val="00E72BD3"/>
    <w:rsid w:val="00E72D7C"/>
    <w:rsid w:val="00E72EFC"/>
    <w:rsid w:val="00E73512"/>
    <w:rsid w:val="00E73526"/>
    <w:rsid w:val="00E73709"/>
    <w:rsid w:val="00E73832"/>
    <w:rsid w:val="00E73A23"/>
    <w:rsid w:val="00E73B06"/>
    <w:rsid w:val="00E73B44"/>
    <w:rsid w:val="00E73D7E"/>
    <w:rsid w:val="00E73E4E"/>
    <w:rsid w:val="00E73EDC"/>
    <w:rsid w:val="00E740C5"/>
    <w:rsid w:val="00E74113"/>
    <w:rsid w:val="00E7442C"/>
    <w:rsid w:val="00E7445F"/>
    <w:rsid w:val="00E7471D"/>
    <w:rsid w:val="00E74859"/>
    <w:rsid w:val="00E749B5"/>
    <w:rsid w:val="00E74A36"/>
    <w:rsid w:val="00E74BA5"/>
    <w:rsid w:val="00E74CBE"/>
    <w:rsid w:val="00E74FE9"/>
    <w:rsid w:val="00E75044"/>
    <w:rsid w:val="00E750F4"/>
    <w:rsid w:val="00E75105"/>
    <w:rsid w:val="00E75205"/>
    <w:rsid w:val="00E75407"/>
    <w:rsid w:val="00E7569B"/>
    <w:rsid w:val="00E758EC"/>
    <w:rsid w:val="00E75911"/>
    <w:rsid w:val="00E75B9D"/>
    <w:rsid w:val="00E75C03"/>
    <w:rsid w:val="00E75E2A"/>
    <w:rsid w:val="00E75F12"/>
    <w:rsid w:val="00E75F95"/>
    <w:rsid w:val="00E761B9"/>
    <w:rsid w:val="00E762C8"/>
    <w:rsid w:val="00E76440"/>
    <w:rsid w:val="00E7667A"/>
    <w:rsid w:val="00E766C5"/>
    <w:rsid w:val="00E7678F"/>
    <w:rsid w:val="00E769C8"/>
    <w:rsid w:val="00E769F1"/>
    <w:rsid w:val="00E76C0C"/>
    <w:rsid w:val="00E76CD2"/>
    <w:rsid w:val="00E76CE1"/>
    <w:rsid w:val="00E76E05"/>
    <w:rsid w:val="00E76F37"/>
    <w:rsid w:val="00E770FC"/>
    <w:rsid w:val="00E77258"/>
    <w:rsid w:val="00E773C0"/>
    <w:rsid w:val="00E774E2"/>
    <w:rsid w:val="00E779AE"/>
    <w:rsid w:val="00E77B52"/>
    <w:rsid w:val="00E77BD2"/>
    <w:rsid w:val="00E77BD9"/>
    <w:rsid w:val="00E77C6C"/>
    <w:rsid w:val="00E77D04"/>
    <w:rsid w:val="00E77D7B"/>
    <w:rsid w:val="00E77DC0"/>
    <w:rsid w:val="00E77E62"/>
    <w:rsid w:val="00E8030E"/>
    <w:rsid w:val="00E80334"/>
    <w:rsid w:val="00E80388"/>
    <w:rsid w:val="00E80426"/>
    <w:rsid w:val="00E8047A"/>
    <w:rsid w:val="00E80572"/>
    <w:rsid w:val="00E805D5"/>
    <w:rsid w:val="00E80616"/>
    <w:rsid w:val="00E806FE"/>
    <w:rsid w:val="00E80AB0"/>
    <w:rsid w:val="00E80C83"/>
    <w:rsid w:val="00E80CB1"/>
    <w:rsid w:val="00E80E98"/>
    <w:rsid w:val="00E810EB"/>
    <w:rsid w:val="00E81145"/>
    <w:rsid w:val="00E81CA4"/>
    <w:rsid w:val="00E81CC4"/>
    <w:rsid w:val="00E81E77"/>
    <w:rsid w:val="00E82192"/>
    <w:rsid w:val="00E8234C"/>
    <w:rsid w:val="00E824AF"/>
    <w:rsid w:val="00E8263A"/>
    <w:rsid w:val="00E82845"/>
    <w:rsid w:val="00E829B1"/>
    <w:rsid w:val="00E82A9D"/>
    <w:rsid w:val="00E82AEF"/>
    <w:rsid w:val="00E83160"/>
    <w:rsid w:val="00E8320D"/>
    <w:rsid w:val="00E83417"/>
    <w:rsid w:val="00E83664"/>
    <w:rsid w:val="00E836D0"/>
    <w:rsid w:val="00E8398D"/>
    <w:rsid w:val="00E839EE"/>
    <w:rsid w:val="00E83A5B"/>
    <w:rsid w:val="00E83AA9"/>
    <w:rsid w:val="00E83C17"/>
    <w:rsid w:val="00E83C27"/>
    <w:rsid w:val="00E840EB"/>
    <w:rsid w:val="00E84160"/>
    <w:rsid w:val="00E843B3"/>
    <w:rsid w:val="00E84570"/>
    <w:rsid w:val="00E84805"/>
    <w:rsid w:val="00E848B1"/>
    <w:rsid w:val="00E84B41"/>
    <w:rsid w:val="00E84B8A"/>
    <w:rsid w:val="00E84E50"/>
    <w:rsid w:val="00E84F66"/>
    <w:rsid w:val="00E850AD"/>
    <w:rsid w:val="00E851F8"/>
    <w:rsid w:val="00E85258"/>
    <w:rsid w:val="00E85307"/>
    <w:rsid w:val="00E85583"/>
    <w:rsid w:val="00E85875"/>
    <w:rsid w:val="00E85928"/>
    <w:rsid w:val="00E85987"/>
    <w:rsid w:val="00E85A44"/>
    <w:rsid w:val="00E85AC7"/>
    <w:rsid w:val="00E85C60"/>
    <w:rsid w:val="00E85C7D"/>
    <w:rsid w:val="00E85F08"/>
    <w:rsid w:val="00E86132"/>
    <w:rsid w:val="00E8616F"/>
    <w:rsid w:val="00E8618B"/>
    <w:rsid w:val="00E86199"/>
    <w:rsid w:val="00E86493"/>
    <w:rsid w:val="00E86661"/>
    <w:rsid w:val="00E866F5"/>
    <w:rsid w:val="00E867DA"/>
    <w:rsid w:val="00E86961"/>
    <w:rsid w:val="00E86BB3"/>
    <w:rsid w:val="00E86D96"/>
    <w:rsid w:val="00E86F24"/>
    <w:rsid w:val="00E8703F"/>
    <w:rsid w:val="00E87082"/>
    <w:rsid w:val="00E871A4"/>
    <w:rsid w:val="00E874C0"/>
    <w:rsid w:val="00E8762F"/>
    <w:rsid w:val="00E8763C"/>
    <w:rsid w:val="00E8765C"/>
    <w:rsid w:val="00E8778A"/>
    <w:rsid w:val="00E87822"/>
    <w:rsid w:val="00E87948"/>
    <w:rsid w:val="00E87D21"/>
    <w:rsid w:val="00E87DE2"/>
    <w:rsid w:val="00E87FD4"/>
    <w:rsid w:val="00E90101"/>
    <w:rsid w:val="00E9012C"/>
    <w:rsid w:val="00E902D5"/>
    <w:rsid w:val="00E9035D"/>
    <w:rsid w:val="00E90395"/>
    <w:rsid w:val="00E903F6"/>
    <w:rsid w:val="00E90475"/>
    <w:rsid w:val="00E90B55"/>
    <w:rsid w:val="00E90C05"/>
    <w:rsid w:val="00E90CBE"/>
    <w:rsid w:val="00E90DB1"/>
    <w:rsid w:val="00E90E49"/>
    <w:rsid w:val="00E90F1B"/>
    <w:rsid w:val="00E90F80"/>
    <w:rsid w:val="00E911E7"/>
    <w:rsid w:val="00E91274"/>
    <w:rsid w:val="00E9138D"/>
    <w:rsid w:val="00E91461"/>
    <w:rsid w:val="00E915C4"/>
    <w:rsid w:val="00E91700"/>
    <w:rsid w:val="00E917F9"/>
    <w:rsid w:val="00E91892"/>
    <w:rsid w:val="00E91B07"/>
    <w:rsid w:val="00E91C0E"/>
    <w:rsid w:val="00E91D8D"/>
    <w:rsid w:val="00E91EA5"/>
    <w:rsid w:val="00E91FB1"/>
    <w:rsid w:val="00E92117"/>
    <w:rsid w:val="00E92266"/>
    <w:rsid w:val="00E9227E"/>
    <w:rsid w:val="00E92364"/>
    <w:rsid w:val="00E925AD"/>
    <w:rsid w:val="00E92651"/>
    <w:rsid w:val="00E9284B"/>
    <w:rsid w:val="00E9291C"/>
    <w:rsid w:val="00E92AE0"/>
    <w:rsid w:val="00E92B16"/>
    <w:rsid w:val="00E92BB6"/>
    <w:rsid w:val="00E92D28"/>
    <w:rsid w:val="00E92E4C"/>
    <w:rsid w:val="00E92EE8"/>
    <w:rsid w:val="00E92F31"/>
    <w:rsid w:val="00E92F81"/>
    <w:rsid w:val="00E92FB8"/>
    <w:rsid w:val="00E930BB"/>
    <w:rsid w:val="00E9313B"/>
    <w:rsid w:val="00E931D2"/>
    <w:rsid w:val="00E931FC"/>
    <w:rsid w:val="00E93203"/>
    <w:rsid w:val="00E9323A"/>
    <w:rsid w:val="00E93253"/>
    <w:rsid w:val="00E933C7"/>
    <w:rsid w:val="00E937CA"/>
    <w:rsid w:val="00E9389D"/>
    <w:rsid w:val="00E938B6"/>
    <w:rsid w:val="00E938C4"/>
    <w:rsid w:val="00E93AF3"/>
    <w:rsid w:val="00E93C40"/>
    <w:rsid w:val="00E93D6F"/>
    <w:rsid w:val="00E93E63"/>
    <w:rsid w:val="00E93E93"/>
    <w:rsid w:val="00E93FA4"/>
    <w:rsid w:val="00E93FFE"/>
    <w:rsid w:val="00E941BD"/>
    <w:rsid w:val="00E94478"/>
    <w:rsid w:val="00E9459D"/>
    <w:rsid w:val="00E9496F"/>
    <w:rsid w:val="00E94A1B"/>
    <w:rsid w:val="00E94AB0"/>
    <w:rsid w:val="00E94B54"/>
    <w:rsid w:val="00E94BFB"/>
    <w:rsid w:val="00E94DCE"/>
    <w:rsid w:val="00E94E4A"/>
    <w:rsid w:val="00E94F8A"/>
    <w:rsid w:val="00E94FCE"/>
    <w:rsid w:val="00E954F4"/>
    <w:rsid w:val="00E95713"/>
    <w:rsid w:val="00E957D7"/>
    <w:rsid w:val="00E95A5F"/>
    <w:rsid w:val="00E95C4C"/>
    <w:rsid w:val="00E95F57"/>
    <w:rsid w:val="00E96269"/>
    <w:rsid w:val="00E962AB"/>
    <w:rsid w:val="00E96373"/>
    <w:rsid w:val="00E965DE"/>
    <w:rsid w:val="00E9697E"/>
    <w:rsid w:val="00E969CC"/>
    <w:rsid w:val="00E969D7"/>
    <w:rsid w:val="00E969E3"/>
    <w:rsid w:val="00E96DB3"/>
    <w:rsid w:val="00E96E7C"/>
    <w:rsid w:val="00E96ED9"/>
    <w:rsid w:val="00E971DF"/>
    <w:rsid w:val="00E97377"/>
    <w:rsid w:val="00E974D5"/>
    <w:rsid w:val="00E9753C"/>
    <w:rsid w:val="00E978B8"/>
    <w:rsid w:val="00E97AF4"/>
    <w:rsid w:val="00E97BEF"/>
    <w:rsid w:val="00E97E5D"/>
    <w:rsid w:val="00E97E94"/>
    <w:rsid w:val="00EA028B"/>
    <w:rsid w:val="00EA0390"/>
    <w:rsid w:val="00EA0687"/>
    <w:rsid w:val="00EA068A"/>
    <w:rsid w:val="00EA0827"/>
    <w:rsid w:val="00EA08C9"/>
    <w:rsid w:val="00EA0C19"/>
    <w:rsid w:val="00EA0D19"/>
    <w:rsid w:val="00EA0E1F"/>
    <w:rsid w:val="00EA0F80"/>
    <w:rsid w:val="00EA12BB"/>
    <w:rsid w:val="00EA1323"/>
    <w:rsid w:val="00EA14E9"/>
    <w:rsid w:val="00EA1545"/>
    <w:rsid w:val="00EA1679"/>
    <w:rsid w:val="00EA17CC"/>
    <w:rsid w:val="00EA1827"/>
    <w:rsid w:val="00EA18D5"/>
    <w:rsid w:val="00EA1A0F"/>
    <w:rsid w:val="00EA1A34"/>
    <w:rsid w:val="00EA1D02"/>
    <w:rsid w:val="00EA1EC9"/>
    <w:rsid w:val="00EA20BA"/>
    <w:rsid w:val="00EA21C2"/>
    <w:rsid w:val="00EA2570"/>
    <w:rsid w:val="00EA26B6"/>
    <w:rsid w:val="00EA26BB"/>
    <w:rsid w:val="00EA2A4D"/>
    <w:rsid w:val="00EA2C72"/>
    <w:rsid w:val="00EA2E7B"/>
    <w:rsid w:val="00EA2ECF"/>
    <w:rsid w:val="00EA2F3F"/>
    <w:rsid w:val="00EA2F69"/>
    <w:rsid w:val="00EA2FE3"/>
    <w:rsid w:val="00EA312F"/>
    <w:rsid w:val="00EA3322"/>
    <w:rsid w:val="00EA339A"/>
    <w:rsid w:val="00EA3411"/>
    <w:rsid w:val="00EA3413"/>
    <w:rsid w:val="00EA3443"/>
    <w:rsid w:val="00EA362B"/>
    <w:rsid w:val="00EA381C"/>
    <w:rsid w:val="00EA38D9"/>
    <w:rsid w:val="00EA3AA8"/>
    <w:rsid w:val="00EA3CEE"/>
    <w:rsid w:val="00EA3DD2"/>
    <w:rsid w:val="00EA3EA2"/>
    <w:rsid w:val="00EA3F02"/>
    <w:rsid w:val="00EA406C"/>
    <w:rsid w:val="00EA40B5"/>
    <w:rsid w:val="00EA4183"/>
    <w:rsid w:val="00EA437C"/>
    <w:rsid w:val="00EA4458"/>
    <w:rsid w:val="00EA4636"/>
    <w:rsid w:val="00EA4776"/>
    <w:rsid w:val="00EA4866"/>
    <w:rsid w:val="00EA4889"/>
    <w:rsid w:val="00EA4982"/>
    <w:rsid w:val="00EA4AD2"/>
    <w:rsid w:val="00EA4C97"/>
    <w:rsid w:val="00EA4EA1"/>
    <w:rsid w:val="00EA4F40"/>
    <w:rsid w:val="00EA4FC2"/>
    <w:rsid w:val="00EA5112"/>
    <w:rsid w:val="00EA5167"/>
    <w:rsid w:val="00EA526E"/>
    <w:rsid w:val="00EA52DB"/>
    <w:rsid w:val="00EA5438"/>
    <w:rsid w:val="00EA54C8"/>
    <w:rsid w:val="00EA556E"/>
    <w:rsid w:val="00EA557D"/>
    <w:rsid w:val="00EA581B"/>
    <w:rsid w:val="00EA583F"/>
    <w:rsid w:val="00EA592D"/>
    <w:rsid w:val="00EA5C53"/>
    <w:rsid w:val="00EA5CA3"/>
    <w:rsid w:val="00EA5FF2"/>
    <w:rsid w:val="00EA61A7"/>
    <w:rsid w:val="00EA6241"/>
    <w:rsid w:val="00EA6293"/>
    <w:rsid w:val="00EA6476"/>
    <w:rsid w:val="00EA6673"/>
    <w:rsid w:val="00EA67BA"/>
    <w:rsid w:val="00EA67BC"/>
    <w:rsid w:val="00EA6A0B"/>
    <w:rsid w:val="00EA6B0F"/>
    <w:rsid w:val="00EA6BD2"/>
    <w:rsid w:val="00EA6DB1"/>
    <w:rsid w:val="00EA6E93"/>
    <w:rsid w:val="00EA6F80"/>
    <w:rsid w:val="00EA753F"/>
    <w:rsid w:val="00EA7661"/>
    <w:rsid w:val="00EA7676"/>
    <w:rsid w:val="00EA7714"/>
    <w:rsid w:val="00EA7724"/>
    <w:rsid w:val="00EA7751"/>
    <w:rsid w:val="00EA7A41"/>
    <w:rsid w:val="00EA7AE7"/>
    <w:rsid w:val="00EA7AF6"/>
    <w:rsid w:val="00EA7D7A"/>
    <w:rsid w:val="00EA7F1E"/>
    <w:rsid w:val="00EA7FF4"/>
    <w:rsid w:val="00EB005D"/>
    <w:rsid w:val="00EB00DD"/>
    <w:rsid w:val="00EB03E3"/>
    <w:rsid w:val="00EB0551"/>
    <w:rsid w:val="00EB05D9"/>
    <w:rsid w:val="00EB0615"/>
    <w:rsid w:val="00EB0688"/>
    <w:rsid w:val="00EB0768"/>
    <w:rsid w:val="00EB077B"/>
    <w:rsid w:val="00EB099A"/>
    <w:rsid w:val="00EB0C30"/>
    <w:rsid w:val="00EB0E77"/>
    <w:rsid w:val="00EB0F4E"/>
    <w:rsid w:val="00EB0F9D"/>
    <w:rsid w:val="00EB1175"/>
    <w:rsid w:val="00EB121F"/>
    <w:rsid w:val="00EB128A"/>
    <w:rsid w:val="00EB1490"/>
    <w:rsid w:val="00EB17F1"/>
    <w:rsid w:val="00EB1907"/>
    <w:rsid w:val="00EB1951"/>
    <w:rsid w:val="00EB1B29"/>
    <w:rsid w:val="00EB1B51"/>
    <w:rsid w:val="00EB1D87"/>
    <w:rsid w:val="00EB1E06"/>
    <w:rsid w:val="00EB1E68"/>
    <w:rsid w:val="00EB2043"/>
    <w:rsid w:val="00EB209E"/>
    <w:rsid w:val="00EB20D2"/>
    <w:rsid w:val="00EB226C"/>
    <w:rsid w:val="00EB2377"/>
    <w:rsid w:val="00EB2520"/>
    <w:rsid w:val="00EB26D7"/>
    <w:rsid w:val="00EB26DA"/>
    <w:rsid w:val="00EB27EF"/>
    <w:rsid w:val="00EB29D2"/>
    <w:rsid w:val="00EB2C29"/>
    <w:rsid w:val="00EB2EDB"/>
    <w:rsid w:val="00EB2F47"/>
    <w:rsid w:val="00EB3138"/>
    <w:rsid w:val="00EB37B1"/>
    <w:rsid w:val="00EB37C3"/>
    <w:rsid w:val="00EB382E"/>
    <w:rsid w:val="00EB38D6"/>
    <w:rsid w:val="00EB3AF6"/>
    <w:rsid w:val="00EB3BAD"/>
    <w:rsid w:val="00EB3EE1"/>
    <w:rsid w:val="00EB40E0"/>
    <w:rsid w:val="00EB4144"/>
    <w:rsid w:val="00EB421A"/>
    <w:rsid w:val="00EB425D"/>
    <w:rsid w:val="00EB433A"/>
    <w:rsid w:val="00EB453E"/>
    <w:rsid w:val="00EB455F"/>
    <w:rsid w:val="00EB48BA"/>
    <w:rsid w:val="00EB4AC9"/>
    <w:rsid w:val="00EB4EA2"/>
    <w:rsid w:val="00EB4EFB"/>
    <w:rsid w:val="00EB5103"/>
    <w:rsid w:val="00EB51A8"/>
    <w:rsid w:val="00EB51DF"/>
    <w:rsid w:val="00EB51FC"/>
    <w:rsid w:val="00EB5494"/>
    <w:rsid w:val="00EB5635"/>
    <w:rsid w:val="00EB56CD"/>
    <w:rsid w:val="00EB573F"/>
    <w:rsid w:val="00EB57B7"/>
    <w:rsid w:val="00EB5A4A"/>
    <w:rsid w:val="00EB5A59"/>
    <w:rsid w:val="00EB5D85"/>
    <w:rsid w:val="00EB5E88"/>
    <w:rsid w:val="00EB61E5"/>
    <w:rsid w:val="00EB6353"/>
    <w:rsid w:val="00EB6461"/>
    <w:rsid w:val="00EB651C"/>
    <w:rsid w:val="00EB6596"/>
    <w:rsid w:val="00EB6956"/>
    <w:rsid w:val="00EB6DFE"/>
    <w:rsid w:val="00EB6E40"/>
    <w:rsid w:val="00EB6E47"/>
    <w:rsid w:val="00EB6FAA"/>
    <w:rsid w:val="00EB70A2"/>
    <w:rsid w:val="00EB7132"/>
    <w:rsid w:val="00EB719E"/>
    <w:rsid w:val="00EB71CD"/>
    <w:rsid w:val="00EB73C3"/>
    <w:rsid w:val="00EB743A"/>
    <w:rsid w:val="00EB76DD"/>
    <w:rsid w:val="00EB783B"/>
    <w:rsid w:val="00EB7874"/>
    <w:rsid w:val="00EB7B78"/>
    <w:rsid w:val="00EB7D4F"/>
    <w:rsid w:val="00EB7EB2"/>
    <w:rsid w:val="00EB7F17"/>
    <w:rsid w:val="00EC0047"/>
    <w:rsid w:val="00EC0063"/>
    <w:rsid w:val="00EC0134"/>
    <w:rsid w:val="00EC022F"/>
    <w:rsid w:val="00EC06FF"/>
    <w:rsid w:val="00EC070A"/>
    <w:rsid w:val="00EC0B8A"/>
    <w:rsid w:val="00EC0CB1"/>
    <w:rsid w:val="00EC0FD0"/>
    <w:rsid w:val="00EC1210"/>
    <w:rsid w:val="00EC1270"/>
    <w:rsid w:val="00EC13B2"/>
    <w:rsid w:val="00EC13B6"/>
    <w:rsid w:val="00EC1522"/>
    <w:rsid w:val="00EC16EC"/>
    <w:rsid w:val="00EC19E4"/>
    <w:rsid w:val="00EC1A85"/>
    <w:rsid w:val="00EC1AD3"/>
    <w:rsid w:val="00EC1AFF"/>
    <w:rsid w:val="00EC1C32"/>
    <w:rsid w:val="00EC1D09"/>
    <w:rsid w:val="00EC211B"/>
    <w:rsid w:val="00EC21E1"/>
    <w:rsid w:val="00EC23CB"/>
    <w:rsid w:val="00EC23D0"/>
    <w:rsid w:val="00EC24D5"/>
    <w:rsid w:val="00EC254E"/>
    <w:rsid w:val="00EC2628"/>
    <w:rsid w:val="00EC267A"/>
    <w:rsid w:val="00EC27C6"/>
    <w:rsid w:val="00EC2940"/>
    <w:rsid w:val="00EC2A99"/>
    <w:rsid w:val="00EC2ACA"/>
    <w:rsid w:val="00EC2B0C"/>
    <w:rsid w:val="00EC2B37"/>
    <w:rsid w:val="00EC2C46"/>
    <w:rsid w:val="00EC2F9A"/>
    <w:rsid w:val="00EC2FA2"/>
    <w:rsid w:val="00EC316D"/>
    <w:rsid w:val="00EC316F"/>
    <w:rsid w:val="00EC328D"/>
    <w:rsid w:val="00EC333E"/>
    <w:rsid w:val="00EC340E"/>
    <w:rsid w:val="00EC362D"/>
    <w:rsid w:val="00EC36E4"/>
    <w:rsid w:val="00EC37A1"/>
    <w:rsid w:val="00EC386D"/>
    <w:rsid w:val="00EC39DB"/>
    <w:rsid w:val="00EC3BE2"/>
    <w:rsid w:val="00EC3D2D"/>
    <w:rsid w:val="00EC40C4"/>
    <w:rsid w:val="00EC410E"/>
    <w:rsid w:val="00EC4207"/>
    <w:rsid w:val="00EC4329"/>
    <w:rsid w:val="00EC4542"/>
    <w:rsid w:val="00EC4570"/>
    <w:rsid w:val="00EC4760"/>
    <w:rsid w:val="00EC4838"/>
    <w:rsid w:val="00EC48B1"/>
    <w:rsid w:val="00EC49CE"/>
    <w:rsid w:val="00EC49D9"/>
    <w:rsid w:val="00EC4F73"/>
    <w:rsid w:val="00EC5051"/>
    <w:rsid w:val="00EC5052"/>
    <w:rsid w:val="00EC52B2"/>
    <w:rsid w:val="00EC5415"/>
    <w:rsid w:val="00EC556A"/>
    <w:rsid w:val="00EC55FE"/>
    <w:rsid w:val="00EC5653"/>
    <w:rsid w:val="00EC57AC"/>
    <w:rsid w:val="00EC581E"/>
    <w:rsid w:val="00EC5883"/>
    <w:rsid w:val="00EC58A8"/>
    <w:rsid w:val="00EC5D73"/>
    <w:rsid w:val="00EC5DE5"/>
    <w:rsid w:val="00EC5FAF"/>
    <w:rsid w:val="00EC615A"/>
    <w:rsid w:val="00EC62E2"/>
    <w:rsid w:val="00EC6307"/>
    <w:rsid w:val="00EC63AA"/>
    <w:rsid w:val="00EC64B4"/>
    <w:rsid w:val="00EC6576"/>
    <w:rsid w:val="00EC6638"/>
    <w:rsid w:val="00EC677B"/>
    <w:rsid w:val="00EC698A"/>
    <w:rsid w:val="00EC6A9B"/>
    <w:rsid w:val="00EC6E23"/>
    <w:rsid w:val="00EC6EE2"/>
    <w:rsid w:val="00EC6F03"/>
    <w:rsid w:val="00EC6F3D"/>
    <w:rsid w:val="00EC7045"/>
    <w:rsid w:val="00EC714B"/>
    <w:rsid w:val="00EC71C5"/>
    <w:rsid w:val="00EC71CE"/>
    <w:rsid w:val="00EC71F9"/>
    <w:rsid w:val="00EC7218"/>
    <w:rsid w:val="00EC737D"/>
    <w:rsid w:val="00EC769D"/>
    <w:rsid w:val="00EC7A33"/>
    <w:rsid w:val="00EC7A5D"/>
    <w:rsid w:val="00EC7CF9"/>
    <w:rsid w:val="00EC7F56"/>
    <w:rsid w:val="00EC7F7D"/>
    <w:rsid w:val="00ED0037"/>
    <w:rsid w:val="00ED009A"/>
    <w:rsid w:val="00ED00F0"/>
    <w:rsid w:val="00ED01CF"/>
    <w:rsid w:val="00ED04D5"/>
    <w:rsid w:val="00ED04F5"/>
    <w:rsid w:val="00ED054D"/>
    <w:rsid w:val="00ED09D0"/>
    <w:rsid w:val="00ED0A15"/>
    <w:rsid w:val="00ED0B06"/>
    <w:rsid w:val="00ED0C2A"/>
    <w:rsid w:val="00ED0EBB"/>
    <w:rsid w:val="00ED1006"/>
    <w:rsid w:val="00ED1074"/>
    <w:rsid w:val="00ED10D5"/>
    <w:rsid w:val="00ED1168"/>
    <w:rsid w:val="00ED11ED"/>
    <w:rsid w:val="00ED14B1"/>
    <w:rsid w:val="00ED14E5"/>
    <w:rsid w:val="00ED152A"/>
    <w:rsid w:val="00ED1655"/>
    <w:rsid w:val="00ED1789"/>
    <w:rsid w:val="00ED1885"/>
    <w:rsid w:val="00ED1892"/>
    <w:rsid w:val="00ED18C0"/>
    <w:rsid w:val="00ED193C"/>
    <w:rsid w:val="00ED1BDA"/>
    <w:rsid w:val="00ED1C98"/>
    <w:rsid w:val="00ED1D3D"/>
    <w:rsid w:val="00ED1DF9"/>
    <w:rsid w:val="00ED2101"/>
    <w:rsid w:val="00ED234A"/>
    <w:rsid w:val="00ED2431"/>
    <w:rsid w:val="00ED2498"/>
    <w:rsid w:val="00ED2519"/>
    <w:rsid w:val="00ED25DD"/>
    <w:rsid w:val="00ED265D"/>
    <w:rsid w:val="00ED2682"/>
    <w:rsid w:val="00ED26D0"/>
    <w:rsid w:val="00ED294D"/>
    <w:rsid w:val="00ED29B5"/>
    <w:rsid w:val="00ED2B25"/>
    <w:rsid w:val="00ED2B5A"/>
    <w:rsid w:val="00ED2CAC"/>
    <w:rsid w:val="00ED2CB3"/>
    <w:rsid w:val="00ED2E5B"/>
    <w:rsid w:val="00ED2EC9"/>
    <w:rsid w:val="00ED33F5"/>
    <w:rsid w:val="00ED3558"/>
    <w:rsid w:val="00ED35A6"/>
    <w:rsid w:val="00ED375C"/>
    <w:rsid w:val="00ED393B"/>
    <w:rsid w:val="00ED3A31"/>
    <w:rsid w:val="00ED3B9E"/>
    <w:rsid w:val="00ED3BA0"/>
    <w:rsid w:val="00ED3F5F"/>
    <w:rsid w:val="00ED40B2"/>
    <w:rsid w:val="00ED40D9"/>
    <w:rsid w:val="00ED4220"/>
    <w:rsid w:val="00ED43B1"/>
    <w:rsid w:val="00ED4463"/>
    <w:rsid w:val="00ED44FB"/>
    <w:rsid w:val="00ED45BA"/>
    <w:rsid w:val="00ED4688"/>
    <w:rsid w:val="00ED48EF"/>
    <w:rsid w:val="00ED5095"/>
    <w:rsid w:val="00ED5461"/>
    <w:rsid w:val="00ED5533"/>
    <w:rsid w:val="00ED57CB"/>
    <w:rsid w:val="00ED58CB"/>
    <w:rsid w:val="00ED5D31"/>
    <w:rsid w:val="00ED5F24"/>
    <w:rsid w:val="00ED5F27"/>
    <w:rsid w:val="00ED5F86"/>
    <w:rsid w:val="00ED6202"/>
    <w:rsid w:val="00ED6566"/>
    <w:rsid w:val="00ED673F"/>
    <w:rsid w:val="00ED6932"/>
    <w:rsid w:val="00ED6A29"/>
    <w:rsid w:val="00ED6BAF"/>
    <w:rsid w:val="00ED6D8D"/>
    <w:rsid w:val="00ED6F1A"/>
    <w:rsid w:val="00ED721F"/>
    <w:rsid w:val="00ED73EC"/>
    <w:rsid w:val="00ED74A4"/>
    <w:rsid w:val="00ED74EF"/>
    <w:rsid w:val="00ED772B"/>
    <w:rsid w:val="00ED7A9B"/>
    <w:rsid w:val="00ED7D6E"/>
    <w:rsid w:val="00ED7E52"/>
    <w:rsid w:val="00ED7ED5"/>
    <w:rsid w:val="00EE021D"/>
    <w:rsid w:val="00EE0250"/>
    <w:rsid w:val="00EE02DE"/>
    <w:rsid w:val="00EE0375"/>
    <w:rsid w:val="00EE03C7"/>
    <w:rsid w:val="00EE03E5"/>
    <w:rsid w:val="00EE059D"/>
    <w:rsid w:val="00EE06E3"/>
    <w:rsid w:val="00EE08F2"/>
    <w:rsid w:val="00EE0B0A"/>
    <w:rsid w:val="00EE0BCF"/>
    <w:rsid w:val="00EE0D5C"/>
    <w:rsid w:val="00EE1157"/>
    <w:rsid w:val="00EE12E1"/>
    <w:rsid w:val="00EE132C"/>
    <w:rsid w:val="00EE136A"/>
    <w:rsid w:val="00EE138D"/>
    <w:rsid w:val="00EE148D"/>
    <w:rsid w:val="00EE1574"/>
    <w:rsid w:val="00EE1651"/>
    <w:rsid w:val="00EE16D9"/>
    <w:rsid w:val="00EE17DF"/>
    <w:rsid w:val="00EE181F"/>
    <w:rsid w:val="00EE19F1"/>
    <w:rsid w:val="00EE1B36"/>
    <w:rsid w:val="00EE1FD1"/>
    <w:rsid w:val="00EE2042"/>
    <w:rsid w:val="00EE20A3"/>
    <w:rsid w:val="00EE21A5"/>
    <w:rsid w:val="00EE242E"/>
    <w:rsid w:val="00EE257C"/>
    <w:rsid w:val="00EE2737"/>
    <w:rsid w:val="00EE28C0"/>
    <w:rsid w:val="00EE292B"/>
    <w:rsid w:val="00EE29F3"/>
    <w:rsid w:val="00EE2BCC"/>
    <w:rsid w:val="00EE2BE2"/>
    <w:rsid w:val="00EE2C07"/>
    <w:rsid w:val="00EE2F02"/>
    <w:rsid w:val="00EE2F6C"/>
    <w:rsid w:val="00EE2FA2"/>
    <w:rsid w:val="00EE332A"/>
    <w:rsid w:val="00EE3500"/>
    <w:rsid w:val="00EE366E"/>
    <w:rsid w:val="00EE3A7F"/>
    <w:rsid w:val="00EE3C5C"/>
    <w:rsid w:val="00EE3CC2"/>
    <w:rsid w:val="00EE3CDE"/>
    <w:rsid w:val="00EE3CEC"/>
    <w:rsid w:val="00EE3E6D"/>
    <w:rsid w:val="00EE3EFE"/>
    <w:rsid w:val="00EE3FE6"/>
    <w:rsid w:val="00EE405A"/>
    <w:rsid w:val="00EE425E"/>
    <w:rsid w:val="00EE42DE"/>
    <w:rsid w:val="00EE463E"/>
    <w:rsid w:val="00EE4A9C"/>
    <w:rsid w:val="00EE4CCA"/>
    <w:rsid w:val="00EE4D46"/>
    <w:rsid w:val="00EE4E7A"/>
    <w:rsid w:val="00EE4EB8"/>
    <w:rsid w:val="00EE5024"/>
    <w:rsid w:val="00EE51C3"/>
    <w:rsid w:val="00EE51E6"/>
    <w:rsid w:val="00EE531A"/>
    <w:rsid w:val="00EE5E17"/>
    <w:rsid w:val="00EE5F44"/>
    <w:rsid w:val="00EE5F82"/>
    <w:rsid w:val="00EE5FF4"/>
    <w:rsid w:val="00EE61D9"/>
    <w:rsid w:val="00EE6389"/>
    <w:rsid w:val="00EE67B9"/>
    <w:rsid w:val="00EE69F4"/>
    <w:rsid w:val="00EE6B72"/>
    <w:rsid w:val="00EE6D77"/>
    <w:rsid w:val="00EE6D98"/>
    <w:rsid w:val="00EE6EBA"/>
    <w:rsid w:val="00EE6EC9"/>
    <w:rsid w:val="00EE70A4"/>
    <w:rsid w:val="00EE7325"/>
    <w:rsid w:val="00EE73F6"/>
    <w:rsid w:val="00EE7403"/>
    <w:rsid w:val="00EE7421"/>
    <w:rsid w:val="00EE750D"/>
    <w:rsid w:val="00EE764A"/>
    <w:rsid w:val="00EE773A"/>
    <w:rsid w:val="00EE7916"/>
    <w:rsid w:val="00EE7BDA"/>
    <w:rsid w:val="00EE7BFB"/>
    <w:rsid w:val="00EE7CB9"/>
    <w:rsid w:val="00EE7CCE"/>
    <w:rsid w:val="00EE7D99"/>
    <w:rsid w:val="00EE7F1F"/>
    <w:rsid w:val="00EE7F4B"/>
    <w:rsid w:val="00EF0035"/>
    <w:rsid w:val="00EF051A"/>
    <w:rsid w:val="00EF0528"/>
    <w:rsid w:val="00EF0538"/>
    <w:rsid w:val="00EF05C8"/>
    <w:rsid w:val="00EF0704"/>
    <w:rsid w:val="00EF0763"/>
    <w:rsid w:val="00EF0B5F"/>
    <w:rsid w:val="00EF0BA2"/>
    <w:rsid w:val="00EF0BA3"/>
    <w:rsid w:val="00EF0BBE"/>
    <w:rsid w:val="00EF0FD6"/>
    <w:rsid w:val="00EF126D"/>
    <w:rsid w:val="00EF13B3"/>
    <w:rsid w:val="00EF1465"/>
    <w:rsid w:val="00EF1479"/>
    <w:rsid w:val="00EF147C"/>
    <w:rsid w:val="00EF166C"/>
    <w:rsid w:val="00EF1749"/>
    <w:rsid w:val="00EF17C6"/>
    <w:rsid w:val="00EF188F"/>
    <w:rsid w:val="00EF18FE"/>
    <w:rsid w:val="00EF193F"/>
    <w:rsid w:val="00EF1B70"/>
    <w:rsid w:val="00EF1B93"/>
    <w:rsid w:val="00EF1C07"/>
    <w:rsid w:val="00EF1C83"/>
    <w:rsid w:val="00EF1EF0"/>
    <w:rsid w:val="00EF2011"/>
    <w:rsid w:val="00EF235C"/>
    <w:rsid w:val="00EF2361"/>
    <w:rsid w:val="00EF2383"/>
    <w:rsid w:val="00EF23C9"/>
    <w:rsid w:val="00EF24FA"/>
    <w:rsid w:val="00EF255F"/>
    <w:rsid w:val="00EF2632"/>
    <w:rsid w:val="00EF2753"/>
    <w:rsid w:val="00EF28B2"/>
    <w:rsid w:val="00EF28D6"/>
    <w:rsid w:val="00EF298A"/>
    <w:rsid w:val="00EF2BE1"/>
    <w:rsid w:val="00EF2C5E"/>
    <w:rsid w:val="00EF2E69"/>
    <w:rsid w:val="00EF2FA3"/>
    <w:rsid w:val="00EF30B1"/>
    <w:rsid w:val="00EF31F1"/>
    <w:rsid w:val="00EF3316"/>
    <w:rsid w:val="00EF3347"/>
    <w:rsid w:val="00EF35FF"/>
    <w:rsid w:val="00EF361A"/>
    <w:rsid w:val="00EF3773"/>
    <w:rsid w:val="00EF391F"/>
    <w:rsid w:val="00EF392C"/>
    <w:rsid w:val="00EF39F4"/>
    <w:rsid w:val="00EF3CE3"/>
    <w:rsid w:val="00EF3D43"/>
    <w:rsid w:val="00EF3DEA"/>
    <w:rsid w:val="00EF40DF"/>
    <w:rsid w:val="00EF40E2"/>
    <w:rsid w:val="00EF41FE"/>
    <w:rsid w:val="00EF43DB"/>
    <w:rsid w:val="00EF48B5"/>
    <w:rsid w:val="00EF48BA"/>
    <w:rsid w:val="00EF494E"/>
    <w:rsid w:val="00EF4AE7"/>
    <w:rsid w:val="00EF4E34"/>
    <w:rsid w:val="00EF5008"/>
    <w:rsid w:val="00EF5014"/>
    <w:rsid w:val="00EF5064"/>
    <w:rsid w:val="00EF509C"/>
    <w:rsid w:val="00EF50AB"/>
    <w:rsid w:val="00EF5236"/>
    <w:rsid w:val="00EF5787"/>
    <w:rsid w:val="00EF5CF5"/>
    <w:rsid w:val="00EF5D59"/>
    <w:rsid w:val="00EF5F38"/>
    <w:rsid w:val="00EF6090"/>
    <w:rsid w:val="00EF60D0"/>
    <w:rsid w:val="00EF6108"/>
    <w:rsid w:val="00EF6358"/>
    <w:rsid w:val="00EF635B"/>
    <w:rsid w:val="00EF6361"/>
    <w:rsid w:val="00EF6442"/>
    <w:rsid w:val="00EF64F9"/>
    <w:rsid w:val="00EF6566"/>
    <w:rsid w:val="00EF68A4"/>
    <w:rsid w:val="00EF68EB"/>
    <w:rsid w:val="00EF69B1"/>
    <w:rsid w:val="00EF6B06"/>
    <w:rsid w:val="00EF6C7D"/>
    <w:rsid w:val="00EF6CAD"/>
    <w:rsid w:val="00EF6F02"/>
    <w:rsid w:val="00EF6FE1"/>
    <w:rsid w:val="00EF7115"/>
    <w:rsid w:val="00EF713E"/>
    <w:rsid w:val="00EF72C5"/>
    <w:rsid w:val="00EF73CA"/>
    <w:rsid w:val="00EF767F"/>
    <w:rsid w:val="00EF77F6"/>
    <w:rsid w:val="00EF7A2A"/>
    <w:rsid w:val="00EF7AA5"/>
    <w:rsid w:val="00EF7AAA"/>
    <w:rsid w:val="00EF7DDB"/>
    <w:rsid w:val="00EF7F31"/>
    <w:rsid w:val="00EF7F3D"/>
    <w:rsid w:val="00F00152"/>
    <w:rsid w:val="00F00405"/>
    <w:rsid w:val="00F004F5"/>
    <w:rsid w:val="00F00686"/>
    <w:rsid w:val="00F00779"/>
    <w:rsid w:val="00F00857"/>
    <w:rsid w:val="00F009A5"/>
    <w:rsid w:val="00F00D7C"/>
    <w:rsid w:val="00F00DC9"/>
    <w:rsid w:val="00F00E3D"/>
    <w:rsid w:val="00F00E3F"/>
    <w:rsid w:val="00F010E2"/>
    <w:rsid w:val="00F01118"/>
    <w:rsid w:val="00F01143"/>
    <w:rsid w:val="00F01249"/>
    <w:rsid w:val="00F0131B"/>
    <w:rsid w:val="00F014EF"/>
    <w:rsid w:val="00F018AA"/>
    <w:rsid w:val="00F019EF"/>
    <w:rsid w:val="00F019F2"/>
    <w:rsid w:val="00F01DA6"/>
    <w:rsid w:val="00F01DC9"/>
    <w:rsid w:val="00F02112"/>
    <w:rsid w:val="00F021C6"/>
    <w:rsid w:val="00F021CE"/>
    <w:rsid w:val="00F025B7"/>
    <w:rsid w:val="00F025D8"/>
    <w:rsid w:val="00F0271A"/>
    <w:rsid w:val="00F028F9"/>
    <w:rsid w:val="00F02936"/>
    <w:rsid w:val="00F02954"/>
    <w:rsid w:val="00F029B7"/>
    <w:rsid w:val="00F029E0"/>
    <w:rsid w:val="00F02C45"/>
    <w:rsid w:val="00F02D4C"/>
    <w:rsid w:val="00F02D7A"/>
    <w:rsid w:val="00F02DBB"/>
    <w:rsid w:val="00F02E12"/>
    <w:rsid w:val="00F02E30"/>
    <w:rsid w:val="00F02E83"/>
    <w:rsid w:val="00F02FFB"/>
    <w:rsid w:val="00F03062"/>
    <w:rsid w:val="00F030EB"/>
    <w:rsid w:val="00F032E2"/>
    <w:rsid w:val="00F03407"/>
    <w:rsid w:val="00F03865"/>
    <w:rsid w:val="00F039F7"/>
    <w:rsid w:val="00F03B1F"/>
    <w:rsid w:val="00F03BF5"/>
    <w:rsid w:val="00F03F7B"/>
    <w:rsid w:val="00F040C1"/>
    <w:rsid w:val="00F04428"/>
    <w:rsid w:val="00F04687"/>
    <w:rsid w:val="00F04986"/>
    <w:rsid w:val="00F04E62"/>
    <w:rsid w:val="00F0502C"/>
    <w:rsid w:val="00F051E3"/>
    <w:rsid w:val="00F05209"/>
    <w:rsid w:val="00F0528D"/>
    <w:rsid w:val="00F052C4"/>
    <w:rsid w:val="00F053BC"/>
    <w:rsid w:val="00F05681"/>
    <w:rsid w:val="00F057BA"/>
    <w:rsid w:val="00F05900"/>
    <w:rsid w:val="00F05990"/>
    <w:rsid w:val="00F05AEE"/>
    <w:rsid w:val="00F05CA4"/>
    <w:rsid w:val="00F05DFD"/>
    <w:rsid w:val="00F05F61"/>
    <w:rsid w:val="00F05FCA"/>
    <w:rsid w:val="00F06156"/>
    <w:rsid w:val="00F06460"/>
    <w:rsid w:val="00F065B1"/>
    <w:rsid w:val="00F06687"/>
    <w:rsid w:val="00F06692"/>
    <w:rsid w:val="00F0670F"/>
    <w:rsid w:val="00F06820"/>
    <w:rsid w:val="00F06838"/>
    <w:rsid w:val="00F068E2"/>
    <w:rsid w:val="00F069C0"/>
    <w:rsid w:val="00F06C67"/>
    <w:rsid w:val="00F06CE8"/>
    <w:rsid w:val="00F06DFD"/>
    <w:rsid w:val="00F06F1F"/>
    <w:rsid w:val="00F06F7C"/>
    <w:rsid w:val="00F070FF"/>
    <w:rsid w:val="00F071D1"/>
    <w:rsid w:val="00F0727C"/>
    <w:rsid w:val="00F072CE"/>
    <w:rsid w:val="00F072D0"/>
    <w:rsid w:val="00F07533"/>
    <w:rsid w:val="00F0792A"/>
    <w:rsid w:val="00F07E4B"/>
    <w:rsid w:val="00F07ED1"/>
    <w:rsid w:val="00F102A2"/>
    <w:rsid w:val="00F1049E"/>
    <w:rsid w:val="00F104F0"/>
    <w:rsid w:val="00F10579"/>
    <w:rsid w:val="00F10629"/>
    <w:rsid w:val="00F106C7"/>
    <w:rsid w:val="00F10774"/>
    <w:rsid w:val="00F10A5C"/>
    <w:rsid w:val="00F10EF8"/>
    <w:rsid w:val="00F10F4B"/>
    <w:rsid w:val="00F11016"/>
    <w:rsid w:val="00F1103A"/>
    <w:rsid w:val="00F111B5"/>
    <w:rsid w:val="00F11207"/>
    <w:rsid w:val="00F1122E"/>
    <w:rsid w:val="00F11421"/>
    <w:rsid w:val="00F1159A"/>
    <w:rsid w:val="00F116C5"/>
    <w:rsid w:val="00F11864"/>
    <w:rsid w:val="00F11C2C"/>
    <w:rsid w:val="00F11E18"/>
    <w:rsid w:val="00F11E79"/>
    <w:rsid w:val="00F11F7E"/>
    <w:rsid w:val="00F120C8"/>
    <w:rsid w:val="00F1250F"/>
    <w:rsid w:val="00F1259D"/>
    <w:rsid w:val="00F125B4"/>
    <w:rsid w:val="00F1270D"/>
    <w:rsid w:val="00F1272D"/>
    <w:rsid w:val="00F12750"/>
    <w:rsid w:val="00F12C0B"/>
    <w:rsid w:val="00F12C16"/>
    <w:rsid w:val="00F12C52"/>
    <w:rsid w:val="00F12CC6"/>
    <w:rsid w:val="00F12CF8"/>
    <w:rsid w:val="00F12EA0"/>
    <w:rsid w:val="00F12FAD"/>
    <w:rsid w:val="00F13060"/>
    <w:rsid w:val="00F13135"/>
    <w:rsid w:val="00F13201"/>
    <w:rsid w:val="00F132F4"/>
    <w:rsid w:val="00F133B6"/>
    <w:rsid w:val="00F134BC"/>
    <w:rsid w:val="00F13525"/>
    <w:rsid w:val="00F13847"/>
    <w:rsid w:val="00F13B4E"/>
    <w:rsid w:val="00F13C5F"/>
    <w:rsid w:val="00F13C7F"/>
    <w:rsid w:val="00F13C95"/>
    <w:rsid w:val="00F13D9F"/>
    <w:rsid w:val="00F13F8E"/>
    <w:rsid w:val="00F13FCF"/>
    <w:rsid w:val="00F1412A"/>
    <w:rsid w:val="00F14213"/>
    <w:rsid w:val="00F143C0"/>
    <w:rsid w:val="00F14495"/>
    <w:rsid w:val="00F14526"/>
    <w:rsid w:val="00F14B7D"/>
    <w:rsid w:val="00F14C00"/>
    <w:rsid w:val="00F14CBD"/>
    <w:rsid w:val="00F14F24"/>
    <w:rsid w:val="00F14F48"/>
    <w:rsid w:val="00F150FD"/>
    <w:rsid w:val="00F152C5"/>
    <w:rsid w:val="00F154AC"/>
    <w:rsid w:val="00F15667"/>
    <w:rsid w:val="00F159F2"/>
    <w:rsid w:val="00F15A06"/>
    <w:rsid w:val="00F15AA6"/>
    <w:rsid w:val="00F15ECD"/>
    <w:rsid w:val="00F15F9F"/>
    <w:rsid w:val="00F15FA5"/>
    <w:rsid w:val="00F1601A"/>
    <w:rsid w:val="00F16231"/>
    <w:rsid w:val="00F162D6"/>
    <w:rsid w:val="00F1646B"/>
    <w:rsid w:val="00F16B77"/>
    <w:rsid w:val="00F16C51"/>
    <w:rsid w:val="00F16C9F"/>
    <w:rsid w:val="00F16F75"/>
    <w:rsid w:val="00F1700F"/>
    <w:rsid w:val="00F171C6"/>
    <w:rsid w:val="00F171E8"/>
    <w:rsid w:val="00F172E4"/>
    <w:rsid w:val="00F173BE"/>
    <w:rsid w:val="00F173CF"/>
    <w:rsid w:val="00F17522"/>
    <w:rsid w:val="00F1759E"/>
    <w:rsid w:val="00F1760B"/>
    <w:rsid w:val="00F178E6"/>
    <w:rsid w:val="00F17AC8"/>
    <w:rsid w:val="00F17B74"/>
    <w:rsid w:val="00F17F84"/>
    <w:rsid w:val="00F2006A"/>
    <w:rsid w:val="00F20369"/>
    <w:rsid w:val="00F20428"/>
    <w:rsid w:val="00F20558"/>
    <w:rsid w:val="00F20615"/>
    <w:rsid w:val="00F20749"/>
    <w:rsid w:val="00F209B7"/>
    <w:rsid w:val="00F20A35"/>
    <w:rsid w:val="00F20AA8"/>
    <w:rsid w:val="00F20BE6"/>
    <w:rsid w:val="00F20C67"/>
    <w:rsid w:val="00F20D33"/>
    <w:rsid w:val="00F20E22"/>
    <w:rsid w:val="00F20F5C"/>
    <w:rsid w:val="00F20FAA"/>
    <w:rsid w:val="00F21029"/>
    <w:rsid w:val="00F2195B"/>
    <w:rsid w:val="00F219A0"/>
    <w:rsid w:val="00F21A29"/>
    <w:rsid w:val="00F21C66"/>
    <w:rsid w:val="00F21C67"/>
    <w:rsid w:val="00F21D8A"/>
    <w:rsid w:val="00F21E4F"/>
    <w:rsid w:val="00F21E74"/>
    <w:rsid w:val="00F2235B"/>
    <w:rsid w:val="00F225E5"/>
    <w:rsid w:val="00F228E5"/>
    <w:rsid w:val="00F22E07"/>
    <w:rsid w:val="00F22E3B"/>
    <w:rsid w:val="00F22EFC"/>
    <w:rsid w:val="00F22F28"/>
    <w:rsid w:val="00F23166"/>
    <w:rsid w:val="00F231CA"/>
    <w:rsid w:val="00F231D1"/>
    <w:rsid w:val="00F232E7"/>
    <w:rsid w:val="00F23344"/>
    <w:rsid w:val="00F23507"/>
    <w:rsid w:val="00F2359B"/>
    <w:rsid w:val="00F23699"/>
    <w:rsid w:val="00F236CC"/>
    <w:rsid w:val="00F23702"/>
    <w:rsid w:val="00F2370E"/>
    <w:rsid w:val="00F2375D"/>
    <w:rsid w:val="00F2376F"/>
    <w:rsid w:val="00F2381C"/>
    <w:rsid w:val="00F238F9"/>
    <w:rsid w:val="00F239A8"/>
    <w:rsid w:val="00F23C65"/>
    <w:rsid w:val="00F23DDC"/>
    <w:rsid w:val="00F23F25"/>
    <w:rsid w:val="00F2405A"/>
    <w:rsid w:val="00F2412D"/>
    <w:rsid w:val="00F24201"/>
    <w:rsid w:val="00F2425D"/>
    <w:rsid w:val="00F2438B"/>
    <w:rsid w:val="00F243D8"/>
    <w:rsid w:val="00F24515"/>
    <w:rsid w:val="00F24522"/>
    <w:rsid w:val="00F24639"/>
    <w:rsid w:val="00F24735"/>
    <w:rsid w:val="00F24763"/>
    <w:rsid w:val="00F2492B"/>
    <w:rsid w:val="00F24A47"/>
    <w:rsid w:val="00F24C1A"/>
    <w:rsid w:val="00F24CE7"/>
    <w:rsid w:val="00F24E5B"/>
    <w:rsid w:val="00F24F71"/>
    <w:rsid w:val="00F2505B"/>
    <w:rsid w:val="00F25450"/>
    <w:rsid w:val="00F255CA"/>
    <w:rsid w:val="00F25AA4"/>
    <w:rsid w:val="00F25DE4"/>
    <w:rsid w:val="00F260D2"/>
    <w:rsid w:val="00F2622E"/>
    <w:rsid w:val="00F265A5"/>
    <w:rsid w:val="00F265AB"/>
    <w:rsid w:val="00F266D0"/>
    <w:rsid w:val="00F26820"/>
    <w:rsid w:val="00F26AF7"/>
    <w:rsid w:val="00F26D3E"/>
    <w:rsid w:val="00F26E01"/>
    <w:rsid w:val="00F26E18"/>
    <w:rsid w:val="00F26ED9"/>
    <w:rsid w:val="00F27113"/>
    <w:rsid w:val="00F272AC"/>
    <w:rsid w:val="00F272E8"/>
    <w:rsid w:val="00F27398"/>
    <w:rsid w:val="00F27458"/>
    <w:rsid w:val="00F27620"/>
    <w:rsid w:val="00F2770C"/>
    <w:rsid w:val="00F27953"/>
    <w:rsid w:val="00F27B44"/>
    <w:rsid w:val="00F27CC7"/>
    <w:rsid w:val="00F27D1F"/>
    <w:rsid w:val="00F27E54"/>
    <w:rsid w:val="00F27FC7"/>
    <w:rsid w:val="00F301EA"/>
    <w:rsid w:val="00F307AF"/>
    <w:rsid w:val="00F30801"/>
    <w:rsid w:val="00F30828"/>
    <w:rsid w:val="00F3082E"/>
    <w:rsid w:val="00F3088D"/>
    <w:rsid w:val="00F30A97"/>
    <w:rsid w:val="00F30C70"/>
    <w:rsid w:val="00F3104D"/>
    <w:rsid w:val="00F311C9"/>
    <w:rsid w:val="00F31378"/>
    <w:rsid w:val="00F3137E"/>
    <w:rsid w:val="00F31389"/>
    <w:rsid w:val="00F313C9"/>
    <w:rsid w:val="00F313D6"/>
    <w:rsid w:val="00F31791"/>
    <w:rsid w:val="00F317C4"/>
    <w:rsid w:val="00F3183D"/>
    <w:rsid w:val="00F31F0C"/>
    <w:rsid w:val="00F31FE4"/>
    <w:rsid w:val="00F3202B"/>
    <w:rsid w:val="00F3203A"/>
    <w:rsid w:val="00F32052"/>
    <w:rsid w:val="00F3207F"/>
    <w:rsid w:val="00F32099"/>
    <w:rsid w:val="00F32412"/>
    <w:rsid w:val="00F3254E"/>
    <w:rsid w:val="00F326EE"/>
    <w:rsid w:val="00F329AE"/>
    <w:rsid w:val="00F329FC"/>
    <w:rsid w:val="00F32AF7"/>
    <w:rsid w:val="00F32B1F"/>
    <w:rsid w:val="00F32B68"/>
    <w:rsid w:val="00F32D6B"/>
    <w:rsid w:val="00F32DDE"/>
    <w:rsid w:val="00F32FE9"/>
    <w:rsid w:val="00F330FB"/>
    <w:rsid w:val="00F33144"/>
    <w:rsid w:val="00F33183"/>
    <w:rsid w:val="00F3337F"/>
    <w:rsid w:val="00F33473"/>
    <w:rsid w:val="00F3350E"/>
    <w:rsid w:val="00F3352A"/>
    <w:rsid w:val="00F335C5"/>
    <w:rsid w:val="00F33641"/>
    <w:rsid w:val="00F33B7F"/>
    <w:rsid w:val="00F33BFA"/>
    <w:rsid w:val="00F33C19"/>
    <w:rsid w:val="00F33C6F"/>
    <w:rsid w:val="00F33D1A"/>
    <w:rsid w:val="00F33FE4"/>
    <w:rsid w:val="00F33FEC"/>
    <w:rsid w:val="00F34453"/>
    <w:rsid w:val="00F34534"/>
    <w:rsid w:val="00F345CD"/>
    <w:rsid w:val="00F3467D"/>
    <w:rsid w:val="00F348AB"/>
    <w:rsid w:val="00F34B4B"/>
    <w:rsid w:val="00F34C04"/>
    <w:rsid w:val="00F34D80"/>
    <w:rsid w:val="00F34D9D"/>
    <w:rsid w:val="00F35163"/>
    <w:rsid w:val="00F35196"/>
    <w:rsid w:val="00F3519F"/>
    <w:rsid w:val="00F35208"/>
    <w:rsid w:val="00F3527D"/>
    <w:rsid w:val="00F354C4"/>
    <w:rsid w:val="00F35523"/>
    <w:rsid w:val="00F35640"/>
    <w:rsid w:val="00F358C7"/>
    <w:rsid w:val="00F35A2A"/>
    <w:rsid w:val="00F35E5B"/>
    <w:rsid w:val="00F35EF3"/>
    <w:rsid w:val="00F36011"/>
    <w:rsid w:val="00F36059"/>
    <w:rsid w:val="00F36135"/>
    <w:rsid w:val="00F36146"/>
    <w:rsid w:val="00F3617B"/>
    <w:rsid w:val="00F36289"/>
    <w:rsid w:val="00F3645F"/>
    <w:rsid w:val="00F36497"/>
    <w:rsid w:val="00F36515"/>
    <w:rsid w:val="00F367D8"/>
    <w:rsid w:val="00F368D9"/>
    <w:rsid w:val="00F36CA3"/>
    <w:rsid w:val="00F36CE3"/>
    <w:rsid w:val="00F36D64"/>
    <w:rsid w:val="00F36EA1"/>
    <w:rsid w:val="00F36F95"/>
    <w:rsid w:val="00F36F99"/>
    <w:rsid w:val="00F37004"/>
    <w:rsid w:val="00F37109"/>
    <w:rsid w:val="00F371A4"/>
    <w:rsid w:val="00F3725A"/>
    <w:rsid w:val="00F37291"/>
    <w:rsid w:val="00F37791"/>
    <w:rsid w:val="00F379D7"/>
    <w:rsid w:val="00F37B53"/>
    <w:rsid w:val="00F37EE7"/>
    <w:rsid w:val="00F400DA"/>
    <w:rsid w:val="00F402CA"/>
    <w:rsid w:val="00F403AE"/>
    <w:rsid w:val="00F40411"/>
    <w:rsid w:val="00F405BF"/>
    <w:rsid w:val="00F4063E"/>
    <w:rsid w:val="00F40830"/>
    <w:rsid w:val="00F40A14"/>
    <w:rsid w:val="00F40A93"/>
    <w:rsid w:val="00F40AA5"/>
    <w:rsid w:val="00F40BF1"/>
    <w:rsid w:val="00F40D28"/>
    <w:rsid w:val="00F40D5B"/>
    <w:rsid w:val="00F40DBB"/>
    <w:rsid w:val="00F40F0C"/>
    <w:rsid w:val="00F40F4D"/>
    <w:rsid w:val="00F41007"/>
    <w:rsid w:val="00F4108D"/>
    <w:rsid w:val="00F4114F"/>
    <w:rsid w:val="00F4125A"/>
    <w:rsid w:val="00F41289"/>
    <w:rsid w:val="00F415C2"/>
    <w:rsid w:val="00F41847"/>
    <w:rsid w:val="00F41944"/>
    <w:rsid w:val="00F41AAA"/>
    <w:rsid w:val="00F41CC9"/>
    <w:rsid w:val="00F41E76"/>
    <w:rsid w:val="00F41FC6"/>
    <w:rsid w:val="00F4200C"/>
    <w:rsid w:val="00F424F7"/>
    <w:rsid w:val="00F42518"/>
    <w:rsid w:val="00F42722"/>
    <w:rsid w:val="00F42736"/>
    <w:rsid w:val="00F4276F"/>
    <w:rsid w:val="00F4283C"/>
    <w:rsid w:val="00F429DA"/>
    <w:rsid w:val="00F42A9E"/>
    <w:rsid w:val="00F42AA1"/>
    <w:rsid w:val="00F42C10"/>
    <w:rsid w:val="00F42D36"/>
    <w:rsid w:val="00F43056"/>
    <w:rsid w:val="00F43276"/>
    <w:rsid w:val="00F432A9"/>
    <w:rsid w:val="00F43389"/>
    <w:rsid w:val="00F4359A"/>
    <w:rsid w:val="00F4383F"/>
    <w:rsid w:val="00F43A54"/>
    <w:rsid w:val="00F43BA0"/>
    <w:rsid w:val="00F43C35"/>
    <w:rsid w:val="00F43C96"/>
    <w:rsid w:val="00F43D5B"/>
    <w:rsid w:val="00F44038"/>
    <w:rsid w:val="00F4414B"/>
    <w:rsid w:val="00F44162"/>
    <w:rsid w:val="00F4426C"/>
    <w:rsid w:val="00F443F8"/>
    <w:rsid w:val="00F44439"/>
    <w:rsid w:val="00F444EB"/>
    <w:rsid w:val="00F4460C"/>
    <w:rsid w:val="00F44660"/>
    <w:rsid w:val="00F44683"/>
    <w:rsid w:val="00F4473B"/>
    <w:rsid w:val="00F44A2A"/>
    <w:rsid w:val="00F44B28"/>
    <w:rsid w:val="00F44BC0"/>
    <w:rsid w:val="00F44D4D"/>
    <w:rsid w:val="00F44D91"/>
    <w:rsid w:val="00F4504B"/>
    <w:rsid w:val="00F45053"/>
    <w:rsid w:val="00F45401"/>
    <w:rsid w:val="00F45511"/>
    <w:rsid w:val="00F45779"/>
    <w:rsid w:val="00F457B9"/>
    <w:rsid w:val="00F45AE4"/>
    <w:rsid w:val="00F45B94"/>
    <w:rsid w:val="00F45C75"/>
    <w:rsid w:val="00F45CB0"/>
    <w:rsid w:val="00F45CC3"/>
    <w:rsid w:val="00F45E60"/>
    <w:rsid w:val="00F45E8A"/>
    <w:rsid w:val="00F45F11"/>
    <w:rsid w:val="00F45F61"/>
    <w:rsid w:val="00F46050"/>
    <w:rsid w:val="00F4637B"/>
    <w:rsid w:val="00F46459"/>
    <w:rsid w:val="00F46637"/>
    <w:rsid w:val="00F46791"/>
    <w:rsid w:val="00F468A4"/>
    <w:rsid w:val="00F46A58"/>
    <w:rsid w:val="00F46C0E"/>
    <w:rsid w:val="00F46CBB"/>
    <w:rsid w:val="00F46CBC"/>
    <w:rsid w:val="00F46F58"/>
    <w:rsid w:val="00F470B2"/>
    <w:rsid w:val="00F470E7"/>
    <w:rsid w:val="00F47131"/>
    <w:rsid w:val="00F4725C"/>
    <w:rsid w:val="00F472E7"/>
    <w:rsid w:val="00F473A2"/>
    <w:rsid w:val="00F4740B"/>
    <w:rsid w:val="00F47416"/>
    <w:rsid w:val="00F47610"/>
    <w:rsid w:val="00F4766C"/>
    <w:rsid w:val="00F47704"/>
    <w:rsid w:val="00F479AD"/>
    <w:rsid w:val="00F479CA"/>
    <w:rsid w:val="00F47B6F"/>
    <w:rsid w:val="00F47BE9"/>
    <w:rsid w:val="00F47C5F"/>
    <w:rsid w:val="00F47CBC"/>
    <w:rsid w:val="00F47EB2"/>
    <w:rsid w:val="00F47ED6"/>
    <w:rsid w:val="00F502F6"/>
    <w:rsid w:val="00F50343"/>
    <w:rsid w:val="00F50442"/>
    <w:rsid w:val="00F50527"/>
    <w:rsid w:val="00F5060E"/>
    <w:rsid w:val="00F507A8"/>
    <w:rsid w:val="00F507D1"/>
    <w:rsid w:val="00F507F8"/>
    <w:rsid w:val="00F5089B"/>
    <w:rsid w:val="00F50978"/>
    <w:rsid w:val="00F50B01"/>
    <w:rsid w:val="00F50B9E"/>
    <w:rsid w:val="00F50C3B"/>
    <w:rsid w:val="00F50E3C"/>
    <w:rsid w:val="00F50F5F"/>
    <w:rsid w:val="00F50FB7"/>
    <w:rsid w:val="00F51031"/>
    <w:rsid w:val="00F5108F"/>
    <w:rsid w:val="00F5122A"/>
    <w:rsid w:val="00F51309"/>
    <w:rsid w:val="00F5132B"/>
    <w:rsid w:val="00F51833"/>
    <w:rsid w:val="00F518D6"/>
    <w:rsid w:val="00F519CE"/>
    <w:rsid w:val="00F51AAA"/>
    <w:rsid w:val="00F51ADA"/>
    <w:rsid w:val="00F51BEB"/>
    <w:rsid w:val="00F51F45"/>
    <w:rsid w:val="00F520F3"/>
    <w:rsid w:val="00F5211F"/>
    <w:rsid w:val="00F523B2"/>
    <w:rsid w:val="00F52428"/>
    <w:rsid w:val="00F5261B"/>
    <w:rsid w:val="00F5293E"/>
    <w:rsid w:val="00F52A9E"/>
    <w:rsid w:val="00F52D11"/>
    <w:rsid w:val="00F52E61"/>
    <w:rsid w:val="00F52E77"/>
    <w:rsid w:val="00F53026"/>
    <w:rsid w:val="00F5315E"/>
    <w:rsid w:val="00F53441"/>
    <w:rsid w:val="00F5346B"/>
    <w:rsid w:val="00F53547"/>
    <w:rsid w:val="00F535F1"/>
    <w:rsid w:val="00F539EF"/>
    <w:rsid w:val="00F53A0B"/>
    <w:rsid w:val="00F53D42"/>
    <w:rsid w:val="00F542F2"/>
    <w:rsid w:val="00F5435E"/>
    <w:rsid w:val="00F54592"/>
    <w:rsid w:val="00F5477E"/>
    <w:rsid w:val="00F547F9"/>
    <w:rsid w:val="00F548D7"/>
    <w:rsid w:val="00F548F7"/>
    <w:rsid w:val="00F549E7"/>
    <w:rsid w:val="00F54C92"/>
    <w:rsid w:val="00F54CD9"/>
    <w:rsid w:val="00F54EA6"/>
    <w:rsid w:val="00F5512E"/>
    <w:rsid w:val="00F551D7"/>
    <w:rsid w:val="00F553B2"/>
    <w:rsid w:val="00F55853"/>
    <w:rsid w:val="00F55987"/>
    <w:rsid w:val="00F55B24"/>
    <w:rsid w:val="00F55D20"/>
    <w:rsid w:val="00F55E74"/>
    <w:rsid w:val="00F55F95"/>
    <w:rsid w:val="00F560A2"/>
    <w:rsid w:val="00F564B4"/>
    <w:rsid w:val="00F565C4"/>
    <w:rsid w:val="00F56B51"/>
    <w:rsid w:val="00F570D9"/>
    <w:rsid w:val="00F570E4"/>
    <w:rsid w:val="00F5710F"/>
    <w:rsid w:val="00F57287"/>
    <w:rsid w:val="00F573B5"/>
    <w:rsid w:val="00F57436"/>
    <w:rsid w:val="00F5760C"/>
    <w:rsid w:val="00F57977"/>
    <w:rsid w:val="00F57E39"/>
    <w:rsid w:val="00F6009C"/>
    <w:rsid w:val="00F60203"/>
    <w:rsid w:val="00F602BA"/>
    <w:rsid w:val="00F6033F"/>
    <w:rsid w:val="00F60412"/>
    <w:rsid w:val="00F60637"/>
    <w:rsid w:val="00F60719"/>
    <w:rsid w:val="00F607C5"/>
    <w:rsid w:val="00F60990"/>
    <w:rsid w:val="00F60A68"/>
    <w:rsid w:val="00F60BEA"/>
    <w:rsid w:val="00F60C9F"/>
    <w:rsid w:val="00F60CB4"/>
    <w:rsid w:val="00F60DEA"/>
    <w:rsid w:val="00F60E16"/>
    <w:rsid w:val="00F60E2F"/>
    <w:rsid w:val="00F60EAD"/>
    <w:rsid w:val="00F60F30"/>
    <w:rsid w:val="00F60F49"/>
    <w:rsid w:val="00F612B6"/>
    <w:rsid w:val="00F61457"/>
    <w:rsid w:val="00F6155E"/>
    <w:rsid w:val="00F6192D"/>
    <w:rsid w:val="00F61ACD"/>
    <w:rsid w:val="00F61B88"/>
    <w:rsid w:val="00F61BE4"/>
    <w:rsid w:val="00F61BFA"/>
    <w:rsid w:val="00F61C7A"/>
    <w:rsid w:val="00F61C8D"/>
    <w:rsid w:val="00F61D79"/>
    <w:rsid w:val="00F61DE6"/>
    <w:rsid w:val="00F61F2E"/>
    <w:rsid w:val="00F6210E"/>
    <w:rsid w:val="00F62250"/>
    <w:rsid w:val="00F62307"/>
    <w:rsid w:val="00F62316"/>
    <w:rsid w:val="00F624F9"/>
    <w:rsid w:val="00F62538"/>
    <w:rsid w:val="00F6255C"/>
    <w:rsid w:val="00F625CB"/>
    <w:rsid w:val="00F62690"/>
    <w:rsid w:val="00F6298C"/>
    <w:rsid w:val="00F629F1"/>
    <w:rsid w:val="00F62A1D"/>
    <w:rsid w:val="00F62A8F"/>
    <w:rsid w:val="00F62AFE"/>
    <w:rsid w:val="00F62C77"/>
    <w:rsid w:val="00F62CF6"/>
    <w:rsid w:val="00F62F13"/>
    <w:rsid w:val="00F62F2D"/>
    <w:rsid w:val="00F6302A"/>
    <w:rsid w:val="00F630F9"/>
    <w:rsid w:val="00F631B6"/>
    <w:rsid w:val="00F6327C"/>
    <w:rsid w:val="00F63288"/>
    <w:rsid w:val="00F63312"/>
    <w:rsid w:val="00F6351A"/>
    <w:rsid w:val="00F6394A"/>
    <w:rsid w:val="00F63950"/>
    <w:rsid w:val="00F63A90"/>
    <w:rsid w:val="00F63ACE"/>
    <w:rsid w:val="00F63AD9"/>
    <w:rsid w:val="00F63D08"/>
    <w:rsid w:val="00F63D76"/>
    <w:rsid w:val="00F63F02"/>
    <w:rsid w:val="00F643CD"/>
    <w:rsid w:val="00F64525"/>
    <w:rsid w:val="00F6454D"/>
    <w:rsid w:val="00F64641"/>
    <w:rsid w:val="00F64A92"/>
    <w:rsid w:val="00F64AD2"/>
    <w:rsid w:val="00F64B13"/>
    <w:rsid w:val="00F64BCA"/>
    <w:rsid w:val="00F64C2B"/>
    <w:rsid w:val="00F64F3E"/>
    <w:rsid w:val="00F650EA"/>
    <w:rsid w:val="00F651B3"/>
    <w:rsid w:val="00F651BE"/>
    <w:rsid w:val="00F6522A"/>
    <w:rsid w:val="00F656B3"/>
    <w:rsid w:val="00F65966"/>
    <w:rsid w:val="00F65AA5"/>
    <w:rsid w:val="00F65B52"/>
    <w:rsid w:val="00F65D2D"/>
    <w:rsid w:val="00F66121"/>
    <w:rsid w:val="00F6653F"/>
    <w:rsid w:val="00F668C8"/>
    <w:rsid w:val="00F66968"/>
    <w:rsid w:val="00F66A2B"/>
    <w:rsid w:val="00F66AC5"/>
    <w:rsid w:val="00F66AFB"/>
    <w:rsid w:val="00F66AFE"/>
    <w:rsid w:val="00F66B4C"/>
    <w:rsid w:val="00F66D00"/>
    <w:rsid w:val="00F66D70"/>
    <w:rsid w:val="00F67023"/>
    <w:rsid w:val="00F6711C"/>
    <w:rsid w:val="00F6744C"/>
    <w:rsid w:val="00F67648"/>
    <w:rsid w:val="00F6768A"/>
    <w:rsid w:val="00F67ED4"/>
    <w:rsid w:val="00F67F51"/>
    <w:rsid w:val="00F67F53"/>
    <w:rsid w:val="00F701C3"/>
    <w:rsid w:val="00F7026D"/>
    <w:rsid w:val="00F703BE"/>
    <w:rsid w:val="00F703F1"/>
    <w:rsid w:val="00F7057D"/>
    <w:rsid w:val="00F7072D"/>
    <w:rsid w:val="00F70880"/>
    <w:rsid w:val="00F70889"/>
    <w:rsid w:val="00F7093C"/>
    <w:rsid w:val="00F70940"/>
    <w:rsid w:val="00F7097A"/>
    <w:rsid w:val="00F70A2A"/>
    <w:rsid w:val="00F70A8F"/>
    <w:rsid w:val="00F70BCA"/>
    <w:rsid w:val="00F70C3D"/>
    <w:rsid w:val="00F70DE2"/>
    <w:rsid w:val="00F70ED7"/>
    <w:rsid w:val="00F71047"/>
    <w:rsid w:val="00F71077"/>
    <w:rsid w:val="00F710E7"/>
    <w:rsid w:val="00F7114D"/>
    <w:rsid w:val="00F714E6"/>
    <w:rsid w:val="00F71605"/>
    <w:rsid w:val="00F71787"/>
    <w:rsid w:val="00F71B8A"/>
    <w:rsid w:val="00F71C15"/>
    <w:rsid w:val="00F71C83"/>
    <w:rsid w:val="00F71C98"/>
    <w:rsid w:val="00F71E17"/>
    <w:rsid w:val="00F71F1D"/>
    <w:rsid w:val="00F71F69"/>
    <w:rsid w:val="00F72285"/>
    <w:rsid w:val="00F722E8"/>
    <w:rsid w:val="00F72441"/>
    <w:rsid w:val="00F72567"/>
    <w:rsid w:val="00F7269B"/>
    <w:rsid w:val="00F72958"/>
    <w:rsid w:val="00F72A02"/>
    <w:rsid w:val="00F72B56"/>
    <w:rsid w:val="00F72B72"/>
    <w:rsid w:val="00F72C23"/>
    <w:rsid w:val="00F72E3B"/>
    <w:rsid w:val="00F72E67"/>
    <w:rsid w:val="00F72F0E"/>
    <w:rsid w:val="00F73042"/>
    <w:rsid w:val="00F73100"/>
    <w:rsid w:val="00F73290"/>
    <w:rsid w:val="00F733BC"/>
    <w:rsid w:val="00F73470"/>
    <w:rsid w:val="00F7353A"/>
    <w:rsid w:val="00F73B86"/>
    <w:rsid w:val="00F73BBA"/>
    <w:rsid w:val="00F73C29"/>
    <w:rsid w:val="00F7427E"/>
    <w:rsid w:val="00F7457D"/>
    <w:rsid w:val="00F747B0"/>
    <w:rsid w:val="00F74A6B"/>
    <w:rsid w:val="00F74BB9"/>
    <w:rsid w:val="00F75041"/>
    <w:rsid w:val="00F75347"/>
    <w:rsid w:val="00F754EA"/>
    <w:rsid w:val="00F75510"/>
    <w:rsid w:val="00F75559"/>
    <w:rsid w:val="00F75582"/>
    <w:rsid w:val="00F75733"/>
    <w:rsid w:val="00F757E5"/>
    <w:rsid w:val="00F757F3"/>
    <w:rsid w:val="00F75833"/>
    <w:rsid w:val="00F75842"/>
    <w:rsid w:val="00F75AD3"/>
    <w:rsid w:val="00F75C57"/>
    <w:rsid w:val="00F75E10"/>
    <w:rsid w:val="00F76150"/>
    <w:rsid w:val="00F76211"/>
    <w:rsid w:val="00F7666F"/>
    <w:rsid w:val="00F76876"/>
    <w:rsid w:val="00F76985"/>
    <w:rsid w:val="00F769C6"/>
    <w:rsid w:val="00F76A2F"/>
    <w:rsid w:val="00F76C97"/>
    <w:rsid w:val="00F76EFA"/>
    <w:rsid w:val="00F77056"/>
    <w:rsid w:val="00F771ED"/>
    <w:rsid w:val="00F7720A"/>
    <w:rsid w:val="00F7723E"/>
    <w:rsid w:val="00F773B7"/>
    <w:rsid w:val="00F775A1"/>
    <w:rsid w:val="00F777E4"/>
    <w:rsid w:val="00F77861"/>
    <w:rsid w:val="00F77BF2"/>
    <w:rsid w:val="00F77C55"/>
    <w:rsid w:val="00F8007B"/>
    <w:rsid w:val="00F80109"/>
    <w:rsid w:val="00F8046E"/>
    <w:rsid w:val="00F804A1"/>
    <w:rsid w:val="00F804BE"/>
    <w:rsid w:val="00F80CB4"/>
    <w:rsid w:val="00F80E1F"/>
    <w:rsid w:val="00F80F72"/>
    <w:rsid w:val="00F8164A"/>
    <w:rsid w:val="00F8167A"/>
    <w:rsid w:val="00F8179E"/>
    <w:rsid w:val="00F817CE"/>
    <w:rsid w:val="00F81B23"/>
    <w:rsid w:val="00F81BC3"/>
    <w:rsid w:val="00F81CBF"/>
    <w:rsid w:val="00F81D57"/>
    <w:rsid w:val="00F81D64"/>
    <w:rsid w:val="00F81D6A"/>
    <w:rsid w:val="00F82175"/>
    <w:rsid w:val="00F8240F"/>
    <w:rsid w:val="00F82553"/>
    <w:rsid w:val="00F82727"/>
    <w:rsid w:val="00F82C4C"/>
    <w:rsid w:val="00F82C50"/>
    <w:rsid w:val="00F82C8B"/>
    <w:rsid w:val="00F83167"/>
    <w:rsid w:val="00F837DB"/>
    <w:rsid w:val="00F839CF"/>
    <w:rsid w:val="00F839DD"/>
    <w:rsid w:val="00F83B76"/>
    <w:rsid w:val="00F83BD7"/>
    <w:rsid w:val="00F83F4C"/>
    <w:rsid w:val="00F84028"/>
    <w:rsid w:val="00F8411E"/>
    <w:rsid w:val="00F841A5"/>
    <w:rsid w:val="00F84355"/>
    <w:rsid w:val="00F8456C"/>
    <w:rsid w:val="00F845AD"/>
    <w:rsid w:val="00F845C3"/>
    <w:rsid w:val="00F847D6"/>
    <w:rsid w:val="00F84916"/>
    <w:rsid w:val="00F84BD2"/>
    <w:rsid w:val="00F84D64"/>
    <w:rsid w:val="00F84E76"/>
    <w:rsid w:val="00F851F8"/>
    <w:rsid w:val="00F85361"/>
    <w:rsid w:val="00F853AE"/>
    <w:rsid w:val="00F85700"/>
    <w:rsid w:val="00F85773"/>
    <w:rsid w:val="00F85783"/>
    <w:rsid w:val="00F859C0"/>
    <w:rsid w:val="00F859D8"/>
    <w:rsid w:val="00F85BE4"/>
    <w:rsid w:val="00F85CFB"/>
    <w:rsid w:val="00F85F2D"/>
    <w:rsid w:val="00F85F9E"/>
    <w:rsid w:val="00F86005"/>
    <w:rsid w:val="00F860DE"/>
    <w:rsid w:val="00F8610C"/>
    <w:rsid w:val="00F8619D"/>
    <w:rsid w:val="00F861AF"/>
    <w:rsid w:val="00F8620A"/>
    <w:rsid w:val="00F86423"/>
    <w:rsid w:val="00F8645F"/>
    <w:rsid w:val="00F86576"/>
    <w:rsid w:val="00F86683"/>
    <w:rsid w:val="00F86726"/>
    <w:rsid w:val="00F868F5"/>
    <w:rsid w:val="00F86C2B"/>
    <w:rsid w:val="00F86E92"/>
    <w:rsid w:val="00F86EAB"/>
    <w:rsid w:val="00F86F6B"/>
    <w:rsid w:val="00F87060"/>
    <w:rsid w:val="00F870A6"/>
    <w:rsid w:val="00F87185"/>
    <w:rsid w:val="00F871B4"/>
    <w:rsid w:val="00F8721F"/>
    <w:rsid w:val="00F8749B"/>
    <w:rsid w:val="00F8758B"/>
    <w:rsid w:val="00F8789A"/>
    <w:rsid w:val="00F878DF"/>
    <w:rsid w:val="00F87945"/>
    <w:rsid w:val="00F87B98"/>
    <w:rsid w:val="00F87DB2"/>
    <w:rsid w:val="00F903A3"/>
    <w:rsid w:val="00F90410"/>
    <w:rsid w:val="00F904B1"/>
    <w:rsid w:val="00F904EE"/>
    <w:rsid w:val="00F9056A"/>
    <w:rsid w:val="00F906C7"/>
    <w:rsid w:val="00F90706"/>
    <w:rsid w:val="00F90B51"/>
    <w:rsid w:val="00F90BF8"/>
    <w:rsid w:val="00F90C00"/>
    <w:rsid w:val="00F90C89"/>
    <w:rsid w:val="00F90CB8"/>
    <w:rsid w:val="00F90D0C"/>
    <w:rsid w:val="00F90DC9"/>
    <w:rsid w:val="00F90F8D"/>
    <w:rsid w:val="00F911AC"/>
    <w:rsid w:val="00F911BF"/>
    <w:rsid w:val="00F91224"/>
    <w:rsid w:val="00F91473"/>
    <w:rsid w:val="00F91482"/>
    <w:rsid w:val="00F91594"/>
    <w:rsid w:val="00F915A4"/>
    <w:rsid w:val="00F91703"/>
    <w:rsid w:val="00F91B24"/>
    <w:rsid w:val="00F91F8F"/>
    <w:rsid w:val="00F92058"/>
    <w:rsid w:val="00F92106"/>
    <w:rsid w:val="00F9220A"/>
    <w:rsid w:val="00F922C6"/>
    <w:rsid w:val="00F92383"/>
    <w:rsid w:val="00F923D7"/>
    <w:rsid w:val="00F923FC"/>
    <w:rsid w:val="00F92619"/>
    <w:rsid w:val="00F92771"/>
    <w:rsid w:val="00F92780"/>
    <w:rsid w:val="00F92782"/>
    <w:rsid w:val="00F927D2"/>
    <w:rsid w:val="00F9292E"/>
    <w:rsid w:val="00F9294E"/>
    <w:rsid w:val="00F92AD3"/>
    <w:rsid w:val="00F92D7B"/>
    <w:rsid w:val="00F931D3"/>
    <w:rsid w:val="00F932F8"/>
    <w:rsid w:val="00F932FD"/>
    <w:rsid w:val="00F937F5"/>
    <w:rsid w:val="00F93961"/>
    <w:rsid w:val="00F93AA9"/>
    <w:rsid w:val="00F93BE7"/>
    <w:rsid w:val="00F93D54"/>
    <w:rsid w:val="00F93D72"/>
    <w:rsid w:val="00F93EEE"/>
    <w:rsid w:val="00F93F19"/>
    <w:rsid w:val="00F9412B"/>
    <w:rsid w:val="00F94232"/>
    <w:rsid w:val="00F942DD"/>
    <w:rsid w:val="00F94326"/>
    <w:rsid w:val="00F945E3"/>
    <w:rsid w:val="00F94B57"/>
    <w:rsid w:val="00F94CCB"/>
    <w:rsid w:val="00F94E90"/>
    <w:rsid w:val="00F94FCE"/>
    <w:rsid w:val="00F95061"/>
    <w:rsid w:val="00F95126"/>
    <w:rsid w:val="00F953B3"/>
    <w:rsid w:val="00F954DB"/>
    <w:rsid w:val="00F95564"/>
    <w:rsid w:val="00F956C2"/>
    <w:rsid w:val="00F958A9"/>
    <w:rsid w:val="00F95A6E"/>
    <w:rsid w:val="00F95D9F"/>
    <w:rsid w:val="00F95FE8"/>
    <w:rsid w:val="00F9605B"/>
    <w:rsid w:val="00F9608B"/>
    <w:rsid w:val="00F96143"/>
    <w:rsid w:val="00F961C6"/>
    <w:rsid w:val="00F961DF"/>
    <w:rsid w:val="00F9621F"/>
    <w:rsid w:val="00F96275"/>
    <w:rsid w:val="00F962D4"/>
    <w:rsid w:val="00F96615"/>
    <w:rsid w:val="00F96823"/>
    <w:rsid w:val="00F96937"/>
    <w:rsid w:val="00F96985"/>
    <w:rsid w:val="00F96B0F"/>
    <w:rsid w:val="00F96B30"/>
    <w:rsid w:val="00F96B9D"/>
    <w:rsid w:val="00F96BB7"/>
    <w:rsid w:val="00F96CA6"/>
    <w:rsid w:val="00F96CF2"/>
    <w:rsid w:val="00F96D2E"/>
    <w:rsid w:val="00F96E58"/>
    <w:rsid w:val="00F96ED7"/>
    <w:rsid w:val="00F970B7"/>
    <w:rsid w:val="00F9718D"/>
    <w:rsid w:val="00F971F9"/>
    <w:rsid w:val="00F971FD"/>
    <w:rsid w:val="00F97276"/>
    <w:rsid w:val="00F972F8"/>
    <w:rsid w:val="00F97348"/>
    <w:rsid w:val="00F97405"/>
    <w:rsid w:val="00F974A2"/>
    <w:rsid w:val="00F9759F"/>
    <w:rsid w:val="00F97689"/>
    <w:rsid w:val="00F97838"/>
    <w:rsid w:val="00F9788C"/>
    <w:rsid w:val="00F978ED"/>
    <w:rsid w:val="00F97A26"/>
    <w:rsid w:val="00F97BAA"/>
    <w:rsid w:val="00F97C3E"/>
    <w:rsid w:val="00F97DB1"/>
    <w:rsid w:val="00F97E21"/>
    <w:rsid w:val="00F97EF6"/>
    <w:rsid w:val="00FA007D"/>
    <w:rsid w:val="00FA0681"/>
    <w:rsid w:val="00FA09E3"/>
    <w:rsid w:val="00FA0A2D"/>
    <w:rsid w:val="00FA0ADC"/>
    <w:rsid w:val="00FA0F0E"/>
    <w:rsid w:val="00FA122E"/>
    <w:rsid w:val="00FA133B"/>
    <w:rsid w:val="00FA14C1"/>
    <w:rsid w:val="00FA16F1"/>
    <w:rsid w:val="00FA1727"/>
    <w:rsid w:val="00FA1918"/>
    <w:rsid w:val="00FA1A55"/>
    <w:rsid w:val="00FA1AED"/>
    <w:rsid w:val="00FA1D84"/>
    <w:rsid w:val="00FA1FFC"/>
    <w:rsid w:val="00FA21EE"/>
    <w:rsid w:val="00FA2432"/>
    <w:rsid w:val="00FA24A4"/>
    <w:rsid w:val="00FA2573"/>
    <w:rsid w:val="00FA270C"/>
    <w:rsid w:val="00FA28CE"/>
    <w:rsid w:val="00FA2AB6"/>
    <w:rsid w:val="00FA2B36"/>
    <w:rsid w:val="00FA2BB3"/>
    <w:rsid w:val="00FA2C03"/>
    <w:rsid w:val="00FA2CD3"/>
    <w:rsid w:val="00FA30AB"/>
    <w:rsid w:val="00FA359C"/>
    <w:rsid w:val="00FA35C4"/>
    <w:rsid w:val="00FA3A1A"/>
    <w:rsid w:val="00FA3BF3"/>
    <w:rsid w:val="00FA3C9B"/>
    <w:rsid w:val="00FA3D73"/>
    <w:rsid w:val="00FA4071"/>
    <w:rsid w:val="00FA42F2"/>
    <w:rsid w:val="00FA4313"/>
    <w:rsid w:val="00FA43B4"/>
    <w:rsid w:val="00FA45B3"/>
    <w:rsid w:val="00FA45B9"/>
    <w:rsid w:val="00FA4903"/>
    <w:rsid w:val="00FA4B07"/>
    <w:rsid w:val="00FA4EDB"/>
    <w:rsid w:val="00FA4F80"/>
    <w:rsid w:val="00FA559F"/>
    <w:rsid w:val="00FA5624"/>
    <w:rsid w:val="00FA5831"/>
    <w:rsid w:val="00FA5948"/>
    <w:rsid w:val="00FA5AA1"/>
    <w:rsid w:val="00FA5ADB"/>
    <w:rsid w:val="00FA5B46"/>
    <w:rsid w:val="00FA5E15"/>
    <w:rsid w:val="00FA5ED9"/>
    <w:rsid w:val="00FA5FC9"/>
    <w:rsid w:val="00FA6364"/>
    <w:rsid w:val="00FA6416"/>
    <w:rsid w:val="00FA65F0"/>
    <w:rsid w:val="00FA6B6C"/>
    <w:rsid w:val="00FA6BB1"/>
    <w:rsid w:val="00FA6C37"/>
    <w:rsid w:val="00FA6C6A"/>
    <w:rsid w:val="00FA7292"/>
    <w:rsid w:val="00FA74CE"/>
    <w:rsid w:val="00FA770F"/>
    <w:rsid w:val="00FA7926"/>
    <w:rsid w:val="00FA79CD"/>
    <w:rsid w:val="00FA7BB2"/>
    <w:rsid w:val="00FA7BC6"/>
    <w:rsid w:val="00FA7BF4"/>
    <w:rsid w:val="00FA7EDA"/>
    <w:rsid w:val="00FB00E6"/>
    <w:rsid w:val="00FB0301"/>
    <w:rsid w:val="00FB056B"/>
    <w:rsid w:val="00FB0701"/>
    <w:rsid w:val="00FB0A99"/>
    <w:rsid w:val="00FB0C76"/>
    <w:rsid w:val="00FB0D5B"/>
    <w:rsid w:val="00FB0E59"/>
    <w:rsid w:val="00FB0F15"/>
    <w:rsid w:val="00FB17EE"/>
    <w:rsid w:val="00FB1884"/>
    <w:rsid w:val="00FB1AB3"/>
    <w:rsid w:val="00FB1B57"/>
    <w:rsid w:val="00FB1B75"/>
    <w:rsid w:val="00FB1C95"/>
    <w:rsid w:val="00FB1EC6"/>
    <w:rsid w:val="00FB2313"/>
    <w:rsid w:val="00FB2479"/>
    <w:rsid w:val="00FB2644"/>
    <w:rsid w:val="00FB2B45"/>
    <w:rsid w:val="00FB2B48"/>
    <w:rsid w:val="00FB2B68"/>
    <w:rsid w:val="00FB2B93"/>
    <w:rsid w:val="00FB2BF6"/>
    <w:rsid w:val="00FB2E7C"/>
    <w:rsid w:val="00FB2F09"/>
    <w:rsid w:val="00FB3347"/>
    <w:rsid w:val="00FB36C7"/>
    <w:rsid w:val="00FB3A12"/>
    <w:rsid w:val="00FB3BE1"/>
    <w:rsid w:val="00FB3E98"/>
    <w:rsid w:val="00FB3ECD"/>
    <w:rsid w:val="00FB3FE2"/>
    <w:rsid w:val="00FB3FFC"/>
    <w:rsid w:val="00FB416E"/>
    <w:rsid w:val="00FB4354"/>
    <w:rsid w:val="00FB44B1"/>
    <w:rsid w:val="00FB4A70"/>
    <w:rsid w:val="00FB4C80"/>
    <w:rsid w:val="00FB4D03"/>
    <w:rsid w:val="00FB4E6D"/>
    <w:rsid w:val="00FB5050"/>
    <w:rsid w:val="00FB5229"/>
    <w:rsid w:val="00FB5485"/>
    <w:rsid w:val="00FB55BF"/>
    <w:rsid w:val="00FB5618"/>
    <w:rsid w:val="00FB58BD"/>
    <w:rsid w:val="00FB5B51"/>
    <w:rsid w:val="00FB5BF4"/>
    <w:rsid w:val="00FB5D9E"/>
    <w:rsid w:val="00FB5DF9"/>
    <w:rsid w:val="00FB5E23"/>
    <w:rsid w:val="00FB5EDE"/>
    <w:rsid w:val="00FB61F9"/>
    <w:rsid w:val="00FB64FD"/>
    <w:rsid w:val="00FB6523"/>
    <w:rsid w:val="00FB65D9"/>
    <w:rsid w:val="00FB664B"/>
    <w:rsid w:val="00FB6860"/>
    <w:rsid w:val="00FB686C"/>
    <w:rsid w:val="00FB6942"/>
    <w:rsid w:val="00FB69A0"/>
    <w:rsid w:val="00FB6A6A"/>
    <w:rsid w:val="00FB6B99"/>
    <w:rsid w:val="00FB6C26"/>
    <w:rsid w:val="00FB6E38"/>
    <w:rsid w:val="00FB6F27"/>
    <w:rsid w:val="00FB704D"/>
    <w:rsid w:val="00FB759A"/>
    <w:rsid w:val="00FB7641"/>
    <w:rsid w:val="00FB779A"/>
    <w:rsid w:val="00FB7A7A"/>
    <w:rsid w:val="00FB7B27"/>
    <w:rsid w:val="00FB7B35"/>
    <w:rsid w:val="00FB7B54"/>
    <w:rsid w:val="00FB7D19"/>
    <w:rsid w:val="00FB7F8B"/>
    <w:rsid w:val="00FC00EA"/>
    <w:rsid w:val="00FC0280"/>
    <w:rsid w:val="00FC037A"/>
    <w:rsid w:val="00FC03D3"/>
    <w:rsid w:val="00FC0421"/>
    <w:rsid w:val="00FC0475"/>
    <w:rsid w:val="00FC05B9"/>
    <w:rsid w:val="00FC05EF"/>
    <w:rsid w:val="00FC0601"/>
    <w:rsid w:val="00FC064E"/>
    <w:rsid w:val="00FC06C1"/>
    <w:rsid w:val="00FC07AC"/>
    <w:rsid w:val="00FC0A03"/>
    <w:rsid w:val="00FC0A11"/>
    <w:rsid w:val="00FC0CF7"/>
    <w:rsid w:val="00FC0E86"/>
    <w:rsid w:val="00FC1342"/>
    <w:rsid w:val="00FC1412"/>
    <w:rsid w:val="00FC166B"/>
    <w:rsid w:val="00FC16F6"/>
    <w:rsid w:val="00FC196D"/>
    <w:rsid w:val="00FC1B67"/>
    <w:rsid w:val="00FC1CD9"/>
    <w:rsid w:val="00FC20D2"/>
    <w:rsid w:val="00FC21BD"/>
    <w:rsid w:val="00FC244D"/>
    <w:rsid w:val="00FC24CE"/>
    <w:rsid w:val="00FC259F"/>
    <w:rsid w:val="00FC270C"/>
    <w:rsid w:val="00FC2718"/>
    <w:rsid w:val="00FC2783"/>
    <w:rsid w:val="00FC278F"/>
    <w:rsid w:val="00FC28F9"/>
    <w:rsid w:val="00FC29D0"/>
    <w:rsid w:val="00FC2DF0"/>
    <w:rsid w:val="00FC2EA3"/>
    <w:rsid w:val="00FC3150"/>
    <w:rsid w:val="00FC3179"/>
    <w:rsid w:val="00FC33B8"/>
    <w:rsid w:val="00FC33C6"/>
    <w:rsid w:val="00FC34D2"/>
    <w:rsid w:val="00FC3677"/>
    <w:rsid w:val="00FC3CA8"/>
    <w:rsid w:val="00FC3D00"/>
    <w:rsid w:val="00FC4040"/>
    <w:rsid w:val="00FC4098"/>
    <w:rsid w:val="00FC40A3"/>
    <w:rsid w:val="00FC40DF"/>
    <w:rsid w:val="00FC4203"/>
    <w:rsid w:val="00FC420A"/>
    <w:rsid w:val="00FC4385"/>
    <w:rsid w:val="00FC44B6"/>
    <w:rsid w:val="00FC46D1"/>
    <w:rsid w:val="00FC48A4"/>
    <w:rsid w:val="00FC4B60"/>
    <w:rsid w:val="00FC4C50"/>
    <w:rsid w:val="00FC4C8D"/>
    <w:rsid w:val="00FC4D53"/>
    <w:rsid w:val="00FC4E9C"/>
    <w:rsid w:val="00FC4FDC"/>
    <w:rsid w:val="00FC5105"/>
    <w:rsid w:val="00FC5287"/>
    <w:rsid w:val="00FC554C"/>
    <w:rsid w:val="00FC5574"/>
    <w:rsid w:val="00FC575B"/>
    <w:rsid w:val="00FC57D6"/>
    <w:rsid w:val="00FC5858"/>
    <w:rsid w:val="00FC5AA0"/>
    <w:rsid w:val="00FC5ADB"/>
    <w:rsid w:val="00FC5CE8"/>
    <w:rsid w:val="00FC5D5B"/>
    <w:rsid w:val="00FC5F4E"/>
    <w:rsid w:val="00FC5FF7"/>
    <w:rsid w:val="00FC600B"/>
    <w:rsid w:val="00FC6055"/>
    <w:rsid w:val="00FC60C0"/>
    <w:rsid w:val="00FC6201"/>
    <w:rsid w:val="00FC627D"/>
    <w:rsid w:val="00FC63AE"/>
    <w:rsid w:val="00FC63B4"/>
    <w:rsid w:val="00FC64FC"/>
    <w:rsid w:val="00FC6740"/>
    <w:rsid w:val="00FC6898"/>
    <w:rsid w:val="00FC69C8"/>
    <w:rsid w:val="00FC6E70"/>
    <w:rsid w:val="00FC6EE9"/>
    <w:rsid w:val="00FC700C"/>
    <w:rsid w:val="00FC712F"/>
    <w:rsid w:val="00FC713C"/>
    <w:rsid w:val="00FC7429"/>
    <w:rsid w:val="00FC7567"/>
    <w:rsid w:val="00FC76FF"/>
    <w:rsid w:val="00FC7816"/>
    <w:rsid w:val="00FC7979"/>
    <w:rsid w:val="00FC79FA"/>
    <w:rsid w:val="00FC7A06"/>
    <w:rsid w:val="00FC7BD2"/>
    <w:rsid w:val="00FC7C9B"/>
    <w:rsid w:val="00FC7CD2"/>
    <w:rsid w:val="00FC7E75"/>
    <w:rsid w:val="00FD025E"/>
    <w:rsid w:val="00FD03BE"/>
    <w:rsid w:val="00FD03E3"/>
    <w:rsid w:val="00FD0558"/>
    <w:rsid w:val="00FD05BC"/>
    <w:rsid w:val="00FD0712"/>
    <w:rsid w:val="00FD073D"/>
    <w:rsid w:val="00FD0750"/>
    <w:rsid w:val="00FD07D0"/>
    <w:rsid w:val="00FD07F6"/>
    <w:rsid w:val="00FD0822"/>
    <w:rsid w:val="00FD086E"/>
    <w:rsid w:val="00FD0C99"/>
    <w:rsid w:val="00FD0CD2"/>
    <w:rsid w:val="00FD0F52"/>
    <w:rsid w:val="00FD0FBE"/>
    <w:rsid w:val="00FD1233"/>
    <w:rsid w:val="00FD131C"/>
    <w:rsid w:val="00FD1367"/>
    <w:rsid w:val="00FD1426"/>
    <w:rsid w:val="00FD1488"/>
    <w:rsid w:val="00FD14AF"/>
    <w:rsid w:val="00FD17AB"/>
    <w:rsid w:val="00FD1A62"/>
    <w:rsid w:val="00FD1D94"/>
    <w:rsid w:val="00FD1E5D"/>
    <w:rsid w:val="00FD1EBA"/>
    <w:rsid w:val="00FD1EC8"/>
    <w:rsid w:val="00FD22C5"/>
    <w:rsid w:val="00FD2394"/>
    <w:rsid w:val="00FD23C3"/>
    <w:rsid w:val="00FD2730"/>
    <w:rsid w:val="00FD2775"/>
    <w:rsid w:val="00FD29F4"/>
    <w:rsid w:val="00FD2AA9"/>
    <w:rsid w:val="00FD2B97"/>
    <w:rsid w:val="00FD2C13"/>
    <w:rsid w:val="00FD2C5B"/>
    <w:rsid w:val="00FD2DEA"/>
    <w:rsid w:val="00FD2E7B"/>
    <w:rsid w:val="00FD2FF4"/>
    <w:rsid w:val="00FD3296"/>
    <w:rsid w:val="00FD32FD"/>
    <w:rsid w:val="00FD3B17"/>
    <w:rsid w:val="00FD3B71"/>
    <w:rsid w:val="00FD3B7E"/>
    <w:rsid w:val="00FD3BEE"/>
    <w:rsid w:val="00FD3E39"/>
    <w:rsid w:val="00FD3E72"/>
    <w:rsid w:val="00FD40FD"/>
    <w:rsid w:val="00FD4151"/>
    <w:rsid w:val="00FD419C"/>
    <w:rsid w:val="00FD41D2"/>
    <w:rsid w:val="00FD444C"/>
    <w:rsid w:val="00FD456C"/>
    <w:rsid w:val="00FD47ED"/>
    <w:rsid w:val="00FD4AA7"/>
    <w:rsid w:val="00FD4B31"/>
    <w:rsid w:val="00FD4E6F"/>
    <w:rsid w:val="00FD4F98"/>
    <w:rsid w:val="00FD5181"/>
    <w:rsid w:val="00FD5260"/>
    <w:rsid w:val="00FD531C"/>
    <w:rsid w:val="00FD54F5"/>
    <w:rsid w:val="00FD5657"/>
    <w:rsid w:val="00FD59CD"/>
    <w:rsid w:val="00FD59D1"/>
    <w:rsid w:val="00FD5BFC"/>
    <w:rsid w:val="00FD5C4F"/>
    <w:rsid w:val="00FD5DB7"/>
    <w:rsid w:val="00FD5E32"/>
    <w:rsid w:val="00FD5E59"/>
    <w:rsid w:val="00FD61E6"/>
    <w:rsid w:val="00FD6847"/>
    <w:rsid w:val="00FD6B0C"/>
    <w:rsid w:val="00FD6B8F"/>
    <w:rsid w:val="00FD6CAA"/>
    <w:rsid w:val="00FD6D57"/>
    <w:rsid w:val="00FD6E12"/>
    <w:rsid w:val="00FD6E33"/>
    <w:rsid w:val="00FD7029"/>
    <w:rsid w:val="00FD70B7"/>
    <w:rsid w:val="00FD72EE"/>
    <w:rsid w:val="00FD74DB"/>
    <w:rsid w:val="00FD750B"/>
    <w:rsid w:val="00FD7589"/>
    <w:rsid w:val="00FD7626"/>
    <w:rsid w:val="00FD7657"/>
    <w:rsid w:val="00FD7660"/>
    <w:rsid w:val="00FD76F7"/>
    <w:rsid w:val="00FD771F"/>
    <w:rsid w:val="00FD78CB"/>
    <w:rsid w:val="00FD797F"/>
    <w:rsid w:val="00FD7B93"/>
    <w:rsid w:val="00FD7BFB"/>
    <w:rsid w:val="00FD7C03"/>
    <w:rsid w:val="00FD7E41"/>
    <w:rsid w:val="00FE0225"/>
    <w:rsid w:val="00FE0655"/>
    <w:rsid w:val="00FE0674"/>
    <w:rsid w:val="00FE069E"/>
    <w:rsid w:val="00FE08BB"/>
    <w:rsid w:val="00FE0A59"/>
    <w:rsid w:val="00FE0D14"/>
    <w:rsid w:val="00FE0E7D"/>
    <w:rsid w:val="00FE0FF4"/>
    <w:rsid w:val="00FE128D"/>
    <w:rsid w:val="00FE12AC"/>
    <w:rsid w:val="00FE12BC"/>
    <w:rsid w:val="00FE1413"/>
    <w:rsid w:val="00FE14D4"/>
    <w:rsid w:val="00FE14FC"/>
    <w:rsid w:val="00FE1525"/>
    <w:rsid w:val="00FE15FA"/>
    <w:rsid w:val="00FE173B"/>
    <w:rsid w:val="00FE1779"/>
    <w:rsid w:val="00FE1CAA"/>
    <w:rsid w:val="00FE1D3A"/>
    <w:rsid w:val="00FE1DD8"/>
    <w:rsid w:val="00FE2148"/>
    <w:rsid w:val="00FE231D"/>
    <w:rsid w:val="00FE2365"/>
    <w:rsid w:val="00FE27C7"/>
    <w:rsid w:val="00FE27CD"/>
    <w:rsid w:val="00FE2D00"/>
    <w:rsid w:val="00FE2E85"/>
    <w:rsid w:val="00FE2F1C"/>
    <w:rsid w:val="00FE2F75"/>
    <w:rsid w:val="00FE308E"/>
    <w:rsid w:val="00FE30EA"/>
    <w:rsid w:val="00FE3297"/>
    <w:rsid w:val="00FE34B0"/>
    <w:rsid w:val="00FE367F"/>
    <w:rsid w:val="00FE37D7"/>
    <w:rsid w:val="00FE38C6"/>
    <w:rsid w:val="00FE394F"/>
    <w:rsid w:val="00FE3CC0"/>
    <w:rsid w:val="00FE3CFB"/>
    <w:rsid w:val="00FE3DC1"/>
    <w:rsid w:val="00FE3E1F"/>
    <w:rsid w:val="00FE42E8"/>
    <w:rsid w:val="00FE43AB"/>
    <w:rsid w:val="00FE4535"/>
    <w:rsid w:val="00FE476A"/>
    <w:rsid w:val="00FE48C8"/>
    <w:rsid w:val="00FE4929"/>
    <w:rsid w:val="00FE4A20"/>
    <w:rsid w:val="00FE4A69"/>
    <w:rsid w:val="00FE4BB9"/>
    <w:rsid w:val="00FE4C7B"/>
    <w:rsid w:val="00FE4D57"/>
    <w:rsid w:val="00FE4EC9"/>
    <w:rsid w:val="00FE5004"/>
    <w:rsid w:val="00FE5087"/>
    <w:rsid w:val="00FE5164"/>
    <w:rsid w:val="00FE534B"/>
    <w:rsid w:val="00FE5403"/>
    <w:rsid w:val="00FE54D6"/>
    <w:rsid w:val="00FE54DF"/>
    <w:rsid w:val="00FE5607"/>
    <w:rsid w:val="00FE5AD4"/>
    <w:rsid w:val="00FE5AEA"/>
    <w:rsid w:val="00FE5B9C"/>
    <w:rsid w:val="00FE5CFF"/>
    <w:rsid w:val="00FE5DE9"/>
    <w:rsid w:val="00FE5E80"/>
    <w:rsid w:val="00FE5F2F"/>
    <w:rsid w:val="00FE5F47"/>
    <w:rsid w:val="00FE6218"/>
    <w:rsid w:val="00FE6258"/>
    <w:rsid w:val="00FE65C9"/>
    <w:rsid w:val="00FE65E8"/>
    <w:rsid w:val="00FE673B"/>
    <w:rsid w:val="00FE676C"/>
    <w:rsid w:val="00FE6770"/>
    <w:rsid w:val="00FE6800"/>
    <w:rsid w:val="00FE6811"/>
    <w:rsid w:val="00FE68B9"/>
    <w:rsid w:val="00FE6A45"/>
    <w:rsid w:val="00FE6BDF"/>
    <w:rsid w:val="00FE6CB6"/>
    <w:rsid w:val="00FE6CD2"/>
    <w:rsid w:val="00FE6D8B"/>
    <w:rsid w:val="00FE7241"/>
    <w:rsid w:val="00FE7336"/>
    <w:rsid w:val="00FE73F8"/>
    <w:rsid w:val="00FE761F"/>
    <w:rsid w:val="00FE77D9"/>
    <w:rsid w:val="00FE7821"/>
    <w:rsid w:val="00FE787C"/>
    <w:rsid w:val="00FE78C6"/>
    <w:rsid w:val="00FE798C"/>
    <w:rsid w:val="00FE79FF"/>
    <w:rsid w:val="00FE7A2E"/>
    <w:rsid w:val="00FE7BFD"/>
    <w:rsid w:val="00FE7CC9"/>
    <w:rsid w:val="00FE7E76"/>
    <w:rsid w:val="00FE7EF0"/>
    <w:rsid w:val="00FE7FF7"/>
    <w:rsid w:val="00FF0099"/>
    <w:rsid w:val="00FF0206"/>
    <w:rsid w:val="00FF0359"/>
    <w:rsid w:val="00FF0614"/>
    <w:rsid w:val="00FF06AE"/>
    <w:rsid w:val="00FF07A5"/>
    <w:rsid w:val="00FF08FA"/>
    <w:rsid w:val="00FF08FE"/>
    <w:rsid w:val="00FF0B83"/>
    <w:rsid w:val="00FF0D15"/>
    <w:rsid w:val="00FF0F58"/>
    <w:rsid w:val="00FF0F8A"/>
    <w:rsid w:val="00FF1074"/>
    <w:rsid w:val="00FF1298"/>
    <w:rsid w:val="00FF13E9"/>
    <w:rsid w:val="00FF1796"/>
    <w:rsid w:val="00FF1AC6"/>
    <w:rsid w:val="00FF1D2F"/>
    <w:rsid w:val="00FF1E9E"/>
    <w:rsid w:val="00FF1FDE"/>
    <w:rsid w:val="00FF212B"/>
    <w:rsid w:val="00FF2148"/>
    <w:rsid w:val="00FF22F3"/>
    <w:rsid w:val="00FF2331"/>
    <w:rsid w:val="00FF24BC"/>
    <w:rsid w:val="00FF2546"/>
    <w:rsid w:val="00FF265C"/>
    <w:rsid w:val="00FF26BB"/>
    <w:rsid w:val="00FF2797"/>
    <w:rsid w:val="00FF2863"/>
    <w:rsid w:val="00FF293E"/>
    <w:rsid w:val="00FF2A51"/>
    <w:rsid w:val="00FF2A9F"/>
    <w:rsid w:val="00FF2AE9"/>
    <w:rsid w:val="00FF2B9D"/>
    <w:rsid w:val="00FF2D1A"/>
    <w:rsid w:val="00FF2DE2"/>
    <w:rsid w:val="00FF2F56"/>
    <w:rsid w:val="00FF309B"/>
    <w:rsid w:val="00FF3231"/>
    <w:rsid w:val="00FF3475"/>
    <w:rsid w:val="00FF386F"/>
    <w:rsid w:val="00FF3D88"/>
    <w:rsid w:val="00FF3DA3"/>
    <w:rsid w:val="00FF4137"/>
    <w:rsid w:val="00FF41E7"/>
    <w:rsid w:val="00FF45A5"/>
    <w:rsid w:val="00FF4751"/>
    <w:rsid w:val="00FF47A5"/>
    <w:rsid w:val="00FF48E1"/>
    <w:rsid w:val="00FF48F8"/>
    <w:rsid w:val="00FF4922"/>
    <w:rsid w:val="00FF4AB2"/>
    <w:rsid w:val="00FF4CA1"/>
    <w:rsid w:val="00FF4CA8"/>
    <w:rsid w:val="00FF4E1B"/>
    <w:rsid w:val="00FF4F1D"/>
    <w:rsid w:val="00FF50C4"/>
    <w:rsid w:val="00FF5247"/>
    <w:rsid w:val="00FF5334"/>
    <w:rsid w:val="00FF53DA"/>
    <w:rsid w:val="00FF5482"/>
    <w:rsid w:val="00FF5654"/>
    <w:rsid w:val="00FF56E5"/>
    <w:rsid w:val="00FF5B29"/>
    <w:rsid w:val="00FF5B76"/>
    <w:rsid w:val="00FF5BB6"/>
    <w:rsid w:val="00FF5C0A"/>
    <w:rsid w:val="00FF5C91"/>
    <w:rsid w:val="00FF5D42"/>
    <w:rsid w:val="00FF5E2F"/>
    <w:rsid w:val="00FF5E42"/>
    <w:rsid w:val="00FF6267"/>
    <w:rsid w:val="00FF63B3"/>
    <w:rsid w:val="00FF64B0"/>
    <w:rsid w:val="00FF657B"/>
    <w:rsid w:val="00FF660A"/>
    <w:rsid w:val="00FF6BC4"/>
    <w:rsid w:val="00FF6C07"/>
    <w:rsid w:val="00FF6E94"/>
    <w:rsid w:val="00FF6EDB"/>
    <w:rsid w:val="00FF73F7"/>
    <w:rsid w:val="00FF7473"/>
    <w:rsid w:val="00FF754C"/>
    <w:rsid w:val="00FF7731"/>
    <w:rsid w:val="00FF778E"/>
    <w:rsid w:val="00FF784F"/>
    <w:rsid w:val="00FF787C"/>
    <w:rsid w:val="00FF78C9"/>
    <w:rsid w:val="00FF7A8A"/>
    <w:rsid w:val="00FF7B0A"/>
    <w:rsid w:val="00FF7F99"/>
    <w:rsid w:val="00FF7F9F"/>
    <w:rsid w:val="00FF7FFA"/>
    <w:rsid w:val="01014509"/>
    <w:rsid w:val="01694F57"/>
    <w:rsid w:val="0202A674"/>
    <w:rsid w:val="02A02D7B"/>
    <w:rsid w:val="02EDD7BC"/>
    <w:rsid w:val="04E84AB1"/>
    <w:rsid w:val="0584ABE0"/>
    <w:rsid w:val="05C04E04"/>
    <w:rsid w:val="05C7C563"/>
    <w:rsid w:val="069B65EC"/>
    <w:rsid w:val="06E77604"/>
    <w:rsid w:val="06FC4748"/>
    <w:rsid w:val="0777EDFB"/>
    <w:rsid w:val="07CF2525"/>
    <w:rsid w:val="08028C25"/>
    <w:rsid w:val="0809EF29"/>
    <w:rsid w:val="08212882"/>
    <w:rsid w:val="09579476"/>
    <w:rsid w:val="09588426"/>
    <w:rsid w:val="09E72334"/>
    <w:rsid w:val="09F0989B"/>
    <w:rsid w:val="0AA35FB3"/>
    <w:rsid w:val="0AFC3B8E"/>
    <w:rsid w:val="0BB6C865"/>
    <w:rsid w:val="0BCBBDCC"/>
    <w:rsid w:val="0BE01CEB"/>
    <w:rsid w:val="0BE1E52A"/>
    <w:rsid w:val="0C415B23"/>
    <w:rsid w:val="0DC3338B"/>
    <w:rsid w:val="0E1DC331"/>
    <w:rsid w:val="0EB9A781"/>
    <w:rsid w:val="0EC52469"/>
    <w:rsid w:val="0FF65340"/>
    <w:rsid w:val="10CFAEB9"/>
    <w:rsid w:val="10E0DE58"/>
    <w:rsid w:val="11559091"/>
    <w:rsid w:val="116064E2"/>
    <w:rsid w:val="117DA53C"/>
    <w:rsid w:val="1260B6D4"/>
    <w:rsid w:val="126B0F3B"/>
    <w:rsid w:val="126F5EB9"/>
    <w:rsid w:val="12A36151"/>
    <w:rsid w:val="12BA4E58"/>
    <w:rsid w:val="12F2C2D5"/>
    <w:rsid w:val="13A01397"/>
    <w:rsid w:val="14C5846E"/>
    <w:rsid w:val="14E30D5D"/>
    <w:rsid w:val="153F5695"/>
    <w:rsid w:val="155901E3"/>
    <w:rsid w:val="157AE374"/>
    <w:rsid w:val="15A82216"/>
    <w:rsid w:val="15F0BAB3"/>
    <w:rsid w:val="15F9C6CA"/>
    <w:rsid w:val="16018CB9"/>
    <w:rsid w:val="16AE25A3"/>
    <w:rsid w:val="16CC1EBB"/>
    <w:rsid w:val="1728D0E8"/>
    <w:rsid w:val="17849CBC"/>
    <w:rsid w:val="1845E0D0"/>
    <w:rsid w:val="1899ABF4"/>
    <w:rsid w:val="18A9D214"/>
    <w:rsid w:val="18B84DD3"/>
    <w:rsid w:val="18C47E58"/>
    <w:rsid w:val="18D5AB89"/>
    <w:rsid w:val="18D6C96B"/>
    <w:rsid w:val="1950B165"/>
    <w:rsid w:val="195BD887"/>
    <w:rsid w:val="196C7736"/>
    <w:rsid w:val="19907F51"/>
    <w:rsid w:val="19941D8E"/>
    <w:rsid w:val="1A421F49"/>
    <w:rsid w:val="1A4B7D75"/>
    <w:rsid w:val="1A9ABE9C"/>
    <w:rsid w:val="1AA78503"/>
    <w:rsid w:val="1ACB8995"/>
    <w:rsid w:val="1B531BF9"/>
    <w:rsid w:val="1B68BD9D"/>
    <w:rsid w:val="1C6D9F04"/>
    <w:rsid w:val="1CB1FE0F"/>
    <w:rsid w:val="1CFF14C6"/>
    <w:rsid w:val="1D0BB4BA"/>
    <w:rsid w:val="1D792893"/>
    <w:rsid w:val="1D7E9A33"/>
    <w:rsid w:val="1DF093B7"/>
    <w:rsid w:val="1E348712"/>
    <w:rsid w:val="1EB40422"/>
    <w:rsid w:val="1EE93F77"/>
    <w:rsid w:val="1F92EAA4"/>
    <w:rsid w:val="1FA1C69F"/>
    <w:rsid w:val="1FF0A199"/>
    <w:rsid w:val="21573C10"/>
    <w:rsid w:val="215B33A3"/>
    <w:rsid w:val="216AD02D"/>
    <w:rsid w:val="21819A14"/>
    <w:rsid w:val="218F6542"/>
    <w:rsid w:val="2199DF46"/>
    <w:rsid w:val="21D7BFC3"/>
    <w:rsid w:val="21E93A72"/>
    <w:rsid w:val="2207003C"/>
    <w:rsid w:val="22354DA0"/>
    <w:rsid w:val="22C694D7"/>
    <w:rsid w:val="235895DC"/>
    <w:rsid w:val="23CE531C"/>
    <w:rsid w:val="24391CB6"/>
    <w:rsid w:val="24B89C4B"/>
    <w:rsid w:val="252D1BD1"/>
    <w:rsid w:val="25E4CC3E"/>
    <w:rsid w:val="2610AAFB"/>
    <w:rsid w:val="2671B00C"/>
    <w:rsid w:val="271977A7"/>
    <w:rsid w:val="27DD94EC"/>
    <w:rsid w:val="284EB669"/>
    <w:rsid w:val="287B4C2D"/>
    <w:rsid w:val="28D7F77D"/>
    <w:rsid w:val="29299147"/>
    <w:rsid w:val="2933AF10"/>
    <w:rsid w:val="295D28BA"/>
    <w:rsid w:val="2A566708"/>
    <w:rsid w:val="2A650F91"/>
    <w:rsid w:val="2AC247C4"/>
    <w:rsid w:val="2BE234D9"/>
    <w:rsid w:val="2C373159"/>
    <w:rsid w:val="2C8D14CD"/>
    <w:rsid w:val="2CB3269E"/>
    <w:rsid w:val="2CC57EF2"/>
    <w:rsid w:val="2CC6486B"/>
    <w:rsid w:val="2CC867FC"/>
    <w:rsid w:val="2D4C8C0A"/>
    <w:rsid w:val="2D9124C0"/>
    <w:rsid w:val="2DECC4E5"/>
    <w:rsid w:val="2EA43775"/>
    <w:rsid w:val="2F39FAB0"/>
    <w:rsid w:val="30DCC4DE"/>
    <w:rsid w:val="31183AFE"/>
    <w:rsid w:val="31803DB0"/>
    <w:rsid w:val="319C4558"/>
    <w:rsid w:val="31B4F2EE"/>
    <w:rsid w:val="31DF5E09"/>
    <w:rsid w:val="32151A3E"/>
    <w:rsid w:val="3262D0C6"/>
    <w:rsid w:val="32906508"/>
    <w:rsid w:val="33014ACC"/>
    <w:rsid w:val="3338D022"/>
    <w:rsid w:val="3371992C"/>
    <w:rsid w:val="344439A3"/>
    <w:rsid w:val="3446D35A"/>
    <w:rsid w:val="34FD10F7"/>
    <w:rsid w:val="3574FC96"/>
    <w:rsid w:val="35C39B77"/>
    <w:rsid w:val="36CC2610"/>
    <w:rsid w:val="37179C14"/>
    <w:rsid w:val="37390EB0"/>
    <w:rsid w:val="373DA608"/>
    <w:rsid w:val="37730910"/>
    <w:rsid w:val="386170A2"/>
    <w:rsid w:val="38C3CC4C"/>
    <w:rsid w:val="390272EC"/>
    <w:rsid w:val="39EB4A83"/>
    <w:rsid w:val="3A87A60E"/>
    <w:rsid w:val="3A8D9473"/>
    <w:rsid w:val="3B371FCE"/>
    <w:rsid w:val="3C1FAA8B"/>
    <w:rsid w:val="3C21A2C2"/>
    <w:rsid w:val="3C3EA03F"/>
    <w:rsid w:val="3CEB5D99"/>
    <w:rsid w:val="3DFC1F11"/>
    <w:rsid w:val="3E3E2884"/>
    <w:rsid w:val="3E63B23B"/>
    <w:rsid w:val="3F41A6A9"/>
    <w:rsid w:val="3F47E3E7"/>
    <w:rsid w:val="3F73EE01"/>
    <w:rsid w:val="3F8C9E19"/>
    <w:rsid w:val="3FAC2866"/>
    <w:rsid w:val="3FC4D81E"/>
    <w:rsid w:val="407532AE"/>
    <w:rsid w:val="41071218"/>
    <w:rsid w:val="417F31C8"/>
    <w:rsid w:val="4193D2D3"/>
    <w:rsid w:val="41AE9C79"/>
    <w:rsid w:val="41CBFD2D"/>
    <w:rsid w:val="426743D2"/>
    <w:rsid w:val="42C861BD"/>
    <w:rsid w:val="42CDA7D5"/>
    <w:rsid w:val="430CEDFA"/>
    <w:rsid w:val="43114781"/>
    <w:rsid w:val="432BEF1C"/>
    <w:rsid w:val="434EA776"/>
    <w:rsid w:val="4424BD2C"/>
    <w:rsid w:val="44827CA4"/>
    <w:rsid w:val="44B9727F"/>
    <w:rsid w:val="450DC24A"/>
    <w:rsid w:val="458FCA04"/>
    <w:rsid w:val="45DC2A9B"/>
    <w:rsid w:val="46009FF8"/>
    <w:rsid w:val="46102F4F"/>
    <w:rsid w:val="46247199"/>
    <w:rsid w:val="46351C91"/>
    <w:rsid w:val="46D68AAC"/>
    <w:rsid w:val="472EFCBC"/>
    <w:rsid w:val="477E810A"/>
    <w:rsid w:val="47DE4660"/>
    <w:rsid w:val="47F5F380"/>
    <w:rsid w:val="485FC139"/>
    <w:rsid w:val="4947AD78"/>
    <w:rsid w:val="4A1942A9"/>
    <w:rsid w:val="4A344D2E"/>
    <w:rsid w:val="4A7A69C8"/>
    <w:rsid w:val="4AB0EC74"/>
    <w:rsid w:val="4AF5C248"/>
    <w:rsid w:val="4BE65094"/>
    <w:rsid w:val="4BF7511E"/>
    <w:rsid w:val="4C53F379"/>
    <w:rsid w:val="4C770999"/>
    <w:rsid w:val="4C77C656"/>
    <w:rsid w:val="4CB488DB"/>
    <w:rsid w:val="4D1FC98F"/>
    <w:rsid w:val="4D6CB464"/>
    <w:rsid w:val="4D8C55DE"/>
    <w:rsid w:val="4DAC3EE0"/>
    <w:rsid w:val="4DC15668"/>
    <w:rsid w:val="4DEC1EE0"/>
    <w:rsid w:val="4DF6E17C"/>
    <w:rsid w:val="4E81C4FC"/>
    <w:rsid w:val="4EB88841"/>
    <w:rsid w:val="4F144E58"/>
    <w:rsid w:val="4F3911AD"/>
    <w:rsid w:val="4F450A6B"/>
    <w:rsid w:val="5050CD31"/>
    <w:rsid w:val="505FF984"/>
    <w:rsid w:val="506B4EC1"/>
    <w:rsid w:val="50744739"/>
    <w:rsid w:val="5114EBAB"/>
    <w:rsid w:val="5118D99F"/>
    <w:rsid w:val="51F1B150"/>
    <w:rsid w:val="526025FC"/>
    <w:rsid w:val="52653D2D"/>
    <w:rsid w:val="5269CDD9"/>
    <w:rsid w:val="528C10B7"/>
    <w:rsid w:val="5290218C"/>
    <w:rsid w:val="52DE93E7"/>
    <w:rsid w:val="5376B734"/>
    <w:rsid w:val="537E3F18"/>
    <w:rsid w:val="5442F767"/>
    <w:rsid w:val="55148781"/>
    <w:rsid w:val="55F84914"/>
    <w:rsid w:val="55F97112"/>
    <w:rsid w:val="5603F346"/>
    <w:rsid w:val="56498F3E"/>
    <w:rsid w:val="5711E705"/>
    <w:rsid w:val="57857D88"/>
    <w:rsid w:val="57942CDD"/>
    <w:rsid w:val="57D7CF3F"/>
    <w:rsid w:val="58BD126B"/>
    <w:rsid w:val="59215A46"/>
    <w:rsid w:val="5A5290E1"/>
    <w:rsid w:val="5AB66773"/>
    <w:rsid w:val="5ADF1E1C"/>
    <w:rsid w:val="5B602A7B"/>
    <w:rsid w:val="5B6CB5F8"/>
    <w:rsid w:val="5B9547B1"/>
    <w:rsid w:val="5C45E959"/>
    <w:rsid w:val="5C50DA56"/>
    <w:rsid w:val="5CE552CF"/>
    <w:rsid w:val="5D37BB6B"/>
    <w:rsid w:val="5D95FAC8"/>
    <w:rsid w:val="5E369F6A"/>
    <w:rsid w:val="5E37C46B"/>
    <w:rsid w:val="5E93120F"/>
    <w:rsid w:val="5EC494CA"/>
    <w:rsid w:val="5F5D7592"/>
    <w:rsid w:val="5F640905"/>
    <w:rsid w:val="601526DB"/>
    <w:rsid w:val="60A58DF4"/>
    <w:rsid w:val="61881A49"/>
    <w:rsid w:val="61DAF9C2"/>
    <w:rsid w:val="61DC7607"/>
    <w:rsid w:val="6238084E"/>
    <w:rsid w:val="62C97E77"/>
    <w:rsid w:val="636D701F"/>
    <w:rsid w:val="63AEDDB0"/>
    <w:rsid w:val="646A9DBD"/>
    <w:rsid w:val="647B2AA9"/>
    <w:rsid w:val="6489C946"/>
    <w:rsid w:val="64A0C69A"/>
    <w:rsid w:val="64F7A412"/>
    <w:rsid w:val="652DFCE4"/>
    <w:rsid w:val="65B43DBD"/>
    <w:rsid w:val="65B8CBCF"/>
    <w:rsid w:val="661F7EB6"/>
    <w:rsid w:val="673E152F"/>
    <w:rsid w:val="67E50887"/>
    <w:rsid w:val="67F4DA61"/>
    <w:rsid w:val="68023CBB"/>
    <w:rsid w:val="681A5D86"/>
    <w:rsid w:val="68A4AFFB"/>
    <w:rsid w:val="68AA9FE5"/>
    <w:rsid w:val="68AC991E"/>
    <w:rsid w:val="68F8C20C"/>
    <w:rsid w:val="692D0640"/>
    <w:rsid w:val="698A8DB3"/>
    <w:rsid w:val="69DAF3A8"/>
    <w:rsid w:val="69FBF2B8"/>
    <w:rsid w:val="6A03E717"/>
    <w:rsid w:val="6A148817"/>
    <w:rsid w:val="6A176C8F"/>
    <w:rsid w:val="6A3D8C95"/>
    <w:rsid w:val="6A4DBFDC"/>
    <w:rsid w:val="6A858C32"/>
    <w:rsid w:val="6ABB3695"/>
    <w:rsid w:val="6B70C4C6"/>
    <w:rsid w:val="6BA8CA9D"/>
    <w:rsid w:val="6BB297BD"/>
    <w:rsid w:val="6C2822A4"/>
    <w:rsid w:val="6CD67C2A"/>
    <w:rsid w:val="6D2652B8"/>
    <w:rsid w:val="6D70A91C"/>
    <w:rsid w:val="6EFAF790"/>
    <w:rsid w:val="6EFEB3D7"/>
    <w:rsid w:val="707DBEBC"/>
    <w:rsid w:val="7142D5D4"/>
    <w:rsid w:val="72ED35D9"/>
    <w:rsid w:val="73074BFF"/>
    <w:rsid w:val="735C0F9B"/>
    <w:rsid w:val="737FA1C1"/>
    <w:rsid w:val="74470C82"/>
    <w:rsid w:val="747866C3"/>
    <w:rsid w:val="749F6ABB"/>
    <w:rsid w:val="7519ABBA"/>
    <w:rsid w:val="7520CA11"/>
    <w:rsid w:val="755A91D4"/>
    <w:rsid w:val="7578BE90"/>
    <w:rsid w:val="75D8D2BA"/>
    <w:rsid w:val="75E73E81"/>
    <w:rsid w:val="75E82A85"/>
    <w:rsid w:val="7627C062"/>
    <w:rsid w:val="76A963C9"/>
    <w:rsid w:val="76B4D3F3"/>
    <w:rsid w:val="76D11F68"/>
    <w:rsid w:val="76E08869"/>
    <w:rsid w:val="774442C9"/>
    <w:rsid w:val="774972BD"/>
    <w:rsid w:val="774D3950"/>
    <w:rsid w:val="77FA0DC9"/>
    <w:rsid w:val="78C7243B"/>
    <w:rsid w:val="796FEB5A"/>
    <w:rsid w:val="7980F3B6"/>
    <w:rsid w:val="79E21B9C"/>
    <w:rsid w:val="7A74B565"/>
    <w:rsid w:val="7BB95EAA"/>
    <w:rsid w:val="7C042EC2"/>
    <w:rsid w:val="7C14473A"/>
    <w:rsid w:val="7C36839A"/>
    <w:rsid w:val="7C3D887C"/>
    <w:rsid w:val="7D7BB73A"/>
    <w:rsid w:val="7D7F7E06"/>
    <w:rsid w:val="7D8B5F16"/>
    <w:rsid w:val="7D9C49B0"/>
    <w:rsid w:val="7DF0F04B"/>
    <w:rsid w:val="7EAB2B64"/>
    <w:rsid w:val="7F0E81AA"/>
    <w:rsid w:val="7F6ED09B"/>
    <w:rsid w:val="7F899B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9920CB9"/>
  <w15:docId w15:val="{970FC1FC-D3A5-4898-8272-3D80B6B249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宋体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qFormat="1"/>
    <w:lsdException w:name="index 2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footnote text" w:qFormat="1"/>
    <w:lsdException w:name="annotation text" w:uiPriority="99" w:qFormat="1"/>
    <w:lsdException w:name="header" w:qFormat="1"/>
    <w:lsdException w:name="footer" w:qFormat="1"/>
    <w:lsdException w:name="index heading" w:qFormat="1"/>
    <w:lsdException w:name="caption" w:qFormat="1"/>
    <w:lsdException w:name="table of figures" w:uiPriority="99" w:qFormat="1"/>
    <w:lsdException w:name="footnote reference" w:qFormat="1"/>
    <w:lsdException w:name="annotation reference" w:qFormat="1"/>
    <w:lsdException w:name="page number" w:qFormat="1"/>
    <w:lsdException w:name="endnote reference" w:qFormat="1"/>
    <w:lsdException w:name="endnote text" w:qFormat="1"/>
    <w:lsdException w:name="List" w:qFormat="1"/>
    <w:lsdException w:name="List Bullet" w:qFormat="1"/>
    <w:lsdException w:name="List Number" w:qFormat="1"/>
    <w:lsdException w:name="List 2" w:qFormat="1"/>
    <w:lsdException w:name="List 3" w:qFormat="1"/>
    <w:lsdException w:name="List 4" w:qFormat="1"/>
    <w:lsdException w:name="List 5" w:qFormat="1"/>
    <w:lsdException w:name="List Bullet 2" w:qFormat="1"/>
    <w:lsdException w:name="List Bullet 3" w:qFormat="1"/>
    <w:lsdException w:name="List Bullet 4" w:qFormat="1"/>
    <w:lsdException w:name="List Bullet 5" w:qFormat="1"/>
    <w:lsdException w:name="List Number 2" w:qFormat="1"/>
    <w:lsdException w:name="List Number 3" w:qFormat="1"/>
    <w:lsdException w:name="Title" w:uiPriority="10" w:qFormat="1"/>
    <w:lsdException w:name="Default Paragraph Font" w:uiPriority="1" w:unhideWhenUsed="1" w:qFormat="1"/>
    <w:lsdException w:name="Body Text" w:qFormat="1"/>
    <w:lsdException w:name="List Continue" w:qFormat="1"/>
    <w:lsdException w:name="List Continue 2" w:qFormat="1"/>
    <w:lsdException w:name="Subtitle" w:qFormat="1"/>
    <w:lsdException w:name="Block Text" w:qFormat="1"/>
    <w:lsdException w:name="Hyperlink" w:uiPriority="99" w:qFormat="1"/>
    <w:lsdException w:name="FollowedHyperlink" w:unhideWhenUsed="1" w:qFormat="1"/>
    <w:lsdException w:name="Strong" w:uiPriority="22" w:qFormat="1"/>
    <w:lsdException w:name="Document Map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HTML Code" w:uiPriority="99" w:unhideWhenUsed="1" w:qFormat="1"/>
    <w:lsdException w:name="HTML Typewriter" w:semiHidden="1" w:unhideWhenUsed="1"/>
    <w:lsdException w:name="Normal Table" w:semiHidden="1" w:uiPriority="99" w:unhideWhenUsed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39" w:qFormat="1"/>
    <w:lsdException w:name="Table Theme" w:semiHidden="1" w:unhideWhenUsed="1"/>
    <w:lsdException w:name="Placeholder Text" w:semiHidden="1" w:uiPriority="99" w:qFormat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1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ja-JP"/>
    </w:rPr>
  </w:style>
  <w:style w:type="paragraph" w:styleId="1">
    <w:name w:val="heading 1"/>
    <w:next w:val="a1"/>
    <w:link w:val="10"/>
    <w:uiPriority w:val="9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2">
    <w:name w:val="heading 2"/>
    <w:basedOn w:val="1"/>
    <w:next w:val="a1"/>
    <w:link w:val="20"/>
    <w:uiPriority w:val="9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1">
    <w:name w:val="heading 3"/>
    <w:basedOn w:val="2"/>
    <w:next w:val="a1"/>
    <w:link w:val="32"/>
    <w:uiPriority w:val="9"/>
    <w:qFormat/>
    <w:pPr>
      <w:spacing w:before="120"/>
      <w:outlineLvl w:val="2"/>
    </w:pPr>
    <w:rPr>
      <w:sz w:val="28"/>
    </w:rPr>
  </w:style>
  <w:style w:type="paragraph" w:styleId="40">
    <w:name w:val="heading 4"/>
    <w:basedOn w:val="31"/>
    <w:next w:val="a1"/>
    <w:link w:val="41"/>
    <w:uiPriority w:val="9"/>
    <w:qFormat/>
    <w:pPr>
      <w:ind w:left="1418" w:hanging="1418"/>
      <w:outlineLvl w:val="3"/>
    </w:pPr>
    <w:rPr>
      <w:sz w:val="24"/>
    </w:rPr>
  </w:style>
  <w:style w:type="paragraph" w:styleId="50">
    <w:name w:val="heading 5"/>
    <w:basedOn w:val="40"/>
    <w:next w:val="a1"/>
    <w:link w:val="51"/>
    <w:uiPriority w:val="9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1"/>
    <w:link w:val="60"/>
    <w:uiPriority w:val="9"/>
    <w:qFormat/>
    <w:pPr>
      <w:outlineLvl w:val="5"/>
    </w:pPr>
  </w:style>
  <w:style w:type="paragraph" w:styleId="7">
    <w:name w:val="heading 7"/>
    <w:basedOn w:val="H6"/>
    <w:next w:val="a1"/>
    <w:link w:val="70"/>
    <w:uiPriority w:val="9"/>
    <w:qFormat/>
    <w:pPr>
      <w:outlineLvl w:val="6"/>
    </w:pPr>
  </w:style>
  <w:style w:type="paragraph" w:styleId="8">
    <w:name w:val="heading 8"/>
    <w:basedOn w:val="1"/>
    <w:next w:val="a1"/>
    <w:link w:val="80"/>
    <w:uiPriority w:val="9"/>
    <w:qFormat/>
    <w:pPr>
      <w:ind w:left="0" w:firstLine="0"/>
      <w:outlineLvl w:val="7"/>
    </w:pPr>
  </w:style>
  <w:style w:type="paragraph" w:styleId="9">
    <w:name w:val="heading 9"/>
    <w:basedOn w:val="8"/>
    <w:next w:val="a1"/>
    <w:link w:val="90"/>
    <w:uiPriority w:val="9"/>
    <w:qFormat/>
    <w:pPr>
      <w:outlineLvl w:val="8"/>
    </w:p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H6">
    <w:name w:val="H6"/>
    <w:basedOn w:val="50"/>
    <w:next w:val="a1"/>
    <w:qFormat/>
    <w:pPr>
      <w:ind w:left="1985" w:hanging="1985"/>
      <w:outlineLvl w:val="9"/>
    </w:pPr>
    <w:rPr>
      <w:sz w:val="20"/>
    </w:rPr>
  </w:style>
  <w:style w:type="paragraph" w:styleId="33">
    <w:name w:val="List 3"/>
    <w:basedOn w:val="21"/>
    <w:qFormat/>
    <w:pPr>
      <w:ind w:left="1135"/>
    </w:pPr>
  </w:style>
  <w:style w:type="paragraph" w:styleId="21">
    <w:name w:val="List 2"/>
    <w:basedOn w:val="a5"/>
    <w:qFormat/>
    <w:pPr>
      <w:ind w:left="851"/>
    </w:pPr>
    <w:rPr>
      <w:lang w:eastAsia="ja-JP"/>
    </w:rPr>
  </w:style>
  <w:style w:type="paragraph" w:styleId="a5">
    <w:name w:val="List"/>
    <w:basedOn w:val="a6"/>
    <w:qFormat/>
    <w:pPr>
      <w:ind w:left="568" w:hanging="284"/>
    </w:pPr>
  </w:style>
  <w:style w:type="paragraph" w:styleId="a6">
    <w:name w:val="Body Text"/>
    <w:basedOn w:val="a1"/>
    <w:link w:val="a7"/>
    <w:qFormat/>
    <w:rsid w:val="00BD49DD"/>
    <w:pPr>
      <w:spacing w:beforeLines="50" w:before="50" w:after="120"/>
      <w:jc w:val="both"/>
    </w:pPr>
    <w:rPr>
      <w:lang w:eastAsia="zh-CN"/>
    </w:rPr>
  </w:style>
  <w:style w:type="paragraph" w:styleId="TOC7">
    <w:name w:val="toc 7"/>
    <w:basedOn w:val="TOC6"/>
    <w:next w:val="a1"/>
    <w:uiPriority w:val="39"/>
    <w:qFormat/>
    <w:pPr>
      <w:ind w:left="2268" w:hanging="2268"/>
    </w:pPr>
  </w:style>
  <w:style w:type="paragraph" w:styleId="TOC6">
    <w:name w:val="toc 6"/>
    <w:basedOn w:val="TOC5"/>
    <w:next w:val="a1"/>
    <w:uiPriority w:val="39"/>
    <w:qFormat/>
    <w:pPr>
      <w:ind w:left="1985" w:hanging="1985"/>
    </w:pPr>
  </w:style>
  <w:style w:type="paragraph" w:styleId="TOC5">
    <w:name w:val="toc 5"/>
    <w:basedOn w:val="TOC4"/>
    <w:uiPriority w:val="39"/>
    <w:qFormat/>
    <w:pPr>
      <w:ind w:left="1701" w:hanging="1701"/>
    </w:pPr>
  </w:style>
  <w:style w:type="paragraph" w:styleId="TOC4">
    <w:name w:val="toc 4"/>
    <w:basedOn w:val="TOC3"/>
    <w:uiPriority w:val="39"/>
    <w:qFormat/>
    <w:pPr>
      <w:ind w:left="1418" w:hanging="1418"/>
    </w:pPr>
  </w:style>
  <w:style w:type="paragraph" w:styleId="TOC3">
    <w:name w:val="toc 3"/>
    <w:basedOn w:val="TOC2"/>
    <w:uiPriority w:val="39"/>
    <w:qFormat/>
    <w:pPr>
      <w:ind w:left="1134" w:hanging="1134"/>
    </w:pPr>
  </w:style>
  <w:style w:type="paragraph" w:styleId="TOC2">
    <w:name w:val="toc 2"/>
    <w:basedOn w:val="TOC1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uiPriority w:val="39"/>
    <w:qFormat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sz w:val="22"/>
      <w:lang w:val="en-GB" w:eastAsia="ja-JP"/>
    </w:rPr>
  </w:style>
  <w:style w:type="paragraph" w:styleId="22">
    <w:name w:val="List Number 2"/>
    <w:basedOn w:val="a"/>
    <w:qFormat/>
    <w:pPr>
      <w:tabs>
        <w:tab w:val="left" w:pos="360"/>
      </w:tabs>
    </w:pPr>
  </w:style>
  <w:style w:type="paragraph" w:styleId="a">
    <w:name w:val="List Number"/>
    <w:basedOn w:val="a5"/>
    <w:qFormat/>
    <w:pPr>
      <w:numPr>
        <w:numId w:val="1"/>
      </w:numPr>
      <w:tabs>
        <w:tab w:val="left" w:pos="1800"/>
      </w:tabs>
      <w:ind w:left="1800"/>
    </w:pPr>
    <w:rPr>
      <w:lang w:eastAsia="ja-JP"/>
    </w:rPr>
  </w:style>
  <w:style w:type="paragraph" w:styleId="4">
    <w:name w:val="List Bullet 4"/>
    <w:basedOn w:val="30"/>
    <w:qFormat/>
    <w:pPr>
      <w:numPr>
        <w:numId w:val="2"/>
      </w:numPr>
      <w:ind w:left="2138"/>
    </w:pPr>
  </w:style>
  <w:style w:type="paragraph" w:styleId="30">
    <w:name w:val="List Bullet 3"/>
    <w:basedOn w:val="23"/>
    <w:qFormat/>
    <w:pPr>
      <w:numPr>
        <w:numId w:val="3"/>
      </w:numPr>
      <w:ind w:left="1854"/>
    </w:pPr>
  </w:style>
  <w:style w:type="paragraph" w:styleId="23">
    <w:name w:val="List Bullet 2"/>
    <w:basedOn w:val="a0"/>
    <w:qFormat/>
    <w:pPr>
      <w:ind w:left="1287"/>
    </w:pPr>
  </w:style>
  <w:style w:type="paragraph" w:styleId="a0">
    <w:name w:val="List Bullet"/>
    <w:basedOn w:val="a5"/>
    <w:qFormat/>
    <w:pPr>
      <w:numPr>
        <w:numId w:val="4"/>
      </w:numPr>
    </w:pPr>
    <w:rPr>
      <w:lang w:eastAsia="ja-JP"/>
    </w:rPr>
  </w:style>
  <w:style w:type="paragraph" w:styleId="a8">
    <w:name w:val="caption"/>
    <w:basedOn w:val="a1"/>
    <w:next w:val="a1"/>
    <w:link w:val="a9"/>
    <w:qFormat/>
    <w:pPr>
      <w:keepNext/>
      <w:spacing w:before="120" w:after="120" w:line="360" w:lineRule="auto"/>
    </w:pPr>
    <w:rPr>
      <w:rFonts w:ascii="Arial" w:hAnsi="Arial"/>
      <w:b/>
      <w:lang w:eastAsia="en-GB"/>
    </w:rPr>
  </w:style>
  <w:style w:type="paragraph" w:styleId="aa">
    <w:name w:val="Document Map"/>
    <w:basedOn w:val="a1"/>
    <w:link w:val="ab"/>
    <w:qFormat/>
    <w:pPr>
      <w:shd w:val="clear" w:color="auto" w:fill="000080"/>
    </w:pPr>
    <w:rPr>
      <w:rFonts w:ascii="Tahoma" w:hAnsi="Tahoma" w:cs="Tahoma"/>
    </w:rPr>
  </w:style>
  <w:style w:type="paragraph" w:styleId="ac">
    <w:name w:val="annotation text"/>
    <w:basedOn w:val="a1"/>
    <w:link w:val="ad"/>
    <w:uiPriority w:val="99"/>
    <w:qFormat/>
  </w:style>
  <w:style w:type="paragraph" w:styleId="3">
    <w:name w:val="List Number 3"/>
    <w:basedOn w:val="22"/>
    <w:qFormat/>
    <w:pPr>
      <w:numPr>
        <w:numId w:val="5"/>
      </w:numPr>
      <w:contextualSpacing/>
    </w:pPr>
  </w:style>
  <w:style w:type="paragraph" w:styleId="ae">
    <w:name w:val="List Continue"/>
    <w:basedOn w:val="a1"/>
    <w:qFormat/>
    <w:pPr>
      <w:spacing w:after="120"/>
      <w:ind w:left="283"/>
      <w:contextualSpacing/>
    </w:pPr>
    <w:rPr>
      <w:rFonts w:ascii="Arial" w:hAnsi="Arial"/>
    </w:rPr>
  </w:style>
  <w:style w:type="paragraph" w:styleId="af">
    <w:name w:val="Block Text"/>
    <w:basedOn w:val="a1"/>
    <w:qFormat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472C4" w:themeColor="accent1"/>
    </w:rPr>
  </w:style>
  <w:style w:type="paragraph" w:styleId="af0">
    <w:name w:val="Plain Text"/>
    <w:basedOn w:val="a1"/>
    <w:link w:val="af1"/>
    <w:qFormat/>
    <w:rPr>
      <w:rFonts w:ascii="Courier New" w:hAnsi="Courier New"/>
      <w:lang w:val="nb-NO"/>
    </w:rPr>
  </w:style>
  <w:style w:type="paragraph" w:styleId="5">
    <w:name w:val="List Bullet 5"/>
    <w:basedOn w:val="4"/>
    <w:qFormat/>
    <w:pPr>
      <w:numPr>
        <w:numId w:val="6"/>
      </w:numPr>
      <w:ind w:left="1004"/>
    </w:pPr>
  </w:style>
  <w:style w:type="paragraph" w:styleId="TOC8">
    <w:name w:val="toc 8"/>
    <w:basedOn w:val="TOC1"/>
    <w:uiPriority w:val="39"/>
    <w:qFormat/>
    <w:pPr>
      <w:spacing w:before="180"/>
      <w:ind w:left="2693" w:hanging="2693"/>
    </w:pPr>
    <w:rPr>
      <w:b/>
    </w:rPr>
  </w:style>
  <w:style w:type="paragraph" w:styleId="af2">
    <w:name w:val="endnote text"/>
    <w:basedOn w:val="a1"/>
    <w:link w:val="af3"/>
    <w:qFormat/>
    <w:pPr>
      <w:spacing w:after="0"/>
    </w:pPr>
  </w:style>
  <w:style w:type="paragraph" w:styleId="af4">
    <w:name w:val="Balloon Text"/>
    <w:basedOn w:val="a1"/>
    <w:link w:val="af5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af6">
    <w:name w:val="footer"/>
    <w:basedOn w:val="af7"/>
    <w:link w:val="af8"/>
    <w:qFormat/>
    <w:pPr>
      <w:jc w:val="center"/>
    </w:pPr>
    <w:rPr>
      <w:i/>
    </w:rPr>
  </w:style>
  <w:style w:type="paragraph" w:styleId="af7">
    <w:name w:val="header"/>
    <w:link w:val="af9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afa">
    <w:name w:val="index heading"/>
    <w:basedOn w:val="a1"/>
    <w:next w:val="a1"/>
    <w:qFormat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styleId="afb">
    <w:name w:val="footnote text"/>
    <w:basedOn w:val="a1"/>
    <w:link w:val="afc"/>
    <w:qFormat/>
    <w:pPr>
      <w:keepLines/>
      <w:spacing w:after="0"/>
      <w:ind w:left="454" w:hanging="454"/>
    </w:pPr>
    <w:rPr>
      <w:sz w:val="16"/>
    </w:rPr>
  </w:style>
  <w:style w:type="paragraph" w:styleId="52">
    <w:name w:val="List 5"/>
    <w:basedOn w:val="42"/>
    <w:qFormat/>
    <w:pPr>
      <w:ind w:left="1702"/>
    </w:pPr>
  </w:style>
  <w:style w:type="paragraph" w:styleId="42">
    <w:name w:val="List 4"/>
    <w:basedOn w:val="33"/>
    <w:qFormat/>
    <w:pPr>
      <w:ind w:left="1418"/>
    </w:pPr>
  </w:style>
  <w:style w:type="paragraph" w:styleId="afd">
    <w:name w:val="table of figures"/>
    <w:basedOn w:val="a6"/>
    <w:next w:val="a1"/>
    <w:uiPriority w:val="99"/>
    <w:qFormat/>
    <w:pPr>
      <w:ind w:left="1701" w:hanging="1701"/>
      <w:jc w:val="left"/>
    </w:pPr>
    <w:rPr>
      <w:b/>
    </w:rPr>
  </w:style>
  <w:style w:type="paragraph" w:styleId="TOC9">
    <w:name w:val="toc 9"/>
    <w:basedOn w:val="TOC8"/>
    <w:uiPriority w:val="39"/>
    <w:qFormat/>
    <w:pPr>
      <w:ind w:left="1418" w:hanging="1418"/>
    </w:pPr>
  </w:style>
  <w:style w:type="paragraph" w:styleId="24">
    <w:name w:val="List Continue 2"/>
    <w:basedOn w:val="a1"/>
    <w:qFormat/>
    <w:pPr>
      <w:spacing w:after="120"/>
      <w:ind w:left="566"/>
      <w:contextualSpacing/>
    </w:pPr>
    <w:rPr>
      <w:rFonts w:ascii="Arial" w:hAnsi="Arial"/>
    </w:rPr>
  </w:style>
  <w:style w:type="paragraph" w:styleId="afe">
    <w:name w:val="Normal (Web)"/>
    <w:basedOn w:val="a1"/>
    <w:uiPriority w:val="99"/>
    <w:unhideWhenUsed/>
    <w:qFormat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</w:rPr>
  </w:style>
  <w:style w:type="paragraph" w:styleId="11">
    <w:name w:val="index 1"/>
    <w:basedOn w:val="a1"/>
    <w:qFormat/>
    <w:pPr>
      <w:keepLines/>
      <w:spacing w:after="0"/>
    </w:pPr>
  </w:style>
  <w:style w:type="paragraph" w:styleId="25">
    <w:name w:val="index 2"/>
    <w:basedOn w:val="11"/>
    <w:qFormat/>
    <w:pPr>
      <w:ind w:left="284"/>
    </w:pPr>
  </w:style>
  <w:style w:type="paragraph" w:styleId="aff">
    <w:name w:val="Title"/>
    <w:basedOn w:val="a1"/>
    <w:next w:val="a1"/>
    <w:link w:val="aff0"/>
    <w:uiPriority w:val="10"/>
    <w:qFormat/>
    <w:pPr>
      <w:overflowPunct/>
      <w:autoSpaceDE/>
      <w:autoSpaceDN/>
      <w:adjustRightInd/>
      <w:spacing w:before="240" w:after="60"/>
      <w:ind w:left="1701" w:hanging="1701"/>
      <w:textAlignment w:val="auto"/>
      <w:outlineLvl w:val="0"/>
    </w:pPr>
    <w:rPr>
      <w:rFonts w:ascii="Arial" w:hAnsi="Arial" w:cs="Arial"/>
      <w:b/>
      <w:bCs/>
      <w:kern w:val="28"/>
      <w:lang w:eastAsia="en-US"/>
    </w:rPr>
  </w:style>
  <w:style w:type="paragraph" w:styleId="aff1">
    <w:name w:val="annotation subject"/>
    <w:basedOn w:val="ac"/>
    <w:next w:val="ac"/>
    <w:link w:val="aff2"/>
    <w:qFormat/>
    <w:rPr>
      <w:b/>
      <w:bCs/>
    </w:rPr>
  </w:style>
  <w:style w:type="table" w:styleId="aff3">
    <w:name w:val="Table Grid"/>
    <w:basedOn w:val="a3"/>
    <w:uiPriority w:val="39"/>
    <w:qFormat/>
    <w:rPr>
      <w:rFonts w:ascii="Calibri" w:eastAsia="Calibri" w:hAnsi="Calibr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4">
    <w:name w:val="Strong"/>
    <w:uiPriority w:val="22"/>
    <w:qFormat/>
    <w:rPr>
      <w:b/>
      <w:bCs/>
    </w:rPr>
  </w:style>
  <w:style w:type="character" w:styleId="aff5">
    <w:name w:val="endnote reference"/>
    <w:basedOn w:val="a2"/>
    <w:qFormat/>
    <w:rPr>
      <w:vertAlign w:val="superscript"/>
    </w:rPr>
  </w:style>
  <w:style w:type="character" w:styleId="aff6">
    <w:name w:val="page number"/>
    <w:basedOn w:val="a2"/>
    <w:qFormat/>
  </w:style>
  <w:style w:type="character" w:styleId="aff7">
    <w:name w:val="FollowedHyperlink"/>
    <w:unhideWhenUsed/>
    <w:qFormat/>
    <w:rPr>
      <w:color w:val="800080"/>
      <w:u w:val="single"/>
    </w:rPr>
  </w:style>
  <w:style w:type="character" w:styleId="aff8">
    <w:name w:val="Emphasis"/>
    <w:rPr>
      <w:i/>
      <w:iCs/>
    </w:rPr>
  </w:style>
  <w:style w:type="character" w:styleId="aff9">
    <w:name w:val="Hyperlink"/>
    <w:uiPriority w:val="99"/>
    <w:qFormat/>
    <w:rPr>
      <w:color w:val="0000FF"/>
      <w:u w:val="single"/>
    </w:rPr>
  </w:style>
  <w:style w:type="character" w:styleId="HTML">
    <w:name w:val="HTML Code"/>
    <w:uiPriority w:val="99"/>
    <w:unhideWhenUsed/>
    <w:qFormat/>
    <w:rPr>
      <w:rFonts w:ascii="Courier New" w:eastAsia="Times New Roman" w:hAnsi="Courier New" w:cs="Courier New"/>
      <w:sz w:val="20"/>
      <w:szCs w:val="20"/>
    </w:rPr>
  </w:style>
  <w:style w:type="character" w:styleId="affa">
    <w:name w:val="annotation reference"/>
    <w:qFormat/>
    <w:rPr>
      <w:sz w:val="16"/>
      <w:szCs w:val="16"/>
    </w:rPr>
  </w:style>
  <w:style w:type="character" w:styleId="affb">
    <w:name w:val="footnote reference"/>
    <w:qFormat/>
    <w:rPr>
      <w:b/>
      <w:position w:val="6"/>
      <w:sz w:val="16"/>
    </w:rPr>
  </w:style>
  <w:style w:type="paragraph" w:customStyle="1" w:styleId="Figure">
    <w:name w:val="Figure"/>
    <w:basedOn w:val="a1"/>
    <w:next w:val="a8"/>
    <w:qFormat/>
    <w:pPr>
      <w:keepNext/>
      <w:keepLines/>
      <w:spacing w:before="180"/>
      <w:jc w:val="center"/>
    </w:pPr>
  </w:style>
  <w:style w:type="paragraph" w:customStyle="1" w:styleId="3GPPHeader">
    <w:name w:val="3GPP_Header"/>
    <w:basedOn w:val="a6"/>
    <w:qFormat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customStyle="1" w:styleId="EQ">
    <w:name w:val="EQ"/>
    <w:basedOn w:val="a1"/>
    <w:next w:val="a1"/>
    <w:qFormat/>
    <w:pPr>
      <w:keepLines/>
      <w:tabs>
        <w:tab w:val="center" w:pos="4536"/>
        <w:tab w:val="right" w:pos="9072"/>
      </w:tabs>
    </w:pPr>
  </w:style>
  <w:style w:type="paragraph" w:customStyle="1" w:styleId="EditorsNote">
    <w:name w:val="Editor's Note"/>
    <w:basedOn w:val="NO"/>
    <w:link w:val="EditorsNoteChar"/>
    <w:qFormat/>
    <w:rPr>
      <w:color w:val="FF0000"/>
      <w:lang w:val="zh-CN" w:eastAsia="zh-CN"/>
    </w:rPr>
  </w:style>
  <w:style w:type="paragraph" w:customStyle="1" w:styleId="NO">
    <w:name w:val="NO"/>
    <w:basedOn w:val="a1"/>
    <w:link w:val="NOChar"/>
    <w:qFormat/>
    <w:pPr>
      <w:keepLines/>
      <w:ind w:left="1135" w:hanging="851"/>
    </w:pPr>
  </w:style>
  <w:style w:type="paragraph" w:customStyle="1" w:styleId="Reference">
    <w:name w:val="Reference"/>
    <w:basedOn w:val="a6"/>
    <w:qFormat/>
    <w:pPr>
      <w:numPr>
        <w:numId w:val="7"/>
      </w:numPr>
    </w:pPr>
  </w:style>
  <w:style w:type="character" w:customStyle="1" w:styleId="10">
    <w:name w:val="标题 1 字符"/>
    <w:link w:val="1"/>
    <w:qFormat/>
    <w:rPr>
      <w:rFonts w:ascii="Arial" w:hAnsi="Arial"/>
      <w:sz w:val="36"/>
      <w:lang w:eastAsia="ja-JP"/>
    </w:rPr>
  </w:style>
  <w:style w:type="paragraph" w:customStyle="1" w:styleId="B1">
    <w:name w:val="B1"/>
    <w:basedOn w:val="a5"/>
    <w:link w:val="B1Char1"/>
    <w:qFormat/>
  </w:style>
  <w:style w:type="paragraph" w:customStyle="1" w:styleId="B2">
    <w:name w:val="B2"/>
    <w:basedOn w:val="21"/>
    <w:link w:val="B2Char"/>
    <w:qFormat/>
  </w:style>
  <w:style w:type="paragraph" w:customStyle="1" w:styleId="B3">
    <w:name w:val="B3"/>
    <w:basedOn w:val="33"/>
    <w:link w:val="B3Char2"/>
    <w:qFormat/>
  </w:style>
  <w:style w:type="paragraph" w:customStyle="1" w:styleId="B4">
    <w:name w:val="B4"/>
    <w:basedOn w:val="42"/>
    <w:link w:val="B4Char"/>
    <w:qFormat/>
  </w:style>
  <w:style w:type="paragraph" w:customStyle="1" w:styleId="Proposal">
    <w:name w:val="Proposal"/>
    <w:basedOn w:val="a6"/>
    <w:qFormat/>
    <w:rsid w:val="00BD49DD"/>
    <w:pPr>
      <w:numPr>
        <w:numId w:val="8"/>
      </w:numPr>
      <w:tabs>
        <w:tab w:val="left" w:pos="1701"/>
      </w:tabs>
    </w:pPr>
    <w:rPr>
      <w:b/>
      <w:bCs/>
    </w:rPr>
  </w:style>
  <w:style w:type="character" w:customStyle="1" w:styleId="a7">
    <w:name w:val="正文文本 字符"/>
    <w:link w:val="a6"/>
    <w:qFormat/>
    <w:rsid w:val="00BD49DD"/>
    <w:rPr>
      <w:rFonts w:ascii="Times New Roman" w:hAnsi="Times New Roman"/>
      <w:lang w:val="en-GB"/>
    </w:rPr>
  </w:style>
  <w:style w:type="paragraph" w:customStyle="1" w:styleId="B5">
    <w:name w:val="B5"/>
    <w:basedOn w:val="52"/>
    <w:link w:val="B5Char"/>
    <w:qFormat/>
  </w:style>
  <w:style w:type="paragraph" w:customStyle="1" w:styleId="EX">
    <w:name w:val="EX"/>
    <w:basedOn w:val="a1"/>
    <w:qFormat/>
    <w:pPr>
      <w:keepLines/>
      <w:ind w:left="1702" w:hanging="1418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TAL">
    <w:name w:val="TAL"/>
    <w:basedOn w:val="a1"/>
    <w:link w:val="TALCar"/>
    <w:qFormat/>
    <w:pPr>
      <w:keepNext/>
      <w:keepLines/>
      <w:spacing w:after="0"/>
    </w:pPr>
    <w:rPr>
      <w:rFonts w:ascii="Arial" w:hAnsi="Arial"/>
      <w:sz w:val="18"/>
      <w:lang w:val="zh-CN" w:eastAsia="zh-CN"/>
    </w:rPr>
  </w:style>
  <w:style w:type="paragraph" w:customStyle="1" w:styleId="TAC">
    <w:name w:val="TAC"/>
    <w:basedOn w:val="TAL"/>
    <w:qFormat/>
    <w:pPr>
      <w:jc w:val="center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H">
    <w:name w:val="TH"/>
    <w:basedOn w:val="a1"/>
    <w:link w:val="THChar"/>
    <w:qFormat/>
    <w:pPr>
      <w:keepNext/>
      <w:keepLines/>
      <w:spacing w:before="60"/>
      <w:jc w:val="center"/>
    </w:pPr>
    <w:rPr>
      <w:rFonts w:ascii="Arial" w:hAnsi="Arial"/>
      <w:b/>
      <w:lang w:val="zh-CN" w:eastAsia="zh-CN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TT">
    <w:name w:val="TT"/>
    <w:basedOn w:val="1"/>
    <w:next w:val="a1"/>
    <w:qFormat/>
    <w:pPr>
      <w:outlineLvl w:val="9"/>
    </w:p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sz w:val="40"/>
      <w:lang w:val="en-GB" w:eastAsia="ja-JP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lang w:val="en-GB" w:eastAsia="ja-JP"/>
    </w:rPr>
  </w:style>
  <w:style w:type="paragraph" w:customStyle="1" w:styleId="ZD">
    <w:name w:val="ZD"/>
    <w:qFormat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sz w:val="32"/>
      <w:lang w:val="en-GB" w:eastAsia="ja-JP"/>
    </w:r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val="en-GB" w:eastAsia="ja-JP"/>
    </w:rPr>
  </w:style>
  <w:style w:type="character" w:customStyle="1" w:styleId="ZGSM">
    <w:name w:val="ZGSM"/>
  </w:style>
  <w:style w:type="paragraph" w:customStyle="1" w:styleId="ZH">
    <w:name w:val="ZH"/>
    <w:qFormat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lang w:val="en-GB" w:eastAsia="ja-JP"/>
    </w:rPr>
  </w:style>
  <w:style w:type="paragraph" w:customStyle="1" w:styleId="ZT">
    <w:name w:val="ZT"/>
    <w:qFormat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val="en-GB" w:eastAsia="ja-JP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FP">
    <w:name w:val="FP"/>
    <w:basedOn w:val="a1"/>
    <w:qFormat/>
    <w:pPr>
      <w:spacing w:after="0"/>
    </w:pPr>
  </w:style>
  <w:style w:type="paragraph" w:customStyle="1" w:styleId="Observation">
    <w:name w:val="Observation"/>
    <w:basedOn w:val="Proposal"/>
    <w:qFormat/>
    <w:pPr>
      <w:numPr>
        <w:numId w:val="9"/>
      </w:numPr>
      <w:ind w:left="1701" w:hanging="1701"/>
    </w:pPr>
    <w:rPr>
      <w:lang w:eastAsia="ja-JP"/>
    </w:rPr>
  </w:style>
  <w:style w:type="character" w:customStyle="1" w:styleId="B1Char1">
    <w:name w:val="B1 Char1"/>
    <w:link w:val="B1"/>
    <w:qFormat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Pr>
      <w:rFonts w:ascii="Times New Roman" w:hAnsi="Times New Roman"/>
      <w:lang w:eastAsia="ja-JP"/>
    </w:rPr>
  </w:style>
  <w:style w:type="character" w:customStyle="1" w:styleId="B4Char">
    <w:name w:val="B4 Char"/>
    <w:link w:val="B4"/>
    <w:qFormat/>
    <w:rPr>
      <w:rFonts w:ascii="Times New Roman" w:hAnsi="Times New Roman"/>
      <w:lang w:eastAsia="ja-JP"/>
    </w:rPr>
  </w:style>
  <w:style w:type="character" w:customStyle="1" w:styleId="B5Char">
    <w:name w:val="B5 Char"/>
    <w:link w:val="B5"/>
    <w:qFormat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qFormat/>
    <w:pPr>
      <w:ind w:left="1985"/>
    </w:pPr>
  </w:style>
  <w:style w:type="character" w:customStyle="1" w:styleId="B6Char">
    <w:name w:val="B6 Char"/>
    <w:link w:val="B6"/>
    <w:qFormat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qFormat/>
    <w:pPr>
      <w:ind w:left="2269"/>
    </w:pPr>
  </w:style>
  <w:style w:type="character" w:customStyle="1" w:styleId="B7Char">
    <w:name w:val="B7 Char"/>
    <w:basedOn w:val="B6Char"/>
    <w:link w:val="B7"/>
    <w:qFormat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pPr>
      <w:ind w:left="2552"/>
    </w:pPr>
  </w:style>
  <w:style w:type="character" w:customStyle="1" w:styleId="af5">
    <w:name w:val="批注框文本 字符"/>
    <w:link w:val="af4"/>
    <w:qFormat/>
    <w:rPr>
      <w:rFonts w:ascii="Segoe UI" w:hAnsi="Segoe UI" w:cs="Segoe UI"/>
      <w:sz w:val="18"/>
      <w:szCs w:val="18"/>
      <w:lang w:eastAsia="ja-JP"/>
    </w:rPr>
  </w:style>
  <w:style w:type="character" w:customStyle="1" w:styleId="ad">
    <w:name w:val="批注文字 字符"/>
    <w:link w:val="ac"/>
    <w:uiPriority w:val="99"/>
    <w:qFormat/>
    <w:rPr>
      <w:rFonts w:ascii="Times New Roman" w:hAnsi="Times New Roman"/>
      <w:lang w:eastAsia="ja-JP"/>
    </w:rPr>
  </w:style>
  <w:style w:type="character" w:customStyle="1" w:styleId="aff2">
    <w:name w:val="批注主题 字符"/>
    <w:link w:val="aff1"/>
    <w:qFormat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qFormat/>
    <w:pPr>
      <w:spacing w:after="120"/>
    </w:pPr>
    <w:rPr>
      <w:rFonts w:ascii="Arial" w:hAnsi="Arial"/>
      <w:lang w:val="en-GB" w:eastAsia="ko-KR"/>
    </w:rPr>
  </w:style>
  <w:style w:type="character" w:customStyle="1" w:styleId="CRCoverPageZchn">
    <w:name w:val="CR Cover Page Zchn"/>
    <w:link w:val="CRCoverPage"/>
    <w:qFormat/>
    <w:rPr>
      <w:rFonts w:ascii="Arial" w:hAnsi="Arial"/>
      <w:lang w:eastAsia="ko-KR"/>
    </w:rPr>
  </w:style>
  <w:style w:type="paragraph" w:customStyle="1" w:styleId="Doc-text2">
    <w:name w:val="Doc-text2"/>
    <w:basedOn w:val="a1"/>
    <w:link w:val="Doc-text2Char"/>
    <w:qFormat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val="zh-CN" w:eastAsia="zh-CN"/>
    </w:rPr>
  </w:style>
  <w:style w:type="character" w:customStyle="1" w:styleId="Doc-text2Char">
    <w:name w:val="Doc-text2 Char"/>
    <w:link w:val="Doc-text2"/>
    <w:qFormat/>
    <w:locked/>
    <w:rPr>
      <w:rFonts w:ascii="Arial" w:eastAsia="MS Mincho" w:hAnsi="Arial"/>
      <w:szCs w:val="24"/>
      <w:lang w:val="zh-CN" w:eastAsia="zh-CN"/>
    </w:rPr>
  </w:style>
  <w:style w:type="character" w:customStyle="1" w:styleId="ab">
    <w:name w:val="文档结构图 字符"/>
    <w:link w:val="aa"/>
    <w:qFormat/>
    <w:rPr>
      <w:rFonts w:ascii="Tahoma" w:hAnsi="Tahoma" w:cs="Tahoma"/>
      <w:shd w:val="clear" w:color="auto" w:fill="000080"/>
      <w:lang w:eastAsia="ja-JP"/>
    </w:rPr>
  </w:style>
  <w:style w:type="character" w:customStyle="1" w:styleId="NOChar">
    <w:name w:val="NO Char"/>
    <w:link w:val="NO"/>
    <w:qFormat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qFormat/>
    <w:rPr>
      <w:rFonts w:ascii="Times New Roman" w:hAnsi="Times New Roman"/>
      <w:color w:val="FF0000"/>
      <w:lang w:val="zh-CN" w:eastAsia="zh-CN"/>
    </w:rPr>
  </w:style>
  <w:style w:type="paragraph" w:customStyle="1" w:styleId="EmailDiscussion">
    <w:name w:val="EmailDiscussion"/>
    <w:basedOn w:val="a1"/>
    <w:next w:val="a1"/>
    <w:link w:val="EmailDiscussionChar"/>
    <w:qFormat/>
    <w:pPr>
      <w:numPr>
        <w:numId w:val="10"/>
      </w:numPr>
      <w:tabs>
        <w:tab w:val="clear" w:pos="1619"/>
        <w:tab w:val="left" w:pos="360"/>
      </w:tabs>
      <w:spacing w:before="40" w:after="0"/>
      <w:ind w:left="0" w:firstLine="0"/>
    </w:pPr>
    <w:rPr>
      <w:rFonts w:ascii="Arial" w:eastAsia="MS Mincho" w:hAnsi="Arial"/>
      <w:b/>
      <w:szCs w:val="24"/>
      <w:lang w:eastAsia="en-GB"/>
    </w:rPr>
  </w:style>
  <w:style w:type="paragraph" w:customStyle="1" w:styleId="FigureTitle">
    <w:name w:val="Figure_Title"/>
    <w:basedOn w:val="a1"/>
    <w:next w:val="a1"/>
    <w:qFormat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af9">
    <w:name w:val="页眉 字符"/>
    <w:link w:val="af7"/>
    <w:qFormat/>
    <w:rPr>
      <w:rFonts w:ascii="Arial" w:hAnsi="Arial"/>
      <w:b/>
      <w:sz w:val="18"/>
      <w:lang w:eastAsia="ja-JP"/>
    </w:rPr>
  </w:style>
  <w:style w:type="character" w:customStyle="1" w:styleId="af8">
    <w:name w:val="页脚 字符"/>
    <w:link w:val="af6"/>
    <w:qFormat/>
    <w:rPr>
      <w:rFonts w:ascii="Arial" w:hAnsi="Arial"/>
      <w:b/>
      <w:i/>
      <w:sz w:val="18"/>
      <w:lang w:eastAsia="ja-JP"/>
    </w:rPr>
  </w:style>
  <w:style w:type="character" w:customStyle="1" w:styleId="afc">
    <w:name w:val="脚注文本 字符"/>
    <w:link w:val="afb"/>
    <w:qFormat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a1"/>
    <w:qFormat/>
    <w:rPr>
      <w:i/>
      <w:color w:val="0000FF"/>
    </w:rPr>
  </w:style>
  <w:style w:type="character" w:customStyle="1" w:styleId="20">
    <w:name w:val="标题 2 字符"/>
    <w:link w:val="2"/>
    <w:qFormat/>
    <w:rPr>
      <w:rFonts w:ascii="Arial" w:hAnsi="Arial"/>
      <w:sz w:val="32"/>
      <w:lang w:eastAsia="ja-JP"/>
    </w:rPr>
  </w:style>
  <w:style w:type="character" w:customStyle="1" w:styleId="32">
    <w:name w:val="标题 3 字符"/>
    <w:link w:val="31"/>
    <w:qFormat/>
    <w:rPr>
      <w:rFonts w:ascii="Arial" w:hAnsi="Arial"/>
      <w:sz w:val="28"/>
      <w:lang w:eastAsia="ja-JP"/>
    </w:rPr>
  </w:style>
  <w:style w:type="character" w:customStyle="1" w:styleId="41">
    <w:name w:val="标题 4 字符"/>
    <w:link w:val="40"/>
    <w:qFormat/>
    <w:rPr>
      <w:rFonts w:ascii="Arial" w:hAnsi="Arial"/>
      <w:sz w:val="24"/>
      <w:lang w:eastAsia="ja-JP"/>
    </w:rPr>
  </w:style>
  <w:style w:type="character" w:customStyle="1" w:styleId="51">
    <w:name w:val="标题 5 字符"/>
    <w:link w:val="50"/>
    <w:qFormat/>
    <w:rPr>
      <w:rFonts w:ascii="Arial" w:hAnsi="Arial"/>
      <w:sz w:val="22"/>
      <w:lang w:eastAsia="ja-JP"/>
    </w:rPr>
  </w:style>
  <w:style w:type="character" w:customStyle="1" w:styleId="60">
    <w:name w:val="标题 6 字符"/>
    <w:link w:val="6"/>
    <w:qFormat/>
    <w:rPr>
      <w:rFonts w:ascii="Arial" w:hAnsi="Arial"/>
      <w:lang w:eastAsia="ja-JP"/>
    </w:rPr>
  </w:style>
  <w:style w:type="character" w:customStyle="1" w:styleId="70">
    <w:name w:val="标题 7 字符"/>
    <w:link w:val="7"/>
    <w:qFormat/>
    <w:rPr>
      <w:rFonts w:ascii="Arial" w:hAnsi="Arial"/>
      <w:lang w:eastAsia="ja-JP"/>
    </w:rPr>
  </w:style>
  <w:style w:type="character" w:customStyle="1" w:styleId="80">
    <w:name w:val="标题 8 字符"/>
    <w:link w:val="8"/>
    <w:rPr>
      <w:rFonts w:ascii="Arial" w:hAnsi="Arial"/>
      <w:sz w:val="36"/>
      <w:lang w:eastAsia="ja-JP"/>
    </w:rPr>
  </w:style>
  <w:style w:type="character" w:customStyle="1" w:styleId="90">
    <w:name w:val="标题 9 字符"/>
    <w:link w:val="9"/>
    <w:qFormat/>
    <w:rPr>
      <w:rFonts w:ascii="Arial" w:hAnsi="Arial"/>
      <w:sz w:val="36"/>
      <w:lang w:eastAsia="ja-JP"/>
    </w:rPr>
  </w:style>
  <w:style w:type="paragraph" w:customStyle="1" w:styleId="LD">
    <w:name w:val="LD"/>
    <w:qFormat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lang w:val="en-GB" w:eastAsia="ja-JP"/>
    </w:rPr>
  </w:style>
  <w:style w:type="paragraph" w:styleId="affc">
    <w:name w:val="List Paragraph"/>
    <w:basedOn w:val="a1"/>
    <w:link w:val="affd"/>
    <w:uiPriority w:val="34"/>
    <w:qFormat/>
    <w:pPr>
      <w:spacing w:after="0"/>
      <w:ind w:left="720"/>
    </w:pPr>
    <w:rPr>
      <w:rFonts w:ascii="Calibri" w:eastAsia="Calibri" w:hAnsi="Calibri"/>
      <w:sz w:val="22"/>
      <w:szCs w:val="22"/>
      <w:lang w:val="zh-CN" w:eastAsia="en-US"/>
    </w:rPr>
  </w:style>
  <w:style w:type="character" w:customStyle="1" w:styleId="affd">
    <w:name w:val="列表段落 字符"/>
    <w:link w:val="affc"/>
    <w:uiPriority w:val="34"/>
    <w:qFormat/>
    <w:locked/>
    <w:rPr>
      <w:rFonts w:ascii="Calibri" w:eastAsia="Calibri" w:hAnsi="Calibri"/>
      <w:sz w:val="22"/>
      <w:szCs w:val="22"/>
      <w:lang w:val="zh-CN" w:eastAsia="en-US"/>
    </w:r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W">
    <w:name w:val="NW"/>
    <w:basedOn w:val="NO"/>
    <w:qFormat/>
    <w:pPr>
      <w:spacing w:after="0"/>
    </w:pPr>
  </w:style>
  <w:style w:type="paragraph" w:customStyle="1" w:styleId="PL">
    <w:name w:val="PL"/>
    <w:link w:val="PLChar"/>
    <w:qFormat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sz w:val="16"/>
      <w:lang w:val="en-GB" w:eastAsia="sv-SE"/>
    </w:rPr>
  </w:style>
  <w:style w:type="character" w:customStyle="1" w:styleId="PLChar">
    <w:name w:val="PL Char"/>
    <w:link w:val="PL"/>
    <w:qFormat/>
    <w:rPr>
      <w:rFonts w:ascii="Courier New" w:eastAsia="Batang" w:hAnsi="Courier New"/>
      <w:sz w:val="16"/>
      <w:shd w:val="clear" w:color="auto" w:fill="E6E6E6"/>
      <w:lang w:eastAsia="sv-SE"/>
    </w:rPr>
  </w:style>
  <w:style w:type="character" w:customStyle="1" w:styleId="af1">
    <w:name w:val="纯文本 字符"/>
    <w:link w:val="af0"/>
    <w:qFormat/>
    <w:rPr>
      <w:rFonts w:ascii="Courier New" w:hAnsi="Courier New"/>
      <w:lang w:val="nb-NO" w:eastAsia="ja-JP"/>
    </w:rPr>
  </w:style>
  <w:style w:type="character" w:customStyle="1" w:styleId="TALCar">
    <w:name w:val="TAL Car"/>
    <w:link w:val="TAL"/>
    <w:qFormat/>
    <w:rPr>
      <w:rFonts w:ascii="Arial" w:hAnsi="Arial"/>
      <w:sz w:val="18"/>
      <w:lang w:val="zh-CN" w:eastAsia="zh-CN"/>
    </w:rPr>
  </w:style>
  <w:style w:type="character" w:customStyle="1" w:styleId="TAHCar">
    <w:name w:val="TAH Car"/>
    <w:link w:val="TAH"/>
    <w:qFormat/>
    <w:locked/>
    <w:rPr>
      <w:rFonts w:ascii="Arial" w:hAnsi="Arial"/>
      <w:b/>
      <w:sz w:val="18"/>
      <w:lang w:val="zh-CN" w:eastAsia="zh-CN"/>
    </w:rPr>
  </w:style>
  <w:style w:type="character" w:customStyle="1" w:styleId="THChar">
    <w:name w:val="TH Char"/>
    <w:link w:val="TH"/>
    <w:qFormat/>
    <w:rPr>
      <w:rFonts w:ascii="Arial" w:hAnsi="Arial"/>
      <w:b/>
      <w:lang w:val="zh-CN" w:eastAsia="zh-CN"/>
    </w:rPr>
  </w:style>
  <w:style w:type="paragraph" w:customStyle="1" w:styleId="TAJ">
    <w:name w:val="TAJ"/>
    <w:basedOn w:val="TH"/>
    <w:qFormat/>
  </w:style>
  <w:style w:type="paragraph" w:customStyle="1" w:styleId="TALCharChar">
    <w:name w:val="TAL Char Char"/>
    <w:basedOn w:val="a1"/>
    <w:link w:val="TALCharCharChar"/>
    <w:qFormat/>
    <w:pPr>
      <w:keepNext/>
      <w:keepLines/>
      <w:spacing w:after="0"/>
    </w:pPr>
    <w:rPr>
      <w:rFonts w:ascii="Arial" w:eastAsia="Malgun Gothic" w:hAnsi="Arial"/>
      <w:sz w:val="18"/>
      <w:lang w:val="zh-CN" w:eastAsia="zh-CN"/>
    </w:rPr>
  </w:style>
  <w:style w:type="character" w:customStyle="1" w:styleId="TALCharCharChar">
    <w:name w:val="TAL Char Char Char"/>
    <w:link w:val="TALCharChar"/>
    <w:qFormat/>
    <w:rPr>
      <w:rFonts w:ascii="Arial" w:eastAsia="Malgun Gothic" w:hAnsi="Arial"/>
      <w:sz w:val="18"/>
      <w:lang w:val="zh-CN" w:eastAsia="zh-CN"/>
    </w:rPr>
  </w:style>
  <w:style w:type="character" w:customStyle="1" w:styleId="TFChar">
    <w:name w:val="TF Char"/>
    <w:link w:val="TF"/>
    <w:qFormat/>
    <w:rPr>
      <w:rFonts w:ascii="Arial" w:hAnsi="Arial"/>
      <w:b/>
      <w:lang w:val="zh-CN" w:eastAsia="zh-CN"/>
    </w:rPr>
  </w:style>
  <w:style w:type="character" w:customStyle="1" w:styleId="12">
    <w:name w:val="未处理的提及1"/>
    <w:basedOn w:val="a2"/>
    <w:uiPriority w:val="99"/>
    <w:unhideWhenUsed/>
    <w:qFormat/>
    <w:rPr>
      <w:color w:val="808080"/>
      <w:shd w:val="clear" w:color="auto" w:fill="E6E6E6"/>
    </w:rPr>
  </w:style>
  <w:style w:type="paragraph" w:customStyle="1" w:styleId="Note-Boxed">
    <w:name w:val="Note - Boxed"/>
    <w:basedOn w:val="a1"/>
    <w:next w:val="a1"/>
    <w:qFormat/>
    <w:pPr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hd w:val="clear" w:color="auto" w:fill="FFFF99"/>
      <w:tabs>
        <w:tab w:val="left" w:pos="1080"/>
      </w:tabs>
      <w:overflowPunct/>
      <w:autoSpaceDE/>
      <w:autoSpaceDN/>
      <w:adjustRightInd/>
      <w:spacing w:before="100" w:after="100" w:line="259" w:lineRule="auto"/>
      <w:ind w:left="720" w:hanging="720"/>
      <w:textAlignment w:val="auto"/>
    </w:pPr>
    <w:rPr>
      <w:rFonts w:ascii="Monotype Sorts" w:eastAsia="Calibri" w:hAnsi="Monotype Sorts" w:cs="Monotype Sorts"/>
      <w:bCs/>
      <w:i/>
      <w:sz w:val="22"/>
      <w:szCs w:val="22"/>
      <w:lang w:val="sv-SE" w:eastAsia="ko-KR"/>
    </w:rPr>
  </w:style>
  <w:style w:type="character" w:customStyle="1" w:styleId="13">
    <w:name w:val="@他1"/>
    <w:basedOn w:val="a2"/>
    <w:uiPriority w:val="99"/>
    <w:unhideWhenUsed/>
    <w:qFormat/>
    <w:rPr>
      <w:color w:val="2B579A"/>
      <w:shd w:val="clear" w:color="auto" w:fill="E1DFDD"/>
    </w:rPr>
  </w:style>
  <w:style w:type="character" w:customStyle="1" w:styleId="NOZchn">
    <w:name w:val="NO Zchn"/>
    <w:qFormat/>
    <w:locked/>
    <w:rPr>
      <w:lang w:val="en-GB" w:eastAsia="en-US"/>
    </w:rPr>
  </w:style>
  <w:style w:type="character" w:customStyle="1" w:styleId="B1Char">
    <w:name w:val="B1 Char"/>
    <w:qFormat/>
    <w:rPr>
      <w:lang w:val="en-GB" w:eastAsia="en-US"/>
    </w:rPr>
  </w:style>
  <w:style w:type="character" w:customStyle="1" w:styleId="B3Car">
    <w:name w:val="B3 Car"/>
    <w:qFormat/>
    <w:rPr>
      <w:rFonts w:eastAsia="Malgun Gothic"/>
      <w:color w:val="000000"/>
      <w:lang w:val="en-GB" w:eastAsia="ja-JP"/>
    </w:rPr>
  </w:style>
  <w:style w:type="character" w:styleId="affe">
    <w:name w:val="Placeholder Text"/>
    <w:basedOn w:val="a2"/>
    <w:uiPriority w:val="99"/>
    <w:semiHidden/>
    <w:qFormat/>
    <w:rPr>
      <w:color w:val="808080"/>
    </w:rPr>
  </w:style>
  <w:style w:type="paragraph" w:customStyle="1" w:styleId="Agreement">
    <w:name w:val="Agreement"/>
    <w:basedOn w:val="a1"/>
    <w:next w:val="Doc-text2"/>
    <w:qFormat/>
    <w:pPr>
      <w:numPr>
        <w:numId w:val="11"/>
      </w:numPr>
      <w:tabs>
        <w:tab w:val="clear" w:pos="1800"/>
        <w:tab w:val="left" w:pos="1619"/>
      </w:tabs>
      <w:overflowPunct/>
      <w:autoSpaceDE/>
      <w:autoSpaceDN/>
      <w:adjustRightInd/>
      <w:spacing w:before="60" w:after="0"/>
      <w:ind w:left="1619"/>
      <w:textAlignment w:val="auto"/>
    </w:pPr>
    <w:rPr>
      <w:rFonts w:ascii="Arial" w:eastAsia="MS Mincho" w:hAnsi="Arial"/>
      <w:b/>
      <w:szCs w:val="24"/>
      <w:lang w:eastAsia="en-GB"/>
    </w:rPr>
  </w:style>
  <w:style w:type="paragraph" w:customStyle="1" w:styleId="IvDbodytext">
    <w:name w:val="IvD bodytext"/>
    <w:basedOn w:val="a6"/>
    <w:link w:val="IvDbodytextChar"/>
    <w:qFormat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overflowPunct/>
      <w:autoSpaceDE/>
      <w:autoSpaceDN/>
      <w:adjustRightInd/>
      <w:spacing w:before="240" w:after="0"/>
      <w:jc w:val="left"/>
      <w:textAlignment w:val="auto"/>
    </w:pPr>
    <w:rPr>
      <w:spacing w:val="2"/>
      <w:lang w:val="en-US" w:eastAsia="en-US"/>
    </w:rPr>
  </w:style>
  <w:style w:type="character" w:customStyle="1" w:styleId="IvDbodytextChar">
    <w:name w:val="IvD bodytext Char"/>
    <w:basedOn w:val="a7"/>
    <w:link w:val="IvDbodytext"/>
    <w:qFormat/>
    <w:rPr>
      <w:rFonts w:ascii="Arial" w:hAnsi="Arial"/>
      <w:spacing w:val="2"/>
      <w:lang w:val="en-US" w:eastAsia="en-US"/>
    </w:rPr>
  </w:style>
  <w:style w:type="character" w:customStyle="1" w:styleId="B1Zchn">
    <w:name w:val="B1 Zchn"/>
    <w:qFormat/>
    <w:locked/>
    <w:rPr>
      <w:rFonts w:ascii="Times New Roman" w:hAnsi="Times New Roman"/>
      <w:lang w:eastAsia="en-US"/>
    </w:rPr>
  </w:style>
  <w:style w:type="character" w:customStyle="1" w:styleId="mc-span">
    <w:name w:val="mc-span"/>
    <w:qFormat/>
  </w:style>
  <w:style w:type="character" w:customStyle="1" w:styleId="normaltextrun">
    <w:name w:val="normaltextrun"/>
    <w:basedOn w:val="a2"/>
    <w:qFormat/>
  </w:style>
  <w:style w:type="character" w:customStyle="1" w:styleId="14">
    <w:name w:val="智能链接1"/>
    <w:basedOn w:val="a2"/>
    <w:uiPriority w:val="99"/>
    <w:semiHidden/>
    <w:unhideWhenUsed/>
    <w:qFormat/>
    <w:rPr>
      <w:color w:val="0000FF"/>
      <w:u w:val="single"/>
      <w:shd w:val="clear" w:color="auto" w:fill="F3F2F1"/>
    </w:rPr>
  </w:style>
  <w:style w:type="character" w:customStyle="1" w:styleId="a9">
    <w:name w:val="题注 字符"/>
    <w:link w:val="a8"/>
    <w:qFormat/>
    <w:rPr>
      <w:rFonts w:ascii="Arial" w:hAnsi="Arial"/>
      <w:b/>
    </w:rPr>
  </w:style>
  <w:style w:type="paragraph" w:customStyle="1" w:styleId="15">
    <w:name w:val="修订1"/>
    <w:hidden/>
    <w:uiPriority w:val="99"/>
    <w:semiHidden/>
    <w:qFormat/>
    <w:rPr>
      <w:rFonts w:ascii="Times New Roman" w:hAnsi="Times New Roman"/>
      <w:lang w:val="en-GB" w:eastAsia="ja-JP"/>
    </w:rPr>
  </w:style>
  <w:style w:type="character" w:customStyle="1" w:styleId="EmailDiscussionChar">
    <w:name w:val="EmailDiscussion Char"/>
    <w:link w:val="EmailDiscussion"/>
    <w:qFormat/>
    <w:rPr>
      <w:rFonts w:ascii="Arial" w:eastAsia="MS Mincho" w:hAnsi="Arial"/>
      <w:b/>
      <w:szCs w:val="24"/>
    </w:rPr>
  </w:style>
  <w:style w:type="paragraph" w:customStyle="1" w:styleId="EmailDiscussion2">
    <w:name w:val="EmailDiscussion2"/>
    <w:basedOn w:val="Doc-text2"/>
    <w:qFormat/>
    <w:pPr>
      <w:overflowPunct/>
      <w:autoSpaceDE/>
      <w:autoSpaceDN/>
      <w:adjustRightInd/>
      <w:textAlignment w:val="auto"/>
    </w:pPr>
    <w:rPr>
      <w:lang w:val="en-GB" w:eastAsia="en-GB"/>
    </w:rPr>
  </w:style>
  <w:style w:type="paragraph" w:customStyle="1" w:styleId="Doc-title">
    <w:name w:val="Doc-title"/>
    <w:basedOn w:val="a1"/>
    <w:next w:val="Doc-text2"/>
    <w:link w:val="Doc-titleChar"/>
    <w:qFormat/>
    <w:pPr>
      <w:overflowPunct/>
      <w:autoSpaceDE/>
      <w:autoSpaceDN/>
      <w:adjustRightInd/>
      <w:spacing w:before="60" w:after="0"/>
      <w:ind w:left="1259" w:hanging="1259"/>
      <w:textAlignment w:val="auto"/>
    </w:pPr>
    <w:rPr>
      <w:rFonts w:ascii="Arial" w:eastAsia="MS Mincho" w:hAnsi="Arial"/>
      <w:szCs w:val="24"/>
      <w:lang w:eastAsia="en-GB"/>
    </w:rPr>
  </w:style>
  <w:style w:type="character" w:customStyle="1" w:styleId="Doc-titleChar">
    <w:name w:val="Doc-title Char"/>
    <w:link w:val="Doc-title"/>
    <w:qFormat/>
    <w:rPr>
      <w:rFonts w:ascii="Arial" w:eastAsia="MS Mincho" w:hAnsi="Arial"/>
      <w:szCs w:val="24"/>
    </w:rPr>
  </w:style>
  <w:style w:type="paragraph" w:customStyle="1" w:styleId="Comments">
    <w:name w:val="Comments"/>
    <w:basedOn w:val="a1"/>
    <w:link w:val="CommentsChar"/>
    <w:qFormat/>
    <w:pPr>
      <w:overflowPunct/>
      <w:autoSpaceDE/>
      <w:autoSpaceDN/>
      <w:adjustRightInd/>
      <w:spacing w:before="40" w:after="0"/>
      <w:textAlignment w:val="auto"/>
    </w:pPr>
    <w:rPr>
      <w:rFonts w:ascii="Arial" w:eastAsia="MS Mincho" w:hAnsi="Arial"/>
      <w:i/>
      <w:sz w:val="18"/>
      <w:szCs w:val="24"/>
      <w:lang w:eastAsia="en-GB"/>
    </w:rPr>
  </w:style>
  <w:style w:type="character" w:customStyle="1" w:styleId="CommentsChar">
    <w:name w:val="Comments Char"/>
    <w:link w:val="Comments"/>
    <w:qFormat/>
    <w:rPr>
      <w:rFonts w:ascii="Arial" w:eastAsia="MS Mincho" w:hAnsi="Arial"/>
      <w:i/>
      <w:sz w:val="18"/>
      <w:szCs w:val="24"/>
    </w:rPr>
  </w:style>
  <w:style w:type="character" w:customStyle="1" w:styleId="af3">
    <w:name w:val="尾注文本 字符"/>
    <w:basedOn w:val="a2"/>
    <w:link w:val="af2"/>
    <w:qFormat/>
    <w:rPr>
      <w:rFonts w:ascii="Times New Roman" w:hAnsi="Times New Roman"/>
      <w:lang w:eastAsia="ja-JP"/>
    </w:rPr>
  </w:style>
  <w:style w:type="character" w:customStyle="1" w:styleId="ui-provider">
    <w:name w:val="ui-provider"/>
    <w:basedOn w:val="a2"/>
    <w:qFormat/>
  </w:style>
  <w:style w:type="paragraph" w:customStyle="1" w:styleId="Headin3">
    <w:name w:val="Headin 3"/>
    <w:basedOn w:val="40"/>
    <w:qFormat/>
    <w:rPr>
      <w:rFonts w:eastAsia="Times New Roman"/>
    </w:rPr>
  </w:style>
  <w:style w:type="character" w:customStyle="1" w:styleId="cf01">
    <w:name w:val="cf01"/>
    <w:basedOn w:val="a2"/>
    <w:qFormat/>
    <w:rPr>
      <w:rFonts w:ascii="Segoe UI" w:hAnsi="Segoe UI" w:cs="Segoe UI" w:hint="default"/>
      <w:sz w:val="18"/>
      <w:szCs w:val="18"/>
    </w:rPr>
  </w:style>
  <w:style w:type="paragraph" w:customStyle="1" w:styleId="Norml">
    <w:name w:val="Norml"/>
    <w:basedOn w:val="Proposal"/>
    <w:qFormat/>
    <w:pPr>
      <w:numPr>
        <w:numId w:val="0"/>
      </w:numPr>
      <w:ind w:left="1304" w:hanging="1304"/>
    </w:pPr>
  </w:style>
  <w:style w:type="paragraph" w:customStyle="1" w:styleId="comments0">
    <w:name w:val="comments"/>
    <w:basedOn w:val="a1"/>
    <w:qFormat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  <w:lang w:val="en-US" w:eastAsia="zh-CN"/>
    </w:rPr>
  </w:style>
  <w:style w:type="character" w:customStyle="1" w:styleId="apple-converted-space">
    <w:name w:val="apple-converted-space"/>
    <w:basedOn w:val="a2"/>
    <w:qFormat/>
  </w:style>
  <w:style w:type="character" w:customStyle="1" w:styleId="B10">
    <w:name w:val="B1 (文字)"/>
    <w:qFormat/>
    <w:locked/>
  </w:style>
  <w:style w:type="character" w:customStyle="1" w:styleId="aff0">
    <w:name w:val="标题 字符"/>
    <w:basedOn w:val="a2"/>
    <w:link w:val="aff"/>
    <w:uiPriority w:val="10"/>
    <w:qFormat/>
    <w:rPr>
      <w:rFonts w:ascii="Arial" w:hAnsi="Arial" w:cs="Arial"/>
      <w:b/>
      <w:bCs/>
      <w:kern w:val="28"/>
      <w:lang w:eastAsia="en-US"/>
    </w:rPr>
  </w:style>
  <w:style w:type="paragraph" w:customStyle="1" w:styleId="Contact">
    <w:name w:val="Contact"/>
    <w:basedOn w:val="40"/>
    <w:qFormat/>
    <w:pPr>
      <w:keepNext w:val="0"/>
      <w:keepLines w:val="0"/>
      <w:spacing w:before="0" w:after="0"/>
      <w:ind w:left="567"/>
    </w:pPr>
    <w:rPr>
      <w:rFonts w:cs="Arial"/>
      <w:sz w:val="20"/>
    </w:rPr>
  </w:style>
  <w:style w:type="paragraph" w:customStyle="1" w:styleId="Doc-comment">
    <w:name w:val="Doc-comment"/>
    <w:basedOn w:val="a1"/>
    <w:next w:val="Doc-text2"/>
    <w:qFormat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Calibri" w:eastAsiaTheme="minorHAnsi" w:hAnsi="Calibri" w:cs="Calibri"/>
      <w:i/>
      <w:sz w:val="22"/>
      <w:szCs w:val="22"/>
      <w:lang w:val="en-US" w:eastAsia="en-US"/>
    </w:rPr>
  </w:style>
  <w:style w:type="paragraph" w:customStyle="1" w:styleId="AgreementsBox">
    <w:name w:val="AgreementsBox"/>
    <w:basedOn w:val="a1"/>
    <w:qFormat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622"/>
      </w:tabs>
      <w:overflowPunct/>
      <w:autoSpaceDE/>
      <w:autoSpaceDN/>
      <w:adjustRightInd/>
      <w:spacing w:after="0"/>
      <w:ind w:left="1259"/>
      <w:textAlignment w:val="auto"/>
    </w:pPr>
    <w:rPr>
      <w:rFonts w:ascii="Arial" w:eastAsia="MS Mincho" w:hAnsi="Arial"/>
      <w:szCs w:val="24"/>
      <w:lang w:eastAsia="en-GB"/>
    </w:rPr>
  </w:style>
  <w:style w:type="paragraph" w:customStyle="1" w:styleId="ComeBack">
    <w:name w:val="ComeBack"/>
    <w:basedOn w:val="Doc-text2"/>
    <w:next w:val="Doc-text2"/>
    <w:uiPriority w:val="99"/>
    <w:pPr>
      <w:numPr>
        <w:numId w:val="12"/>
      </w:numPr>
      <w:tabs>
        <w:tab w:val="clear" w:pos="1259"/>
        <w:tab w:val="clear" w:pos="1622"/>
        <w:tab w:val="left" w:pos="360"/>
        <w:tab w:val="left" w:pos="567"/>
      </w:tabs>
      <w:overflowPunct/>
      <w:autoSpaceDE/>
      <w:autoSpaceDN/>
      <w:adjustRightInd/>
      <w:ind w:left="567" w:hanging="567"/>
      <w:textAlignment w:val="auto"/>
    </w:pPr>
    <w:rPr>
      <w:rFonts w:ascii="Calibri" w:eastAsia="Calibri" w:hAnsi="Calibri" w:cs="Calibri"/>
      <w:sz w:val="22"/>
      <w:szCs w:val="22"/>
      <w:lang w:val="en-US" w:eastAsia="en-US"/>
    </w:rPr>
  </w:style>
  <w:style w:type="table" w:customStyle="1" w:styleId="16">
    <w:name w:val="网格型1"/>
    <w:basedOn w:val="a3"/>
    <w:qFormat/>
    <w:rPr>
      <w:rFonts w:ascii="Times New Roman" w:eastAsia="Malgun Gothic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arrher\Ericsson\STAR%20-%20ARC-020-Private%20Networks%20(NPN)\RAN2_meetings\NPN_RAN2_113e\Ry-xxxxxxx%20Contribution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2" ma:contentTypeDescription="Create a new document." ma:contentTypeScope="" ma:versionID="43fd9aa8ce6bfcf943b9ec0865a326c5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c2f5d01f1542ad6d6e0ac8608ac7d8f0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_Flow_SignoffStatus xmlns="2f282d3b-eb4a-4b09-b61f-b9593442e286" xsi:nil="true"/>
    <TaxCatchAll xmlns="d8762117-8292-4133-b1c7-eab5c6487cfd" xsi:nil="true"/>
    <lcf76f155ced4ddcb4097134ff3c332f xmlns="2f282d3b-eb4a-4b09-b61f-b9593442e286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80D5722-EC24-4263-84D3-EB73DE3110C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7FDE626-51B8-4D1A-B1EA-4E13027AE6E7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2f282d3b-eb4a-4b09-b61f-b9593442e286"/>
    <ds:schemaRef ds:uri="d8762117-8292-4133-b1c7-eab5c6487cfd"/>
  </ds:schemaRefs>
</ds:datastoreItem>
</file>

<file path=customXml/itemProps3.xml><?xml version="1.0" encoding="utf-8"?>
<ds:datastoreItem xmlns:ds="http://schemas.openxmlformats.org/officeDocument/2006/customXml" ds:itemID="{85F2B091-7F27-4D4F-987B-175A473D41C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D96B7AE-1A4A-4C89-9A19-704F48D0CF8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Ry-xxxxxxx Contribution template</Template>
  <TotalTime>21</TotalTime>
  <Pages>5</Pages>
  <Words>1570</Words>
  <Characters>8950</Characters>
  <Application>Microsoft Office Word</Application>
  <DocSecurity>0</DocSecurity>
  <Lines>74</Lines>
  <Paragraphs>20</Paragraphs>
  <ScaleCrop>false</ScaleCrop>
  <Company>Ericsson</Company>
  <LinksUpToDate>false</LinksUpToDate>
  <CharactersWithSpaces>10500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Miao Qu</dc:creator>
  <cp:keywords/>
  <dc:description/>
  <cp:lastModifiedBy>Miao Qu</cp:lastModifiedBy>
  <cp:revision>5</cp:revision>
  <cp:lastPrinted>2008-02-07T01:09:00Z</cp:lastPrinted>
  <dcterms:created xsi:type="dcterms:W3CDTF">2025-09-29T03:36:00Z</dcterms:created>
  <dcterms:modified xsi:type="dcterms:W3CDTF">2025-10-03T02:43:00Z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2018-03-26T22:00:00Z</vt:filetime>
  </property>
  <property fmtid="{D5CDD505-2E9C-101B-9397-08002B2CF9AE}" pid="3" name="ContentTypeId">
    <vt:lpwstr>0x010100F3E9551B3FDDA24EBF0A209BAAD637CA</vt:lpwstr>
  </property>
  <property fmtid="{D5CDD505-2E9C-101B-9397-08002B2CF9AE}" pid="4" name="TaxKeyword">
    <vt:lpwstr>215;#3GPP|11111111-1111-1111-1111-111111111111;#212;#TDoc|af4b50c5-3c78-4293-b1bd-3e717d5b6882;#497;#Ericsson|11111111-1111-1111-1111-111111111111</vt:lpwstr>
  </property>
  <property fmtid="{D5CDD505-2E9C-101B-9397-08002B2CF9AE}" pid="5" name="_dlc_DocIdItemGuid">
    <vt:lpwstr>d29b00bf-7a56-45f6-9e86-13a39caf50de</vt:lpwstr>
  </property>
  <property fmtid="{D5CDD505-2E9C-101B-9397-08002B2CF9AE}" pid="6" name="EriCOLLCategory">
    <vt:lpwstr/>
  </property>
  <property fmtid="{D5CDD505-2E9C-101B-9397-08002B2CF9AE}" pid="7" name="EriCOLLCountry">
    <vt:lpwstr/>
  </property>
  <property fmtid="{D5CDD505-2E9C-101B-9397-08002B2CF9AE}" pid="8" name="EriCOLLCompetence">
    <vt:lpwstr/>
  </property>
  <property fmtid="{D5CDD505-2E9C-101B-9397-08002B2CF9AE}" pid="9" name="EriCOLLOrganizationUnit">
    <vt:lpwstr/>
  </property>
  <property fmtid="{D5CDD505-2E9C-101B-9397-08002B2CF9AE}" pid="10" name="EriCOLLProducts">
    <vt:lpwstr/>
  </property>
  <property fmtid="{D5CDD505-2E9C-101B-9397-08002B2CF9AE}" pid="11" name="EriCOLLCustomer">
    <vt:lpwstr/>
  </property>
  <property fmtid="{D5CDD505-2E9C-101B-9397-08002B2CF9AE}" pid="12" name="EriCOLLProjects">
    <vt:lpwstr/>
  </property>
  <property fmtid="{D5CDD505-2E9C-101B-9397-08002B2CF9AE}" pid="13" name="EriCOLLProcess">
    <vt:lpwstr/>
  </property>
  <property fmtid="{D5CDD505-2E9C-101B-9397-08002B2CF9AE}" pid="14" name="MediaServiceImageTags">
    <vt:lpwstr/>
  </property>
  <property fmtid="{D5CDD505-2E9C-101B-9397-08002B2CF9AE}" pid="15" name="KSOTemplateDocerSaveRecord">
    <vt:lpwstr>eyJoZGlkIjoiYjMyYjc1NjJjNjZhNGQ4MTJhNDg1YTFiZjAyMWEzNDUiLCJ1c2VySWQiOiIyNTgyNzM4OTgifQ==</vt:lpwstr>
  </property>
  <property fmtid="{D5CDD505-2E9C-101B-9397-08002B2CF9AE}" pid="16" name="KSOProductBuildVer">
    <vt:lpwstr>2052-12.1.0.21915</vt:lpwstr>
  </property>
  <property fmtid="{D5CDD505-2E9C-101B-9397-08002B2CF9AE}" pid="17" name="ICV">
    <vt:lpwstr>A6CBC2DE6D0A4DBA8BCE74BCEBEE464D_12</vt:lpwstr>
  </property>
</Properties>
</file>