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DD8F4" w14:textId="23E777E0" w:rsidR="00E90E49" w:rsidRPr="00CE0424" w:rsidRDefault="00E90E49" w:rsidP="00E35559">
      <w:pPr>
        <w:pStyle w:val="3GPPHeader"/>
        <w:spacing w:after="60"/>
        <w:rPr>
          <w:sz w:val="32"/>
          <w:szCs w:val="32"/>
          <w:highlight w:val="yellow"/>
        </w:rPr>
      </w:pPr>
      <w:r w:rsidRPr="00CE0424">
        <w:t>3GPP TSG-RAN WG</w:t>
      </w:r>
      <w:r w:rsidR="00AE4078">
        <w:t>2</w:t>
      </w:r>
      <w:r w:rsidRPr="00CE0424">
        <w:t xml:space="preserve"> </w:t>
      </w:r>
      <w:r w:rsidR="008F1C4E">
        <w:t xml:space="preserve">Meeting </w:t>
      </w:r>
      <w:r w:rsidRPr="00CE0424">
        <w:t>#1</w:t>
      </w:r>
      <w:r w:rsidR="004F3AA1">
        <w:t>30</w:t>
      </w:r>
      <w:r w:rsidRPr="00CE0424">
        <w:tab/>
      </w:r>
      <w:r w:rsidRPr="00CE0424">
        <w:rPr>
          <w:sz w:val="32"/>
          <w:szCs w:val="32"/>
        </w:rPr>
        <w:t xml:space="preserve">Tdoc </w:t>
      </w:r>
      <w:r w:rsidR="003533CA" w:rsidRPr="003533CA">
        <w:rPr>
          <w:sz w:val="32"/>
          <w:szCs w:val="32"/>
        </w:rPr>
        <w:t>R2-2504187</w:t>
      </w:r>
    </w:p>
    <w:p w14:paraId="21900263" w14:textId="77777777" w:rsidR="004F3AA1" w:rsidRPr="00CE0424" w:rsidRDefault="004F3AA1" w:rsidP="004F3AA1">
      <w:pPr>
        <w:pStyle w:val="3GPPHeader"/>
      </w:pPr>
      <w:bookmarkStart w:id="0" w:name="_Hlk197582929"/>
      <w:r w:rsidRPr="007A1580">
        <w:t>St Julian’s, Malta, May 19 – 23, 2025</w:t>
      </w:r>
    </w:p>
    <w:bookmarkEnd w:id="0"/>
    <w:p w14:paraId="3313DAD1" w14:textId="77777777" w:rsidR="00E90E49" w:rsidRPr="00CE0424" w:rsidRDefault="00E90E49" w:rsidP="00357380">
      <w:pPr>
        <w:pStyle w:val="3GPPHeader"/>
      </w:pPr>
    </w:p>
    <w:p w14:paraId="1BBE5BF8" w14:textId="1EFC681B" w:rsidR="00E90E49" w:rsidRPr="008F1C4E" w:rsidRDefault="00E90E49" w:rsidP="00311702">
      <w:pPr>
        <w:pStyle w:val="3GPPHeader"/>
        <w:rPr>
          <w:sz w:val="22"/>
          <w:szCs w:val="22"/>
          <w:lang w:val="sv-FI"/>
        </w:rPr>
      </w:pPr>
      <w:r>
        <w:t>Agenda:</w:t>
      </w:r>
      <w:r>
        <w:tab/>
      </w:r>
      <w:r w:rsidR="00F35ACC">
        <w:t>2.5</w:t>
      </w:r>
    </w:p>
    <w:p w14:paraId="70DAFCF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C27F264" w14:textId="58F73A11" w:rsidR="00E90E49" w:rsidRPr="00146D9A" w:rsidRDefault="003D3C45" w:rsidP="00311702">
      <w:pPr>
        <w:pStyle w:val="3GPPHeader"/>
        <w:rPr>
          <w:sz w:val="22"/>
          <w:szCs w:val="22"/>
        </w:rPr>
      </w:pPr>
      <w:r w:rsidRPr="00146D9A">
        <w:rPr>
          <w:sz w:val="22"/>
          <w:szCs w:val="22"/>
        </w:rPr>
        <w:t>Title:</w:t>
      </w:r>
      <w:r w:rsidRPr="00146D9A">
        <w:rPr>
          <w:sz w:val="22"/>
          <w:szCs w:val="22"/>
        </w:rPr>
        <w:tab/>
      </w:r>
      <w:r w:rsidR="005B0B1C" w:rsidRPr="00146D9A">
        <w:rPr>
          <w:sz w:val="22"/>
          <w:szCs w:val="22"/>
        </w:rPr>
        <w:t xml:space="preserve">Further aspects on improvements to </w:t>
      </w:r>
      <w:r w:rsidR="001F4F41">
        <w:rPr>
          <w:sz w:val="22"/>
          <w:szCs w:val="22"/>
        </w:rPr>
        <w:t>specification</w:t>
      </w:r>
      <w:r w:rsidR="005B0B1C" w:rsidRPr="00146D9A">
        <w:rPr>
          <w:sz w:val="22"/>
          <w:szCs w:val="22"/>
        </w:rPr>
        <w:t xml:space="preserve"> handling</w:t>
      </w:r>
    </w:p>
    <w:p w14:paraId="438AABA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1A15">
        <w:rPr>
          <w:sz w:val="22"/>
          <w:szCs w:val="22"/>
        </w:rPr>
        <w:t>Discussion, Decision</w:t>
      </w:r>
    </w:p>
    <w:p w14:paraId="39E766BB" w14:textId="77777777" w:rsidR="00E90E49" w:rsidRPr="00CE0424" w:rsidRDefault="00E90E49" w:rsidP="00E90E49"/>
    <w:p w14:paraId="7D5CD797" w14:textId="77777777" w:rsidR="00E90E49" w:rsidRPr="00CE0424" w:rsidRDefault="00230D18" w:rsidP="00CE0424">
      <w:pPr>
        <w:pStyle w:val="Heading1"/>
      </w:pPr>
      <w:r>
        <w:t>1</w:t>
      </w:r>
      <w:r>
        <w:tab/>
      </w:r>
      <w:r w:rsidR="00E90E49" w:rsidRPr="00CE0424">
        <w:t>Introduction</w:t>
      </w:r>
    </w:p>
    <w:p w14:paraId="41E81637" w14:textId="41657C7D" w:rsidR="0027593A" w:rsidRPr="00CE0424" w:rsidRDefault="001E0107" w:rsidP="00CE0424">
      <w:pPr>
        <w:pStyle w:val="BodyText"/>
      </w:pPr>
      <w:r>
        <w:t xml:space="preserve">In this document we provide our thoughts </w:t>
      </w:r>
      <w:r w:rsidR="00146D9A">
        <w:t>resulting from the RAN2 trial in Gitlab</w:t>
      </w:r>
      <w:r w:rsidR="006F2DC7">
        <w:t xml:space="preserve"> and further discussions in RAN2#129-bis</w:t>
      </w:r>
      <w:r w:rsidR="00146D9A">
        <w:t>.</w:t>
      </w:r>
    </w:p>
    <w:p w14:paraId="4323DCB8" w14:textId="009BB085" w:rsidR="00470C07" w:rsidRDefault="00230D18" w:rsidP="0006248E">
      <w:pPr>
        <w:pStyle w:val="Heading1"/>
      </w:pPr>
      <w:bookmarkStart w:id="1" w:name="_Ref178064866"/>
      <w:r>
        <w:t>2</w:t>
      </w:r>
      <w:r>
        <w:tab/>
      </w:r>
      <w:bookmarkEnd w:id="1"/>
      <w:r w:rsidR="00B61A9C">
        <w:t>Discussion</w:t>
      </w:r>
    </w:p>
    <w:p w14:paraId="3D5EB0E3" w14:textId="77777777" w:rsidR="00187E10" w:rsidRPr="007E54D8" w:rsidRDefault="00187E10" w:rsidP="00187E10">
      <w:pPr>
        <w:pStyle w:val="Heading2"/>
      </w:pPr>
      <w:r w:rsidRPr="001E0107">
        <w:t>2.</w:t>
      </w:r>
      <w:r>
        <w:t>1</w:t>
      </w:r>
      <w:r w:rsidRPr="001E0107">
        <w:tab/>
      </w:r>
      <w:r>
        <w:t>Motivation</w:t>
      </w:r>
    </w:p>
    <w:p w14:paraId="74B4D665" w14:textId="68D38D3A" w:rsidR="00187E10" w:rsidRDefault="00187E10" w:rsidP="00A43D15">
      <w:pPr>
        <w:pStyle w:val="BodyText"/>
      </w:pPr>
      <w:r w:rsidRPr="008D584A">
        <w:t>The</w:t>
      </w:r>
      <w:r>
        <w:t xml:space="preserve"> main issues we see</w:t>
      </w:r>
      <w:r w:rsidR="00317222">
        <w:t xml:space="preserve"> with the current ways of working are</w:t>
      </w:r>
      <w:r>
        <w:t>:</w:t>
      </w:r>
    </w:p>
    <w:p w14:paraId="5891CA0A" w14:textId="6D394113" w:rsidR="00187E10" w:rsidRDefault="0027233C" w:rsidP="00A43D15">
      <w:pPr>
        <w:pStyle w:val="ListBullet"/>
      </w:pPr>
      <w:r>
        <w:t xml:space="preserve">Storing hundreds of pages of formatted text, tables and figures in DOCX containers results in large files that open slowly and tend to crash or corrupt. </w:t>
      </w:r>
    </w:p>
    <w:p w14:paraId="6E9C72AC" w14:textId="37CAB26D" w:rsidR="0027233C" w:rsidRPr="00A43D15" w:rsidRDefault="0027233C" w:rsidP="00A43D15">
      <w:pPr>
        <w:pStyle w:val="ListBullet"/>
      </w:pPr>
      <w:r>
        <w:t>The DOCX format supports advanced formatting and style</w:t>
      </w:r>
      <w:r w:rsidR="00E72F18">
        <w:t>s</w:t>
      </w:r>
      <w:r>
        <w:t>. However, those tend to be used incorrectly</w:t>
      </w:r>
      <w:r w:rsidR="00E72F18">
        <w:t>,</w:t>
      </w:r>
      <w:r>
        <w:t xml:space="preserve"> which makes it even more difficult to maintain consistent specifications and to automate e.g. the merge process.</w:t>
      </w:r>
    </w:p>
    <w:p w14:paraId="1B81289E" w14:textId="77777777" w:rsidR="00E72F18" w:rsidRPr="00A43D15" w:rsidRDefault="00E72F18" w:rsidP="00E72F18">
      <w:pPr>
        <w:pStyle w:val="ListBullet"/>
      </w:pPr>
      <w:r w:rsidRPr="00A43D15">
        <w:t>Using DOCX files as containers for other data (e.g. ASN.1; table with data; ...) prohibits using suitable editors and complicates data export.</w:t>
      </w:r>
    </w:p>
    <w:p w14:paraId="6C00CA75" w14:textId="38386C90" w:rsidR="00187E10" w:rsidRPr="00A43D15" w:rsidRDefault="00187E10" w:rsidP="00A43D15">
      <w:pPr>
        <w:pStyle w:val="ListBullet"/>
      </w:pPr>
      <w:r w:rsidRPr="00A43D15">
        <w:t>Gathering comments for CRs can be difficult</w:t>
      </w:r>
      <w:r w:rsidR="001A69DC" w:rsidRPr="00A43D15">
        <w:t xml:space="preserve"> to achieve (e.g. several </w:t>
      </w:r>
      <w:proofErr w:type="gramStart"/>
      <w:r w:rsidR="00090DD8" w:rsidRPr="00A43D15">
        <w:t>“</w:t>
      </w:r>
      <w:r w:rsidR="00A43D15" w:rsidRPr="00A43D15" w:rsidDel="00A43D15">
        <w:t xml:space="preserve"> </w:t>
      </w:r>
      <w:r w:rsidR="00090DD8" w:rsidRPr="00A43D15">
        <w:t>bubble</w:t>
      </w:r>
      <w:proofErr w:type="gramEnd"/>
      <w:r w:rsidR="00A43D15" w:rsidRPr="00A43D15">
        <w:t>-</w:t>
      </w:r>
      <w:r w:rsidR="001A69DC" w:rsidRPr="00A43D15">
        <w:t>comments</w:t>
      </w:r>
      <w:r w:rsidR="00A43D15" w:rsidRPr="00A43D15">
        <w:t>”</w:t>
      </w:r>
      <w:r w:rsidR="001A69DC" w:rsidRPr="00A43D15">
        <w:t xml:space="preserve"> </w:t>
      </w:r>
      <w:r w:rsidR="00090DD8" w:rsidRPr="00A43D15">
        <w:t>in the same sentence</w:t>
      </w:r>
      <w:r w:rsidR="00A43D15" w:rsidRPr="00A43D15">
        <w:t>;</w:t>
      </w:r>
      <w:r w:rsidR="00090DD8" w:rsidRPr="00A43D15">
        <w:t xml:space="preserve"> </w:t>
      </w:r>
      <w:r w:rsidR="00A43D15" w:rsidRPr="00A43D15">
        <w:t>The need to checkout, comment and check-in CRs makes the review process sequential, inconvenient and slow</w:t>
      </w:r>
      <w:r w:rsidR="00CB123B" w:rsidRPr="00A43D15">
        <w:t>);</w:t>
      </w:r>
      <w:r w:rsidR="001A69DC" w:rsidRPr="00A43D15">
        <w:t xml:space="preserve"> </w:t>
      </w:r>
    </w:p>
    <w:p w14:paraId="7563C8C3" w14:textId="6F9032C4" w:rsidR="00187E10" w:rsidRPr="00A43D15" w:rsidRDefault="00C77C9D" w:rsidP="00A43D15">
      <w:pPr>
        <w:pStyle w:val="ListBullet"/>
      </w:pPr>
      <w:r w:rsidRPr="00A43D15">
        <w:t>E</w:t>
      </w:r>
      <w:r w:rsidR="00E42347" w:rsidRPr="00A43D15">
        <w:t xml:space="preserve">rrors </w:t>
      </w:r>
      <w:r w:rsidRPr="00A43D15">
        <w:t>in CRs that</w:t>
      </w:r>
      <w:r w:rsidR="00352A24" w:rsidRPr="00A43D15">
        <w:t xml:space="preserve"> span </w:t>
      </w:r>
      <w:r w:rsidRPr="00A43D15">
        <w:t>over</w:t>
      </w:r>
      <w:r w:rsidR="00352A24" w:rsidRPr="00A43D15">
        <w:t xml:space="preserve"> several meetings</w:t>
      </w:r>
      <w:r w:rsidR="00187E10" w:rsidRPr="00A43D15">
        <w:t>)</w:t>
      </w:r>
      <w:r w:rsidR="00FA24DB" w:rsidRPr="00A43D15">
        <w:t>.</w:t>
      </w:r>
    </w:p>
    <w:p w14:paraId="3FA0E8F8" w14:textId="28BCEAA2" w:rsidR="00857181" w:rsidRPr="00A43D15" w:rsidRDefault="00857181" w:rsidP="00A43D15">
      <w:pPr>
        <w:pStyle w:val="BodyText"/>
      </w:pPr>
      <w:r w:rsidRPr="00A43D15">
        <w:t>Given these issues, the CR workflow is the main aspect to be improved</w:t>
      </w:r>
      <w:r w:rsidR="00331099">
        <w:t xml:space="preserve"> </w:t>
      </w:r>
      <w:r w:rsidR="00A165F6">
        <w:t xml:space="preserve">and </w:t>
      </w:r>
      <w:r w:rsidR="00331099">
        <w:t>e</w:t>
      </w:r>
      <w:r w:rsidR="009D077D" w:rsidRPr="00A43D15">
        <w:t xml:space="preserve">.g. </w:t>
      </w:r>
      <w:r w:rsidR="007F291B" w:rsidRPr="00A43D15">
        <w:t>Git</w:t>
      </w:r>
      <w:r w:rsidR="009D077D" w:rsidRPr="00A43D15">
        <w:t>lab</w:t>
      </w:r>
      <w:r w:rsidR="007F291B" w:rsidRPr="00A43D15">
        <w:t xml:space="preserve"> </w:t>
      </w:r>
      <w:r w:rsidR="009D077D" w:rsidRPr="00A43D15">
        <w:t>is a good option to address these issues since it can handle version control</w:t>
      </w:r>
      <w:r w:rsidR="00BA12AC" w:rsidRPr="00A43D15">
        <w:t xml:space="preserve">, collection of comments and can more easily account for </w:t>
      </w:r>
      <w:r w:rsidR="00EF18E2" w:rsidRPr="00A43D15">
        <w:t>automatic ways to handle errors and conflicts.</w:t>
      </w:r>
    </w:p>
    <w:p w14:paraId="5731F2B0" w14:textId="5A20865A" w:rsidR="009875A9" w:rsidRPr="008D584A" w:rsidRDefault="009875A9" w:rsidP="00A43D15">
      <w:pPr>
        <w:pStyle w:val="Observation"/>
      </w:pPr>
      <w:bookmarkStart w:id="2" w:name="_Toc197667098"/>
      <w:r>
        <w:t xml:space="preserve">CR workflow is </w:t>
      </w:r>
      <w:r w:rsidRPr="00A43D15">
        <w:t xml:space="preserve">the </w:t>
      </w:r>
      <w:r w:rsidR="00DE44BE">
        <w:t>main aspect to be improved</w:t>
      </w:r>
      <w:r w:rsidR="005614DF">
        <w:t>.</w:t>
      </w:r>
      <w:bookmarkEnd w:id="2"/>
    </w:p>
    <w:p w14:paraId="5FC54FC5" w14:textId="6D3A1660" w:rsidR="001E0107" w:rsidRPr="007E54D8" w:rsidRDefault="001E0107" w:rsidP="001E0107">
      <w:pPr>
        <w:pStyle w:val="Heading2"/>
      </w:pPr>
      <w:r w:rsidRPr="001E0107">
        <w:t>2.</w:t>
      </w:r>
      <w:r w:rsidR="00D41F2F">
        <w:t>2</w:t>
      </w:r>
      <w:r w:rsidRPr="001E0107">
        <w:tab/>
      </w:r>
      <w:r w:rsidR="00C10B0E">
        <w:t>Potential workflow</w:t>
      </w:r>
    </w:p>
    <w:p w14:paraId="250BC21F" w14:textId="0F38D94A" w:rsidR="003D4E4D" w:rsidRPr="00A43D15" w:rsidRDefault="003D4E4D" w:rsidP="00A43D15">
      <w:pPr>
        <w:pStyle w:val="BodyText"/>
      </w:pPr>
      <w:r w:rsidRPr="00A43D15">
        <w:t xml:space="preserve">If Gitlab were to be adopted as a place for storing the 3GPP specifications we foresee the following </w:t>
      </w:r>
      <w:proofErr w:type="gramStart"/>
      <w:r w:rsidRPr="00A43D15">
        <w:t>work flow</w:t>
      </w:r>
      <w:proofErr w:type="gramEnd"/>
      <w:r w:rsidRPr="00A43D15">
        <w:t>. In general, it seems possible to stick to the current work flow</w:t>
      </w:r>
      <w:r w:rsidR="009E32DF" w:rsidRPr="00A43D15">
        <w:t xml:space="preserve"> we use in 3GPP.</w:t>
      </w:r>
    </w:p>
    <w:p w14:paraId="74B2106A" w14:textId="77777777" w:rsidR="000E30B0" w:rsidRDefault="000E30B0" w:rsidP="001E0107">
      <w:pPr>
        <w:rPr>
          <w:rFonts w:ascii="Arial" w:hAnsi="Arial" w:cs="Arial"/>
          <w:b/>
          <w:bCs/>
        </w:rPr>
      </w:pPr>
    </w:p>
    <w:p w14:paraId="4317500B" w14:textId="15FF0D68" w:rsidR="00146D9A" w:rsidRDefault="001E0107" w:rsidP="001E0107">
      <w:pPr>
        <w:rPr>
          <w:rFonts w:ascii="Arial" w:hAnsi="Arial" w:cs="Arial"/>
        </w:rPr>
      </w:pPr>
      <w:r w:rsidRPr="00133A1F">
        <w:rPr>
          <w:rFonts w:ascii="Arial" w:hAnsi="Arial" w:cs="Arial"/>
          <w:b/>
          <w:bCs/>
        </w:rPr>
        <w:t>Before the meeting</w:t>
      </w:r>
      <w:r>
        <w:rPr>
          <w:rFonts w:ascii="Arial" w:hAnsi="Arial" w:cs="Arial"/>
        </w:rPr>
        <w:t>:</w:t>
      </w:r>
    </w:p>
    <w:p w14:paraId="5C6D5EA3" w14:textId="0862EEBA" w:rsidR="001E0107" w:rsidRPr="00A43D15" w:rsidRDefault="001E0107" w:rsidP="00A43D15">
      <w:pPr>
        <w:pStyle w:val="BodyText"/>
      </w:pPr>
      <w:r w:rsidRPr="00A43D15">
        <w:t>A delegate wanting to propose a change to the specification creates a branch in the Gitlab repository. This branch will be a branch from the “main” branch. The delegate makes the proposed changes, and when it</w:t>
      </w:r>
      <w:r w:rsidR="009C2D7E" w:rsidRPr="00A43D15">
        <w:t>’</w:t>
      </w:r>
      <w:r w:rsidRPr="00A43D15">
        <w:t>s ready implementing its changes</w:t>
      </w:r>
      <w:r w:rsidR="009C2D7E" w:rsidRPr="00A43D15">
        <w:t>,</w:t>
      </w:r>
      <w:r w:rsidRPr="00A43D15">
        <w:t xml:space="preserve"> it creates a so-called “merge request” and adds a description of the change. All this happens before the RAN2 submission deadline.</w:t>
      </w:r>
      <w:r w:rsidR="00992C6A" w:rsidRPr="00A43D15">
        <w:t xml:space="preserve"> It should be noted, however, </w:t>
      </w:r>
      <w:r w:rsidR="009875A9" w:rsidRPr="00A43D15">
        <w:t>that it is also possible to work on changes offline</w:t>
      </w:r>
      <w:r w:rsidR="009032B9" w:rsidRPr="00A43D15">
        <w:t>, and then upload the wanted changes,</w:t>
      </w:r>
      <w:r w:rsidR="009875A9" w:rsidRPr="00A43D15">
        <w:t xml:space="preserve"> </w:t>
      </w:r>
      <w:r w:rsidR="005962E7" w:rsidRPr="00A43D15">
        <w:t xml:space="preserve">thus working only in Gitlab online tool </w:t>
      </w:r>
      <w:r w:rsidR="009116C3" w:rsidRPr="00A43D15">
        <w:t>may be an option for some but not a mandatory aspect</w:t>
      </w:r>
      <w:r w:rsidR="00B3017D" w:rsidRPr="00A43D15">
        <w:t xml:space="preserve"> (see section 2.3)</w:t>
      </w:r>
      <w:r w:rsidR="009116C3" w:rsidRPr="00A43D15">
        <w:t>.</w:t>
      </w:r>
    </w:p>
    <w:p w14:paraId="75484A89" w14:textId="77777777" w:rsidR="00A36839" w:rsidRDefault="00A36839" w:rsidP="00A43D15">
      <w:pPr>
        <w:pStyle w:val="BodyText"/>
      </w:pPr>
    </w:p>
    <w:p w14:paraId="629EBB2D" w14:textId="04D833CF" w:rsidR="00146D9A" w:rsidRPr="00A43D15" w:rsidRDefault="001E0107" w:rsidP="00A43D15">
      <w:pPr>
        <w:pStyle w:val="BodyText"/>
        <w:rPr>
          <w:b/>
          <w:bCs/>
        </w:rPr>
      </w:pPr>
      <w:r w:rsidRPr="00A43D15">
        <w:rPr>
          <w:b/>
          <w:bCs/>
        </w:rPr>
        <w:t>Review week:</w:t>
      </w:r>
    </w:p>
    <w:p w14:paraId="4CC21B31" w14:textId="12F4A641" w:rsidR="00C14EA9" w:rsidRDefault="001E0107" w:rsidP="00A43D15">
      <w:pPr>
        <w:pStyle w:val="BodyText"/>
      </w:pPr>
      <w:r>
        <w:t>During the “review week” other delegates can review this and all other CR</w:t>
      </w:r>
      <w:r w:rsidR="00444EFD">
        <w:t>s</w:t>
      </w:r>
      <w:r>
        <w:t>.</w:t>
      </w:r>
    </w:p>
    <w:p w14:paraId="765C563B" w14:textId="0ACD2F27" w:rsidR="001E0107" w:rsidRDefault="00E64FC6" w:rsidP="00A43D15">
      <w:pPr>
        <w:pStyle w:val="BodyText"/>
      </w:pPr>
      <w:r>
        <w:t>If wanted</w:t>
      </w:r>
      <w:r w:rsidR="00BF75A9">
        <w:t>,</w:t>
      </w:r>
      <w:r w:rsidR="00C14EA9">
        <w:t xml:space="preserve"> it would be possible to extract </w:t>
      </w:r>
      <w:r>
        <w:t xml:space="preserve">Word-representations of the CRs </w:t>
      </w:r>
      <w:r w:rsidR="00C14EA9">
        <w:t xml:space="preserve">in Gitlab. </w:t>
      </w:r>
      <w:r w:rsidR="007E72FA">
        <w:t xml:space="preserve">But we assume that the true CR is what is found in </w:t>
      </w:r>
      <w:proofErr w:type="gramStart"/>
      <w:r w:rsidR="007E72FA">
        <w:t>Gitlab</w:t>
      </w:r>
      <w:proofErr w:type="gramEnd"/>
      <w:r w:rsidR="007E72FA">
        <w:t xml:space="preserve"> and such Word-representations would just be</w:t>
      </w:r>
      <w:r w:rsidR="00BF75A9">
        <w:t xml:space="preserve"> in case someone prefers to review the CRs </w:t>
      </w:r>
      <w:r w:rsidR="00672404">
        <w:t>in the “old” way</w:t>
      </w:r>
      <w:r w:rsidR="00042E0C">
        <w:t xml:space="preserve"> or</w:t>
      </w:r>
      <w:r w:rsidR="00B1407C">
        <w:t xml:space="preserve"> e.g.</w:t>
      </w:r>
      <w:r w:rsidR="00042E0C">
        <w:t xml:space="preserve"> if a delegate would like to share an extract</w:t>
      </w:r>
      <w:r w:rsidR="00B1407C">
        <w:t xml:space="preserve"> outside of RAN2</w:t>
      </w:r>
      <w:r w:rsidR="00C14EA9">
        <w:t>.</w:t>
      </w:r>
    </w:p>
    <w:p w14:paraId="1B863EEE" w14:textId="77777777" w:rsidR="00A36839" w:rsidRDefault="00A36839" w:rsidP="00A43D15">
      <w:pPr>
        <w:pStyle w:val="BodyText"/>
      </w:pPr>
    </w:p>
    <w:p w14:paraId="545071E1" w14:textId="71606EC4" w:rsidR="00146D9A" w:rsidRPr="00A43D15" w:rsidRDefault="001E0107" w:rsidP="00A43D15">
      <w:pPr>
        <w:pStyle w:val="BodyText"/>
        <w:rPr>
          <w:b/>
          <w:bCs/>
        </w:rPr>
      </w:pPr>
      <w:r w:rsidRPr="00A43D15">
        <w:rPr>
          <w:b/>
          <w:bCs/>
        </w:rPr>
        <w:t>During the online discussion:</w:t>
      </w:r>
    </w:p>
    <w:p w14:paraId="75045410" w14:textId="7C896EB4" w:rsidR="001E0107" w:rsidRDefault="001E0107" w:rsidP="00A43D15">
      <w:pPr>
        <w:pStyle w:val="BodyText"/>
      </w:pPr>
      <w:r>
        <w:t xml:space="preserve">The chair opens the CR and lets the delegates on the floor to discuss. </w:t>
      </w:r>
      <w:r w:rsidR="006801B5">
        <w:t xml:space="preserve">While we see no need to change </w:t>
      </w:r>
      <w:r w:rsidR="00C77C9D">
        <w:t xml:space="preserve">the format of this </w:t>
      </w:r>
      <w:r w:rsidR="00A52BF2">
        <w:t>online discussion, Gitlab could allow</w:t>
      </w:r>
      <w:r>
        <w:t xml:space="preserve"> the chair </w:t>
      </w:r>
      <w:r w:rsidR="00A52BF2">
        <w:t xml:space="preserve">to </w:t>
      </w:r>
      <w:r>
        <w:t xml:space="preserve">open </w:t>
      </w:r>
      <w:r w:rsidR="00A52BF2">
        <w:t xml:space="preserve">a </w:t>
      </w:r>
      <w:r>
        <w:t xml:space="preserve">CR in the web browser, </w:t>
      </w:r>
      <w:r w:rsidR="00333F36">
        <w:t>but it should also be possible to open a</w:t>
      </w:r>
      <w:r>
        <w:t xml:space="preserve"> Word-representation of </w:t>
      </w:r>
      <w:r w:rsidR="00333F36">
        <w:t xml:space="preserve">a </w:t>
      </w:r>
      <w:r>
        <w:t>CR.</w:t>
      </w:r>
    </w:p>
    <w:p w14:paraId="50B51B42" w14:textId="77777777" w:rsidR="000D395B" w:rsidRDefault="001E0107" w:rsidP="00A43D15">
      <w:pPr>
        <w:pStyle w:val="BodyText"/>
      </w:pPr>
      <w:r>
        <w:t xml:space="preserve">High level agreements are made regarding the CR, e.g. CR may immediately be declared as “not pursued”, or </w:t>
      </w:r>
      <w:r>
        <w:t>immediately declared as “Agreed”. But often, revising the CR is needed.</w:t>
      </w:r>
    </w:p>
    <w:p w14:paraId="0626C8A7" w14:textId="292C13E0" w:rsidR="00517950" w:rsidRDefault="001E0107" w:rsidP="00A43D15">
      <w:pPr>
        <w:pStyle w:val="BodyText"/>
      </w:pPr>
      <w:r>
        <w:t xml:space="preserve">Today </w:t>
      </w:r>
      <w:r w:rsidR="00AE3EE5">
        <w:t xml:space="preserve">offline </w:t>
      </w:r>
      <w:r>
        <w:t xml:space="preserve">discussions to revise CRs are handled both face-to-face and using “Word-bubbles”. Gitlab does </w:t>
      </w:r>
      <w:r w:rsidR="006A5415">
        <w:t xml:space="preserve">however </w:t>
      </w:r>
      <w:r>
        <w:t xml:space="preserve">support this kind of </w:t>
      </w:r>
      <w:r w:rsidR="00672404">
        <w:t>“</w:t>
      </w:r>
      <w:r>
        <w:t>discussions</w:t>
      </w:r>
      <w:r w:rsidR="00672404">
        <w:t>”</w:t>
      </w:r>
      <w:r>
        <w:t xml:space="preserve"> </w:t>
      </w:r>
      <w:r w:rsidR="006A5415">
        <w:t xml:space="preserve">and updating of CRs </w:t>
      </w:r>
      <w:r w:rsidR="00672404">
        <w:t xml:space="preserve">in a </w:t>
      </w:r>
      <w:r w:rsidR="00672404" w:rsidRPr="003916C3">
        <w:rPr>
          <w:b/>
          <w:bCs/>
        </w:rPr>
        <w:t>much</w:t>
      </w:r>
      <w:r w:rsidR="00672404">
        <w:t xml:space="preserve"> more convenient way </w:t>
      </w:r>
      <w:r w:rsidR="00517950">
        <w:t xml:space="preserve">compared to the </w:t>
      </w:r>
      <w:r w:rsidR="00D017CD">
        <w:t xml:space="preserve">current RAN2 ways of working with the </w:t>
      </w:r>
      <w:r w:rsidR="00517950">
        <w:t xml:space="preserve">downloading/uploading/adding of Word-bubbles/addressing collisions between different </w:t>
      </w:r>
      <w:r w:rsidR="00D017CD">
        <w:t>versions</w:t>
      </w:r>
      <w:r w:rsidR="00517950">
        <w:t>/etc.</w:t>
      </w:r>
      <w:r w:rsidR="006A5415">
        <w:t xml:space="preserve"> In comparison to Word, it is in fact so convenient to revise CRs in Gitlab that it is questionable if </w:t>
      </w:r>
      <w:r w:rsidR="00BD0718">
        <w:t>running</w:t>
      </w:r>
      <w:r w:rsidR="001C0CB2">
        <w:t xml:space="preserve"> offline discussion</w:t>
      </w:r>
      <w:r w:rsidR="00BD0718">
        <w:t>s</w:t>
      </w:r>
      <w:r w:rsidR="006A5415">
        <w:t xml:space="preserve"> in Word is a </w:t>
      </w:r>
      <w:r w:rsidR="00D051BF">
        <w:t xml:space="preserve">preferable </w:t>
      </w:r>
      <w:r w:rsidR="006A5415">
        <w:t>way forward. One could however consider that when the revised CR has become stable in the offline discussions, a new Word-representation of the change is created. But the actual CR should always be what is in Gitlab.</w:t>
      </w:r>
      <w:r w:rsidR="00AF7207">
        <w:t xml:space="preserve"> It should be noted that generating Word-representation of a CR in Gitlab is something that is already done in the OneM2M standardization group.</w:t>
      </w:r>
    </w:p>
    <w:p w14:paraId="4219CEAB" w14:textId="6CB94D91" w:rsidR="001E0107" w:rsidRDefault="001E0107" w:rsidP="00A43D15">
      <w:pPr>
        <w:pStyle w:val="BodyText"/>
      </w:pPr>
      <w:r>
        <w:t xml:space="preserve">At the end of the offline </w:t>
      </w:r>
      <w:r w:rsidR="00D017CD">
        <w:t xml:space="preserve">discussion, </w:t>
      </w:r>
      <w:r>
        <w:t>a new revision of the CR is created which can be agreed</w:t>
      </w:r>
      <w:r w:rsidR="00D017CD">
        <w:t xml:space="preserve"> (or potentially “not pursued”)</w:t>
      </w:r>
      <w:r>
        <w:t>.</w:t>
      </w:r>
    </w:p>
    <w:p w14:paraId="71066228" w14:textId="77777777" w:rsidR="00A36839" w:rsidRDefault="00A36839" w:rsidP="001E0107">
      <w:pPr>
        <w:rPr>
          <w:rFonts w:ascii="Arial" w:hAnsi="Arial" w:cs="Arial"/>
          <w:b/>
          <w:bCs/>
        </w:rPr>
      </w:pPr>
    </w:p>
    <w:p w14:paraId="5F95446F" w14:textId="4C72F3F8" w:rsidR="00146D9A" w:rsidRDefault="001E0107" w:rsidP="001E0107">
      <w:pPr>
        <w:rPr>
          <w:rFonts w:ascii="Arial" w:hAnsi="Arial" w:cs="Arial"/>
        </w:rPr>
      </w:pPr>
      <w:r w:rsidRPr="003D7209">
        <w:rPr>
          <w:rFonts w:ascii="Arial" w:hAnsi="Arial" w:cs="Arial"/>
          <w:b/>
          <w:bCs/>
        </w:rPr>
        <w:t>At plenary</w:t>
      </w:r>
      <w:r>
        <w:rPr>
          <w:rFonts w:ascii="Arial" w:hAnsi="Arial" w:cs="Arial"/>
        </w:rPr>
        <w:t>:</w:t>
      </w:r>
    </w:p>
    <w:p w14:paraId="508F03AA" w14:textId="49C9CFF8" w:rsidR="001E0107" w:rsidRDefault="00E36D95" w:rsidP="001E0107">
      <w:pPr>
        <w:rPr>
          <w:rFonts w:ascii="Arial" w:hAnsi="Arial" w:cs="Arial"/>
        </w:rPr>
      </w:pPr>
      <w:r>
        <w:rPr>
          <w:rFonts w:ascii="Arial" w:hAnsi="Arial" w:cs="Arial"/>
        </w:rPr>
        <w:t xml:space="preserve">RAN plenary (typically) approves or (rarely) rejects the WG </w:t>
      </w:r>
      <w:r w:rsidR="001E0107">
        <w:rPr>
          <w:rFonts w:ascii="Arial" w:hAnsi="Arial" w:cs="Arial"/>
        </w:rPr>
        <w:t>CRs.</w:t>
      </w:r>
      <w:r w:rsidR="000227FD">
        <w:rPr>
          <w:rFonts w:ascii="Arial" w:hAnsi="Arial" w:cs="Arial"/>
        </w:rPr>
        <w:t xml:space="preserve"> This could be done based on the actual CR or a Word-representation of the CR</w:t>
      </w:r>
      <w:r w:rsidR="00ED310E">
        <w:rPr>
          <w:rFonts w:ascii="Arial" w:hAnsi="Arial" w:cs="Arial"/>
        </w:rPr>
        <w:t>.</w:t>
      </w:r>
    </w:p>
    <w:p w14:paraId="55AD0FA1" w14:textId="77777777" w:rsidR="00A36839" w:rsidRDefault="00A36839" w:rsidP="001E0107">
      <w:pPr>
        <w:rPr>
          <w:rFonts w:ascii="Arial" w:hAnsi="Arial" w:cs="Arial"/>
          <w:b/>
          <w:bCs/>
        </w:rPr>
      </w:pPr>
    </w:p>
    <w:p w14:paraId="5E7329D0" w14:textId="1CF09C68" w:rsidR="00146D9A" w:rsidRDefault="001E0107" w:rsidP="001E0107">
      <w:pPr>
        <w:rPr>
          <w:rFonts w:ascii="Arial" w:hAnsi="Arial" w:cs="Arial"/>
        </w:rPr>
      </w:pPr>
      <w:r w:rsidRPr="000A1E31">
        <w:rPr>
          <w:rFonts w:ascii="Arial" w:hAnsi="Arial" w:cs="Arial"/>
          <w:b/>
          <w:bCs/>
        </w:rPr>
        <w:t>CR implementation</w:t>
      </w:r>
      <w:r>
        <w:rPr>
          <w:rFonts w:ascii="Arial" w:hAnsi="Arial" w:cs="Arial"/>
        </w:rPr>
        <w:t>:</w:t>
      </w:r>
    </w:p>
    <w:p w14:paraId="3A6F466D" w14:textId="2C471CCA" w:rsidR="001E0107" w:rsidRDefault="001E0107" w:rsidP="001E0107">
      <w:pPr>
        <w:rPr>
          <w:rFonts w:ascii="Arial" w:hAnsi="Arial" w:cs="Arial"/>
        </w:rPr>
      </w:pPr>
      <w:r>
        <w:rPr>
          <w:rFonts w:ascii="Arial" w:hAnsi="Arial" w:cs="Arial"/>
        </w:rPr>
        <w:t>After the plenary, all CRs which were approved will undergo CR implementation. This means that they are merged into the main branch.</w:t>
      </w:r>
      <w:r w:rsidR="00ED310E">
        <w:rPr>
          <w:rFonts w:ascii="Arial" w:hAnsi="Arial" w:cs="Arial"/>
        </w:rPr>
        <w:t xml:space="preserve"> It could be noted that this implementation </w:t>
      </w:r>
      <w:r w:rsidR="00DC679E">
        <w:rPr>
          <w:rFonts w:ascii="Arial" w:hAnsi="Arial" w:cs="Arial"/>
        </w:rPr>
        <w:t xml:space="preserve">does not suffer from correct styles in </w:t>
      </w:r>
      <w:r w:rsidR="00790FAF">
        <w:rPr>
          <w:rFonts w:ascii="Arial" w:hAnsi="Arial" w:cs="Arial"/>
        </w:rPr>
        <w:t>Microsoft W</w:t>
      </w:r>
      <w:r w:rsidR="00DC679E">
        <w:rPr>
          <w:rFonts w:ascii="Arial" w:hAnsi="Arial" w:cs="Arial"/>
        </w:rPr>
        <w:t>ord, and could be done with just one command</w:t>
      </w:r>
      <w:r w:rsidR="00187C50">
        <w:rPr>
          <w:rFonts w:ascii="Arial" w:hAnsi="Arial" w:cs="Arial"/>
        </w:rPr>
        <w:t>, regardless of</w:t>
      </w:r>
      <w:r w:rsidR="009D1AE7">
        <w:rPr>
          <w:rFonts w:ascii="Arial" w:hAnsi="Arial" w:cs="Arial"/>
        </w:rPr>
        <w:t xml:space="preserve"> how large the CR is. </w:t>
      </w:r>
      <w:r w:rsidR="00790FAF">
        <w:rPr>
          <w:rFonts w:ascii="Arial" w:hAnsi="Arial" w:cs="Arial"/>
        </w:rPr>
        <w:t>Of course,</w:t>
      </w:r>
      <w:r w:rsidR="009D1AE7">
        <w:rPr>
          <w:rFonts w:ascii="Arial" w:hAnsi="Arial" w:cs="Arial"/>
        </w:rPr>
        <w:t xml:space="preserve"> potential conflicts if two CRs affect the same text and are nested, manual oversight/intervention is needed.</w:t>
      </w:r>
    </w:p>
    <w:p w14:paraId="59EDA860" w14:textId="77777777" w:rsidR="001E0107" w:rsidRDefault="001E0107" w:rsidP="001E0107">
      <w:pPr>
        <w:rPr>
          <w:rFonts w:ascii="Arial" w:hAnsi="Arial" w:cs="Arial"/>
        </w:rPr>
      </w:pPr>
    </w:p>
    <w:p w14:paraId="0D61507B" w14:textId="6185BEC0" w:rsidR="001E0107" w:rsidRPr="00B313AC" w:rsidRDefault="004021BE" w:rsidP="00292719">
      <w:pPr>
        <w:pStyle w:val="Observation"/>
      </w:pPr>
      <w:bookmarkStart w:id="3" w:name="_Toc197667099"/>
      <w:r>
        <w:lastRenderedPageBreak/>
        <w:t>The adoption of more appropriate file formats and tools would simplify the delegates’ daily work without changing the 3GPP’s procedures.</w:t>
      </w:r>
      <w:bookmarkEnd w:id="3"/>
    </w:p>
    <w:p w14:paraId="1714AEF4" w14:textId="6BCAA68E" w:rsidR="00E84C08" w:rsidRPr="00001950" w:rsidRDefault="00E84C08" w:rsidP="00E84C08">
      <w:pPr>
        <w:pStyle w:val="Heading2"/>
      </w:pPr>
      <w:r w:rsidRPr="00001950">
        <w:t>2.</w:t>
      </w:r>
      <w:r>
        <w:t>2</w:t>
      </w:r>
      <w:r w:rsidRPr="00001950">
        <w:tab/>
        <w:t>How to organize the specifications in the Gitlab repository</w:t>
      </w:r>
    </w:p>
    <w:p w14:paraId="0F887ADE" w14:textId="77777777" w:rsidR="00E84C08" w:rsidRDefault="00E84C08" w:rsidP="00AB7211">
      <w:pPr>
        <w:pStyle w:val="BodyText"/>
      </w:pPr>
      <w:proofErr w:type="gramStart"/>
      <w:r>
        <w:t>Similar to</w:t>
      </w:r>
      <w:proofErr w:type="gramEnd"/>
      <w:r>
        <w:t xml:space="preserve"> how today some specifications (e.g. 38.133) are divided in smaller more manageable parts, dividing the specifications in smaller parts would also be possible if they are kept in Gitlab. During the RAN2 trial, the mock specifications were divided in one file per section and depending on specification, 3GPP can </w:t>
      </w:r>
      <w:r>
        <w:t>decide to divide the specs as needed.</w:t>
      </w:r>
    </w:p>
    <w:p w14:paraId="01DE6148" w14:textId="77777777" w:rsidR="00E84C08" w:rsidRDefault="00E84C08" w:rsidP="00AB7211">
      <w:pPr>
        <w:pStyle w:val="BodyText"/>
      </w:pPr>
      <w:r w:rsidRPr="00001950">
        <w:rPr>
          <w:b/>
          <w:bCs/>
        </w:rPr>
        <w:t>Procedural text</w:t>
      </w:r>
      <w:r>
        <w:t xml:space="preserve"> can naturally be captured in the Markdown files.</w:t>
      </w:r>
    </w:p>
    <w:p w14:paraId="4B46B756" w14:textId="77777777" w:rsidR="00E84C08" w:rsidRDefault="00E84C08" w:rsidP="00AB7211">
      <w:pPr>
        <w:pStyle w:val="BodyText"/>
      </w:pPr>
      <w:r w:rsidRPr="00001950">
        <w:rPr>
          <w:b/>
          <w:bCs/>
        </w:rPr>
        <w:t>Equations</w:t>
      </w:r>
      <w:r>
        <w:t xml:space="preserve"> are supported natively by Markdown in the LaTeX-format, i.e. can be written directly in the markdown file.</w:t>
      </w:r>
    </w:p>
    <w:p w14:paraId="72F43037" w14:textId="77777777" w:rsidR="00E84C08" w:rsidRDefault="00E84C08" w:rsidP="00AB7211">
      <w:pPr>
        <w:pStyle w:val="BodyText"/>
      </w:pPr>
      <w:r>
        <w:rPr>
          <w:b/>
          <w:bCs/>
        </w:rPr>
        <w:t xml:space="preserve">Figures </w:t>
      </w:r>
      <w:r w:rsidRPr="0027078B">
        <w:t>would be</w:t>
      </w:r>
      <w:r>
        <w:rPr>
          <w:b/>
          <w:bCs/>
        </w:rPr>
        <w:t xml:space="preserve"> </w:t>
      </w:r>
      <w:r>
        <w:t xml:space="preserve">stored in the repository. In the resulting rendered specification, the figures would be shown in the final specification just like today. See example above with figure </w:t>
      </w:r>
      <w:r w:rsidRPr="0073770E">
        <w:t>5.2.2.1-1</w:t>
      </w:r>
      <w:r>
        <w:t>.</w:t>
      </w:r>
    </w:p>
    <w:p w14:paraId="1CEA93E3" w14:textId="3B9DC2BE" w:rsidR="00E84C08" w:rsidRDefault="00E84C08" w:rsidP="00AB7211">
      <w:pPr>
        <w:pStyle w:val="BodyText"/>
      </w:pPr>
      <w:r w:rsidRPr="00001950">
        <w:rPr>
          <w:b/>
          <w:bCs/>
        </w:rPr>
        <w:t>Sequence diagram</w:t>
      </w:r>
      <w:r>
        <w:t xml:space="preserve"> could be created as figures using the MSC-format that we use today. Alternatively, Mermaid </w:t>
      </w:r>
      <w:r w:rsidR="004021BE">
        <w:t xml:space="preserve">or other UML based </w:t>
      </w:r>
      <w:r>
        <w:t>format</w:t>
      </w:r>
      <w:r w:rsidR="004021BE">
        <w:t>s</w:t>
      </w:r>
      <w:r>
        <w:t xml:space="preserve"> can be considered. The benefit of Mermaid is that it can written inside the Markdown files and shown automatically, i.e. there is no need to create a separate picture-file but instead the sequence diagram is describe</w:t>
      </w:r>
      <w:r w:rsidR="00372FEC">
        <w:t>d</w:t>
      </w:r>
      <w:r>
        <w:t xml:space="preserve"> with a syntax and Gitlab renders the figure automatically.</w:t>
      </w:r>
    </w:p>
    <w:p w14:paraId="6E382023" w14:textId="2B727DA8" w:rsidR="00E84C08" w:rsidRDefault="00E84C08" w:rsidP="00AB7211">
      <w:pPr>
        <w:pStyle w:val="BodyText"/>
      </w:pPr>
      <w:r w:rsidRPr="00001950">
        <w:rPr>
          <w:b/>
          <w:bCs/>
        </w:rPr>
        <w:t>ASN.1</w:t>
      </w:r>
      <w:r>
        <w:t xml:space="preserve"> should preferably be kept in separate asn-files which can be opened in editors which provide </w:t>
      </w:r>
      <w:r w:rsidR="004021BE">
        <w:t xml:space="preserve">syntax-based </w:t>
      </w:r>
      <w:r>
        <w:t>color</w:t>
      </w:r>
      <w:r w:rsidR="004021BE">
        <w:t xml:space="preserve">ing, auto-completion and </w:t>
      </w:r>
      <w:r>
        <w:t>syntax checking.</w:t>
      </w:r>
    </w:p>
    <w:p w14:paraId="7A35D326" w14:textId="0A4DBC88" w:rsidR="00E84C08" w:rsidRPr="0027729A" w:rsidRDefault="00E84C08" w:rsidP="00AB7211">
      <w:pPr>
        <w:pStyle w:val="BodyText"/>
      </w:pPr>
      <w:r>
        <w:rPr>
          <w:b/>
          <w:bCs/>
        </w:rPr>
        <w:t>T</w:t>
      </w:r>
      <w:r w:rsidRPr="00FC50D5">
        <w:rPr>
          <w:b/>
          <w:bCs/>
        </w:rPr>
        <w:t>ables</w:t>
      </w:r>
      <w:r>
        <w:t xml:space="preserve"> </w:t>
      </w:r>
      <w:r w:rsidR="004021BE">
        <w:t xml:space="preserve">may be </w:t>
      </w:r>
      <w:r>
        <w:t>writ</w:t>
      </w:r>
      <w:r w:rsidR="004021BE">
        <w:t>t</w:t>
      </w:r>
      <w:r>
        <w:t>e</w:t>
      </w:r>
      <w:r w:rsidR="004021BE">
        <w:t>n</w:t>
      </w:r>
      <w:r>
        <w:t xml:space="preserve"> in Markdown</w:t>
      </w:r>
      <w:r w:rsidR="00AB7211">
        <w:t xml:space="preserve"> files, too</w:t>
      </w:r>
      <w:r>
        <w:t xml:space="preserve">. For more </w:t>
      </w:r>
      <w:r w:rsidR="00AB7211">
        <w:t xml:space="preserve">complex </w:t>
      </w:r>
      <w:r>
        <w:t xml:space="preserve">tables </w:t>
      </w:r>
      <w:r w:rsidR="004021BE">
        <w:t>it is</w:t>
      </w:r>
      <w:r w:rsidR="00AB7211">
        <w:t xml:space="preserve"> however </w:t>
      </w:r>
      <w:r w:rsidR="004021BE">
        <w:t xml:space="preserve">advisable to consider alternative file formats such as </w:t>
      </w:r>
      <w:r>
        <w:t>JSON</w:t>
      </w:r>
      <w:r w:rsidR="00AB7211">
        <w:t>.</w:t>
      </w:r>
      <w:r>
        <w:t xml:space="preserve"> RAN4 </w:t>
      </w:r>
      <w:r w:rsidR="004021BE">
        <w:t xml:space="preserve">considers </w:t>
      </w:r>
      <w:r w:rsidR="00AB7211">
        <w:t xml:space="preserve">JSON </w:t>
      </w:r>
      <w:r w:rsidR="004021BE">
        <w:t xml:space="preserve">for </w:t>
      </w:r>
      <w:r w:rsidR="00AB7211">
        <w:t xml:space="preserve">storing definitions of </w:t>
      </w:r>
      <w:r w:rsidR="004021BE">
        <w:t>band</w:t>
      </w:r>
      <w:r w:rsidR="00AB7211">
        <w:t>s a</w:t>
      </w:r>
      <w:r w:rsidR="004021BE">
        <w:t xml:space="preserve">nd band-combinations </w:t>
      </w:r>
      <w:r w:rsidR="00AB7211">
        <w:t xml:space="preserve">which </w:t>
      </w:r>
      <w:r w:rsidR="004021BE">
        <w:t>used to be in 38.101</w:t>
      </w:r>
      <w:r>
        <w:t>.</w:t>
      </w:r>
      <w:r w:rsidR="00AB7211">
        <w:t xml:space="preserve"> The traditional DOCX tables were cumbersome to maintain and update. And it was hardly possible to validate and use the data stored in those DOCX tables in an automated manner. </w:t>
      </w:r>
    </w:p>
    <w:p w14:paraId="7DF2637E" w14:textId="77777777" w:rsidR="00E84C08" w:rsidRDefault="00E84C08" w:rsidP="00AB7211">
      <w:pPr>
        <w:pStyle w:val="BodyText"/>
        <w:rPr>
          <w:highlight w:val="yellow"/>
        </w:rPr>
      </w:pPr>
    </w:p>
    <w:p w14:paraId="56DFE15E" w14:textId="634663CD" w:rsidR="00E84C08" w:rsidRPr="005411E8" w:rsidRDefault="005B0AD0" w:rsidP="00E84C08">
      <w:pPr>
        <w:pStyle w:val="Observation"/>
      </w:pPr>
      <w:bookmarkStart w:id="4" w:name="_Toc197667100"/>
      <w:r>
        <w:t xml:space="preserve">Git allows splitting specifications into smaller files and to choose file types (e.g. Markdown, ASN, JSON, …) that suit the specific </w:t>
      </w:r>
      <w:proofErr w:type="gramStart"/>
      <w:r>
        <w:t>purpose.</w:t>
      </w:r>
      <w:r w:rsidR="00E84C08">
        <w:t>.</w:t>
      </w:r>
      <w:bookmarkEnd w:id="4"/>
      <w:proofErr w:type="gramEnd"/>
    </w:p>
    <w:p w14:paraId="472F0CD6" w14:textId="2466287B" w:rsidR="00292719" w:rsidRDefault="00292719" w:rsidP="00292719">
      <w:pPr>
        <w:pStyle w:val="Heading2"/>
      </w:pPr>
      <w:r>
        <w:t>2.</w:t>
      </w:r>
      <w:r w:rsidR="00E84C08">
        <w:t>3</w:t>
      </w:r>
      <w:r>
        <w:tab/>
        <w:t>Internal handling of changes</w:t>
      </w:r>
    </w:p>
    <w:p w14:paraId="730C5896" w14:textId="02D3D625" w:rsidR="00292719" w:rsidRDefault="00292719" w:rsidP="00DE3CFF">
      <w:pPr>
        <w:pStyle w:val="BodyText"/>
      </w:pPr>
      <w:r w:rsidRPr="005B1425">
        <w:t xml:space="preserve">The current RAN2 trial </w:t>
      </w:r>
      <w:r>
        <w:t xml:space="preserve">runs on a Git server which is available online, and where changes that are committed to the branches are visible for all users with access to the server. It can be highlighted that Git is also very </w:t>
      </w:r>
      <w:r>
        <w:t xml:space="preserve">good for running offline and </w:t>
      </w:r>
      <w:r w:rsidR="003870F2">
        <w:t>even though</w:t>
      </w:r>
      <w:r w:rsidR="00FD6F0E">
        <w:t xml:space="preserve"> </w:t>
      </w:r>
      <w:r>
        <w:t xml:space="preserve">in the Gitlab web tool </w:t>
      </w:r>
      <w:r w:rsidR="002F1EC5">
        <w:t xml:space="preserve">changes are reflected immediately, </w:t>
      </w:r>
      <w:r w:rsidR="003870F2">
        <w:t xml:space="preserve">if preferred </w:t>
      </w:r>
      <w:r w:rsidR="002F1EC5">
        <w:t xml:space="preserve">Git allows for </w:t>
      </w:r>
      <w:r w:rsidR="006D7266">
        <w:t>work on you</w:t>
      </w:r>
      <w:r w:rsidR="00625313">
        <w:t>r</w:t>
      </w:r>
      <w:r w:rsidR="006D7266">
        <w:t xml:space="preserve"> local computer, even without Internet access, and then uploading changes to the 3GPP repository</w:t>
      </w:r>
      <w:r w:rsidR="002A04EE" w:rsidDel="002A04EE">
        <w:t xml:space="preserve"> </w:t>
      </w:r>
      <w:r>
        <w:t>where it will be available for others to interact with. These steps are easily accessible through any Git client.</w:t>
      </w:r>
    </w:p>
    <w:p w14:paraId="3BAF7372" w14:textId="152F8A7D" w:rsidR="00292719" w:rsidRPr="005B1425" w:rsidRDefault="00292719" w:rsidP="00DE3CFF">
      <w:pPr>
        <w:pStyle w:val="BodyText"/>
      </w:pPr>
      <w:r>
        <w:t xml:space="preserve">It is also a plausible way to download the files to be changed through the web interface, apply the </w:t>
      </w:r>
      <w:r w:rsidR="0090562D">
        <w:t xml:space="preserve">wanted </w:t>
      </w:r>
      <w:r>
        <w:t xml:space="preserve">changes, and then upload them to the web interface as a new </w:t>
      </w:r>
      <w:r w:rsidR="001F30C9">
        <w:t>version (</w:t>
      </w:r>
      <w:r>
        <w:t>commit</w:t>
      </w:r>
      <w:r w:rsidR="001F30C9">
        <w:t>)</w:t>
      </w:r>
      <w:r>
        <w:t>.</w:t>
      </w:r>
    </w:p>
    <w:p w14:paraId="54ECA71E" w14:textId="7F96E8E8" w:rsidR="00292719" w:rsidRPr="00B54747" w:rsidRDefault="00292719" w:rsidP="00292719">
      <w:pPr>
        <w:pStyle w:val="Observation"/>
      </w:pPr>
      <w:bookmarkStart w:id="5" w:name="_Toc197667101"/>
      <w:r>
        <w:t>There are multiple ways of working with offline files for internal preparation and use in the Git universe.</w:t>
      </w:r>
      <w:r w:rsidR="004D0BAB">
        <w:t xml:space="preserve"> Hence the use of </w:t>
      </w:r>
      <w:r w:rsidR="009264D4">
        <w:t xml:space="preserve">e.g. </w:t>
      </w:r>
      <w:r w:rsidR="004D0BAB">
        <w:t xml:space="preserve">the Gitlab online tool may be an option </w:t>
      </w:r>
      <w:r w:rsidR="00C82583">
        <w:t>for those interested but not mandatory.</w:t>
      </w:r>
      <w:bookmarkEnd w:id="5"/>
    </w:p>
    <w:p w14:paraId="15D40769" w14:textId="40646084" w:rsidR="00292719" w:rsidRDefault="00292719" w:rsidP="00DE3CFF">
      <w:pPr>
        <w:pStyle w:val="BodyText"/>
      </w:pPr>
      <w:r w:rsidRPr="00CD1F98">
        <w:t xml:space="preserve">For the </w:t>
      </w:r>
      <w:r>
        <w:t>case where someone wants to share a CR with someone who does</w:t>
      </w:r>
      <w:r w:rsidR="00597F40">
        <w:t xml:space="preserve"> no</w:t>
      </w:r>
      <w:r>
        <w:t>t have access to the tool, there are ways to achieve this. Either</w:t>
      </w:r>
      <w:r w:rsidR="00944099">
        <w:t xml:space="preserve"> a comparison between</w:t>
      </w:r>
      <w:r>
        <w:t xml:space="preserve"> </w:t>
      </w:r>
      <w:r w:rsidR="001F6570">
        <w:t>two snapshots</w:t>
      </w:r>
      <w:r w:rsidR="00944099">
        <w:t xml:space="preserve"> of </w:t>
      </w:r>
      <w:r w:rsidR="0093440A">
        <w:t>the specifications</w:t>
      </w:r>
      <w:r w:rsidR="00493961">
        <w:t xml:space="preserve"> could be created, one with the baseline specification, and the other with the </w:t>
      </w:r>
      <w:r w:rsidR="003F5521">
        <w:t>applied</w:t>
      </w:r>
      <w:r w:rsidR="00493961">
        <w:t xml:space="preserve"> CR</w:t>
      </w:r>
      <w:r>
        <w:t xml:space="preserve">. Or it is </w:t>
      </w:r>
      <w:r>
        <w:t xml:space="preserve">possible to generate a CR-like </w:t>
      </w:r>
      <w:r w:rsidR="00733E65">
        <w:t xml:space="preserve">document (even in Word-format) which can be used to </w:t>
      </w:r>
      <w:r w:rsidR="003308FF">
        <w:t>view the proposed change.</w:t>
      </w:r>
    </w:p>
    <w:p w14:paraId="0BA9F3DE" w14:textId="6FCC2ECB" w:rsidR="00E75684" w:rsidRPr="003D2404" w:rsidRDefault="00E75684" w:rsidP="00E75684">
      <w:pPr>
        <w:pStyle w:val="Heading2"/>
      </w:pPr>
      <w:r w:rsidRPr="003D2404">
        <w:lastRenderedPageBreak/>
        <w:t>2.</w:t>
      </w:r>
      <w:r w:rsidR="00E84C08">
        <w:t>4</w:t>
      </w:r>
      <w:r w:rsidRPr="003D2404">
        <w:tab/>
        <w:t>Publishing of 3GPP specifications in Word, etc.</w:t>
      </w:r>
    </w:p>
    <w:p w14:paraId="5004D39B" w14:textId="2FBAA59E" w:rsidR="003D2404" w:rsidRDefault="00E75684" w:rsidP="00DE3CFF">
      <w:pPr>
        <w:pStyle w:val="BodyText"/>
      </w:pPr>
      <w:r>
        <w:t xml:space="preserve">Some people may prefer to have a </w:t>
      </w:r>
      <w:r w:rsidR="007F053E">
        <w:t xml:space="preserve">representation of the </w:t>
      </w:r>
      <w:r>
        <w:t>specification</w:t>
      </w:r>
      <w:r w:rsidR="007F053E">
        <w:t>s</w:t>
      </w:r>
      <w:r>
        <w:t xml:space="preserve"> in Word-format. There are free and </w:t>
      </w:r>
      <w:r>
        <w:t xml:space="preserve">open tools for that such as Pandoc which can convert </w:t>
      </w:r>
      <w:r w:rsidR="00C24BEC">
        <w:t xml:space="preserve">and combine several </w:t>
      </w:r>
      <w:r>
        <w:t>Markdown-</w:t>
      </w:r>
      <w:r w:rsidR="00C24BEC">
        <w:t xml:space="preserve"> and other </w:t>
      </w:r>
      <w:r>
        <w:t xml:space="preserve">files </w:t>
      </w:r>
      <w:r w:rsidR="00C24BEC">
        <w:t>in</w:t>
      </w:r>
      <w:r>
        <w:t xml:space="preserve">to </w:t>
      </w:r>
      <w:r w:rsidR="00C24BEC">
        <w:t xml:space="preserve">a single </w:t>
      </w:r>
      <w:r>
        <w:t>docx</w:t>
      </w:r>
      <w:r w:rsidR="00C24BEC">
        <w:t xml:space="preserve"> file</w:t>
      </w:r>
      <w:r>
        <w:t>.</w:t>
      </w:r>
      <w:r w:rsidR="003D2404">
        <w:t xml:space="preserve"> One approach would be that such Word-versions are created and published on the 3GPP servers </w:t>
      </w:r>
      <w:r w:rsidR="001E3FAA">
        <w:t>“for information” (we believe that the true specifications is what is found in the Gitlab repository).</w:t>
      </w:r>
    </w:p>
    <w:p w14:paraId="6F3133B6" w14:textId="43BBCE17" w:rsidR="00E75684" w:rsidRDefault="00C24BEC" w:rsidP="00DE3CFF">
      <w:pPr>
        <w:pStyle w:val="BodyText"/>
      </w:pPr>
      <w:r>
        <w:t xml:space="preserve">The following figure shows a partial export </w:t>
      </w:r>
      <w:r w:rsidR="00E75684">
        <w:t>of the mock-specification in the RAN2 trial Gitlab repository</w:t>
      </w:r>
      <w:r w:rsidR="00E75684">
        <w:t>:</w:t>
      </w:r>
    </w:p>
    <w:tbl>
      <w:tblPr>
        <w:tblStyle w:val="TableGrid"/>
        <w:tblW w:w="0" w:type="auto"/>
        <w:jc w:val="center"/>
        <w:tblLook w:val="04A0" w:firstRow="1" w:lastRow="0" w:firstColumn="1" w:lastColumn="0" w:noHBand="0" w:noVBand="1"/>
      </w:tblPr>
      <w:tblGrid>
        <w:gridCol w:w="7481"/>
      </w:tblGrid>
      <w:tr w:rsidR="00E75684" w:rsidRPr="00491A05" w14:paraId="77642E19" w14:textId="77777777" w:rsidTr="00B113AA">
        <w:trPr>
          <w:trHeight w:val="4559"/>
          <w:jc w:val="center"/>
        </w:trPr>
        <w:tc>
          <w:tcPr>
            <w:tcW w:w="7481" w:type="dxa"/>
          </w:tcPr>
          <w:p w14:paraId="4D99C35B" w14:textId="77777777" w:rsidR="00E75684" w:rsidRPr="00491A05" w:rsidRDefault="00E75684" w:rsidP="009B5784">
            <w:pPr>
              <w:pStyle w:val="Heading3"/>
              <w:rPr>
                <w:lang w:val="en-GB"/>
              </w:rPr>
            </w:pPr>
            <w:r w:rsidRPr="00491A05">
              <w:rPr>
                <w:lang w:val="en-GB"/>
              </w:rPr>
              <w:t>5.2.2 System information acquisition</w:t>
            </w:r>
          </w:p>
          <w:p w14:paraId="1EE845D0" w14:textId="77777777" w:rsidR="00E75684" w:rsidRPr="00491A05" w:rsidRDefault="00E75684" w:rsidP="009B5784">
            <w:pPr>
              <w:pStyle w:val="Heading4"/>
              <w:rPr>
                <w:lang w:val="en-GB"/>
              </w:rPr>
            </w:pPr>
            <w:r w:rsidRPr="00491A05">
              <w:rPr>
                <w:lang w:val="en-GB"/>
              </w:rPr>
              <w:t>5.2.2.1 General UE requirements</w:t>
            </w:r>
          </w:p>
          <w:p w14:paraId="4FCB088A" w14:textId="77777777" w:rsidR="00E75684" w:rsidRPr="00491A05" w:rsidRDefault="00E75684" w:rsidP="009B5784">
            <w:pPr>
              <w:pStyle w:val="CaptionedFigure"/>
              <w:rPr>
                <w:lang w:val="en-GB"/>
              </w:rPr>
            </w:pPr>
            <w:r w:rsidRPr="00491A05">
              <w:rPr>
                <w:noProof/>
                <w:lang w:val="en-GB"/>
              </w:rPr>
              <w:drawing>
                <wp:inline distT="0" distB="0" distL="0" distR="0" wp14:anchorId="77419052" wp14:editId="294A99EB">
                  <wp:extent cx="3733800" cy="3105150"/>
                  <wp:effectExtent l="0" t="0" r="0" b="0"/>
                  <wp:docPr id="22" name="Picture" descr="Figure 5.2.2.1-1: System information acquisition"/>
                  <wp:cNvGraphicFramePr/>
                  <a:graphic xmlns:a="http://schemas.openxmlformats.org/drawingml/2006/main">
                    <a:graphicData uri="http://schemas.openxmlformats.org/drawingml/2006/picture">
                      <pic:pic xmlns:pic="http://schemas.openxmlformats.org/drawingml/2006/picture">
                        <pic:nvPicPr>
                          <pic:cNvPr id="23" name="Picture" descr="./figures/xx.02.02.01-01%20System%20information%20acquisition.svg"/>
                          <pic:cNvPicPr>
                            <a:picLocks noChangeAspect="1" noChangeArrowheads="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bwMode="auto">
                          <a:xfrm>
                            <a:off x="0" y="0"/>
                            <a:ext cx="3733800" cy="3105150"/>
                          </a:xfrm>
                          <a:prstGeom prst="rect">
                            <a:avLst/>
                          </a:prstGeom>
                          <a:noFill/>
                          <a:ln w="9525">
                            <a:noFill/>
                            <a:headEnd/>
                            <a:tailEnd/>
                          </a:ln>
                        </pic:spPr>
                      </pic:pic>
                    </a:graphicData>
                  </a:graphic>
                </wp:inline>
              </w:drawing>
            </w:r>
          </w:p>
          <w:p w14:paraId="3B137704" w14:textId="77777777" w:rsidR="00E75684" w:rsidRPr="00491A05" w:rsidRDefault="00E75684" w:rsidP="009B5784">
            <w:pPr>
              <w:pStyle w:val="BodyText"/>
              <w:rPr>
                <w:lang w:val="en-GB"/>
              </w:rPr>
            </w:pPr>
            <w:r w:rsidRPr="00491A05">
              <w:rPr>
                <w:b/>
                <w:bCs/>
                <w:i/>
                <w:iCs/>
                <w:lang w:val="en-GB"/>
              </w:rPr>
              <w:t>Figure 5.2.2.1-1: System information acquisition</w:t>
            </w:r>
          </w:p>
          <w:p w14:paraId="74C9A8F8" w14:textId="77777777" w:rsidR="00E75684" w:rsidRPr="00491A05" w:rsidRDefault="00E75684" w:rsidP="009B5784">
            <w:pPr>
              <w:pStyle w:val="BodyText"/>
              <w:rPr>
                <w:lang w:val="en-GB"/>
              </w:rPr>
            </w:pPr>
            <w:r w:rsidRPr="00491A05">
              <w:rPr>
                <w:lang w:val="en-GB"/>
              </w:rPr>
              <w:t>The UE applies the SI acquisition procedure to acquire the AS, NAS- and positioning assistance data information. The procedure applies to UEs in RRC_IDLE, in RRC_INACTIVE and in RRC_CONNECTED.</w:t>
            </w:r>
          </w:p>
        </w:tc>
      </w:tr>
    </w:tbl>
    <w:p w14:paraId="6A5CA777" w14:textId="77777777" w:rsidR="00C24BEC" w:rsidRDefault="00C24BEC" w:rsidP="00E75684">
      <w:pPr>
        <w:pStyle w:val="BodyText"/>
      </w:pPr>
    </w:p>
    <w:p w14:paraId="59496699" w14:textId="2FD06FC5" w:rsidR="00E75684" w:rsidRDefault="00C53B13" w:rsidP="00B113AA">
      <w:pPr>
        <w:pStyle w:val="BodyText"/>
      </w:pPr>
      <w:r>
        <w:t xml:space="preserve">The RAN2 trial repository also contains </w:t>
      </w:r>
      <w:r w:rsidR="00157FC3">
        <w:t xml:space="preserve">an </w:t>
      </w:r>
      <w:r w:rsidR="0055153E">
        <w:t xml:space="preserve">option to </w:t>
      </w:r>
      <w:r w:rsidR="00157FC3">
        <w:t>convert Markdown-files to docx (see</w:t>
      </w:r>
      <w:r w:rsidR="009C289A">
        <w:t xml:space="preserve"> </w:t>
      </w:r>
      <w:r w:rsidR="0024753B" w:rsidRPr="005B789A">
        <w:rPr>
          <w:i/>
          <w:iCs/>
        </w:rPr>
        <w:t>Using SpecPress</w:t>
      </w:r>
      <w:r w:rsidR="00101679">
        <w:t xml:space="preserve"> </w:t>
      </w:r>
      <w:r w:rsidR="00F63376">
        <w:t xml:space="preserve">from </w:t>
      </w:r>
      <w:r w:rsidR="00101679" w:rsidRPr="00101679">
        <w:t>README.md</w:t>
      </w:r>
      <w:r w:rsidR="00101679">
        <w:t xml:space="preserve"> in </w:t>
      </w:r>
      <w:hyperlink r:id="rId13" w:history="1">
        <w:r w:rsidR="009C289A" w:rsidRPr="009C289A">
          <w:rPr>
            <w:rStyle w:val="Hyperlink"/>
          </w:rPr>
          <w:t>SpecPress branch</w:t>
        </w:r>
      </w:hyperlink>
      <w:r w:rsidR="00157FC3">
        <w:t>).</w:t>
      </w:r>
    </w:p>
    <w:p w14:paraId="6FF1DC9D" w14:textId="77777777" w:rsidR="00E75684" w:rsidRDefault="00E75684" w:rsidP="00B113AA">
      <w:pPr>
        <w:pStyle w:val="BodyText"/>
      </w:pPr>
    </w:p>
    <w:p w14:paraId="398FDC88" w14:textId="318F151B" w:rsidR="008C3765" w:rsidRDefault="00E75684" w:rsidP="00F04344">
      <w:pPr>
        <w:pStyle w:val="Observation"/>
      </w:pPr>
      <w:bookmarkStart w:id="6" w:name="_Toc197667102"/>
      <w:r>
        <w:t xml:space="preserve">If needed, it </w:t>
      </w:r>
      <w:r w:rsidR="00124DC4">
        <w:t>is</w:t>
      </w:r>
      <w:r>
        <w:t xml:space="preserve"> possible to </w:t>
      </w:r>
      <w:r w:rsidR="00C138BE">
        <w:t xml:space="preserve">create Word-documents of the Markdown specifications </w:t>
      </w:r>
      <w:r>
        <w:t>using open and free tools such as Pandoc.</w:t>
      </w:r>
      <w:bookmarkEnd w:id="6"/>
    </w:p>
    <w:p w14:paraId="61DC6C68" w14:textId="7A1887A1" w:rsidR="00831C91" w:rsidRPr="005B789A" w:rsidRDefault="00831C91" w:rsidP="005B789A">
      <w:pPr>
        <w:pStyle w:val="BodyText"/>
        <w:rPr>
          <w:rFonts w:ascii="Times New Roman" w:hAnsi="Times New Roman"/>
        </w:rPr>
      </w:pPr>
      <w:r w:rsidRPr="00B113AA">
        <w:t>It</w:t>
      </w:r>
      <w:r>
        <w:t xml:space="preserve"> could also be noted that </w:t>
      </w:r>
      <w:r w:rsidR="006D4573">
        <w:t>publishing the specifications in a more native format for viewing e.g. html, allows for much faster browsing</w:t>
      </w:r>
      <w:r w:rsidR="00056129">
        <w:t xml:space="preserve"> and searching capabilities. </w:t>
      </w:r>
      <w:proofErr w:type="gramStart"/>
      <w:r w:rsidR="00056129">
        <w:t>Also</w:t>
      </w:r>
      <w:proofErr w:type="gramEnd"/>
      <w:r w:rsidR="00056129">
        <w:t xml:space="preserve"> cross referencing within and across specifications would also be simple.</w:t>
      </w:r>
    </w:p>
    <w:p w14:paraId="590DE77D" w14:textId="37DEA2C3" w:rsidR="00695E34" w:rsidRDefault="004B7617" w:rsidP="008E0A6D">
      <w:pPr>
        <w:pStyle w:val="Heading1"/>
      </w:pPr>
      <w:r>
        <w:lastRenderedPageBreak/>
        <w:t>3</w:t>
      </w:r>
      <w:r>
        <w:tab/>
        <w:t>Conclusion</w:t>
      </w:r>
    </w:p>
    <w:p w14:paraId="5814F035" w14:textId="77777777" w:rsidR="008E0A6D" w:rsidRDefault="008E0A6D" w:rsidP="008E0A6D">
      <w:pPr>
        <w:pStyle w:val="BodyText"/>
        <w:rPr>
          <w:b/>
          <w:bCs/>
        </w:rPr>
      </w:pPr>
      <w:r>
        <w:t>In the previous sections</w:t>
      </w:r>
      <w:r w:rsidRPr="00CE0424">
        <w:t xml:space="preserve"> we </w:t>
      </w:r>
      <w:r>
        <w:t>made the following observations</w:t>
      </w:r>
      <w:r w:rsidRPr="00CE0424">
        <w:t>:</w:t>
      </w:r>
      <w:r>
        <w:rPr>
          <w:b/>
          <w:bCs/>
        </w:rPr>
        <w:t xml:space="preserve"> </w:t>
      </w:r>
    </w:p>
    <w:p w14:paraId="4EA5673E" w14:textId="498D75CE" w:rsidR="00A260D8" w:rsidRDefault="008E0A6D">
      <w:pPr>
        <w:pStyle w:val="TableofFigures"/>
        <w:tabs>
          <w:tab w:val="right" w:leader="dot" w:pos="9350"/>
        </w:tabs>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197667098" w:history="1">
        <w:r w:rsidR="00A260D8" w:rsidRPr="00361498">
          <w:rPr>
            <w:rStyle w:val="Hyperlink"/>
            <w:noProof/>
          </w:rPr>
          <w:t>Observation 1</w:t>
        </w:r>
        <w:r w:rsidR="00A260D8">
          <w:rPr>
            <w:rFonts w:asciiTheme="minorHAnsi" w:eastAsiaTheme="minorEastAsia" w:hAnsiTheme="minorHAnsi" w:cstheme="minorBidi"/>
            <w:b w:val="0"/>
            <w:noProof/>
            <w:kern w:val="2"/>
            <w:sz w:val="24"/>
            <w:szCs w:val="24"/>
            <w:lang w:val="en-SE" w:eastAsia="en-SE"/>
            <w14:ligatures w14:val="standardContextual"/>
          </w:rPr>
          <w:tab/>
        </w:r>
        <w:r w:rsidR="00A260D8" w:rsidRPr="00361498">
          <w:rPr>
            <w:rStyle w:val="Hyperlink"/>
            <w:noProof/>
          </w:rPr>
          <w:t>CR workflow is the main aspect to be improved.</w:t>
        </w:r>
      </w:hyperlink>
    </w:p>
    <w:p w14:paraId="3A768C97" w14:textId="70C7BF28" w:rsidR="00A260D8" w:rsidRDefault="00A260D8">
      <w:pPr>
        <w:pStyle w:val="TableofFigures"/>
        <w:tabs>
          <w:tab w:val="right" w:leader="dot" w:pos="9350"/>
        </w:tabs>
        <w:rPr>
          <w:rFonts w:asciiTheme="minorHAnsi" w:eastAsiaTheme="minorEastAsia" w:hAnsiTheme="minorHAnsi" w:cstheme="minorBidi"/>
          <w:b w:val="0"/>
          <w:noProof/>
          <w:kern w:val="2"/>
          <w:sz w:val="24"/>
          <w:szCs w:val="24"/>
          <w:lang w:val="en-SE" w:eastAsia="en-SE"/>
          <w14:ligatures w14:val="standardContextual"/>
        </w:rPr>
      </w:pPr>
      <w:hyperlink w:anchor="_Toc197667099" w:history="1">
        <w:r w:rsidRPr="00361498">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361498">
          <w:rPr>
            <w:rStyle w:val="Hyperlink"/>
            <w:noProof/>
          </w:rPr>
          <w:t>The adoption of more appropriate file formats and tools would simplify the delegates’ daily work without changing the 3GPP’s procedures.</w:t>
        </w:r>
      </w:hyperlink>
    </w:p>
    <w:p w14:paraId="70FC593D" w14:textId="46A151CE" w:rsidR="00A260D8" w:rsidRDefault="00A260D8">
      <w:pPr>
        <w:pStyle w:val="TableofFigures"/>
        <w:tabs>
          <w:tab w:val="right" w:leader="dot" w:pos="9350"/>
        </w:tabs>
        <w:rPr>
          <w:rFonts w:asciiTheme="minorHAnsi" w:eastAsiaTheme="minorEastAsia" w:hAnsiTheme="minorHAnsi" w:cstheme="minorBidi"/>
          <w:b w:val="0"/>
          <w:noProof/>
          <w:kern w:val="2"/>
          <w:sz w:val="24"/>
          <w:szCs w:val="24"/>
          <w:lang w:val="en-SE" w:eastAsia="en-SE"/>
          <w14:ligatures w14:val="standardContextual"/>
        </w:rPr>
      </w:pPr>
      <w:hyperlink w:anchor="_Toc197667100" w:history="1">
        <w:r w:rsidRPr="00361498">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361498">
          <w:rPr>
            <w:rStyle w:val="Hyperlink"/>
            <w:noProof/>
          </w:rPr>
          <w:t>Git allows splitting specifications into smaller files and to choose file types (e.g. Markdown, ASN, JSON, …) that suit the specific purpose..</w:t>
        </w:r>
      </w:hyperlink>
    </w:p>
    <w:p w14:paraId="1BF877F1" w14:textId="743E4A79" w:rsidR="00A260D8" w:rsidRDefault="00A260D8">
      <w:pPr>
        <w:pStyle w:val="TableofFigures"/>
        <w:tabs>
          <w:tab w:val="right" w:leader="dot" w:pos="9350"/>
        </w:tabs>
        <w:rPr>
          <w:rFonts w:asciiTheme="minorHAnsi" w:eastAsiaTheme="minorEastAsia" w:hAnsiTheme="minorHAnsi" w:cstheme="minorBidi"/>
          <w:b w:val="0"/>
          <w:noProof/>
          <w:kern w:val="2"/>
          <w:sz w:val="24"/>
          <w:szCs w:val="24"/>
          <w:lang w:val="en-SE" w:eastAsia="en-SE"/>
          <w14:ligatures w14:val="standardContextual"/>
        </w:rPr>
      </w:pPr>
      <w:hyperlink w:anchor="_Toc197667101" w:history="1">
        <w:r w:rsidRPr="00361498">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361498">
          <w:rPr>
            <w:rStyle w:val="Hyperlink"/>
            <w:noProof/>
          </w:rPr>
          <w:t>There are multiple ways of working with offline files for internal preparation and use in the Git universe. Hence the use of e.g. the Gitlab online tool may be an option for those interested but not mandatory.</w:t>
        </w:r>
      </w:hyperlink>
    </w:p>
    <w:p w14:paraId="261E18EB" w14:textId="0AD057E4" w:rsidR="00A260D8" w:rsidRDefault="00A260D8">
      <w:pPr>
        <w:pStyle w:val="TableofFigures"/>
        <w:tabs>
          <w:tab w:val="right" w:leader="dot" w:pos="9350"/>
        </w:tabs>
        <w:rPr>
          <w:rFonts w:asciiTheme="minorHAnsi" w:eastAsiaTheme="minorEastAsia" w:hAnsiTheme="minorHAnsi" w:cstheme="minorBidi"/>
          <w:b w:val="0"/>
          <w:noProof/>
          <w:kern w:val="2"/>
          <w:sz w:val="24"/>
          <w:szCs w:val="24"/>
          <w:lang w:val="en-SE" w:eastAsia="en-SE"/>
          <w14:ligatures w14:val="standardContextual"/>
        </w:rPr>
      </w:pPr>
      <w:hyperlink w:anchor="_Toc197667102" w:history="1">
        <w:r w:rsidRPr="00361498">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361498">
          <w:rPr>
            <w:rStyle w:val="Hyperlink"/>
            <w:noProof/>
          </w:rPr>
          <w:t>If needed, it is possible to create Word-documents of the Markdown specifications using open and free tools such as Pandoc.</w:t>
        </w:r>
      </w:hyperlink>
    </w:p>
    <w:p w14:paraId="5FC4FA8E" w14:textId="6BAEA3F8" w:rsidR="007A41CD" w:rsidRPr="007A41CD" w:rsidRDefault="008E0A6D" w:rsidP="008E0A6D">
      <w:r>
        <w:rPr>
          <w:b/>
          <w:bCs/>
        </w:rPr>
        <w:fldChar w:fldCharType="end"/>
      </w:r>
    </w:p>
    <w:sectPr w:rsidR="007A41CD" w:rsidRPr="007A41CD">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F66C6" w14:textId="77777777" w:rsidR="005218D1" w:rsidRDefault="005218D1">
      <w:r>
        <w:separator/>
      </w:r>
    </w:p>
  </w:endnote>
  <w:endnote w:type="continuationSeparator" w:id="0">
    <w:p w14:paraId="35814A15" w14:textId="77777777" w:rsidR="005218D1" w:rsidRDefault="005218D1">
      <w:r>
        <w:continuationSeparator/>
      </w:r>
    </w:p>
  </w:endnote>
  <w:endnote w:type="continuationNotice" w:id="1">
    <w:p w14:paraId="7880D1B5" w14:textId="77777777" w:rsidR="005218D1" w:rsidRDefault="005218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9396B" w14:textId="77777777" w:rsidR="00A43D15" w:rsidRDefault="00A43D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54FF6" w14:textId="77777777" w:rsidR="00A43D15" w:rsidRDefault="00A43D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16E30" w14:textId="77777777" w:rsidR="00A43D15" w:rsidRDefault="00A43D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A5642" w14:textId="77777777" w:rsidR="005218D1" w:rsidRDefault="005218D1">
      <w:r>
        <w:separator/>
      </w:r>
    </w:p>
  </w:footnote>
  <w:footnote w:type="continuationSeparator" w:id="0">
    <w:p w14:paraId="15689F38" w14:textId="77777777" w:rsidR="005218D1" w:rsidRDefault="005218D1">
      <w:r>
        <w:continuationSeparator/>
      </w:r>
    </w:p>
  </w:footnote>
  <w:footnote w:type="continuationNotice" w:id="1">
    <w:p w14:paraId="410F58BA" w14:textId="77777777" w:rsidR="005218D1" w:rsidRDefault="005218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26AA" w14:textId="77777777" w:rsidR="00A43D15" w:rsidRDefault="00A43D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007E4" w14:textId="77777777" w:rsidR="00A43D15" w:rsidRDefault="00A43D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44940" w14:textId="77777777" w:rsidR="00A43D15" w:rsidRDefault="00A43D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9D1B7F"/>
    <w:multiLevelType w:val="hybridMultilevel"/>
    <w:tmpl w:val="FC9A27B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4A6236"/>
    <w:multiLevelType w:val="hybridMultilevel"/>
    <w:tmpl w:val="8EC0BE2A"/>
    <w:lvl w:ilvl="0" w:tplc="4809000F">
      <w:start w:val="1"/>
      <w:numFmt w:val="decimal"/>
      <w:lvlText w:val="%1."/>
      <w:lvlJc w:val="left"/>
      <w:pPr>
        <w:ind w:left="786"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FB25F9"/>
    <w:multiLevelType w:val="hybridMultilevel"/>
    <w:tmpl w:val="E67480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852B13"/>
    <w:multiLevelType w:val="hybridMultilevel"/>
    <w:tmpl w:val="4126D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314526480">
    <w:abstractNumId w:val="3"/>
  </w:num>
  <w:num w:numId="2" w16cid:durableId="1378697085">
    <w:abstractNumId w:val="18"/>
  </w:num>
  <w:num w:numId="3" w16cid:durableId="817653936">
    <w:abstractNumId w:val="14"/>
  </w:num>
  <w:num w:numId="4" w16cid:durableId="2019304285">
    <w:abstractNumId w:val="15"/>
  </w:num>
  <w:num w:numId="5" w16cid:durableId="211232790">
    <w:abstractNumId w:val="9"/>
  </w:num>
  <w:num w:numId="6" w16cid:durableId="910384334">
    <w:abstractNumId w:val="17"/>
  </w:num>
  <w:num w:numId="7" w16cid:durableId="865294428">
    <w:abstractNumId w:val="21"/>
  </w:num>
  <w:num w:numId="8" w16cid:durableId="365326822">
    <w:abstractNumId w:val="10"/>
  </w:num>
  <w:num w:numId="9" w16cid:durableId="1884518268">
    <w:abstractNumId w:val="8"/>
  </w:num>
  <w:num w:numId="10" w16cid:durableId="884637370">
    <w:abstractNumId w:val="2"/>
  </w:num>
  <w:num w:numId="11" w16cid:durableId="1412115733">
    <w:abstractNumId w:val="1"/>
  </w:num>
  <w:num w:numId="12" w16cid:durableId="1057320580">
    <w:abstractNumId w:val="0"/>
  </w:num>
  <w:num w:numId="13" w16cid:durableId="1329866976">
    <w:abstractNumId w:val="19"/>
  </w:num>
  <w:num w:numId="14" w16cid:durableId="195847897">
    <w:abstractNumId w:val="20"/>
  </w:num>
  <w:num w:numId="15" w16cid:durableId="256720298">
    <w:abstractNumId w:val="16"/>
  </w:num>
  <w:num w:numId="16" w16cid:durableId="573246908">
    <w:abstractNumId w:val="22"/>
  </w:num>
  <w:num w:numId="17" w16cid:durableId="1473257890">
    <w:abstractNumId w:val="6"/>
  </w:num>
  <w:num w:numId="18" w16cid:durableId="1096556603">
    <w:abstractNumId w:val="7"/>
  </w:num>
  <w:num w:numId="19" w16cid:durableId="2040859615">
    <w:abstractNumId w:val="5"/>
  </w:num>
  <w:num w:numId="20" w16cid:durableId="617108992">
    <w:abstractNumId w:val="25"/>
  </w:num>
  <w:num w:numId="21" w16cid:durableId="116654296">
    <w:abstractNumId w:val="12"/>
  </w:num>
  <w:num w:numId="22" w16cid:durableId="1874347355">
    <w:abstractNumId w:val="24"/>
  </w:num>
  <w:num w:numId="23" w16cid:durableId="1937245726">
    <w:abstractNumId w:val="23"/>
  </w:num>
  <w:num w:numId="24" w16cid:durableId="962494001">
    <w:abstractNumId w:val="4"/>
  </w:num>
  <w:num w:numId="25" w16cid:durableId="164446116">
    <w:abstractNumId w:val="11"/>
  </w:num>
  <w:num w:numId="26" w16cid:durableId="103797003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SG" w:vendorID="64" w:dllVersion="0" w:nlCheck="1" w:checkStyle="0"/>
  <w:activeWritingStyle w:appName="MSWord" w:lang="de-D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1046"/>
    <w:rsid w:val="00001950"/>
    <w:rsid w:val="000020C9"/>
    <w:rsid w:val="00002A37"/>
    <w:rsid w:val="00004091"/>
    <w:rsid w:val="0000564C"/>
    <w:rsid w:val="00006446"/>
    <w:rsid w:val="00006896"/>
    <w:rsid w:val="00007CDC"/>
    <w:rsid w:val="00011B28"/>
    <w:rsid w:val="00015D15"/>
    <w:rsid w:val="000227FD"/>
    <w:rsid w:val="0002564D"/>
    <w:rsid w:val="00025ECA"/>
    <w:rsid w:val="000262BC"/>
    <w:rsid w:val="000318E5"/>
    <w:rsid w:val="000325B8"/>
    <w:rsid w:val="00034C15"/>
    <w:rsid w:val="00036BA1"/>
    <w:rsid w:val="000422E2"/>
    <w:rsid w:val="00042E0C"/>
    <w:rsid w:val="00042F22"/>
    <w:rsid w:val="00042F96"/>
    <w:rsid w:val="0004391B"/>
    <w:rsid w:val="000444EF"/>
    <w:rsid w:val="00052A07"/>
    <w:rsid w:val="000534E3"/>
    <w:rsid w:val="0005606A"/>
    <w:rsid w:val="00056129"/>
    <w:rsid w:val="00057117"/>
    <w:rsid w:val="000616E7"/>
    <w:rsid w:val="0006248E"/>
    <w:rsid w:val="00063498"/>
    <w:rsid w:val="0006487E"/>
    <w:rsid w:val="00065E1A"/>
    <w:rsid w:val="00070407"/>
    <w:rsid w:val="000772C8"/>
    <w:rsid w:val="00077E5F"/>
    <w:rsid w:val="0008036A"/>
    <w:rsid w:val="00081202"/>
    <w:rsid w:val="00081AE6"/>
    <w:rsid w:val="000855EB"/>
    <w:rsid w:val="00085B52"/>
    <w:rsid w:val="000866F2"/>
    <w:rsid w:val="0009009F"/>
    <w:rsid w:val="00090DD8"/>
    <w:rsid w:val="00091557"/>
    <w:rsid w:val="000924C1"/>
    <w:rsid w:val="000924F0"/>
    <w:rsid w:val="00093474"/>
    <w:rsid w:val="00094190"/>
    <w:rsid w:val="0009510F"/>
    <w:rsid w:val="00096957"/>
    <w:rsid w:val="00096EEC"/>
    <w:rsid w:val="000A1B7B"/>
    <w:rsid w:val="000A1E31"/>
    <w:rsid w:val="000A56F2"/>
    <w:rsid w:val="000B2719"/>
    <w:rsid w:val="000B3A8F"/>
    <w:rsid w:val="000B4AB9"/>
    <w:rsid w:val="000B58C3"/>
    <w:rsid w:val="000B61E9"/>
    <w:rsid w:val="000C165A"/>
    <w:rsid w:val="000C1826"/>
    <w:rsid w:val="000C2E19"/>
    <w:rsid w:val="000C5FD0"/>
    <w:rsid w:val="000D0D07"/>
    <w:rsid w:val="000D395B"/>
    <w:rsid w:val="000D4797"/>
    <w:rsid w:val="000E0527"/>
    <w:rsid w:val="000E1E92"/>
    <w:rsid w:val="000E30B0"/>
    <w:rsid w:val="000E3DC8"/>
    <w:rsid w:val="000F06D6"/>
    <w:rsid w:val="000F0EB1"/>
    <w:rsid w:val="000F1106"/>
    <w:rsid w:val="000F36AC"/>
    <w:rsid w:val="000F3BE9"/>
    <w:rsid w:val="000F3F6C"/>
    <w:rsid w:val="000F4135"/>
    <w:rsid w:val="000F6DF3"/>
    <w:rsid w:val="001005FF"/>
    <w:rsid w:val="00101679"/>
    <w:rsid w:val="00102192"/>
    <w:rsid w:val="001062FB"/>
    <w:rsid w:val="00106334"/>
    <w:rsid w:val="001063E6"/>
    <w:rsid w:val="00113CF4"/>
    <w:rsid w:val="001148BB"/>
    <w:rsid w:val="001153EA"/>
    <w:rsid w:val="00115643"/>
    <w:rsid w:val="00116765"/>
    <w:rsid w:val="0012131B"/>
    <w:rsid w:val="001219F5"/>
    <w:rsid w:val="00121A20"/>
    <w:rsid w:val="00122C22"/>
    <w:rsid w:val="0012377F"/>
    <w:rsid w:val="00124314"/>
    <w:rsid w:val="00124DC4"/>
    <w:rsid w:val="00126B4A"/>
    <w:rsid w:val="00132D20"/>
    <w:rsid w:val="00132FD0"/>
    <w:rsid w:val="00133A1F"/>
    <w:rsid w:val="001344C0"/>
    <w:rsid w:val="001346FA"/>
    <w:rsid w:val="00135252"/>
    <w:rsid w:val="00137AB5"/>
    <w:rsid w:val="00137F0B"/>
    <w:rsid w:val="00146D9A"/>
    <w:rsid w:val="00151E23"/>
    <w:rsid w:val="001526E0"/>
    <w:rsid w:val="001551B5"/>
    <w:rsid w:val="00157FC3"/>
    <w:rsid w:val="001659C1"/>
    <w:rsid w:val="0017120D"/>
    <w:rsid w:val="00173A8E"/>
    <w:rsid w:val="0017502C"/>
    <w:rsid w:val="0018143F"/>
    <w:rsid w:val="00181F8E"/>
    <w:rsid w:val="00181FF8"/>
    <w:rsid w:val="001825BD"/>
    <w:rsid w:val="001846B7"/>
    <w:rsid w:val="00187C50"/>
    <w:rsid w:val="00187E10"/>
    <w:rsid w:val="00190AC1"/>
    <w:rsid w:val="0019341A"/>
    <w:rsid w:val="00194A25"/>
    <w:rsid w:val="00197DF9"/>
    <w:rsid w:val="001A0BB1"/>
    <w:rsid w:val="001A1987"/>
    <w:rsid w:val="001A2564"/>
    <w:rsid w:val="001A6173"/>
    <w:rsid w:val="001A69DC"/>
    <w:rsid w:val="001A6CBA"/>
    <w:rsid w:val="001A7F05"/>
    <w:rsid w:val="001B0D97"/>
    <w:rsid w:val="001B5A5D"/>
    <w:rsid w:val="001B7337"/>
    <w:rsid w:val="001B73C0"/>
    <w:rsid w:val="001C0CB2"/>
    <w:rsid w:val="001C12D3"/>
    <w:rsid w:val="001C1CE5"/>
    <w:rsid w:val="001C3D2A"/>
    <w:rsid w:val="001D068C"/>
    <w:rsid w:val="001D51BA"/>
    <w:rsid w:val="001D53E7"/>
    <w:rsid w:val="001D6342"/>
    <w:rsid w:val="001D6D53"/>
    <w:rsid w:val="001E0107"/>
    <w:rsid w:val="001E3F58"/>
    <w:rsid w:val="001E3FAA"/>
    <w:rsid w:val="001E58E2"/>
    <w:rsid w:val="001E7AED"/>
    <w:rsid w:val="001F0846"/>
    <w:rsid w:val="001F22CF"/>
    <w:rsid w:val="001F30C9"/>
    <w:rsid w:val="001F3916"/>
    <w:rsid w:val="001F3DE3"/>
    <w:rsid w:val="001F4E14"/>
    <w:rsid w:val="001F4F41"/>
    <w:rsid w:val="001F54C5"/>
    <w:rsid w:val="001F6570"/>
    <w:rsid w:val="001F662C"/>
    <w:rsid w:val="001F7074"/>
    <w:rsid w:val="00200490"/>
    <w:rsid w:val="00201F3A"/>
    <w:rsid w:val="00203F96"/>
    <w:rsid w:val="002069B2"/>
    <w:rsid w:val="00207FA3"/>
    <w:rsid w:val="00214DA8"/>
    <w:rsid w:val="00215423"/>
    <w:rsid w:val="002158FA"/>
    <w:rsid w:val="00220600"/>
    <w:rsid w:val="00222135"/>
    <w:rsid w:val="002224DB"/>
    <w:rsid w:val="00223FCB"/>
    <w:rsid w:val="002252C3"/>
    <w:rsid w:val="00225C54"/>
    <w:rsid w:val="00230765"/>
    <w:rsid w:val="00230D18"/>
    <w:rsid w:val="002319E4"/>
    <w:rsid w:val="00235632"/>
    <w:rsid w:val="00235872"/>
    <w:rsid w:val="0024058B"/>
    <w:rsid w:val="00241559"/>
    <w:rsid w:val="002435B3"/>
    <w:rsid w:val="002458EB"/>
    <w:rsid w:val="0024753B"/>
    <w:rsid w:val="002500C8"/>
    <w:rsid w:val="00251A9F"/>
    <w:rsid w:val="00254DC2"/>
    <w:rsid w:val="00256E2C"/>
    <w:rsid w:val="002573AF"/>
    <w:rsid w:val="00257543"/>
    <w:rsid w:val="002617E7"/>
    <w:rsid w:val="00263841"/>
    <w:rsid w:val="00264228"/>
    <w:rsid w:val="00264334"/>
    <w:rsid w:val="0026473E"/>
    <w:rsid w:val="00266214"/>
    <w:rsid w:val="00267C83"/>
    <w:rsid w:val="0027078B"/>
    <w:rsid w:val="0027144F"/>
    <w:rsid w:val="00271813"/>
    <w:rsid w:val="00271F3A"/>
    <w:rsid w:val="0027233C"/>
    <w:rsid w:val="00273278"/>
    <w:rsid w:val="002737F4"/>
    <w:rsid w:val="0027593A"/>
    <w:rsid w:val="0027729A"/>
    <w:rsid w:val="002805F5"/>
    <w:rsid w:val="00280751"/>
    <w:rsid w:val="0028280A"/>
    <w:rsid w:val="00286ACD"/>
    <w:rsid w:val="00287838"/>
    <w:rsid w:val="00287F6B"/>
    <w:rsid w:val="002907B5"/>
    <w:rsid w:val="00292719"/>
    <w:rsid w:val="0029280E"/>
    <w:rsid w:val="00292EB7"/>
    <w:rsid w:val="00293F31"/>
    <w:rsid w:val="00296227"/>
    <w:rsid w:val="00296F44"/>
    <w:rsid w:val="0029777D"/>
    <w:rsid w:val="00297FF2"/>
    <w:rsid w:val="002A04EE"/>
    <w:rsid w:val="002A055E"/>
    <w:rsid w:val="002A1D4E"/>
    <w:rsid w:val="002A2869"/>
    <w:rsid w:val="002A711B"/>
    <w:rsid w:val="002B1B09"/>
    <w:rsid w:val="002B24D6"/>
    <w:rsid w:val="002B3B5C"/>
    <w:rsid w:val="002B77E2"/>
    <w:rsid w:val="002C2B33"/>
    <w:rsid w:val="002C41E6"/>
    <w:rsid w:val="002C6674"/>
    <w:rsid w:val="002D071A"/>
    <w:rsid w:val="002D0783"/>
    <w:rsid w:val="002D34B2"/>
    <w:rsid w:val="002D48A2"/>
    <w:rsid w:val="002D48B0"/>
    <w:rsid w:val="002D5B37"/>
    <w:rsid w:val="002D7637"/>
    <w:rsid w:val="002E17F2"/>
    <w:rsid w:val="002E25F9"/>
    <w:rsid w:val="002E7CAE"/>
    <w:rsid w:val="002F1EC5"/>
    <w:rsid w:val="002F26FB"/>
    <w:rsid w:val="002F2771"/>
    <w:rsid w:val="002F37A9"/>
    <w:rsid w:val="002F626E"/>
    <w:rsid w:val="00301B79"/>
    <w:rsid w:val="00301CE6"/>
    <w:rsid w:val="0030256B"/>
    <w:rsid w:val="0030501F"/>
    <w:rsid w:val="00305828"/>
    <w:rsid w:val="00307BA1"/>
    <w:rsid w:val="00311702"/>
    <w:rsid w:val="00311E82"/>
    <w:rsid w:val="00312825"/>
    <w:rsid w:val="00313FD6"/>
    <w:rsid w:val="003143BD"/>
    <w:rsid w:val="00315363"/>
    <w:rsid w:val="0031618F"/>
    <w:rsid w:val="00317222"/>
    <w:rsid w:val="003203ED"/>
    <w:rsid w:val="00322C9F"/>
    <w:rsid w:val="00323809"/>
    <w:rsid w:val="00324D23"/>
    <w:rsid w:val="003279AA"/>
    <w:rsid w:val="003308FF"/>
    <w:rsid w:val="00331099"/>
    <w:rsid w:val="00331751"/>
    <w:rsid w:val="00333F36"/>
    <w:rsid w:val="00334579"/>
    <w:rsid w:val="00335858"/>
    <w:rsid w:val="00336BDA"/>
    <w:rsid w:val="00342BD7"/>
    <w:rsid w:val="00346DB5"/>
    <w:rsid w:val="003477B1"/>
    <w:rsid w:val="00347DE1"/>
    <w:rsid w:val="00352A24"/>
    <w:rsid w:val="003533CA"/>
    <w:rsid w:val="0035539D"/>
    <w:rsid w:val="00357380"/>
    <w:rsid w:val="003602D9"/>
    <w:rsid w:val="003604CE"/>
    <w:rsid w:val="00363BD8"/>
    <w:rsid w:val="00366491"/>
    <w:rsid w:val="00370E47"/>
    <w:rsid w:val="00372FEC"/>
    <w:rsid w:val="003742AC"/>
    <w:rsid w:val="00377CE1"/>
    <w:rsid w:val="00380247"/>
    <w:rsid w:val="00384933"/>
    <w:rsid w:val="00385A48"/>
    <w:rsid w:val="00385BF0"/>
    <w:rsid w:val="003870F2"/>
    <w:rsid w:val="003916C3"/>
    <w:rsid w:val="003939FF"/>
    <w:rsid w:val="003A2223"/>
    <w:rsid w:val="003A2A0F"/>
    <w:rsid w:val="003A45A1"/>
    <w:rsid w:val="003A5B0A"/>
    <w:rsid w:val="003A6BAC"/>
    <w:rsid w:val="003A70A4"/>
    <w:rsid w:val="003A7EF3"/>
    <w:rsid w:val="003B159C"/>
    <w:rsid w:val="003B369F"/>
    <w:rsid w:val="003B36A3"/>
    <w:rsid w:val="003B3F88"/>
    <w:rsid w:val="003B64BB"/>
    <w:rsid w:val="003B7732"/>
    <w:rsid w:val="003B7FE5"/>
    <w:rsid w:val="003C1155"/>
    <w:rsid w:val="003C11C8"/>
    <w:rsid w:val="003C2702"/>
    <w:rsid w:val="003C5C19"/>
    <w:rsid w:val="003C7806"/>
    <w:rsid w:val="003C7AC3"/>
    <w:rsid w:val="003D0961"/>
    <w:rsid w:val="003D109F"/>
    <w:rsid w:val="003D2404"/>
    <w:rsid w:val="003D2478"/>
    <w:rsid w:val="003D2894"/>
    <w:rsid w:val="003D3C45"/>
    <w:rsid w:val="003D4E4D"/>
    <w:rsid w:val="003D5B1F"/>
    <w:rsid w:val="003D7209"/>
    <w:rsid w:val="003E15FA"/>
    <w:rsid w:val="003E3736"/>
    <w:rsid w:val="003E55E4"/>
    <w:rsid w:val="003E6B17"/>
    <w:rsid w:val="003E717C"/>
    <w:rsid w:val="003E74E3"/>
    <w:rsid w:val="003E7C43"/>
    <w:rsid w:val="003F05C7"/>
    <w:rsid w:val="003F2CD4"/>
    <w:rsid w:val="003F5521"/>
    <w:rsid w:val="003F6BBE"/>
    <w:rsid w:val="004000E8"/>
    <w:rsid w:val="00400D2B"/>
    <w:rsid w:val="004016C3"/>
    <w:rsid w:val="004021BE"/>
    <w:rsid w:val="00402E2B"/>
    <w:rsid w:val="0040512B"/>
    <w:rsid w:val="00405CA5"/>
    <w:rsid w:val="0040727B"/>
    <w:rsid w:val="00407CD3"/>
    <w:rsid w:val="00410134"/>
    <w:rsid w:val="00410B72"/>
    <w:rsid w:val="00410F18"/>
    <w:rsid w:val="0041260C"/>
    <w:rsid w:val="0041263E"/>
    <w:rsid w:val="00413AAC"/>
    <w:rsid w:val="00413E92"/>
    <w:rsid w:val="00416BED"/>
    <w:rsid w:val="00420116"/>
    <w:rsid w:val="00421105"/>
    <w:rsid w:val="00422AA4"/>
    <w:rsid w:val="00422C62"/>
    <w:rsid w:val="004242F4"/>
    <w:rsid w:val="00427248"/>
    <w:rsid w:val="004313F1"/>
    <w:rsid w:val="004365DB"/>
    <w:rsid w:val="00437417"/>
    <w:rsid w:val="00437447"/>
    <w:rsid w:val="004404B9"/>
    <w:rsid w:val="00441A92"/>
    <w:rsid w:val="004431DC"/>
    <w:rsid w:val="00444EFD"/>
    <w:rsid w:val="00444F56"/>
    <w:rsid w:val="00446488"/>
    <w:rsid w:val="004477F0"/>
    <w:rsid w:val="004517AA"/>
    <w:rsid w:val="00452ADF"/>
    <w:rsid w:val="00452CAC"/>
    <w:rsid w:val="00456DCD"/>
    <w:rsid w:val="00457179"/>
    <w:rsid w:val="00457565"/>
    <w:rsid w:val="00457B71"/>
    <w:rsid w:val="00464EF9"/>
    <w:rsid w:val="00465762"/>
    <w:rsid w:val="004666E1"/>
    <w:rsid w:val="004669E2"/>
    <w:rsid w:val="00470C07"/>
    <w:rsid w:val="00470C31"/>
    <w:rsid w:val="00471BD5"/>
    <w:rsid w:val="00471DE0"/>
    <w:rsid w:val="004734D0"/>
    <w:rsid w:val="004745CB"/>
    <w:rsid w:val="0047556B"/>
    <w:rsid w:val="004756C8"/>
    <w:rsid w:val="00477636"/>
    <w:rsid w:val="00477768"/>
    <w:rsid w:val="00480575"/>
    <w:rsid w:val="0048747B"/>
    <w:rsid w:val="00491A05"/>
    <w:rsid w:val="00492BC5"/>
    <w:rsid w:val="00493961"/>
    <w:rsid w:val="004964F1"/>
    <w:rsid w:val="004A16BC"/>
    <w:rsid w:val="004A2B94"/>
    <w:rsid w:val="004B4495"/>
    <w:rsid w:val="004B6F6A"/>
    <w:rsid w:val="004B7617"/>
    <w:rsid w:val="004B7C0C"/>
    <w:rsid w:val="004C3898"/>
    <w:rsid w:val="004D0BAB"/>
    <w:rsid w:val="004D36B1"/>
    <w:rsid w:val="004D42B6"/>
    <w:rsid w:val="004D7EBD"/>
    <w:rsid w:val="004E2680"/>
    <w:rsid w:val="004E28F9"/>
    <w:rsid w:val="004E462E"/>
    <w:rsid w:val="004E4CE4"/>
    <w:rsid w:val="004E56DC"/>
    <w:rsid w:val="004E6A7E"/>
    <w:rsid w:val="004E76F4"/>
    <w:rsid w:val="004F0B4E"/>
    <w:rsid w:val="004F0B6C"/>
    <w:rsid w:val="004F130A"/>
    <w:rsid w:val="004F2078"/>
    <w:rsid w:val="004F3AA1"/>
    <w:rsid w:val="004F4DA3"/>
    <w:rsid w:val="005002CB"/>
    <w:rsid w:val="0050454A"/>
    <w:rsid w:val="00505381"/>
    <w:rsid w:val="00505525"/>
    <w:rsid w:val="00506557"/>
    <w:rsid w:val="0050677A"/>
    <w:rsid w:val="005102B1"/>
    <w:rsid w:val="005108D8"/>
    <w:rsid w:val="005116F9"/>
    <w:rsid w:val="00511D37"/>
    <w:rsid w:val="00512AE3"/>
    <w:rsid w:val="005153A7"/>
    <w:rsid w:val="005172A6"/>
    <w:rsid w:val="00517950"/>
    <w:rsid w:val="005218D1"/>
    <w:rsid w:val="005219CF"/>
    <w:rsid w:val="00532E1E"/>
    <w:rsid w:val="00533FF2"/>
    <w:rsid w:val="00534B59"/>
    <w:rsid w:val="00536759"/>
    <w:rsid w:val="00536BF4"/>
    <w:rsid w:val="00537C62"/>
    <w:rsid w:val="005411E8"/>
    <w:rsid w:val="00546970"/>
    <w:rsid w:val="00546C40"/>
    <w:rsid w:val="005506BD"/>
    <w:rsid w:val="0055153E"/>
    <w:rsid w:val="00554E19"/>
    <w:rsid w:val="0055675D"/>
    <w:rsid w:val="0056121F"/>
    <w:rsid w:val="005614DF"/>
    <w:rsid w:val="005644C0"/>
    <w:rsid w:val="0056541C"/>
    <w:rsid w:val="00565C34"/>
    <w:rsid w:val="00572505"/>
    <w:rsid w:val="00577FCE"/>
    <w:rsid w:val="00582809"/>
    <w:rsid w:val="00583362"/>
    <w:rsid w:val="00583F0E"/>
    <w:rsid w:val="0058798C"/>
    <w:rsid w:val="005900FA"/>
    <w:rsid w:val="00590A7A"/>
    <w:rsid w:val="005935A4"/>
    <w:rsid w:val="005948C2"/>
    <w:rsid w:val="00594EBF"/>
    <w:rsid w:val="00594F76"/>
    <w:rsid w:val="00595DCA"/>
    <w:rsid w:val="005962E7"/>
    <w:rsid w:val="00596AD8"/>
    <w:rsid w:val="0059779B"/>
    <w:rsid w:val="00597F40"/>
    <w:rsid w:val="005A209A"/>
    <w:rsid w:val="005A662D"/>
    <w:rsid w:val="005B0AD0"/>
    <w:rsid w:val="005B0B1C"/>
    <w:rsid w:val="005B1409"/>
    <w:rsid w:val="005B1425"/>
    <w:rsid w:val="005B35D7"/>
    <w:rsid w:val="005B392A"/>
    <w:rsid w:val="005B3AA3"/>
    <w:rsid w:val="005B6F83"/>
    <w:rsid w:val="005B789A"/>
    <w:rsid w:val="005C0E79"/>
    <w:rsid w:val="005C129D"/>
    <w:rsid w:val="005C6E19"/>
    <w:rsid w:val="005C6FE3"/>
    <w:rsid w:val="005C74FB"/>
    <w:rsid w:val="005D1602"/>
    <w:rsid w:val="005D59F9"/>
    <w:rsid w:val="005E0E9C"/>
    <w:rsid w:val="005E3859"/>
    <w:rsid w:val="005E385F"/>
    <w:rsid w:val="005E5B81"/>
    <w:rsid w:val="005F2CB1"/>
    <w:rsid w:val="005F3025"/>
    <w:rsid w:val="005F618C"/>
    <w:rsid w:val="005F70BD"/>
    <w:rsid w:val="0060046E"/>
    <w:rsid w:val="0060283C"/>
    <w:rsid w:val="00604F14"/>
    <w:rsid w:val="00611B83"/>
    <w:rsid w:val="00613257"/>
    <w:rsid w:val="00616133"/>
    <w:rsid w:val="00620A71"/>
    <w:rsid w:val="00620D80"/>
    <w:rsid w:val="006234A6"/>
    <w:rsid w:val="00625313"/>
    <w:rsid w:val="00630001"/>
    <w:rsid w:val="006311B3"/>
    <w:rsid w:val="0063284C"/>
    <w:rsid w:val="00632BFA"/>
    <w:rsid w:val="00634051"/>
    <w:rsid w:val="00636398"/>
    <w:rsid w:val="006368D3"/>
    <w:rsid w:val="006377EC"/>
    <w:rsid w:val="0064151F"/>
    <w:rsid w:val="00641533"/>
    <w:rsid w:val="0064154B"/>
    <w:rsid w:val="0064208D"/>
    <w:rsid w:val="0064246B"/>
    <w:rsid w:val="00643475"/>
    <w:rsid w:val="006437AB"/>
    <w:rsid w:val="0064396A"/>
    <w:rsid w:val="00644BD4"/>
    <w:rsid w:val="0064502F"/>
    <w:rsid w:val="0064624E"/>
    <w:rsid w:val="00650AB9"/>
    <w:rsid w:val="006531A9"/>
    <w:rsid w:val="00654B9C"/>
    <w:rsid w:val="00655733"/>
    <w:rsid w:val="00655ACD"/>
    <w:rsid w:val="00656A92"/>
    <w:rsid w:val="00656DDE"/>
    <w:rsid w:val="0066011D"/>
    <w:rsid w:val="006607C0"/>
    <w:rsid w:val="006613A6"/>
    <w:rsid w:val="006627A2"/>
    <w:rsid w:val="006634E6"/>
    <w:rsid w:val="006655EE"/>
    <w:rsid w:val="00665BE0"/>
    <w:rsid w:val="00667EE7"/>
    <w:rsid w:val="00670922"/>
    <w:rsid w:val="00670BE1"/>
    <w:rsid w:val="0067218F"/>
    <w:rsid w:val="00672404"/>
    <w:rsid w:val="0067258E"/>
    <w:rsid w:val="00672868"/>
    <w:rsid w:val="006741F2"/>
    <w:rsid w:val="00674CC3"/>
    <w:rsid w:val="00675C72"/>
    <w:rsid w:val="006760FA"/>
    <w:rsid w:val="006771F9"/>
    <w:rsid w:val="006776D7"/>
    <w:rsid w:val="006801B5"/>
    <w:rsid w:val="00681003"/>
    <w:rsid w:val="006817C9"/>
    <w:rsid w:val="00683ECE"/>
    <w:rsid w:val="006878C2"/>
    <w:rsid w:val="00695E34"/>
    <w:rsid w:val="00695FC2"/>
    <w:rsid w:val="00696949"/>
    <w:rsid w:val="00697052"/>
    <w:rsid w:val="006976C0"/>
    <w:rsid w:val="006A05C0"/>
    <w:rsid w:val="006A46FB"/>
    <w:rsid w:val="006A5415"/>
    <w:rsid w:val="006A5E28"/>
    <w:rsid w:val="006A697B"/>
    <w:rsid w:val="006A7AFF"/>
    <w:rsid w:val="006B0497"/>
    <w:rsid w:val="006B1816"/>
    <w:rsid w:val="006B2099"/>
    <w:rsid w:val="006B21E6"/>
    <w:rsid w:val="006B50CF"/>
    <w:rsid w:val="006B5E5C"/>
    <w:rsid w:val="006C03B8"/>
    <w:rsid w:val="006C406D"/>
    <w:rsid w:val="006C5EC9"/>
    <w:rsid w:val="006C6059"/>
    <w:rsid w:val="006C6AD4"/>
    <w:rsid w:val="006C7522"/>
    <w:rsid w:val="006C7DAF"/>
    <w:rsid w:val="006D0753"/>
    <w:rsid w:val="006D4573"/>
    <w:rsid w:val="006D6F08"/>
    <w:rsid w:val="006D7266"/>
    <w:rsid w:val="006E062C"/>
    <w:rsid w:val="006E1C82"/>
    <w:rsid w:val="006E28B7"/>
    <w:rsid w:val="006E2A9B"/>
    <w:rsid w:val="006E3310"/>
    <w:rsid w:val="006E4A44"/>
    <w:rsid w:val="006E4E39"/>
    <w:rsid w:val="006E565E"/>
    <w:rsid w:val="006E673D"/>
    <w:rsid w:val="006E7D3B"/>
    <w:rsid w:val="006F1B70"/>
    <w:rsid w:val="006F2314"/>
    <w:rsid w:val="006F29AE"/>
    <w:rsid w:val="006F2DC7"/>
    <w:rsid w:val="006F2ED6"/>
    <w:rsid w:val="006F341D"/>
    <w:rsid w:val="006F3CDE"/>
    <w:rsid w:val="006F552C"/>
    <w:rsid w:val="006F58D4"/>
    <w:rsid w:val="006F6582"/>
    <w:rsid w:val="00702E83"/>
    <w:rsid w:val="0070346E"/>
    <w:rsid w:val="00704EDB"/>
    <w:rsid w:val="00706101"/>
    <w:rsid w:val="00707072"/>
    <w:rsid w:val="00707D61"/>
    <w:rsid w:val="007101DC"/>
    <w:rsid w:val="00712287"/>
    <w:rsid w:val="00712772"/>
    <w:rsid w:val="007141C6"/>
    <w:rsid w:val="007148D3"/>
    <w:rsid w:val="00715B9A"/>
    <w:rsid w:val="0071755F"/>
    <w:rsid w:val="00722BCE"/>
    <w:rsid w:val="007257D0"/>
    <w:rsid w:val="00726EA6"/>
    <w:rsid w:val="00727208"/>
    <w:rsid w:val="00727680"/>
    <w:rsid w:val="00733E65"/>
    <w:rsid w:val="007348B1"/>
    <w:rsid w:val="007362A6"/>
    <w:rsid w:val="00736D7D"/>
    <w:rsid w:val="0073770E"/>
    <w:rsid w:val="00740E58"/>
    <w:rsid w:val="00740FC2"/>
    <w:rsid w:val="007427F2"/>
    <w:rsid w:val="0074379F"/>
    <w:rsid w:val="0074393B"/>
    <w:rsid w:val="00743DF6"/>
    <w:rsid w:val="007445A0"/>
    <w:rsid w:val="0074524B"/>
    <w:rsid w:val="00746A8E"/>
    <w:rsid w:val="0074785E"/>
    <w:rsid w:val="00747D8B"/>
    <w:rsid w:val="00751228"/>
    <w:rsid w:val="00754022"/>
    <w:rsid w:val="00755EB7"/>
    <w:rsid w:val="00756BF1"/>
    <w:rsid w:val="007571E1"/>
    <w:rsid w:val="007573E1"/>
    <w:rsid w:val="007604B2"/>
    <w:rsid w:val="00765281"/>
    <w:rsid w:val="00766BAD"/>
    <w:rsid w:val="007729A2"/>
    <w:rsid w:val="007731AD"/>
    <w:rsid w:val="007755F2"/>
    <w:rsid w:val="00776971"/>
    <w:rsid w:val="00780A80"/>
    <w:rsid w:val="0078177E"/>
    <w:rsid w:val="00782F7B"/>
    <w:rsid w:val="0078304C"/>
    <w:rsid w:val="00783673"/>
    <w:rsid w:val="00785490"/>
    <w:rsid w:val="00790FAF"/>
    <w:rsid w:val="007925EA"/>
    <w:rsid w:val="00792DA5"/>
    <w:rsid w:val="00793CD8"/>
    <w:rsid w:val="00795C92"/>
    <w:rsid w:val="00796231"/>
    <w:rsid w:val="007A1CB3"/>
    <w:rsid w:val="007A306F"/>
    <w:rsid w:val="007A41CD"/>
    <w:rsid w:val="007A43A6"/>
    <w:rsid w:val="007A58A6"/>
    <w:rsid w:val="007B2224"/>
    <w:rsid w:val="007B3D2D"/>
    <w:rsid w:val="007B4BB7"/>
    <w:rsid w:val="007B50AE"/>
    <w:rsid w:val="007B51DF"/>
    <w:rsid w:val="007B6709"/>
    <w:rsid w:val="007B6888"/>
    <w:rsid w:val="007B7880"/>
    <w:rsid w:val="007C05DD"/>
    <w:rsid w:val="007C0ABA"/>
    <w:rsid w:val="007C3D18"/>
    <w:rsid w:val="007C5754"/>
    <w:rsid w:val="007C60BF"/>
    <w:rsid w:val="007C6A07"/>
    <w:rsid w:val="007C7416"/>
    <w:rsid w:val="007C75A1"/>
    <w:rsid w:val="007C77A5"/>
    <w:rsid w:val="007C7B06"/>
    <w:rsid w:val="007D04E5"/>
    <w:rsid w:val="007D5901"/>
    <w:rsid w:val="007D7526"/>
    <w:rsid w:val="007E4610"/>
    <w:rsid w:val="007E4715"/>
    <w:rsid w:val="007E505B"/>
    <w:rsid w:val="007E54D8"/>
    <w:rsid w:val="007E6507"/>
    <w:rsid w:val="007E7091"/>
    <w:rsid w:val="007E72FA"/>
    <w:rsid w:val="007F053E"/>
    <w:rsid w:val="007F291B"/>
    <w:rsid w:val="00803201"/>
    <w:rsid w:val="00803FAE"/>
    <w:rsid w:val="0080605F"/>
    <w:rsid w:val="0080768B"/>
    <w:rsid w:val="00807786"/>
    <w:rsid w:val="00811FCB"/>
    <w:rsid w:val="008158D6"/>
    <w:rsid w:val="00817196"/>
    <w:rsid w:val="00817CC4"/>
    <w:rsid w:val="008208B1"/>
    <w:rsid w:val="008235DB"/>
    <w:rsid w:val="00824AB4"/>
    <w:rsid w:val="00825C42"/>
    <w:rsid w:val="00825D25"/>
    <w:rsid w:val="00827D6F"/>
    <w:rsid w:val="00831C91"/>
    <w:rsid w:val="008376AC"/>
    <w:rsid w:val="008444E8"/>
    <w:rsid w:val="00844E13"/>
    <w:rsid w:val="00844E80"/>
    <w:rsid w:val="00846FE7"/>
    <w:rsid w:val="008561EF"/>
    <w:rsid w:val="00856911"/>
    <w:rsid w:val="00857181"/>
    <w:rsid w:val="008677FD"/>
    <w:rsid w:val="008706D4"/>
    <w:rsid w:val="00870F8A"/>
    <w:rsid w:val="008719A4"/>
    <w:rsid w:val="00871D23"/>
    <w:rsid w:val="00872A37"/>
    <w:rsid w:val="00874312"/>
    <w:rsid w:val="0087437C"/>
    <w:rsid w:val="00875CD7"/>
    <w:rsid w:val="00876B4D"/>
    <w:rsid w:val="00877F18"/>
    <w:rsid w:val="00883429"/>
    <w:rsid w:val="008867A6"/>
    <w:rsid w:val="008941E3"/>
    <w:rsid w:val="00894A88"/>
    <w:rsid w:val="00895386"/>
    <w:rsid w:val="008A21FF"/>
    <w:rsid w:val="008A2A5A"/>
    <w:rsid w:val="008A2CE2"/>
    <w:rsid w:val="008A30AC"/>
    <w:rsid w:val="008A35B4"/>
    <w:rsid w:val="008A44B8"/>
    <w:rsid w:val="008A51A8"/>
    <w:rsid w:val="008A54C7"/>
    <w:rsid w:val="008A77D8"/>
    <w:rsid w:val="008B0483"/>
    <w:rsid w:val="008B120C"/>
    <w:rsid w:val="008B2588"/>
    <w:rsid w:val="008B51A0"/>
    <w:rsid w:val="008B592A"/>
    <w:rsid w:val="008B7B5C"/>
    <w:rsid w:val="008C0C99"/>
    <w:rsid w:val="008C2017"/>
    <w:rsid w:val="008C3765"/>
    <w:rsid w:val="008C4958"/>
    <w:rsid w:val="008C4BAA"/>
    <w:rsid w:val="008C6AE8"/>
    <w:rsid w:val="008C7573"/>
    <w:rsid w:val="008D00A5"/>
    <w:rsid w:val="008D19E6"/>
    <w:rsid w:val="008D34F1"/>
    <w:rsid w:val="008D39D8"/>
    <w:rsid w:val="008D584A"/>
    <w:rsid w:val="008D6D1A"/>
    <w:rsid w:val="008E065E"/>
    <w:rsid w:val="008E0927"/>
    <w:rsid w:val="008E0992"/>
    <w:rsid w:val="008E0A6D"/>
    <w:rsid w:val="008E1909"/>
    <w:rsid w:val="008F1C4E"/>
    <w:rsid w:val="008F1E19"/>
    <w:rsid w:val="008F1EAB"/>
    <w:rsid w:val="008F33DC"/>
    <w:rsid w:val="008F3BBF"/>
    <w:rsid w:val="008F477F"/>
    <w:rsid w:val="00900224"/>
    <w:rsid w:val="00902350"/>
    <w:rsid w:val="009032B9"/>
    <w:rsid w:val="0090336B"/>
    <w:rsid w:val="009053AA"/>
    <w:rsid w:val="0090562D"/>
    <w:rsid w:val="00906939"/>
    <w:rsid w:val="00910544"/>
    <w:rsid w:val="00910B7D"/>
    <w:rsid w:val="009116C3"/>
    <w:rsid w:val="00911DFB"/>
    <w:rsid w:val="00913748"/>
    <w:rsid w:val="009139D9"/>
    <w:rsid w:val="00914AD8"/>
    <w:rsid w:val="00914B75"/>
    <w:rsid w:val="00916079"/>
    <w:rsid w:val="00917CE9"/>
    <w:rsid w:val="00917FCE"/>
    <w:rsid w:val="00920BF2"/>
    <w:rsid w:val="00920F0B"/>
    <w:rsid w:val="009212DF"/>
    <w:rsid w:val="00922010"/>
    <w:rsid w:val="00924BE9"/>
    <w:rsid w:val="009264D4"/>
    <w:rsid w:val="0092712C"/>
    <w:rsid w:val="009315BF"/>
    <w:rsid w:val="00931BD9"/>
    <w:rsid w:val="00933659"/>
    <w:rsid w:val="0093440A"/>
    <w:rsid w:val="009368F3"/>
    <w:rsid w:val="00941636"/>
    <w:rsid w:val="00943742"/>
    <w:rsid w:val="00944099"/>
    <w:rsid w:val="00945C05"/>
    <w:rsid w:val="00946945"/>
    <w:rsid w:val="00947713"/>
    <w:rsid w:val="00950DE7"/>
    <w:rsid w:val="00953920"/>
    <w:rsid w:val="00953D47"/>
    <w:rsid w:val="0095681E"/>
    <w:rsid w:val="009572D4"/>
    <w:rsid w:val="00961921"/>
    <w:rsid w:val="0096430A"/>
    <w:rsid w:val="00964FF5"/>
    <w:rsid w:val="009650BE"/>
    <w:rsid w:val="0096554B"/>
    <w:rsid w:val="0096584A"/>
    <w:rsid w:val="00967915"/>
    <w:rsid w:val="00971F08"/>
    <w:rsid w:val="009745BA"/>
    <w:rsid w:val="0097603D"/>
    <w:rsid w:val="00976949"/>
    <w:rsid w:val="00980477"/>
    <w:rsid w:val="00985253"/>
    <w:rsid w:val="009853B3"/>
    <w:rsid w:val="009875A9"/>
    <w:rsid w:val="00990630"/>
    <w:rsid w:val="00991015"/>
    <w:rsid w:val="00991761"/>
    <w:rsid w:val="00992C6A"/>
    <w:rsid w:val="00993E58"/>
    <w:rsid w:val="00994DCA"/>
    <w:rsid w:val="009960EC"/>
    <w:rsid w:val="009970DD"/>
    <w:rsid w:val="009A0FBA"/>
    <w:rsid w:val="009A1601"/>
    <w:rsid w:val="009A3BB6"/>
    <w:rsid w:val="009A462D"/>
    <w:rsid w:val="009A5CBA"/>
    <w:rsid w:val="009A6759"/>
    <w:rsid w:val="009B1F30"/>
    <w:rsid w:val="009B3AC2"/>
    <w:rsid w:val="009B4DF4"/>
    <w:rsid w:val="009B564E"/>
    <w:rsid w:val="009B5B29"/>
    <w:rsid w:val="009B622C"/>
    <w:rsid w:val="009B7E87"/>
    <w:rsid w:val="009C0169"/>
    <w:rsid w:val="009C01F8"/>
    <w:rsid w:val="009C289A"/>
    <w:rsid w:val="009C2C4A"/>
    <w:rsid w:val="009C2D7E"/>
    <w:rsid w:val="009C3784"/>
    <w:rsid w:val="009C403E"/>
    <w:rsid w:val="009D077D"/>
    <w:rsid w:val="009D1AE7"/>
    <w:rsid w:val="009D4FF0"/>
    <w:rsid w:val="009D703C"/>
    <w:rsid w:val="009D718F"/>
    <w:rsid w:val="009E068F"/>
    <w:rsid w:val="009E14E0"/>
    <w:rsid w:val="009E1A15"/>
    <w:rsid w:val="009E32DF"/>
    <w:rsid w:val="009E35DB"/>
    <w:rsid w:val="009E47A3"/>
    <w:rsid w:val="009F08F3"/>
    <w:rsid w:val="009F344F"/>
    <w:rsid w:val="009F45D9"/>
    <w:rsid w:val="00A031D8"/>
    <w:rsid w:val="00A048A8"/>
    <w:rsid w:val="00A04F49"/>
    <w:rsid w:val="00A05795"/>
    <w:rsid w:val="00A13E54"/>
    <w:rsid w:val="00A14568"/>
    <w:rsid w:val="00A160A6"/>
    <w:rsid w:val="00A165F6"/>
    <w:rsid w:val="00A17F63"/>
    <w:rsid w:val="00A2193B"/>
    <w:rsid w:val="00A2351A"/>
    <w:rsid w:val="00A260D8"/>
    <w:rsid w:val="00A264A9"/>
    <w:rsid w:val="00A26DCF"/>
    <w:rsid w:val="00A27785"/>
    <w:rsid w:val="00A30187"/>
    <w:rsid w:val="00A31896"/>
    <w:rsid w:val="00A3448A"/>
    <w:rsid w:val="00A34758"/>
    <w:rsid w:val="00A36297"/>
    <w:rsid w:val="00A367D2"/>
    <w:rsid w:val="00A36839"/>
    <w:rsid w:val="00A41E2B"/>
    <w:rsid w:val="00A43D15"/>
    <w:rsid w:val="00A44592"/>
    <w:rsid w:val="00A45B74"/>
    <w:rsid w:val="00A52BF2"/>
    <w:rsid w:val="00A52E1D"/>
    <w:rsid w:val="00A57499"/>
    <w:rsid w:val="00A61499"/>
    <w:rsid w:val="00A621A1"/>
    <w:rsid w:val="00A62A77"/>
    <w:rsid w:val="00A63483"/>
    <w:rsid w:val="00A657D7"/>
    <w:rsid w:val="00A660AC"/>
    <w:rsid w:val="00A67E6C"/>
    <w:rsid w:val="00A71B99"/>
    <w:rsid w:val="00A739D0"/>
    <w:rsid w:val="00A740C3"/>
    <w:rsid w:val="00A761D4"/>
    <w:rsid w:val="00A7622D"/>
    <w:rsid w:val="00A77EC4"/>
    <w:rsid w:val="00A817B7"/>
    <w:rsid w:val="00A92879"/>
    <w:rsid w:val="00A9442A"/>
    <w:rsid w:val="00A95628"/>
    <w:rsid w:val="00AA016F"/>
    <w:rsid w:val="00AA13A0"/>
    <w:rsid w:val="00AA1ED6"/>
    <w:rsid w:val="00AA51D6"/>
    <w:rsid w:val="00AB0BC8"/>
    <w:rsid w:val="00AB11CA"/>
    <w:rsid w:val="00AB14D9"/>
    <w:rsid w:val="00AB4AB8"/>
    <w:rsid w:val="00AB5717"/>
    <w:rsid w:val="00AB655E"/>
    <w:rsid w:val="00AB7211"/>
    <w:rsid w:val="00AC007F"/>
    <w:rsid w:val="00AC1214"/>
    <w:rsid w:val="00AC2ECD"/>
    <w:rsid w:val="00AC3119"/>
    <w:rsid w:val="00AC3EA7"/>
    <w:rsid w:val="00AC49FB"/>
    <w:rsid w:val="00AC5A10"/>
    <w:rsid w:val="00AD0AA3"/>
    <w:rsid w:val="00AD2ED0"/>
    <w:rsid w:val="00AD3F94"/>
    <w:rsid w:val="00AD4A5A"/>
    <w:rsid w:val="00AD635D"/>
    <w:rsid w:val="00AE27AC"/>
    <w:rsid w:val="00AE3EE5"/>
    <w:rsid w:val="00AE4078"/>
    <w:rsid w:val="00AE40E0"/>
    <w:rsid w:val="00AE4DBA"/>
    <w:rsid w:val="00AE4F07"/>
    <w:rsid w:val="00AE76E6"/>
    <w:rsid w:val="00AF1C5D"/>
    <w:rsid w:val="00AF42D7"/>
    <w:rsid w:val="00AF7207"/>
    <w:rsid w:val="00AF7E8A"/>
    <w:rsid w:val="00B006FE"/>
    <w:rsid w:val="00B007CB"/>
    <w:rsid w:val="00B01155"/>
    <w:rsid w:val="00B02AA9"/>
    <w:rsid w:val="00B02FA3"/>
    <w:rsid w:val="00B05084"/>
    <w:rsid w:val="00B053BF"/>
    <w:rsid w:val="00B113AA"/>
    <w:rsid w:val="00B1407C"/>
    <w:rsid w:val="00B157F9"/>
    <w:rsid w:val="00B15F9E"/>
    <w:rsid w:val="00B20256"/>
    <w:rsid w:val="00B20D09"/>
    <w:rsid w:val="00B233F3"/>
    <w:rsid w:val="00B2383D"/>
    <w:rsid w:val="00B2763F"/>
    <w:rsid w:val="00B27AAC"/>
    <w:rsid w:val="00B3017D"/>
    <w:rsid w:val="00B30929"/>
    <w:rsid w:val="00B30C84"/>
    <w:rsid w:val="00B313AC"/>
    <w:rsid w:val="00B3534A"/>
    <w:rsid w:val="00B372AA"/>
    <w:rsid w:val="00B40445"/>
    <w:rsid w:val="00B409E0"/>
    <w:rsid w:val="00B41888"/>
    <w:rsid w:val="00B4203B"/>
    <w:rsid w:val="00B435DA"/>
    <w:rsid w:val="00B45A52"/>
    <w:rsid w:val="00B46175"/>
    <w:rsid w:val="00B50EA0"/>
    <w:rsid w:val="00B52B1A"/>
    <w:rsid w:val="00B54747"/>
    <w:rsid w:val="00B548B7"/>
    <w:rsid w:val="00B61A9C"/>
    <w:rsid w:val="00B64330"/>
    <w:rsid w:val="00B664C7"/>
    <w:rsid w:val="00B671B4"/>
    <w:rsid w:val="00B70813"/>
    <w:rsid w:val="00B739F6"/>
    <w:rsid w:val="00B81A6C"/>
    <w:rsid w:val="00B85DE5"/>
    <w:rsid w:val="00B87478"/>
    <w:rsid w:val="00B90F73"/>
    <w:rsid w:val="00B93B59"/>
    <w:rsid w:val="00B9406A"/>
    <w:rsid w:val="00B95F90"/>
    <w:rsid w:val="00BA12AC"/>
    <w:rsid w:val="00BA1562"/>
    <w:rsid w:val="00BA2280"/>
    <w:rsid w:val="00BA2A08"/>
    <w:rsid w:val="00BA56D2"/>
    <w:rsid w:val="00BA76E0"/>
    <w:rsid w:val="00BB2A25"/>
    <w:rsid w:val="00BB51E9"/>
    <w:rsid w:val="00BB53F7"/>
    <w:rsid w:val="00BC0FDC"/>
    <w:rsid w:val="00BC3053"/>
    <w:rsid w:val="00BC48D0"/>
    <w:rsid w:val="00BC4D2E"/>
    <w:rsid w:val="00BC6088"/>
    <w:rsid w:val="00BD0718"/>
    <w:rsid w:val="00BD48AC"/>
    <w:rsid w:val="00BD5F1A"/>
    <w:rsid w:val="00BE1234"/>
    <w:rsid w:val="00BE1B8C"/>
    <w:rsid w:val="00BE2FA6"/>
    <w:rsid w:val="00BE333F"/>
    <w:rsid w:val="00BE5923"/>
    <w:rsid w:val="00BE7406"/>
    <w:rsid w:val="00BE7603"/>
    <w:rsid w:val="00BF2DC7"/>
    <w:rsid w:val="00BF3279"/>
    <w:rsid w:val="00BF433E"/>
    <w:rsid w:val="00BF74C7"/>
    <w:rsid w:val="00BF75A9"/>
    <w:rsid w:val="00C015F1"/>
    <w:rsid w:val="00C01F33"/>
    <w:rsid w:val="00C02CC6"/>
    <w:rsid w:val="00C040F7"/>
    <w:rsid w:val="00C044AB"/>
    <w:rsid w:val="00C04E5B"/>
    <w:rsid w:val="00C05706"/>
    <w:rsid w:val="00C05809"/>
    <w:rsid w:val="00C07377"/>
    <w:rsid w:val="00C10478"/>
    <w:rsid w:val="00C10B0E"/>
    <w:rsid w:val="00C12107"/>
    <w:rsid w:val="00C138BE"/>
    <w:rsid w:val="00C14D4B"/>
    <w:rsid w:val="00C14EA9"/>
    <w:rsid w:val="00C154BB"/>
    <w:rsid w:val="00C24BEC"/>
    <w:rsid w:val="00C27903"/>
    <w:rsid w:val="00C279B5"/>
    <w:rsid w:val="00C27C45"/>
    <w:rsid w:val="00C318B1"/>
    <w:rsid w:val="00C3719D"/>
    <w:rsid w:val="00C37CB2"/>
    <w:rsid w:val="00C44AAD"/>
    <w:rsid w:val="00C473A5"/>
    <w:rsid w:val="00C53B13"/>
    <w:rsid w:val="00C54995"/>
    <w:rsid w:val="00C54D41"/>
    <w:rsid w:val="00C60783"/>
    <w:rsid w:val="00C64672"/>
    <w:rsid w:val="00C70697"/>
    <w:rsid w:val="00C72093"/>
    <w:rsid w:val="00C72EF4"/>
    <w:rsid w:val="00C744FE"/>
    <w:rsid w:val="00C75D2F"/>
    <w:rsid w:val="00C767BE"/>
    <w:rsid w:val="00C76E3C"/>
    <w:rsid w:val="00C77620"/>
    <w:rsid w:val="00C77C9D"/>
    <w:rsid w:val="00C81568"/>
    <w:rsid w:val="00C82583"/>
    <w:rsid w:val="00C85E95"/>
    <w:rsid w:val="00C86717"/>
    <w:rsid w:val="00C9027A"/>
    <w:rsid w:val="00C9068E"/>
    <w:rsid w:val="00C93814"/>
    <w:rsid w:val="00C93C4B"/>
    <w:rsid w:val="00C944AB"/>
    <w:rsid w:val="00C95A88"/>
    <w:rsid w:val="00C95B40"/>
    <w:rsid w:val="00C96D97"/>
    <w:rsid w:val="00CA1ED8"/>
    <w:rsid w:val="00CA7101"/>
    <w:rsid w:val="00CB123B"/>
    <w:rsid w:val="00CB1F63"/>
    <w:rsid w:val="00CB5113"/>
    <w:rsid w:val="00CB7170"/>
    <w:rsid w:val="00CC040E"/>
    <w:rsid w:val="00CC111F"/>
    <w:rsid w:val="00CC2011"/>
    <w:rsid w:val="00CC3EA0"/>
    <w:rsid w:val="00CC7B45"/>
    <w:rsid w:val="00CD1188"/>
    <w:rsid w:val="00CD1F98"/>
    <w:rsid w:val="00CD20B8"/>
    <w:rsid w:val="00CD2DD3"/>
    <w:rsid w:val="00CD2ED1"/>
    <w:rsid w:val="00CD337B"/>
    <w:rsid w:val="00CE0424"/>
    <w:rsid w:val="00CE7561"/>
    <w:rsid w:val="00CF1354"/>
    <w:rsid w:val="00CF3B1F"/>
    <w:rsid w:val="00CF3BF6"/>
    <w:rsid w:val="00CF625B"/>
    <w:rsid w:val="00CF687E"/>
    <w:rsid w:val="00D011D6"/>
    <w:rsid w:val="00D017CD"/>
    <w:rsid w:val="00D0349B"/>
    <w:rsid w:val="00D051BF"/>
    <w:rsid w:val="00D10249"/>
    <w:rsid w:val="00D115C3"/>
    <w:rsid w:val="00D11897"/>
    <w:rsid w:val="00D13135"/>
    <w:rsid w:val="00D13E4E"/>
    <w:rsid w:val="00D13FB8"/>
    <w:rsid w:val="00D239A7"/>
    <w:rsid w:val="00D23F47"/>
    <w:rsid w:val="00D25491"/>
    <w:rsid w:val="00D3116F"/>
    <w:rsid w:val="00D32541"/>
    <w:rsid w:val="00D34063"/>
    <w:rsid w:val="00D34830"/>
    <w:rsid w:val="00D34A77"/>
    <w:rsid w:val="00D36E71"/>
    <w:rsid w:val="00D37D87"/>
    <w:rsid w:val="00D40B33"/>
    <w:rsid w:val="00D41F2F"/>
    <w:rsid w:val="00D43012"/>
    <w:rsid w:val="00D4318F"/>
    <w:rsid w:val="00D438BF"/>
    <w:rsid w:val="00D440F8"/>
    <w:rsid w:val="00D460F0"/>
    <w:rsid w:val="00D47A09"/>
    <w:rsid w:val="00D50685"/>
    <w:rsid w:val="00D546FF"/>
    <w:rsid w:val="00D55AD5"/>
    <w:rsid w:val="00D576CA"/>
    <w:rsid w:val="00D61AF5"/>
    <w:rsid w:val="00D63342"/>
    <w:rsid w:val="00D652B5"/>
    <w:rsid w:val="00D66155"/>
    <w:rsid w:val="00D708B0"/>
    <w:rsid w:val="00D71AB1"/>
    <w:rsid w:val="00D766F5"/>
    <w:rsid w:val="00D7671C"/>
    <w:rsid w:val="00D77B1D"/>
    <w:rsid w:val="00D8021F"/>
    <w:rsid w:val="00D80383"/>
    <w:rsid w:val="00D8052F"/>
    <w:rsid w:val="00D823C6"/>
    <w:rsid w:val="00D8327F"/>
    <w:rsid w:val="00D83586"/>
    <w:rsid w:val="00D86CA3"/>
    <w:rsid w:val="00D871CE"/>
    <w:rsid w:val="00D9196D"/>
    <w:rsid w:val="00D92982"/>
    <w:rsid w:val="00D959BB"/>
    <w:rsid w:val="00DA0E1D"/>
    <w:rsid w:val="00DA305E"/>
    <w:rsid w:val="00DA5417"/>
    <w:rsid w:val="00DA56E8"/>
    <w:rsid w:val="00DA7E6B"/>
    <w:rsid w:val="00DB0A9F"/>
    <w:rsid w:val="00DB377D"/>
    <w:rsid w:val="00DC1AB4"/>
    <w:rsid w:val="00DC2D36"/>
    <w:rsid w:val="00DC53EF"/>
    <w:rsid w:val="00DC679E"/>
    <w:rsid w:val="00DE0C10"/>
    <w:rsid w:val="00DE1260"/>
    <w:rsid w:val="00DE186D"/>
    <w:rsid w:val="00DE3CFF"/>
    <w:rsid w:val="00DE44BE"/>
    <w:rsid w:val="00DE5608"/>
    <w:rsid w:val="00DE58D0"/>
    <w:rsid w:val="00DE654F"/>
    <w:rsid w:val="00DF0B6E"/>
    <w:rsid w:val="00DF15E0"/>
    <w:rsid w:val="00DF1E2A"/>
    <w:rsid w:val="00DF37A0"/>
    <w:rsid w:val="00DF4449"/>
    <w:rsid w:val="00E020D0"/>
    <w:rsid w:val="00E03932"/>
    <w:rsid w:val="00E0666E"/>
    <w:rsid w:val="00E06D5D"/>
    <w:rsid w:val="00E110E7"/>
    <w:rsid w:val="00E11B20"/>
    <w:rsid w:val="00E14D68"/>
    <w:rsid w:val="00E17FA2"/>
    <w:rsid w:val="00E22330"/>
    <w:rsid w:val="00E26697"/>
    <w:rsid w:val="00E30B5A"/>
    <w:rsid w:val="00E3123D"/>
    <w:rsid w:val="00E31461"/>
    <w:rsid w:val="00E31D43"/>
    <w:rsid w:val="00E32608"/>
    <w:rsid w:val="00E34188"/>
    <w:rsid w:val="00E34B6E"/>
    <w:rsid w:val="00E35559"/>
    <w:rsid w:val="00E36D95"/>
    <w:rsid w:val="00E3723A"/>
    <w:rsid w:val="00E37860"/>
    <w:rsid w:val="00E42347"/>
    <w:rsid w:val="00E446F1"/>
    <w:rsid w:val="00E46886"/>
    <w:rsid w:val="00E47AEF"/>
    <w:rsid w:val="00E53B75"/>
    <w:rsid w:val="00E54E3B"/>
    <w:rsid w:val="00E57565"/>
    <w:rsid w:val="00E63838"/>
    <w:rsid w:val="00E64434"/>
    <w:rsid w:val="00E64FC6"/>
    <w:rsid w:val="00E67C51"/>
    <w:rsid w:val="00E72252"/>
    <w:rsid w:val="00E72EFC"/>
    <w:rsid w:val="00E72F18"/>
    <w:rsid w:val="00E75684"/>
    <w:rsid w:val="00E758EC"/>
    <w:rsid w:val="00E75A7C"/>
    <w:rsid w:val="00E8234C"/>
    <w:rsid w:val="00E83AA9"/>
    <w:rsid w:val="00E84C08"/>
    <w:rsid w:val="00E85928"/>
    <w:rsid w:val="00E86AAE"/>
    <w:rsid w:val="00E87822"/>
    <w:rsid w:val="00E90395"/>
    <w:rsid w:val="00E90E49"/>
    <w:rsid w:val="00E917F9"/>
    <w:rsid w:val="00E9291C"/>
    <w:rsid w:val="00E93FFE"/>
    <w:rsid w:val="00E94F8A"/>
    <w:rsid w:val="00EA6E0A"/>
    <w:rsid w:val="00EA7A41"/>
    <w:rsid w:val="00EB077B"/>
    <w:rsid w:val="00EB1A87"/>
    <w:rsid w:val="00EB3B95"/>
    <w:rsid w:val="00EB4EA2"/>
    <w:rsid w:val="00EC1659"/>
    <w:rsid w:val="00EC24D5"/>
    <w:rsid w:val="00EC256D"/>
    <w:rsid w:val="00EC27C6"/>
    <w:rsid w:val="00EC3B5D"/>
    <w:rsid w:val="00EC4207"/>
    <w:rsid w:val="00EC4C17"/>
    <w:rsid w:val="00EC5653"/>
    <w:rsid w:val="00EC71CE"/>
    <w:rsid w:val="00ED1006"/>
    <w:rsid w:val="00ED310E"/>
    <w:rsid w:val="00ED7D34"/>
    <w:rsid w:val="00EF1455"/>
    <w:rsid w:val="00EF18E2"/>
    <w:rsid w:val="00EF18FE"/>
    <w:rsid w:val="00EF5787"/>
    <w:rsid w:val="00EF60D0"/>
    <w:rsid w:val="00F03B68"/>
    <w:rsid w:val="00F04344"/>
    <w:rsid w:val="00F0528D"/>
    <w:rsid w:val="00F06C67"/>
    <w:rsid w:val="00F06DFD"/>
    <w:rsid w:val="00F071D1"/>
    <w:rsid w:val="00F07533"/>
    <w:rsid w:val="00F10629"/>
    <w:rsid w:val="00F12506"/>
    <w:rsid w:val="00F15FA5"/>
    <w:rsid w:val="00F209B7"/>
    <w:rsid w:val="00F2376F"/>
    <w:rsid w:val="00F243D8"/>
    <w:rsid w:val="00F30828"/>
    <w:rsid w:val="00F313D6"/>
    <w:rsid w:val="00F32915"/>
    <w:rsid w:val="00F33BB1"/>
    <w:rsid w:val="00F35ACC"/>
    <w:rsid w:val="00F35D96"/>
    <w:rsid w:val="00F40F0C"/>
    <w:rsid w:val="00F43434"/>
    <w:rsid w:val="00F4766C"/>
    <w:rsid w:val="00F5060E"/>
    <w:rsid w:val="00F507D1"/>
    <w:rsid w:val="00F519CE"/>
    <w:rsid w:val="00F51ADA"/>
    <w:rsid w:val="00F60203"/>
    <w:rsid w:val="00F607C5"/>
    <w:rsid w:val="00F60DEA"/>
    <w:rsid w:val="00F62003"/>
    <w:rsid w:val="00F62730"/>
    <w:rsid w:val="00F6302A"/>
    <w:rsid w:val="00F63376"/>
    <w:rsid w:val="00F63950"/>
    <w:rsid w:val="00F64C2B"/>
    <w:rsid w:val="00F651BE"/>
    <w:rsid w:val="00F67D27"/>
    <w:rsid w:val="00F67F53"/>
    <w:rsid w:val="00F703BE"/>
    <w:rsid w:val="00F71F69"/>
    <w:rsid w:val="00F72B72"/>
    <w:rsid w:val="00F74BB9"/>
    <w:rsid w:val="00F75582"/>
    <w:rsid w:val="00F76EFA"/>
    <w:rsid w:val="00F804BE"/>
    <w:rsid w:val="00F80AC4"/>
    <w:rsid w:val="00F817CE"/>
    <w:rsid w:val="00F8456C"/>
    <w:rsid w:val="00F85538"/>
    <w:rsid w:val="00F859D8"/>
    <w:rsid w:val="00F868F5"/>
    <w:rsid w:val="00F9056A"/>
    <w:rsid w:val="00F90F8D"/>
    <w:rsid w:val="00F92782"/>
    <w:rsid w:val="00F93AA9"/>
    <w:rsid w:val="00F94AF7"/>
    <w:rsid w:val="00F96985"/>
    <w:rsid w:val="00F97838"/>
    <w:rsid w:val="00FA24DB"/>
    <w:rsid w:val="00FA2BB3"/>
    <w:rsid w:val="00FA4BA5"/>
    <w:rsid w:val="00FB1621"/>
    <w:rsid w:val="00FB4C80"/>
    <w:rsid w:val="00FB65E3"/>
    <w:rsid w:val="00FB6A6A"/>
    <w:rsid w:val="00FB7A8E"/>
    <w:rsid w:val="00FC39A3"/>
    <w:rsid w:val="00FC50D5"/>
    <w:rsid w:val="00FC7429"/>
    <w:rsid w:val="00FD07F6"/>
    <w:rsid w:val="00FD1EC8"/>
    <w:rsid w:val="00FD47ED"/>
    <w:rsid w:val="00FD6F0E"/>
    <w:rsid w:val="00FD74DB"/>
    <w:rsid w:val="00FD7660"/>
    <w:rsid w:val="00FE0655"/>
    <w:rsid w:val="00FE2365"/>
    <w:rsid w:val="00FE35AC"/>
    <w:rsid w:val="00FE37D7"/>
    <w:rsid w:val="00FE4C7B"/>
    <w:rsid w:val="00FE7336"/>
    <w:rsid w:val="00FE787C"/>
    <w:rsid w:val="00FE7ABB"/>
    <w:rsid w:val="00FF3A59"/>
    <w:rsid w:val="00FF45A5"/>
    <w:rsid w:val="00FF4EB3"/>
    <w:rsid w:val="00FF5C91"/>
    <w:rsid w:val="03245DAF"/>
    <w:rsid w:val="053DD27D"/>
    <w:rsid w:val="19C6261F"/>
    <w:rsid w:val="241D176B"/>
    <w:rsid w:val="329B8D98"/>
    <w:rsid w:val="5427918D"/>
    <w:rsid w:val="7EE5B4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7F03B"/>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EmailDiscussionChar">
    <w:name w:val="EmailDiscussion Char"/>
    <w:link w:val="EmailDiscussion"/>
    <w:qFormat/>
    <w:rsid w:val="00BC48D0"/>
    <w:rPr>
      <w:rFonts w:ascii="Arial" w:eastAsia="MS Mincho" w:hAnsi="Arial"/>
      <w:b/>
      <w:szCs w:val="24"/>
    </w:rPr>
  </w:style>
  <w:style w:type="paragraph" w:customStyle="1" w:styleId="EmailDiscussion2">
    <w:name w:val="EmailDiscussion2"/>
    <w:basedOn w:val="Doc-text2"/>
    <w:qFormat/>
    <w:rsid w:val="00BC48D0"/>
    <w:pPr>
      <w:overflowPunct/>
      <w:autoSpaceDE/>
      <w:autoSpaceDN/>
      <w:adjustRightInd/>
      <w:textAlignment w:val="auto"/>
    </w:pPr>
    <w:rPr>
      <w:lang w:val="en-GB" w:eastAsia="en-GB"/>
    </w:rPr>
  </w:style>
  <w:style w:type="character" w:styleId="UnresolvedMention">
    <w:name w:val="Unresolved Mention"/>
    <w:basedOn w:val="DefaultParagraphFont"/>
    <w:uiPriority w:val="99"/>
    <w:semiHidden/>
    <w:unhideWhenUsed/>
    <w:rsid w:val="008A2A5A"/>
    <w:rPr>
      <w:color w:val="605E5C"/>
      <w:shd w:val="clear" w:color="auto" w:fill="E1DFDD"/>
    </w:rPr>
  </w:style>
  <w:style w:type="paragraph" w:customStyle="1" w:styleId="Header2">
    <w:name w:val="Header 2"/>
    <w:basedOn w:val="Normal"/>
    <w:qFormat/>
    <w:rsid w:val="008A2A5A"/>
  </w:style>
  <w:style w:type="paragraph" w:customStyle="1" w:styleId="ImageCaption">
    <w:name w:val="Image Caption"/>
    <w:basedOn w:val="Caption"/>
    <w:rsid w:val="00FF4EB3"/>
    <w:pPr>
      <w:overflowPunct/>
      <w:autoSpaceDE/>
      <w:autoSpaceDN/>
      <w:adjustRightInd/>
      <w:spacing w:before="0"/>
      <w:textAlignment w:val="auto"/>
    </w:pPr>
    <w:rPr>
      <w:rFonts w:asciiTheme="minorHAnsi" w:eastAsiaTheme="minorHAnsi" w:hAnsiTheme="minorHAnsi" w:cstheme="minorBidi"/>
      <w:b w:val="0"/>
      <w:i/>
      <w:sz w:val="24"/>
      <w:szCs w:val="24"/>
      <w:lang w:val="en-US" w:eastAsia="en-US"/>
    </w:rPr>
  </w:style>
  <w:style w:type="paragraph" w:customStyle="1" w:styleId="CaptionedFigure">
    <w:name w:val="Captioned Figure"/>
    <w:basedOn w:val="Figure"/>
    <w:rsid w:val="00FF4EB3"/>
    <w:pPr>
      <w:keepLines w:val="0"/>
      <w:overflowPunct/>
      <w:autoSpaceDE/>
      <w:autoSpaceDN/>
      <w:adjustRightInd/>
      <w:spacing w:before="0" w:after="200"/>
      <w:jc w:val="left"/>
      <w:textAlignment w:val="auto"/>
    </w:pPr>
    <w:rPr>
      <w:rFonts w:asciiTheme="minorHAnsi" w:eastAsiaTheme="minorHAnsi" w:hAnsiTheme="minorHAnsi" w:cstheme="minorBidi"/>
      <w:sz w:val="24"/>
      <w:szCs w:val="24"/>
      <w:lang w:val="en-US" w:eastAsia="en-US"/>
    </w:rPr>
  </w:style>
  <w:style w:type="paragraph" w:customStyle="1" w:styleId="Agre">
    <w:name w:val="Agre"/>
    <w:basedOn w:val="BodyText"/>
    <w:qFormat/>
    <w:rsid w:val="00FF4EB3"/>
  </w:style>
  <w:style w:type="paragraph" w:styleId="Revision">
    <w:name w:val="Revision"/>
    <w:hidden/>
    <w:uiPriority w:val="99"/>
    <w:semiHidden/>
    <w:rsid w:val="0010219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176763">
      <w:bodyDiv w:val="1"/>
      <w:marLeft w:val="0"/>
      <w:marRight w:val="0"/>
      <w:marTop w:val="0"/>
      <w:marBottom w:val="0"/>
      <w:divBdr>
        <w:top w:val="none" w:sz="0" w:space="0" w:color="auto"/>
        <w:left w:val="none" w:sz="0" w:space="0" w:color="auto"/>
        <w:bottom w:val="none" w:sz="0" w:space="0" w:color="auto"/>
        <w:right w:val="none" w:sz="0" w:space="0" w:color="auto"/>
      </w:divBdr>
    </w:div>
    <w:div w:id="1225530018">
      <w:bodyDiv w:val="1"/>
      <w:marLeft w:val="0"/>
      <w:marRight w:val="0"/>
      <w:marTop w:val="0"/>
      <w:marBottom w:val="0"/>
      <w:divBdr>
        <w:top w:val="none" w:sz="0" w:space="0" w:color="auto"/>
        <w:left w:val="none" w:sz="0" w:space="0" w:color="auto"/>
        <w:bottom w:val="none" w:sz="0" w:space="0" w:color="auto"/>
        <w:right w:val="none" w:sz="0" w:space="0" w:color="auto"/>
      </w:divBdr>
    </w:div>
    <w:div w:id="156382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ge.3gpp.org/rep/bergstromm/ran2_trial/-/tree/feat/SpecPres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53C133-523F-4215-9DD3-A096D0E05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C2BE2-FC23-4374-935F-557A8B4D65D8}">
  <ds:schemaRefs>
    <ds:schemaRef ds:uri="http://purl.org/dc/elements/1.1/"/>
    <ds:schemaRef ds:uri="http://purl.org/dc/dcmitype/"/>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d8762117-8292-4133-b1c7-eab5c6487cfd"/>
    <ds:schemaRef ds:uri="http://www.w3.org/XML/1998/namespace"/>
    <ds:schemaRef ds:uri="9b239327-9e80-40e4-b1b7-4394fed77a33"/>
    <ds:schemaRef ds:uri="2f282d3b-eb4a-4b09-b61f-b9593442e286"/>
    <ds:schemaRef ds:uri="http://purl.org/dc/terms/"/>
  </ds:schemaRefs>
</ds:datastoreItem>
</file>

<file path=customXml/itemProps3.xml><?xml version="1.0" encoding="utf-8"?>
<ds:datastoreItem xmlns:ds="http://schemas.openxmlformats.org/officeDocument/2006/customXml" ds:itemID="{C3C0E5B0-BC69-42D8-80AF-D7D97EFB00E9}">
  <ds:schemaRefs>
    <ds:schemaRef ds:uri="http://schemas.openxmlformats.org/officeDocument/2006/bibliography"/>
  </ds:schemaRefs>
</ds:datastoreItem>
</file>

<file path=customXml/itemProps4.xml><?xml version="1.0" encoding="utf-8"?>
<ds:datastoreItem xmlns:ds="http://schemas.openxmlformats.org/officeDocument/2006/customXml" ds:itemID="{DE4248F5-E346-4E39-88A3-B12479B70C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659</TotalTime>
  <Pages>5</Pages>
  <Words>1731</Words>
  <Characters>9121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RAN2#130</cp:lastModifiedBy>
  <cp:revision>284</cp:revision>
  <cp:lastPrinted>2008-01-31T07:09:00Z</cp:lastPrinted>
  <dcterms:created xsi:type="dcterms:W3CDTF">2018-06-14T12:05:00Z</dcterms:created>
  <dcterms:modified xsi:type="dcterms:W3CDTF">2025-05-09T05:12:00Z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