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1B198" w14:textId="098D6B2C" w:rsidR="00EC46A5" w:rsidRPr="00EC46A5" w:rsidRDefault="00EC46A5" w:rsidP="00EC46A5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C46A5">
        <w:rPr>
          <w:rFonts w:ascii="Arial" w:eastAsia="MS Mincho" w:hAnsi="Arial"/>
          <w:b/>
          <w:noProof/>
          <w:sz w:val="24"/>
          <w:szCs w:val="24"/>
        </w:rPr>
        <w:t>3GPP TSG RAN WG2#125</w:t>
      </w:r>
      <w:r w:rsidRPr="00EC46A5">
        <w:rPr>
          <w:rFonts w:ascii="Arial" w:eastAsia="MS Mincho" w:hAnsi="Arial"/>
          <w:b/>
          <w:noProof/>
          <w:sz w:val="24"/>
          <w:szCs w:val="24"/>
        </w:rPr>
        <w:tab/>
        <w:t>R2-240000</w:t>
      </w:r>
      <w:r>
        <w:rPr>
          <w:rFonts w:ascii="Arial" w:eastAsia="MS Mincho" w:hAnsi="Arial"/>
          <w:b/>
          <w:noProof/>
          <w:sz w:val="24"/>
          <w:szCs w:val="24"/>
        </w:rPr>
        <w:t>7</w:t>
      </w:r>
    </w:p>
    <w:p w14:paraId="10A715C6" w14:textId="77777777" w:rsidR="00EC46A5" w:rsidRPr="00EC46A5" w:rsidRDefault="00EC46A5" w:rsidP="00EC46A5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 w:rsidRPr="00EC46A5">
        <w:rPr>
          <w:rFonts w:ascii="Arial" w:eastAsia="MS Mincho" w:hAnsi="Arial"/>
          <w:b/>
          <w:noProof/>
          <w:sz w:val="24"/>
          <w:szCs w:val="24"/>
        </w:rPr>
        <w:t>Athens, Greece, 26</w:t>
      </w:r>
      <w:r w:rsidRPr="00EC46A5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EC46A5">
        <w:rPr>
          <w:rFonts w:ascii="Arial" w:eastAsia="MS Mincho" w:hAnsi="Arial"/>
          <w:b/>
          <w:noProof/>
          <w:sz w:val="24"/>
          <w:szCs w:val="24"/>
        </w:rPr>
        <w:t xml:space="preserve"> February - 1</w:t>
      </w:r>
      <w:r w:rsidRPr="00EC46A5"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EC46A5">
        <w:rPr>
          <w:rFonts w:ascii="Arial" w:eastAsia="MS Mincho" w:hAnsi="Arial"/>
          <w:b/>
          <w:noProof/>
          <w:sz w:val="24"/>
          <w:szCs w:val="24"/>
        </w:rPr>
        <w:t xml:space="preserve"> March 2024</w:t>
      </w:r>
    </w:p>
    <w:p w14:paraId="74FB02A6" w14:textId="77777777" w:rsidR="00EC46A5" w:rsidRPr="00EC46A5" w:rsidRDefault="00EC46A5" w:rsidP="00EC46A5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5CA1A392" w14:textId="77777777" w:rsidR="00EC46A5" w:rsidRPr="00EC46A5" w:rsidRDefault="00EC46A5" w:rsidP="00EC46A5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3EE3C4F4" w14:textId="1FD0D2B9" w:rsidR="006745AC" w:rsidRPr="00221571" w:rsidRDefault="006745AC" w:rsidP="006745A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6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A501F1">
        <w:rPr>
          <w:rFonts w:cs="Arial"/>
          <w:b/>
          <w:noProof/>
          <w:sz w:val="24"/>
          <w:szCs w:val="24"/>
        </w:rPr>
        <w:t>C1-</w:t>
      </w:r>
      <w:r w:rsidR="00873AC5" w:rsidRPr="00A501F1">
        <w:rPr>
          <w:rFonts w:cs="Arial"/>
          <w:b/>
          <w:noProof/>
          <w:sz w:val="24"/>
          <w:szCs w:val="24"/>
        </w:rPr>
        <w:t>24</w:t>
      </w:r>
      <w:r w:rsidR="00873AC5">
        <w:rPr>
          <w:rFonts w:cs="Arial"/>
          <w:b/>
          <w:noProof/>
          <w:sz w:val="24"/>
          <w:szCs w:val="24"/>
        </w:rPr>
        <w:t>04</w:t>
      </w:r>
      <w:r w:rsidR="00713F90">
        <w:rPr>
          <w:rFonts w:cs="Arial"/>
          <w:b/>
          <w:noProof/>
          <w:sz w:val="24"/>
          <w:szCs w:val="24"/>
        </w:rPr>
        <w:t>31</w:t>
      </w:r>
    </w:p>
    <w:p w14:paraId="4307968A" w14:textId="77777777" w:rsidR="006745AC" w:rsidRDefault="006745AC" w:rsidP="006745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 – 26 January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C63FEB2" w14:textId="30E76EF0" w:rsidR="0057020D" w:rsidRPr="000F4E43" w:rsidRDefault="0057020D" w:rsidP="00A31049">
      <w:pPr>
        <w:pStyle w:val="Title"/>
        <w:spacing w:before="120"/>
      </w:pPr>
      <w:r w:rsidRPr="000F4E43">
        <w:t>Title:</w:t>
      </w:r>
      <w:r w:rsidRPr="000F4E43">
        <w:tab/>
      </w:r>
      <w:r w:rsidR="005A5386" w:rsidRPr="005A5386">
        <w:t xml:space="preserve">LS on </w:t>
      </w:r>
      <w:r w:rsidR="00354F3F">
        <w:t>UE selection</w:t>
      </w:r>
      <w:r w:rsidR="005A5386" w:rsidRPr="005A5386">
        <w:t xml:space="preserve"> for </w:t>
      </w:r>
      <w:proofErr w:type="spellStart"/>
      <w:r w:rsidR="005A5386" w:rsidRPr="005A5386">
        <w:t>Ranging_SL</w:t>
      </w:r>
      <w:proofErr w:type="spellEnd"/>
    </w:p>
    <w:p w14:paraId="332EC3BD" w14:textId="77777777" w:rsidR="0057020D" w:rsidRPr="000F4E43" w:rsidRDefault="0057020D" w:rsidP="00A31049">
      <w:pPr>
        <w:pStyle w:val="Title"/>
        <w:spacing w:before="120"/>
      </w:pPr>
      <w:r w:rsidRPr="000F4E43">
        <w:t>Response to:</w:t>
      </w:r>
      <w:r w:rsidRPr="000F4E43">
        <w:tab/>
      </w:r>
    </w:p>
    <w:p w14:paraId="2417F1AB" w14:textId="7FC92BBC" w:rsidR="0057020D" w:rsidRPr="000F4E43" w:rsidRDefault="0057020D" w:rsidP="00A31049">
      <w:pPr>
        <w:pStyle w:val="Title"/>
        <w:spacing w:before="120"/>
      </w:pPr>
      <w:r w:rsidRPr="000F4E43">
        <w:t>Release:</w:t>
      </w:r>
      <w:r w:rsidRPr="000F4E43">
        <w:tab/>
      </w:r>
      <w:r w:rsidRPr="00E04E4E">
        <w:t>Release 1</w:t>
      </w:r>
      <w:r w:rsidR="00F03792">
        <w:t>8</w:t>
      </w:r>
    </w:p>
    <w:p w14:paraId="459EF5F4" w14:textId="16231E53" w:rsidR="0057020D" w:rsidRPr="000F4E43" w:rsidRDefault="0057020D" w:rsidP="00A31049">
      <w:pPr>
        <w:pStyle w:val="Title"/>
        <w:spacing w:before="120"/>
      </w:pPr>
      <w:r w:rsidRPr="000F4E43">
        <w:t>Work Item:</w:t>
      </w:r>
      <w:r w:rsidRPr="000F4E43">
        <w:tab/>
      </w:r>
      <w:r w:rsidR="005A5386" w:rsidRPr="005A5386">
        <w:t>Ranging_SL</w:t>
      </w:r>
    </w:p>
    <w:p w14:paraId="7E4E5A64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1EEEBCD8" w14:textId="77777777" w:rsidR="0057020D" w:rsidRPr="000F4E43" w:rsidRDefault="0057020D" w:rsidP="0057020D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47CF7087" w14:textId="0BC72B3B" w:rsidR="0057020D" w:rsidRPr="00F35474" w:rsidRDefault="0057020D" w:rsidP="0057020D">
      <w:pPr>
        <w:pStyle w:val="Source"/>
      </w:pPr>
      <w:r w:rsidRPr="000F4E43">
        <w:t>To:</w:t>
      </w:r>
      <w:r w:rsidRPr="000F4E43">
        <w:tab/>
      </w:r>
      <w:r w:rsidRPr="00F35474">
        <w:t>SA</w:t>
      </w:r>
      <w:r w:rsidR="00354F3F">
        <w:t>2</w:t>
      </w:r>
    </w:p>
    <w:p w14:paraId="7C1CBE82" w14:textId="51BE7DF6" w:rsidR="0057020D" w:rsidRPr="000F4E43" w:rsidRDefault="0057020D" w:rsidP="0057020D">
      <w:pPr>
        <w:pStyle w:val="Source"/>
      </w:pPr>
      <w:r w:rsidRPr="000F4E43">
        <w:t>Cc:</w:t>
      </w:r>
      <w:r w:rsidRPr="000F4E43">
        <w:tab/>
      </w:r>
      <w:r w:rsidR="00354F3F">
        <w:t>RAN</w:t>
      </w:r>
      <w:r w:rsidR="005A5386">
        <w:t>2</w:t>
      </w:r>
    </w:p>
    <w:p w14:paraId="75C58E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Cs/>
        </w:rPr>
      </w:pPr>
    </w:p>
    <w:p w14:paraId="3702D3B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27FE2BB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E04E4E">
        <w:rPr>
          <w:bCs/>
        </w:rPr>
        <w:t>Tingfang Tang</w:t>
      </w:r>
      <w:r w:rsidRPr="00E04E4E">
        <w:t xml:space="preserve"> </w:t>
      </w:r>
    </w:p>
    <w:p w14:paraId="7F29C099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FCEB547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tangtingfang(at)xiaomi(dot)com</w:t>
      </w:r>
    </w:p>
    <w:p w14:paraId="380D53C3" w14:textId="77777777" w:rsidR="0057020D" w:rsidRPr="000F4E43" w:rsidRDefault="0057020D" w:rsidP="00A31049">
      <w:pPr>
        <w:spacing w:after="0"/>
        <w:ind w:left="1985" w:hanging="1985"/>
        <w:rPr>
          <w:rFonts w:ascii="Arial" w:hAnsi="Arial" w:cs="Arial"/>
          <w:b/>
        </w:rPr>
      </w:pPr>
    </w:p>
    <w:p w14:paraId="72533A20" w14:textId="15078BA5" w:rsidR="0057020D" w:rsidRPr="000F4E43" w:rsidRDefault="0057020D" w:rsidP="00A3104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DE9D91A" w14:textId="77777777" w:rsidR="0057020D" w:rsidRPr="000F4E43" w:rsidRDefault="0057020D" w:rsidP="00A31049">
      <w:pPr>
        <w:spacing w:after="0"/>
        <w:ind w:left="1985" w:hanging="1985"/>
        <w:rPr>
          <w:rFonts w:ascii="Arial" w:hAnsi="Arial" w:cs="Arial"/>
          <w:b/>
        </w:rPr>
      </w:pPr>
    </w:p>
    <w:p w14:paraId="0F3AC7D7" w14:textId="77777777" w:rsidR="0057020D" w:rsidRPr="000F4E43" w:rsidRDefault="0057020D" w:rsidP="00A31049">
      <w:pPr>
        <w:pStyle w:val="Title"/>
        <w:spacing w:before="0" w:after="0"/>
      </w:pPr>
      <w:r w:rsidRPr="000F4E43">
        <w:t>Attachments:</w:t>
      </w:r>
      <w:r w:rsidRPr="000F4E43">
        <w:tab/>
      </w:r>
    </w:p>
    <w:p w14:paraId="5D112D4A" w14:textId="77777777" w:rsidR="0057020D" w:rsidRPr="000F4E43" w:rsidRDefault="0057020D" w:rsidP="0057020D">
      <w:pPr>
        <w:pBdr>
          <w:bottom w:val="single" w:sz="4" w:space="1" w:color="auto"/>
        </w:pBdr>
        <w:rPr>
          <w:rFonts w:ascii="Arial" w:hAnsi="Arial" w:cs="Arial"/>
        </w:rPr>
      </w:pPr>
    </w:p>
    <w:p w14:paraId="55B41E6B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C3E07" w14:textId="5BA8A57F" w:rsidR="00786B4E" w:rsidRPr="00076A07" w:rsidRDefault="00EF0E8E" w:rsidP="00076A07">
      <w:r w:rsidRPr="00076A07">
        <w:t xml:space="preserve">TS </w:t>
      </w:r>
      <w:r w:rsidR="008B287F" w:rsidRPr="00076A07">
        <w:t>23</w:t>
      </w:r>
      <w:r w:rsidRPr="00076A07">
        <w:t>.5</w:t>
      </w:r>
      <w:r w:rsidR="008B287F" w:rsidRPr="00076A07">
        <w:t>86</w:t>
      </w:r>
      <w:r w:rsidR="00076A07" w:rsidRPr="00076A07">
        <w:t xml:space="preserve"> clause 5.2.2 states</w:t>
      </w:r>
      <w:r w:rsidR="00786B4E" w:rsidRPr="00076A07">
        <w:t>:</w:t>
      </w:r>
    </w:p>
    <w:p w14:paraId="31D84B4E" w14:textId="2397C5EE" w:rsidR="00FE4208" w:rsidRPr="00FE4208" w:rsidRDefault="00FE4208" w:rsidP="00BA0E8D">
      <w:pPr>
        <w:pStyle w:val="Header"/>
        <w:ind w:left="360"/>
        <w:rPr>
          <w:rFonts w:cs="Arial"/>
          <w:b w:val="0"/>
          <w:bCs/>
          <w:i/>
          <w:iCs/>
          <w:lang w:eastAsia="zh-CN"/>
        </w:rPr>
      </w:pPr>
      <w:r w:rsidRPr="00FE4208">
        <w:rPr>
          <w:rFonts w:cs="Arial"/>
          <w:b w:val="0"/>
          <w:bCs/>
          <w:i/>
          <w:iCs/>
          <w:lang w:eastAsia="zh-CN"/>
        </w:rPr>
        <w:t>Multiple candidate Located UEs may be discovered, in that case, the Located UE(s) is selected from the candidate Located UE list. The Located UE(s) is selected based on:</w:t>
      </w:r>
    </w:p>
    <w:p w14:paraId="390B57F6" w14:textId="77777777" w:rsidR="00BD4ACE" w:rsidRDefault="00FE4208" w:rsidP="00BD4ACE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FE4208">
        <w:rPr>
          <w:rFonts w:cs="Arial"/>
          <w:b w:val="0"/>
          <w:bCs/>
          <w:i/>
          <w:iCs/>
          <w:lang w:eastAsia="zh-CN"/>
        </w:rPr>
        <w:t>Candidate list of Located UE(s), if available.</w:t>
      </w:r>
    </w:p>
    <w:p w14:paraId="6ECBA53C" w14:textId="77777777" w:rsidR="00BD4ACE" w:rsidRDefault="00FE4208" w:rsidP="00BD4ACE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BD4ACE">
        <w:rPr>
          <w:rFonts w:cs="Arial"/>
          <w:b w:val="0"/>
          <w:bCs/>
          <w:i/>
          <w:iCs/>
          <w:lang w:eastAsia="zh-CN"/>
        </w:rPr>
        <w:t>Capabilities of the candidate Located UE(s), e.g. the supported Sidelink Positioning methods.</w:t>
      </w:r>
    </w:p>
    <w:p w14:paraId="6C175EF1" w14:textId="77777777" w:rsidR="00BD4ACE" w:rsidRDefault="00FE4208" w:rsidP="00BD4ACE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BD4ACE">
        <w:rPr>
          <w:rFonts w:cs="Arial"/>
          <w:b w:val="0"/>
          <w:bCs/>
          <w:i/>
          <w:iCs/>
          <w:lang w:eastAsia="zh-CN"/>
        </w:rPr>
        <w:t>The required positioning QoS.</w:t>
      </w:r>
    </w:p>
    <w:p w14:paraId="534ED6F1" w14:textId="77777777" w:rsidR="00BD4ACE" w:rsidRDefault="00FE4208" w:rsidP="00BD4ACE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BD4ACE">
        <w:rPr>
          <w:rFonts w:cs="Arial"/>
          <w:b w:val="0"/>
          <w:bCs/>
          <w:i/>
          <w:iCs/>
          <w:lang w:eastAsia="zh-CN"/>
        </w:rPr>
        <w:t>Whether the serving PLMN of candidate Located UE(s) is same with serving PLMN of Target UE.</w:t>
      </w:r>
    </w:p>
    <w:p w14:paraId="05E9C0B9" w14:textId="77777777" w:rsidR="00BD4ACE" w:rsidRPr="00BD4ACE" w:rsidRDefault="00FE4208" w:rsidP="00BD4ACE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BD4ACE">
        <w:rPr>
          <w:rFonts w:cs="Arial"/>
          <w:b w:val="0"/>
          <w:bCs/>
          <w:i/>
          <w:iCs/>
          <w:lang w:eastAsia="zh-CN"/>
        </w:rPr>
        <w:t>UE's information including whether UE is in coverage or not, UE's location, etc.</w:t>
      </w:r>
      <w:r w:rsidR="009950A6" w:rsidRPr="00BD4ACE">
        <w:rPr>
          <w:rFonts w:cs="Arial"/>
          <w:b w:val="0"/>
          <w:bCs/>
          <w:lang w:eastAsia="zh-CN"/>
        </w:rPr>
        <w:t xml:space="preserve"> </w:t>
      </w:r>
    </w:p>
    <w:p w14:paraId="6815EFF9" w14:textId="10B8214B" w:rsidR="00076A07" w:rsidRDefault="00076A07" w:rsidP="00076A07"/>
    <w:p w14:paraId="02E1F272" w14:textId="30343E45" w:rsidR="00076A07" w:rsidRPr="00076A07" w:rsidRDefault="00076A07" w:rsidP="00076A07">
      <w:r w:rsidRPr="00076A07">
        <w:t>TS 23.586 clause 5.2.3 states:</w:t>
      </w:r>
    </w:p>
    <w:p w14:paraId="2155F433" w14:textId="77777777" w:rsidR="002100D6" w:rsidRPr="002100D6" w:rsidRDefault="002100D6" w:rsidP="002100D6">
      <w:pPr>
        <w:pStyle w:val="Header"/>
        <w:ind w:left="420"/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SL Positioning Server UE Discovery &amp; Selection is performed by the Target UE, when it meets one or more of the following criteria:</w:t>
      </w:r>
    </w:p>
    <w:p w14:paraId="798617B9" w14:textId="2826C6B4" w:rsidR="002100D6" w:rsidRPr="002100D6" w:rsidRDefault="002100D6" w:rsidP="002100D6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The Target UE and the discovered SL Reference UEs are currently not served by a network supporting Ranging/SL Positioning</w:t>
      </w:r>
      <w:r w:rsidR="006E24B7">
        <w:rPr>
          <w:rFonts w:cs="Arial"/>
          <w:b w:val="0"/>
          <w:bCs/>
          <w:i/>
          <w:iCs/>
          <w:lang w:eastAsia="zh-CN"/>
        </w:rPr>
        <w:t>.</w:t>
      </w:r>
    </w:p>
    <w:p w14:paraId="16983235" w14:textId="7FB17566" w:rsidR="002100D6" w:rsidRPr="002100D6" w:rsidRDefault="002100D6" w:rsidP="002100D6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The Target UE is not capable of performing SL Positioning Server UE functionalities or related positioning methods.</w:t>
      </w:r>
    </w:p>
    <w:p w14:paraId="67CADAA4" w14:textId="109A04A9" w:rsidR="002100D6" w:rsidRPr="002100D6" w:rsidRDefault="002100D6" w:rsidP="002100D6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The SL Reference UEs are not capable of performing SL Positioning Server UE functionalities or related positioning methods.</w:t>
      </w:r>
    </w:p>
    <w:p w14:paraId="658020A1" w14:textId="7FD4E1ED" w:rsidR="002100D6" w:rsidRPr="002100D6" w:rsidRDefault="002100D6" w:rsidP="002100D6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UE's information including whether UE is in coverage or not, UE's location, etc.</w:t>
      </w:r>
    </w:p>
    <w:p w14:paraId="671FFCEF" w14:textId="33340CF3" w:rsidR="00C56BC6" w:rsidRDefault="00C56BC6" w:rsidP="00D415B7">
      <w:pPr>
        <w:pStyle w:val="Header"/>
        <w:ind w:left="360"/>
        <w:rPr>
          <w:rFonts w:cs="Arial"/>
          <w:b w:val="0"/>
          <w:bCs/>
          <w:lang w:eastAsia="zh-CN"/>
        </w:rPr>
      </w:pPr>
    </w:p>
    <w:p w14:paraId="24241FC1" w14:textId="77777777" w:rsidR="004162A3" w:rsidRDefault="004162A3" w:rsidP="00C56BC6">
      <w:pPr>
        <w:pStyle w:val="Header"/>
        <w:rPr>
          <w:rFonts w:cs="Arial"/>
          <w:b w:val="0"/>
          <w:bCs/>
          <w:lang w:eastAsia="zh-CN"/>
        </w:rPr>
      </w:pPr>
    </w:p>
    <w:p w14:paraId="62CDB00D" w14:textId="1EB2462F" w:rsidR="0086618D" w:rsidRDefault="0086618D" w:rsidP="00884487">
      <w:pPr>
        <w:rPr>
          <w:rFonts w:cs="Arial"/>
          <w:b/>
          <w:bCs/>
          <w:lang w:eastAsia="zh-CN"/>
        </w:rPr>
      </w:pPr>
      <w:r w:rsidRPr="00884487">
        <w:t>CT1</w:t>
      </w:r>
      <w:r>
        <w:rPr>
          <w:rFonts w:cs="Arial"/>
          <w:bCs/>
          <w:lang w:eastAsia="zh-CN"/>
        </w:rPr>
        <w:t xml:space="preserve"> would like to ask SA</w:t>
      </w:r>
      <w:r w:rsidR="008E3DD5">
        <w:rPr>
          <w:rFonts w:cs="Arial"/>
          <w:bCs/>
          <w:lang w:eastAsia="zh-CN"/>
        </w:rPr>
        <w:t>2 to provide feedback on the following</w:t>
      </w:r>
      <w:r>
        <w:rPr>
          <w:rFonts w:cs="Arial"/>
          <w:bCs/>
          <w:lang w:eastAsia="zh-CN"/>
        </w:rPr>
        <w:t>:</w:t>
      </w:r>
    </w:p>
    <w:p w14:paraId="4E940929" w14:textId="35ABA148" w:rsidR="00657C77" w:rsidRDefault="008D6E91" w:rsidP="00657C77">
      <w:pPr>
        <w:pStyle w:val="Header"/>
        <w:ind w:left="568" w:hanging="568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Q1.</w:t>
      </w:r>
      <w:r>
        <w:rPr>
          <w:rFonts w:cs="Arial"/>
          <w:b w:val="0"/>
          <w:bCs/>
          <w:lang w:eastAsia="zh-CN"/>
        </w:rPr>
        <w:tab/>
      </w:r>
      <w:r w:rsidR="00B24E37">
        <w:rPr>
          <w:rFonts w:cs="Arial"/>
          <w:b w:val="0"/>
          <w:bCs/>
          <w:lang w:eastAsia="zh-CN"/>
        </w:rPr>
        <w:t xml:space="preserve">How </w:t>
      </w:r>
      <w:r w:rsidR="00884487">
        <w:rPr>
          <w:rFonts w:cs="Arial"/>
          <w:b w:val="0"/>
          <w:bCs/>
          <w:lang w:eastAsia="zh-CN"/>
        </w:rPr>
        <w:t xml:space="preserve">does </w:t>
      </w:r>
      <w:r w:rsidR="00B24E37">
        <w:rPr>
          <w:rFonts w:cs="Arial"/>
          <w:b w:val="0"/>
          <w:bCs/>
          <w:lang w:eastAsia="zh-CN"/>
        </w:rPr>
        <w:t>the target</w:t>
      </w:r>
      <w:r w:rsidR="00B24E37" w:rsidRPr="00B24E37">
        <w:rPr>
          <w:rFonts w:cs="Arial"/>
          <w:b w:val="0"/>
          <w:bCs/>
          <w:lang w:eastAsia="zh-CN"/>
        </w:rPr>
        <w:t xml:space="preserve"> </w:t>
      </w:r>
      <w:r w:rsidR="00884487">
        <w:rPr>
          <w:rFonts w:cs="Arial"/>
          <w:b w:val="0"/>
          <w:bCs/>
          <w:lang w:eastAsia="zh-CN"/>
        </w:rPr>
        <w:t xml:space="preserve">UE </w:t>
      </w:r>
      <w:r w:rsidR="00B24E37" w:rsidRPr="0071348D">
        <w:rPr>
          <w:rFonts w:cs="Arial"/>
          <w:b w:val="0"/>
          <w:bCs/>
          <w:lang w:eastAsia="zh-CN"/>
        </w:rPr>
        <w:t>obtain</w:t>
      </w:r>
      <w:r w:rsidR="00B24E37">
        <w:rPr>
          <w:rFonts w:cs="Arial"/>
          <w:b w:val="0"/>
          <w:bCs/>
          <w:lang w:eastAsia="zh-CN"/>
        </w:rPr>
        <w:t xml:space="preserve"> "</w:t>
      </w:r>
      <w:r w:rsidR="00B24E37" w:rsidRPr="00657C77">
        <w:rPr>
          <w:rFonts w:cs="Arial"/>
          <w:b w:val="0"/>
          <w:bCs/>
          <w:lang w:eastAsia="zh-CN"/>
        </w:rPr>
        <w:t>Capabilities of the candidate Located UE(s), e.g. the supported Sidelink Positioning methods</w:t>
      </w:r>
      <w:r w:rsidR="00B24E37">
        <w:rPr>
          <w:rFonts w:cs="Arial"/>
          <w:b w:val="0"/>
          <w:bCs/>
          <w:lang w:eastAsia="zh-CN"/>
        </w:rPr>
        <w:t>" for located UE selection</w:t>
      </w:r>
      <w:r w:rsidR="00884487">
        <w:rPr>
          <w:rFonts w:cs="Arial"/>
          <w:b w:val="0"/>
          <w:bCs/>
          <w:lang w:eastAsia="zh-CN"/>
        </w:rPr>
        <w:t>?</w:t>
      </w:r>
    </w:p>
    <w:p w14:paraId="3BE135CB" w14:textId="77777777" w:rsidR="00884487" w:rsidRDefault="00884487" w:rsidP="00657C77">
      <w:pPr>
        <w:pStyle w:val="Header"/>
        <w:ind w:left="568" w:hanging="568"/>
        <w:rPr>
          <w:rFonts w:cs="Arial"/>
          <w:b w:val="0"/>
          <w:bCs/>
          <w:lang w:eastAsia="zh-CN"/>
        </w:rPr>
      </w:pPr>
    </w:p>
    <w:p w14:paraId="2E25A851" w14:textId="17F8F4D3" w:rsidR="00B24E37" w:rsidRDefault="00657C77" w:rsidP="00657C77">
      <w:pPr>
        <w:pStyle w:val="Header"/>
        <w:ind w:left="568" w:hanging="568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lastRenderedPageBreak/>
        <w:t>Q2.</w:t>
      </w:r>
      <w:r>
        <w:rPr>
          <w:rFonts w:cs="Arial"/>
          <w:b w:val="0"/>
          <w:bCs/>
          <w:lang w:eastAsia="zh-CN"/>
        </w:rPr>
        <w:tab/>
      </w:r>
      <w:r w:rsidR="00884487">
        <w:rPr>
          <w:rFonts w:cs="Arial"/>
          <w:b w:val="0"/>
          <w:bCs/>
          <w:lang w:eastAsia="zh-CN"/>
        </w:rPr>
        <w:t xml:space="preserve">Is </w:t>
      </w:r>
      <w:r w:rsidR="00BD6331">
        <w:rPr>
          <w:rFonts w:cs="Arial"/>
          <w:b w:val="0"/>
          <w:bCs/>
          <w:lang w:eastAsia="zh-CN"/>
        </w:rPr>
        <w:t>the "</w:t>
      </w:r>
      <w:r w:rsidR="00BD6331" w:rsidRPr="00BD4ACE">
        <w:rPr>
          <w:rFonts w:cs="Arial"/>
          <w:b w:val="0"/>
          <w:bCs/>
          <w:i/>
          <w:iCs/>
          <w:lang w:eastAsia="zh-CN"/>
        </w:rPr>
        <w:t>The required positioning QoS</w:t>
      </w:r>
      <w:r w:rsidR="00BD6331">
        <w:rPr>
          <w:rFonts w:cs="Arial"/>
          <w:b w:val="0"/>
          <w:bCs/>
          <w:lang w:eastAsia="zh-CN"/>
        </w:rPr>
        <w:t>"</w:t>
      </w:r>
      <w:r w:rsidR="00BD6331" w:rsidRPr="00BD6331">
        <w:rPr>
          <w:rFonts w:cs="Arial"/>
          <w:b w:val="0"/>
          <w:bCs/>
          <w:lang w:eastAsia="zh-CN"/>
        </w:rPr>
        <w:t xml:space="preserve"> </w:t>
      </w:r>
      <w:r w:rsidR="00BD6331">
        <w:rPr>
          <w:rFonts w:cs="Arial"/>
          <w:b w:val="0"/>
          <w:bCs/>
          <w:lang w:eastAsia="zh-CN"/>
        </w:rPr>
        <w:t xml:space="preserve">considered by </w:t>
      </w:r>
      <w:r w:rsidR="00884487">
        <w:rPr>
          <w:rFonts w:cs="Arial"/>
          <w:b w:val="0"/>
          <w:bCs/>
          <w:lang w:eastAsia="zh-CN"/>
        </w:rPr>
        <w:t xml:space="preserve">the </w:t>
      </w:r>
      <w:r w:rsidR="00BD6331">
        <w:rPr>
          <w:rFonts w:cs="Arial"/>
          <w:b w:val="0"/>
          <w:bCs/>
          <w:lang w:eastAsia="zh-CN"/>
        </w:rPr>
        <w:t>target UE</w:t>
      </w:r>
      <w:r w:rsidR="00884487">
        <w:rPr>
          <w:rFonts w:cs="Arial"/>
          <w:b w:val="0"/>
          <w:bCs/>
          <w:lang w:eastAsia="zh-CN"/>
        </w:rPr>
        <w:t>,</w:t>
      </w:r>
      <w:r w:rsidR="00BD6331">
        <w:rPr>
          <w:rFonts w:cs="Arial"/>
          <w:b w:val="0"/>
          <w:bCs/>
          <w:lang w:eastAsia="zh-CN"/>
        </w:rPr>
        <w:t xml:space="preserve"> </w:t>
      </w:r>
      <w:r w:rsidR="00884487">
        <w:rPr>
          <w:rFonts w:cs="Arial"/>
          <w:b w:val="0"/>
          <w:bCs/>
          <w:lang w:eastAsia="zh-CN"/>
        </w:rPr>
        <w:t xml:space="preserve">the </w:t>
      </w:r>
      <w:r w:rsidR="00BD6331">
        <w:rPr>
          <w:rFonts w:cs="Arial"/>
          <w:b w:val="0"/>
          <w:bCs/>
          <w:lang w:eastAsia="zh-CN"/>
        </w:rPr>
        <w:t>LMF or both</w:t>
      </w:r>
      <w:r w:rsidR="00884487">
        <w:rPr>
          <w:rFonts w:cs="Arial"/>
          <w:b w:val="0"/>
          <w:bCs/>
          <w:lang w:eastAsia="zh-CN"/>
        </w:rPr>
        <w:t>, for located UE selection? H</w:t>
      </w:r>
      <w:r w:rsidR="00BD6331">
        <w:rPr>
          <w:rFonts w:cs="Arial"/>
          <w:b w:val="0"/>
          <w:bCs/>
          <w:lang w:eastAsia="zh-CN"/>
        </w:rPr>
        <w:t xml:space="preserve">ow </w:t>
      </w:r>
      <w:r w:rsidR="00884487">
        <w:rPr>
          <w:rFonts w:cs="Arial"/>
          <w:b w:val="0"/>
          <w:bCs/>
          <w:lang w:eastAsia="zh-CN"/>
        </w:rPr>
        <w:t xml:space="preserve">is </w:t>
      </w:r>
      <w:r w:rsidR="00BD6331">
        <w:rPr>
          <w:rFonts w:cs="Arial"/>
          <w:b w:val="0"/>
          <w:bCs/>
          <w:lang w:eastAsia="zh-CN"/>
        </w:rPr>
        <w:t xml:space="preserve">the </w:t>
      </w:r>
      <w:r w:rsidR="00884487" w:rsidRPr="00884487">
        <w:rPr>
          <w:rFonts w:cs="Arial"/>
          <w:b w:val="0"/>
          <w:bCs/>
          <w:lang w:eastAsia="zh-CN"/>
        </w:rPr>
        <w:t>positioning QoS</w:t>
      </w:r>
      <w:r w:rsidR="00884487">
        <w:rPr>
          <w:rFonts w:cs="Arial"/>
          <w:b w:val="0"/>
          <w:bCs/>
          <w:lang w:eastAsia="zh-CN"/>
        </w:rPr>
        <w:t xml:space="preserve"> supported by the located UE to be matched against "</w:t>
      </w:r>
      <w:r w:rsidR="00884487" w:rsidRPr="00BD4ACE">
        <w:rPr>
          <w:rFonts w:cs="Arial"/>
          <w:b w:val="0"/>
          <w:bCs/>
          <w:i/>
          <w:iCs/>
          <w:lang w:eastAsia="zh-CN"/>
        </w:rPr>
        <w:t>The required positioning QoS</w:t>
      </w:r>
      <w:r w:rsidR="00884487">
        <w:rPr>
          <w:rFonts w:cs="Arial"/>
          <w:b w:val="0"/>
          <w:bCs/>
          <w:lang w:eastAsia="zh-CN"/>
        </w:rPr>
        <w:t>" obtained?</w:t>
      </w:r>
    </w:p>
    <w:p w14:paraId="1D8218A3" w14:textId="77777777" w:rsidR="00884487" w:rsidRDefault="00884487" w:rsidP="00657C77">
      <w:pPr>
        <w:pStyle w:val="Header"/>
        <w:ind w:left="568" w:hanging="568"/>
        <w:rPr>
          <w:rFonts w:cs="Arial"/>
          <w:b w:val="0"/>
          <w:bCs/>
          <w:lang w:eastAsia="zh-CN"/>
        </w:rPr>
      </w:pPr>
    </w:p>
    <w:p w14:paraId="367B32F8" w14:textId="6383D81C" w:rsidR="00BD6331" w:rsidRDefault="00657C77" w:rsidP="00657C77">
      <w:pPr>
        <w:pStyle w:val="Header"/>
        <w:ind w:left="568" w:hanging="568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Q3.</w:t>
      </w:r>
      <w:r>
        <w:rPr>
          <w:rFonts w:cs="Arial"/>
          <w:b w:val="0"/>
          <w:bCs/>
          <w:lang w:eastAsia="zh-CN"/>
        </w:rPr>
        <w:tab/>
      </w:r>
      <w:r w:rsidR="00EB2A4A">
        <w:rPr>
          <w:rFonts w:cs="Arial"/>
          <w:b w:val="0"/>
          <w:bCs/>
          <w:lang w:eastAsia="zh-CN"/>
        </w:rPr>
        <w:t xml:space="preserve">Does </w:t>
      </w:r>
      <w:r w:rsidR="00BD6331" w:rsidRPr="00971408">
        <w:rPr>
          <w:rFonts w:cs="Arial"/>
          <w:b w:val="0"/>
          <w:bCs/>
          <w:lang w:eastAsia="zh-CN"/>
        </w:rPr>
        <w:t>"</w:t>
      </w:r>
      <w:r w:rsidR="00BD6331" w:rsidRPr="00971408">
        <w:rPr>
          <w:rFonts w:cs="Arial"/>
          <w:b w:val="0"/>
          <w:bCs/>
          <w:i/>
          <w:iCs/>
          <w:lang w:eastAsia="zh-CN"/>
        </w:rPr>
        <w:t>UE's information including whether UE is in coverage or not, UE's location, etc.</w:t>
      </w:r>
      <w:r w:rsidR="00BD6331" w:rsidRPr="00971408">
        <w:rPr>
          <w:rFonts w:cs="Arial"/>
          <w:b w:val="0"/>
          <w:bCs/>
          <w:lang w:eastAsia="zh-CN"/>
        </w:rPr>
        <w:t>"</w:t>
      </w:r>
      <w:r w:rsidR="00D174B4">
        <w:rPr>
          <w:rFonts w:cs="Arial"/>
          <w:b w:val="0"/>
          <w:bCs/>
          <w:lang w:eastAsia="zh-CN"/>
        </w:rPr>
        <w:t xml:space="preserve"> include </w:t>
      </w:r>
      <w:r w:rsidR="00D174B4" w:rsidRPr="00B117B8">
        <w:rPr>
          <w:rFonts w:cs="Arial"/>
          <w:b w:val="0"/>
          <w:bCs/>
          <w:lang w:eastAsia="zh-CN"/>
        </w:rPr>
        <w:t>"coverage condition" or "UE's location" or both</w:t>
      </w:r>
      <w:r w:rsidR="001E4B09">
        <w:rPr>
          <w:rFonts w:cs="Arial"/>
          <w:b w:val="0"/>
          <w:bCs/>
          <w:lang w:eastAsia="zh-CN"/>
        </w:rPr>
        <w:t xml:space="preserve">, </w:t>
      </w:r>
      <w:r w:rsidR="00EB2A4A">
        <w:rPr>
          <w:rFonts w:cs="Arial"/>
          <w:b w:val="0"/>
          <w:bCs/>
          <w:lang w:eastAsia="zh-CN"/>
        </w:rPr>
        <w:t xml:space="preserve">and does </w:t>
      </w:r>
      <w:r w:rsidR="00884487">
        <w:rPr>
          <w:rFonts w:cs="Arial"/>
          <w:b w:val="0"/>
          <w:bCs/>
          <w:lang w:eastAsia="zh-CN"/>
        </w:rPr>
        <w:t>it refer to the located UE's information</w:t>
      </w:r>
      <w:r w:rsidR="00EB2A4A">
        <w:rPr>
          <w:rFonts w:cs="Arial"/>
          <w:b w:val="0"/>
          <w:bCs/>
          <w:lang w:eastAsia="zh-CN"/>
        </w:rPr>
        <w:t xml:space="preserve"> (or S</w:t>
      </w:r>
      <w:r w:rsidR="00EB2A4A" w:rsidRPr="00971408">
        <w:rPr>
          <w:rFonts w:cs="Arial"/>
          <w:b w:val="0"/>
          <w:bCs/>
          <w:lang w:eastAsia="zh-CN"/>
        </w:rPr>
        <w:t>L positioning server UE</w:t>
      </w:r>
      <w:r w:rsidR="00EB2A4A">
        <w:rPr>
          <w:rFonts w:cs="Arial"/>
          <w:b w:val="0"/>
          <w:bCs/>
          <w:lang w:eastAsia="zh-CN"/>
        </w:rPr>
        <w:t>'s information)</w:t>
      </w:r>
      <w:r w:rsidR="00884487">
        <w:rPr>
          <w:rFonts w:cs="Arial"/>
          <w:b w:val="0"/>
          <w:bCs/>
          <w:lang w:eastAsia="zh-CN"/>
        </w:rPr>
        <w:t>, the target UE's information or both</w:t>
      </w:r>
      <w:r w:rsidR="00EB2A4A">
        <w:rPr>
          <w:rFonts w:cs="Arial"/>
          <w:b w:val="0"/>
          <w:bCs/>
          <w:lang w:eastAsia="zh-CN"/>
        </w:rPr>
        <w:t>?</w:t>
      </w:r>
      <w:r w:rsidR="00884487">
        <w:rPr>
          <w:rFonts w:cs="Arial"/>
          <w:b w:val="0"/>
          <w:bCs/>
          <w:lang w:eastAsia="zh-CN"/>
        </w:rPr>
        <w:t xml:space="preserve"> </w:t>
      </w:r>
      <w:r w:rsidR="00EB2A4A">
        <w:rPr>
          <w:rFonts w:cs="Arial"/>
          <w:b w:val="0"/>
          <w:bCs/>
          <w:lang w:eastAsia="zh-CN"/>
        </w:rPr>
        <w:t>I</w:t>
      </w:r>
      <w:r w:rsidR="00884487">
        <w:rPr>
          <w:rFonts w:cs="Arial"/>
          <w:b w:val="0"/>
          <w:bCs/>
          <w:lang w:eastAsia="zh-CN"/>
        </w:rPr>
        <w:t xml:space="preserve">f </w:t>
      </w:r>
      <w:r w:rsidR="00EB2A4A">
        <w:rPr>
          <w:rFonts w:cs="Arial"/>
          <w:b w:val="0"/>
          <w:bCs/>
          <w:lang w:eastAsia="zh-CN"/>
        </w:rPr>
        <w:t xml:space="preserve">it refers </w:t>
      </w:r>
      <w:r w:rsidR="00884487">
        <w:rPr>
          <w:rFonts w:cs="Arial"/>
          <w:b w:val="0"/>
          <w:bCs/>
          <w:lang w:eastAsia="zh-CN"/>
        </w:rPr>
        <w:t>to the located UE's information</w:t>
      </w:r>
      <w:r w:rsidR="00EB2A4A">
        <w:rPr>
          <w:rFonts w:cs="Arial"/>
          <w:b w:val="0"/>
          <w:bCs/>
          <w:lang w:eastAsia="zh-CN"/>
        </w:rPr>
        <w:t xml:space="preserve"> (or S</w:t>
      </w:r>
      <w:r w:rsidR="00EB2A4A" w:rsidRPr="00971408">
        <w:rPr>
          <w:rFonts w:cs="Arial"/>
          <w:b w:val="0"/>
          <w:bCs/>
          <w:lang w:eastAsia="zh-CN"/>
        </w:rPr>
        <w:t>L positioning server UE</w:t>
      </w:r>
      <w:r w:rsidR="00EB2A4A">
        <w:rPr>
          <w:rFonts w:cs="Arial"/>
          <w:b w:val="0"/>
          <w:bCs/>
          <w:lang w:eastAsia="zh-CN"/>
        </w:rPr>
        <w:t>'s information)</w:t>
      </w:r>
      <w:r w:rsidR="00884487">
        <w:rPr>
          <w:rFonts w:cs="Arial"/>
          <w:b w:val="0"/>
          <w:bCs/>
          <w:lang w:eastAsia="zh-CN"/>
        </w:rPr>
        <w:t xml:space="preserve">, </w:t>
      </w:r>
      <w:r w:rsidR="00D174B4">
        <w:rPr>
          <w:rFonts w:cs="Arial"/>
          <w:b w:val="0"/>
          <w:bCs/>
          <w:lang w:eastAsia="zh-CN"/>
        </w:rPr>
        <w:t xml:space="preserve">how </w:t>
      </w:r>
      <w:r w:rsidR="00EB2A4A">
        <w:rPr>
          <w:rFonts w:cs="Arial"/>
          <w:b w:val="0"/>
          <w:bCs/>
          <w:lang w:eastAsia="zh-CN"/>
        </w:rPr>
        <w:t xml:space="preserve">does the </w:t>
      </w:r>
      <w:r w:rsidR="00D174B4" w:rsidRPr="00B117B8">
        <w:rPr>
          <w:rFonts w:cs="Arial"/>
          <w:b w:val="0"/>
          <w:bCs/>
          <w:lang w:eastAsia="zh-CN"/>
        </w:rPr>
        <w:t xml:space="preserve">target UE obtain </w:t>
      </w:r>
      <w:r w:rsidR="00EB2A4A">
        <w:rPr>
          <w:rFonts w:cs="Arial"/>
          <w:b w:val="0"/>
          <w:bCs/>
          <w:lang w:eastAsia="zh-CN"/>
        </w:rPr>
        <w:t xml:space="preserve">the located UE's information </w:t>
      </w:r>
      <w:r w:rsidR="001E4B09">
        <w:rPr>
          <w:rFonts w:cs="Arial"/>
          <w:b w:val="0"/>
          <w:bCs/>
          <w:lang w:eastAsia="zh-CN"/>
        </w:rPr>
        <w:t xml:space="preserve">for located UE selection and </w:t>
      </w:r>
      <w:r w:rsidR="00EB2A4A">
        <w:rPr>
          <w:rFonts w:cs="Arial"/>
          <w:b w:val="0"/>
          <w:bCs/>
          <w:lang w:eastAsia="zh-CN"/>
        </w:rPr>
        <w:t>and the S</w:t>
      </w:r>
      <w:r w:rsidR="00EB2A4A" w:rsidRPr="00971408">
        <w:rPr>
          <w:rFonts w:cs="Arial"/>
          <w:b w:val="0"/>
          <w:bCs/>
          <w:lang w:eastAsia="zh-CN"/>
        </w:rPr>
        <w:t>L positioning server UE</w:t>
      </w:r>
      <w:r w:rsidR="00EB2A4A">
        <w:rPr>
          <w:rFonts w:cs="Arial"/>
          <w:b w:val="0"/>
          <w:bCs/>
          <w:lang w:eastAsia="zh-CN"/>
        </w:rPr>
        <w:t xml:space="preserve">'s information for </w:t>
      </w:r>
      <w:r w:rsidR="001E4B09">
        <w:rPr>
          <w:rFonts w:cs="Arial"/>
          <w:b w:val="0"/>
          <w:bCs/>
          <w:lang w:eastAsia="zh-CN"/>
        </w:rPr>
        <w:t>S</w:t>
      </w:r>
      <w:r w:rsidR="001E4B09" w:rsidRPr="00971408">
        <w:rPr>
          <w:rFonts w:cs="Arial"/>
          <w:b w:val="0"/>
          <w:bCs/>
          <w:lang w:eastAsia="zh-CN"/>
        </w:rPr>
        <w:t>L positioning server UE selection</w:t>
      </w:r>
      <w:r w:rsidR="00EB2A4A">
        <w:rPr>
          <w:rFonts w:cs="Arial"/>
          <w:b w:val="0"/>
          <w:bCs/>
          <w:lang w:eastAsia="zh-CN"/>
        </w:rPr>
        <w:t>?</w:t>
      </w:r>
    </w:p>
    <w:p w14:paraId="596368C7" w14:textId="77777777" w:rsidR="00884487" w:rsidRDefault="00884487" w:rsidP="00657C77">
      <w:pPr>
        <w:pStyle w:val="Header"/>
        <w:ind w:left="568" w:hanging="568"/>
        <w:rPr>
          <w:rFonts w:cs="Arial"/>
          <w:b w:val="0"/>
          <w:bCs/>
          <w:lang w:eastAsia="zh-CN"/>
        </w:rPr>
      </w:pPr>
    </w:p>
    <w:p w14:paraId="3F9E124A" w14:textId="0CE7560A" w:rsidR="001E4B09" w:rsidRPr="00EA4D50" w:rsidRDefault="00657C77" w:rsidP="00657C77">
      <w:pPr>
        <w:pStyle w:val="Header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Q4.</w:t>
      </w:r>
      <w:r>
        <w:rPr>
          <w:rFonts w:cs="Arial"/>
          <w:b w:val="0"/>
          <w:bCs/>
          <w:lang w:eastAsia="zh-CN"/>
        </w:rPr>
        <w:tab/>
      </w:r>
      <w:r w:rsidR="00EA1FF5">
        <w:rPr>
          <w:rFonts w:cs="Arial" w:hint="eastAsia"/>
          <w:b w:val="0"/>
          <w:bCs/>
          <w:lang w:eastAsia="zh-CN"/>
        </w:rPr>
        <w:t>H</w:t>
      </w:r>
      <w:r w:rsidR="00EA1FF5">
        <w:rPr>
          <w:rFonts w:cs="Arial"/>
          <w:b w:val="0"/>
          <w:bCs/>
          <w:lang w:eastAsia="zh-CN"/>
        </w:rPr>
        <w:t xml:space="preserve">ow </w:t>
      </w:r>
      <w:r w:rsidR="00EB2A4A">
        <w:rPr>
          <w:rFonts w:cs="Arial"/>
          <w:b w:val="0"/>
          <w:bCs/>
          <w:lang w:eastAsia="zh-CN"/>
        </w:rPr>
        <w:t xml:space="preserve">does </w:t>
      </w:r>
      <w:r w:rsidR="00EA1FF5">
        <w:rPr>
          <w:rFonts w:cs="Arial"/>
          <w:b w:val="0"/>
          <w:bCs/>
          <w:lang w:eastAsia="zh-CN"/>
        </w:rPr>
        <w:t>the target</w:t>
      </w:r>
      <w:r w:rsidR="00EA1FF5" w:rsidRPr="00B24E37">
        <w:rPr>
          <w:rFonts w:cs="Arial"/>
          <w:b w:val="0"/>
          <w:bCs/>
          <w:lang w:eastAsia="zh-CN"/>
        </w:rPr>
        <w:t xml:space="preserve"> </w:t>
      </w:r>
      <w:r w:rsidR="00EB2A4A">
        <w:rPr>
          <w:rFonts w:cs="Arial"/>
          <w:b w:val="0"/>
          <w:bCs/>
          <w:lang w:eastAsia="zh-CN"/>
        </w:rPr>
        <w:t xml:space="preserve">UE </w:t>
      </w:r>
      <w:r w:rsidR="00EA1FF5" w:rsidRPr="0071348D">
        <w:rPr>
          <w:rFonts w:cs="Arial"/>
          <w:b w:val="0"/>
          <w:bCs/>
          <w:lang w:eastAsia="zh-CN"/>
        </w:rPr>
        <w:t>obtain</w:t>
      </w:r>
      <w:r w:rsidR="00EA1FF5" w:rsidRPr="00971408">
        <w:rPr>
          <w:rFonts w:cs="Arial"/>
          <w:b w:val="0"/>
          <w:bCs/>
          <w:lang w:eastAsia="zh-CN"/>
        </w:rPr>
        <w:t xml:space="preserve"> "</w:t>
      </w:r>
      <w:r w:rsidR="00EA1FF5" w:rsidRPr="002100D6">
        <w:rPr>
          <w:rFonts w:cs="Arial"/>
          <w:b w:val="0"/>
          <w:bCs/>
          <w:i/>
          <w:iCs/>
          <w:lang w:eastAsia="zh-CN"/>
        </w:rPr>
        <w:t>related positioning methods</w:t>
      </w:r>
      <w:r w:rsidR="00EA1FF5" w:rsidRPr="00971408">
        <w:rPr>
          <w:rFonts w:cs="Arial"/>
          <w:b w:val="0"/>
          <w:bCs/>
          <w:lang w:eastAsia="zh-CN"/>
        </w:rPr>
        <w:t>"</w:t>
      </w:r>
      <w:r w:rsidR="00EA1FF5" w:rsidRPr="00EA1FF5">
        <w:rPr>
          <w:rFonts w:cs="Arial"/>
          <w:b w:val="0"/>
          <w:bCs/>
          <w:lang w:eastAsia="zh-CN"/>
        </w:rPr>
        <w:t xml:space="preserve"> </w:t>
      </w:r>
      <w:r w:rsidR="00EA1FF5">
        <w:rPr>
          <w:rFonts w:cs="Arial"/>
          <w:b w:val="0"/>
          <w:bCs/>
          <w:lang w:eastAsia="zh-CN"/>
        </w:rPr>
        <w:t>for</w:t>
      </w:r>
      <w:r w:rsidR="00EA1FF5" w:rsidRPr="00EA1FF5">
        <w:rPr>
          <w:rFonts w:cs="Arial"/>
          <w:b w:val="0"/>
          <w:bCs/>
          <w:lang w:eastAsia="zh-CN"/>
        </w:rPr>
        <w:t xml:space="preserve"> </w:t>
      </w:r>
      <w:r w:rsidR="00EA1FF5">
        <w:rPr>
          <w:rFonts w:cs="Arial"/>
          <w:b w:val="0"/>
          <w:bCs/>
          <w:lang w:eastAsia="zh-CN"/>
        </w:rPr>
        <w:t>S</w:t>
      </w:r>
      <w:r w:rsidR="00EA1FF5" w:rsidRPr="00971408">
        <w:rPr>
          <w:rFonts w:cs="Arial"/>
          <w:b w:val="0"/>
          <w:bCs/>
          <w:lang w:eastAsia="zh-CN"/>
        </w:rPr>
        <w:t>L positioning server UE selection</w:t>
      </w:r>
      <w:r w:rsidR="00EB2A4A">
        <w:rPr>
          <w:rFonts w:cs="Arial"/>
          <w:b w:val="0"/>
          <w:bCs/>
          <w:lang w:eastAsia="zh-CN"/>
        </w:rPr>
        <w:t>?</w:t>
      </w:r>
    </w:p>
    <w:p w14:paraId="0A6A1746" w14:textId="77777777" w:rsidR="0086618D" w:rsidRDefault="0086618D" w:rsidP="0086618D">
      <w:pPr>
        <w:pStyle w:val="Header"/>
        <w:rPr>
          <w:rFonts w:cs="Arial"/>
          <w:b w:val="0"/>
          <w:bCs/>
          <w:lang w:eastAsia="zh-CN"/>
        </w:rPr>
      </w:pPr>
    </w:p>
    <w:p w14:paraId="230BA0BD" w14:textId="77777777" w:rsidR="0086618D" w:rsidRDefault="0086618D" w:rsidP="0086618D">
      <w:pPr>
        <w:pStyle w:val="Header"/>
        <w:rPr>
          <w:rFonts w:cs="Arial"/>
          <w:lang w:eastAsia="zh-CN"/>
        </w:rPr>
      </w:pPr>
    </w:p>
    <w:p w14:paraId="10223101" w14:textId="78C00C35" w:rsidR="0086618D" w:rsidRPr="000F4E43" w:rsidRDefault="0086618D" w:rsidP="0086618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BEABA3" w14:textId="6909E0B5" w:rsidR="0086618D" w:rsidRPr="000F4E43" w:rsidRDefault="0086618D" w:rsidP="0086618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0402">
        <w:rPr>
          <w:rFonts w:ascii="Arial" w:hAnsi="Arial" w:cs="Arial"/>
          <w:b/>
        </w:rPr>
        <w:t>SA WG</w:t>
      </w:r>
      <w:r w:rsidR="00AE6F2B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FCB4F80" w14:textId="3ADBE787" w:rsidR="0086618D" w:rsidRPr="0026552A" w:rsidRDefault="0086618D" w:rsidP="0086618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24DE4">
        <w:rPr>
          <w:rFonts w:ascii="Arial" w:hAnsi="Arial" w:cs="Arial"/>
        </w:rPr>
        <w:t>CT WG1 asks SA WG</w:t>
      </w:r>
      <w:r w:rsidR="00AE6F2B">
        <w:rPr>
          <w:rFonts w:ascii="Arial" w:hAnsi="Arial" w:cs="Arial"/>
        </w:rPr>
        <w:t>2</w:t>
      </w:r>
      <w:r w:rsidRPr="00E24DE4">
        <w:rPr>
          <w:rFonts w:ascii="Arial" w:hAnsi="Arial" w:cs="Arial"/>
        </w:rPr>
        <w:t xml:space="preserve"> g</w:t>
      </w:r>
      <w:r>
        <w:rPr>
          <w:rFonts w:ascii="Arial" w:hAnsi="Arial" w:cs="Arial"/>
        </w:rPr>
        <w:t>roup to provide feedback for the above question</w:t>
      </w:r>
      <w:r w:rsidR="00FD7C80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45B5BFAF" w14:textId="77777777" w:rsidR="0086618D" w:rsidRPr="00696638" w:rsidRDefault="0086618D" w:rsidP="0086618D">
      <w:pPr>
        <w:spacing w:after="120"/>
        <w:ind w:left="993" w:hanging="993"/>
        <w:rPr>
          <w:rFonts w:ascii="Arial" w:hAnsi="Arial" w:cs="Arial"/>
        </w:rPr>
      </w:pPr>
    </w:p>
    <w:p w14:paraId="688782C6" w14:textId="5094DCDC" w:rsidR="0086618D" w:rsidRPr="00705BFD" w:rsidRDefault="0086618D" w:rsidP="00705BF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516E0C6" w14:textId="48D4AFC0" w:rsidR="008A1F24" w:rsidRDefault="008A1F24" w:rsidP="00A31049">
      <w:pPr>
        <w:tabs>
          <w:tab w:val="left" w:pos="567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</w:t>
      </w:r>
      <w:r w:rsidR="00A3104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79B9C71F" w14:textId="69FBB452" w:rsidR="008A1F24" w:rsidRDefault="008A1F24" w:rsidP="00A31049">
      <w:pPr>
        <w:tabs>
          <w:tab w:val="left" w:pos="567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CT1#148</w:t>
      </w:r>
      <w:r w:rsidR="00A3104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1848F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April- 19</w:t>
      </w:r>
      <w:r w:rsidRPr="001848F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</w:t>
      </w:r>
      <w:r w:rsidR="00A3104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 (TBC), CN</w:t>
      </w:r>
    </w:p>
    <w:p w14:paraId="6718DD21" w14:textId="09528B3E" w:rsidR="008A1F24" w:rsidRPr="00F0649B" w:rsidRDefault="008A1F24" w:rsidP="00A31049">
      <w:pPr>
        <w:tabs>
          <w:tab w:val="left" w:pos="567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</w:t>
      </w:r>
      <w:r w:rsidR="00A3104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27</w:t>
      </w:r>
      <w:r w:rsidRPr="00F546A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 w:rsidRPr="00F546A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</w:t>
      </w:r>
      <w:r w:rsidR="00A3104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India, IN</w:t>
      </w:r>
    </w:p>
    <w:p w14:paraId="68C05376" w14:textId="237D9DAE" w:rsidR="00D12661" w:rsidRPr="008A1F24" w:rsidRDefault="00D12661" w:rsidP="008A1F24">
      <w:pPr>
        <w:tabs>
          <w:tab w:val="left" w:pos="5103"/>
        </w:tabs>
        <w:spacing w:after="120"/>
        <w:ind w:left="2268" w:hanging="2268"/>
      </w:pPr>
    </w:p>
    <w:sectPr w:rsidR="00D12661" w:rsidRPr="008A1F2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2C5F4" w14:textId="77777777" w:rsidR="00A420B1" w:rsidRDefault="00A420B1">
      <w:r>
        <w:separator/>
      </w:r>
    </w:p>
  </w:endnote>
  <w:endnote w:type="continuationSeparator" w:id="0">
    <w:p w14:paraId="36934D37" w14:textId="77777777" w:rsidR="00A420B1" w:rsidRDefault="00A42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84B6D" w14:textId="77777777" w:rsidR="00A420B1" w:rsidRDefault="00A420B1">
      <w:r>
        <w:separator/>
      </w:r>
    </w:p>
  </w:footnote>
  <w:footnote w:type="continuationSeparator" w:id="0">
    <w:p w14:paraId="60D8D80C" w14:textId="77777777" w:rsidR="00A420B1" w:rsidRDefault="00A42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8341A2D"/>
    <w:multiLevelType w:val="hybridMultilevel"/>
    <w:tmpl w:val="0DFCE34A"/>
    <w:lvl w:ilvl="0" w:tplc="4CE8E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7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F81568E"/>
    <w:multiLevelType w:val="hybridMultilevel"/>
    <w:tmpl w:val="F2B47C80"/>
    <w:lvl w:ilvl="0" w:tplc="F1E0C2A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294580"/>
    <w:multiLevelType w:val="hybridMultilevel"/>
    <w:tmpl w:val="DD72F9A4"/>
    <w:lvl w:ilvl="0" w:tplc="914206D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23554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6727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08425671">
    <w:abstractNumId w:val="2"/>
  </w:num>
  <w:num w:numId="4" w16cid:durableId="599029913">
    <w:abstractNumId w:val="13"/>
  </w:num>
  <w:num w:numId="5" w16cid:durableId="1503013752">
    <w:abstractNumId w:val="5"/>
  </w:num>
  <w:num w:numId="6" w16cid:durableId="1355112997">
    <w:abstractNumId w:val="1"/>
  </w:num>
  <w:num w:numId="7" w16cid:durableId="1526553359">
    <w:abstractNumId w:val="9"/>
  </w:num>
  <w:num w:numId="8" w16cid:durableId="1730879970">
    <w:abstractNumId w:val="10"/>
  </w:num>
  <w:num w:numId="9" w16cid:durableId="751505885">
    <w:abstractNumId w:val="6"/>
  </w:num>
  <w:num w:numId="10" w16cid:durableId="1422071560">
    <w:abstractNumId w:val="3"/>
  </w:num>
  <w:num w:numId="11" w16cid:durableId="94787385">
    <w:abstractNumId w:val="7"/>
  </w:num>
  <w:num w:numId="12" w16cid:durableId="2123842410">
    <w:abstractNumId w:val="11"/>
  </w:num>
  <w:num w:numId="13" w16cid:durableId="446047042">
    <w:abstractNumId w:val="12"/>
  </w:num>
  <w:num w:numId="14" w16cid:durableId="1774475737">
    <w:abstractNumId w:val="4"/>
  </w:num>
  <w:num w:numId="15" w16cid:durableId="10457173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759A"/>
    <w:rsid w:val="000E522E"/>
    <w:rsid w:val="000F2412"/>
    <w:rsid w:val="000F2C43"/>
    <w:rsid w:val="001009FF"/>
    <w:rsid w:val="00100E4C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452F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2100D6"/>
    <w:rsid w:val="00212096"/>
    <w:rsid w:val="0021377D"/>
    <w:rsid w:val="002153AE"/>
    <w:rsid w:val="0021616B"/>
    <w:rsid w:val="00216490"/>
    <w:rsid w:val="00231568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21E00"/>
    <w:rsid w:val="00324E79"/>
    <w:rsid w:val="00330643"/>
    <w:rsid w:val="00343819"/>
    <w:rsid w:val="00350012"/>
    <w:rsid w:val="003509FF"/>
    <w:rsid w:val="00352D1B"/>
    <w:rsid w:val="00354F3F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97F14"/>
    <w:rsid w:val="004A4BEC"/>
    <w:rsid w:val="004B45A4"/>
    <w:rsid w:val="004B5C00"/>
    <w:rsid w:val="004C19EC"/>
    <w:rsid w:val="004C1E90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7ABD"/>
    <w:rsid w:val="005275CB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12426"/>
    <w:rsid w:val="00620471"/>
    <w:rsid w:val="006273AD"/>
    <w:rsid w:val="00643317"/>
    <w:rsid w:val="006546DA"/>
    <w:rsid w:val="00657C77"/>
    <w:rsid w:val="00661116"/>
    <w:rsid w:val="00666419"/>
    <w:rsid w:val="006745AC"/>
    <w:rsid w:val="006872D8"/>
    <w:rsid w:val="00694781"/>
    <w:rsid w:val="00696638"/>
    <w:rsid w:val="00697D60"/>
    <w:rsid w:val="006A6057"/>
    <w:rsid w:val="006A7597"/>
    <w:rsid w:val="006B5418"/>
    <w:rsid w:val="006C26FB"/>
    <w:rsid w:val="006D1A17"/>
    <w:rsid w:val="006D44A6"/>
    <w:rsid w:val="006E0A16"/>
    <w:rsid w:val="006E21FB"/>
    <w:rsid w:val="006E24B7"/>
    <w:rsid w:val="006E292A"/>
    <w:rsid w:val="006E7F42"/>
    <w:rsid w:val="006F5EC0"/>
    <w:rsid w:val="00705BFD"/>
    <w:rsid w:val="00710497"/>
    <w:rsid w:val="0071086A"/>
    <w:rsid w:val="00712563"/>
    <w:rsid w:val="0071348D"/>
    <w:rsid w:val="00713F90"/>
    <w:rsid w:val="00714B2E"/>
    <w:rsid w:val="00727AC1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AC5"/>
    <w:rsid w:val="00875B9C"/>
    <w:rsid w:val="00875CCA"/>
    <w:rsid w:val="00883B6F"/>
    <w:rsid w:val="00884487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B287F"/>
    <w:rsid w:val="008B72B0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5A10"/>
    <w:rsid w:val="00917C15"/>
    <w:rsid w:val="00920903"/>
    <w:rsid w:val="009219E7"/>
    <w:rsid w:val="0093578B"/>
    <w:rsid w:val="00935A70"/>
    <w:rsid w:val="00942C67"/>
    <w:rsid w:val="00943DC1"/>
    <w:rsid w:val="00945CB4"/>
    <w:rsid w:val="00957754"/>
    <w:rsid w:val="00961CF2"/>
    <w:rsid w:val="009629FD"/>
    <w:rsid w:val="00963D50"/>
    <w:rsid w:val="00965DB5"/>
    <w:rsid w:val="00971408"/>
    <w:rsid w:val="00986D55"/>
    <w:rsid w:val="009950A6"/>
    <w:rsid w:val="0099616D"/>
    <w:rsid w:val="0099619D"/>
    <w:rsid w:val="009A11A0"/>
    <w:rsid w:val="009A3030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1049"/>
    <w:rsid w:val="00A32441"/>
    <w:rsid w:val="00A35ED0"/>
    <w:rsid w:val="00A3669C"/>
    <w:rsid w:val="00A420B1"/>
    <w:rsid w:val="00A42C58"/>
    <w:rsid w:val="00A432A6"/>
    <w:rsid w:val="00A44971"/>
    <w:rsid w:val="00A46E59"/>
    <w:rsid w:val="00A47E70"/>
    <w:rsid w:val="00A71240"/>
    <w:rsid w:val="00A72DCE"/>
    <w:rsid w:val="00A752C5"/>
    <w:rsid w:val="00A83ECE"/>
    <w:rsid w:val="00A84816"/>
    <w:rsid w:val="00A84A65"/>
    <w:rsid w:val="00A9104D"/>
    <w:rsid w:val="00A9790C"/>
    <w:rsid w:val="00AA5781"/>
    <w:rsid w:val="00AA5AEE"/>
    <w:rsid w:val="00AD34FF"/>
    <w:rsid w:val="00AD7C25"/>
    <w:rsid w:val="00AE4D95"/>
    <w:rsid w:val="00AE6F2B"/>
    <w:rsid w:val="00AF16FA"/>
    <w:rsid w:val="00AF5EA7"/>
    <w:rsid w:val="00AF6B24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803"/>
    <w:rsid w:val="00C31593"/>
    <w:rsid w:val="00C37922"/>
    <w:rsid w:val="00C415C3"/>
    <w:rsid w:val="00C45275"/>
    <w:rsid w:val="00C51F44"/>
    <w:rsid w:val="00C56BC6"/>
    <w:rsid w:val="00C713E0"/>
    <w:rsid w:val="00C72730"/>
    <w:rsid w:val="00C73BB2"/>
    <w:rsid w:val="00C75F80"/>
    <w:rsid w:val="00C7760C"/>
    <w:rsid w:val="00C81B85"/>
    <w:rsid w:val="00C83E4E"/>
    <w:rsid w:val="00C84595"/>
    <w:rsid w:val="00C85AD4"/>
    <w:rsid w:val="00C93223"/>
    <w:rsid w:val="00C945D9"/>
    <w:rsid w:val="00C95985"/>
    <w:rsid w:val="00C96EAE"/>
    <w:rsid w:val="00C9780B"/>
    <w:rsid w:val="00CA29D4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A70"/>
    <w:rsid w:val="00D51C49"/>
    <w:rsid w:val="00D5358D"/>
    <w:rsid w:val="00D53BE5"/>
    <w:rsid w:val="00D55F30"/>
    <w:rsid w:val="00D641A9"/>
    <w:rsid w:val="00D908E8"/>
    <w:rsid w:val="00D90A8E"/>
    <w:rsid w:val="00D9179E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46A5"/>
    <w:rsid w:val="00EC5431"/>
    <w:rsid w:val="00ED3D47"/>
    <w:rsid w:val="00EE6A83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278B"/>
    <w:rsid w:val="00F13036"/>
    <w:rsid w:val="00F150C4"/>
    <w:rsid w:val="00F21CC1"/>
    <w:rsid w:val="00F25D98"/>
    <w:rsid w:val="00F26950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194D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SimSun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SimSun"/>
    </w:rPr>
  </w:style>
  <w:style w:type="paragraph" w:customStyle="1" w:styleId="Guidance">
    <w:name w:val="Guidance"/>
    <w:basedOn w:val="Normal"/>
    <w:rsid w:val="00823405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2340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2340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823405"/>
    <w:rPr>
      <w:rFonts w:ascii="Times New Roman" w:eastAsia="SimSun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paragraph" w:styleId="Title">
    <w:name w:val="Title"/>
    <w:basedOn w:val="Normal"/>
    <w:next w:val="Normal"/>
    <w:link w:val="TitleChar"/>
    <w:uiPriority w:val="10"/>
    <w:qFormat/>
    <w:rsid w:val="0057020D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57020D"/>
    <w:rPr>
      <w:rFonts w:ascii="Arial" w:eastAsia="DengXi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57020D"/>
    <w:pPr>
      <w:spacing w:after="60"/>
      <w:ind w:left="1985" w:hanging="1985"/>
    </w:pPr>
    <w:rPr>
      <w:rFonts w:ascii="Arial" w:eastAsia="DengXian" w:hAnsi="Arial" w:cs="Arial"/>
      <w:b/>
    </w:rPr>
  </w:style>
  <w:style w:type="paragraph" w:customStyle="1" w:styleId="Contact">
    <w:name w:val="Contact"/>
    <w:basedOn w:val="Heading4"/>
    <w:rsid w:val="0057020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DengXian" w:cs="Arial"/>
      <w:b/>
      <w:sz w:val="20"/>
    </w:rPr>
  </w:style>
  <w:style w:type="paragraph" w:styleId="ListParagraph">
    <w:name w:val="List Paragraph"/>
    <w:basedOn w:val="Normal"/>
    <w:uiPriority w:val="34"/>
    <w:qFormat/>
    <w:rsid w:val="00165D2C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3438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Draft v2</cp:lastModifiedBy>
  <cp:revision>3</cp:revision>
  <cp:lastPrinted>1900-01-01T00:00:00Z</cp:lastPrinted>
  <dcterms:created xsi:type="dcterms:W3CDTF">2024-02-04T22:59:00Z</dcterms:created>
  <dcterms:modified xsi:type="dcterms:W3CDTF">2024-02-06T18:15:00Z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