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66BAAF47"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6331B8">
        <w:rPr>
          <w:lang w:val="pt-BR"/>
        </w:rPr>
        <w:t>5</w:t>
      </w:r>
      <w:r w:rsidRPr="001907DE">
        <w:rPr>
          <w:lang w:val="pt-BR"/>
        </w:rPr>
        <w:tab/>
      </w:r>
      <w:r w:rsidR="002F1E20" w:rsidRPr="002F1E20">
        <w:rPr>
          <w:rFonts w:cs="Arial"/>
          <w:color w:val="312E25"/>
          <w:szCs w:val="24"/>
        </w:rPr>
        <w:t>R2-</w:t>
      </w:r>
      <w:r w:rsidR="00BF00C0">
        <w:rPr>
          <w:rFonts w:cs="Arial"/>
          <w:color w:val="312E25"/>
          <w:szCs w:val="24"/>
        </w:rPr>
        <w:t>2</w:t>
      </w:r>
      <w:r w:rsidR="004B1F50">
        <w:rPr>
          <w:rFonts w:cs="Arial"/>
          <w:color w:val="312E25"/>
          <w:szCs w:val="24"/>
        </w:rPr>
        <w:t>400800</w:t>
      </w:r>
    </w:p>
    <w:p w14:paraId="67F0F0C9" w14:textId="4BB5542D" w:rsidR="000275C7" w:rsidRDefault="00917C33" w:rsidP="000275C7">
      <w:pPr>
        <w:pStyle w:val="3GPPHeader"/>
        <w:rPr>
          <w:sz w:val="22"/>
          <w:szCs w:val="22"/>
          <w:lang w:val="en-US"/>
        </w:rPr>
      </w:pPr>
      <w:r>
        <w:rPr>
          <w:rFonts w:cs="Arial"/>
          <w:color w:val="000000"/>
          <w:kern w:val="2"/>
        </w:rPr>
        <w:t>Athens</w:t>
      </w:r>
      <w:r w:rsidR="00F71CF6" w:rsidRPr="002F1CBE">
        <w:rPr>
          <w:rFonts w:cs="Arial"/>
          <w:color w:val="000000"/>
          <w:kern w:val="2"/>
        </w:rPr>
        <w:t xml:space="preserve">, </w:t>
      </w:r>
      <w:r>
        <w:rPr>
          <w:rFonts w:cs="Arial"/>
          <w:color w:val="000000"/>
          <w:kern w:val="2"/>
        </w:rPr>
        <w:t>Greece</w:t>
      </w:r>
      <w:r w:rsidR="00F71CF6" w:rsidRPr="002F1CBE">
        <w:rPr>
          <w:rFonts w:cs="Arial"/>
          <w:color w:val="000000"/>
          <w:kern w:val="2"/>
        </w:rPr>
        <w:t xml:space="preserve">, </w:t>
      </w:r>
      <w:r w:rsidR="006E7088">
        <w:rPr>
          <w:rFonts w:cs="Arial"/>
          <w:color w:val="000000"/>
          <w:kern w:val="2"/>
        </w:rPr>
        <w:t>26</w:t>
      </w:r>
      <w:r w:rsidR="00194C04" w:rsidRPr="00194C04">
        <w:rPr>
          <w:rFonts w:cs="Arial"/>
          <w:color w:val="000000"/>
          <w:kern w:val="2"/>
          <w:vertAlign w:val="superscript"/>
        </w:rPr>
        <w:t>th</w:t>
      </w:r>
      <w:r w:rsidR="00194C04">
        <w:rPr>
          <w:rFonts w:cs="Arial"/>
          <w:color w:val="000000"/>
          <w:kern w:val="2"/>
        </w:rPr>
        <w:t xml:space="preserve"> </w:t>
      </w:r>
      <w:r w:rsidR="006E7088">
        <w:rPr>
          <w:rFonts w:cs="Arial"/>
          <w:color w:val="000000"/>
          <w:kern w:val="2"/>
        </w:rPr>
        <w:t>February</w:t>
      </w:r>
      <w:r w:rsidR="00B74259" w:rsidRPr="00304A24">
        <w:rPr>
          <w:rFonts w:cs="Arial"/>
          <w:color w:val="000000"/>
          <w:kern w:val="2"/>
        </w:rPr>
        <w:t xml:space="preserve"> </w:t>
      </w:r>
      <w:r w:rsidR="00F71CF6" w:rsidRPr="00304A24">
        <w:rPr>
          <w:rFonts w:cs="Arial"/>
          <w:color w:val="000000"/>
          <w:kern w:val="2"/>
        </w:rPr>
        <w:t xml:space="preserve">– </w:t>
      </w:r>
      <w:r w:rsidR="00B74259">
        <w:rPr>
          <w:rFonts w:cs="Arial"/>
          <w:color w:val="000000"/>
          <w:kern w:val="2"/>
        </w:rPr>
        <w:t>1</w:t>
      </w:r>
      <w:r w:rsidR="006E7088" w:rsidRPr="00C3537A">
        <w:rPr>
          <w:rFonts w:cs="Arial"/>
          <w:color w:val="000000"/>
          <w:kern w:val="2"/>
          <w:vertAlign w:val="superscript"/>
        </w:rPr>
        <w:t>st</w:t>
      </w:r>
      <w:r w:rsidR="00B74259">
        <w:rPr>
          <w:rFonts w:cs="Arial"/>
          <w:color w:val="000000"/>
          <w:kern w:val="2"/>
        </w:rPr>
        <w:t xml:space="preserve"> </w:t>
      </w:r>
      <w:r w:rsidR="004B1F50">
        <w:rPr>
          <w:rFonts w:cs="Arial"/>
          <w:color w:val="000000"/>
          <w:kern w:val="2"/>
        </w:rPr>
        <w:t>March</w:t>
      </w:r>
      <w:r w:rsidR="00B74259" w:rsidRPr="00304A24">
        <w:rPr>
          <w:rFonts w:cs="Arial"/>
          <w:color w:val="000000"/>
          <w:kern w:val="2"/>
        </w:rPr>
        <w:t xml:space="preserve"> </w:t>
      </w:r>
      <w:r w:rsidR="00F71CF6" w:rsidRPr="00304A24">
        <w:rPr>
          <w:rFonts w:cs="Arial"/>
          <w:color w:val="000000"/>
          <w:kern w:val="2"/>
        </w:rPr>
        <w:t>202</w:t>
      </w:r>
      <w:r w:rsidR="006E7088">
        <w:rPr>
          <w:rFonts w:cs="Arial"/>
          <w:color w:val="000000"/>
          <w:kern w:val="2"/>
        </w:rPr>
        <w:t>4</w:t>
      </w:r>
    </w:p>
    <w:p w14:paraId="603EB941" w14:textId="77777777" w:rsidR="00E5637E" w:rsidRDefault="00E5637E" w:rsidP="00F64C2B">
      <w:pPr>
        <w:pStyle w:val="3GPPHeader"/>
        <w:rPr>
          <w:sz w:val="22"/>
          <w:szCs w:val="22"/>
          <w:lang w:val="en-US"/>
        </w:rPr>
      </w:pPr>
    </w:p>
    <w:p w14:paraId="7F4474A6" w14:textId="066B2A8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A23004">
        <w:rPr>
          <w:sz w:val="22"/>
          <w:szCs w:val="22"/>
          <w:lang w:val="en-US"/>
        </w:rPr>
        <w:t>7</w:t>
      </w:r>
      <w:r w:rsidR="003C278B">
        <w:rPr>
          <w:sz w:val="22"/>
          <w:szCs w:val="22"/>
          <w:lang w:val="en-US"/>
        </w:rPr>
        <w:t>.</w:t>
      </w:r>
      <w:r w:rsidR="00F30AFD">
        <w:rPr>
          <w:sz w:val="22"/>
          <w:szCs w:val="22"/>
          <w:lang w:val="en-US"/>
        </w:rPr>
        <w:t>9</w:t>
      </w:r>
      <w:r w:rsidR="006C19AB">
        <w:rPr>
          <w:sz w:val="22"/>
          <w:szCs w:val="22"/>
          <w:lang w:val="en-US"/>
        </w:rPr>
        <w:t>.</w:t>
      </w:r>
      <w:r w:rsidR="00E502A3">
        <w:rPr>
          <w:sz w:val="22"/>
          <w:szCs w:val="22"/>
          <w:lang w:val="en-US"/>
        </w:rPr>
        <w:t>5</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2161FAE" w:rsidR="00E90E49" w:rsidRPr="00CE0424" w:rsidRDefault="003D3C45" w:rsidP="00311702">
      <w:pPr>
        <w:pStyle w:val="3GPPHeader"/>
        <w:rPr>
          <w:sz w:val="22"/>
          <w:szCs w:val="22"/>
        </w:rPr>
      </w:pPr>
      <w:r>
        <w:rPr>
          <w:sz w:val="22"/>
          <w:szCs w:val="22"/>
        </w:rPr>
        <w:t>Title:</w:t>
      </w:r>
      <w:r w:rsidR="00E90E49" w:rsidRPr="00CE0424">
        <w:rPr>
          <w:sz w:val="22"/>
          <w:szCs w:val="22"/>
        </w:rPr>
        <w:tab/>
      </w:r>
      <w:r w:rsidR="001A53B2">
        <w:rPr>
          <w:sz w:val="22"/>
          <w:szCs w:val="22"/>
        </w:rPr>
        <w:t>Discussion on Open Issues in 38.321</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2874962C" w:rsidR="00E90E49" w:rsidRDefault="00230D18" w:rsidP="00CE0424">
      <w:pPr>
        <w:pStyle w:val="Heading1"/>
      </w:pPr>
      <w:r>
        <w:t>1</w:t>
      </w:r>
      <w:r w:rsidR="00501C43">
        <w:t xml:space="preserve"> </w:t>
      </w:r>
      <w:r w:rsidR="00E90E49" w:rsidRPr="00CE0424">
        <w:t>Introduction</w:t>
      </w:r>
    </w:p>
    <w:p w14:paraId="115B285F" w14:textId="77777777" w:rsidR="00E86BA2" w:rsidRDefault="00415447" w:rsidP="00511FAB">
      <w:pPr>
        <w:spacing w:after="120"/>
        <w:jc w:val="both"/>
        <w:rPr>
          <w:rFonts w:ascii="Arial" w:hAnsi="Arial" w:cs="Arial"/>
          <w:bCs/>
          <w:lang w:val="en-US"/>
        </w:rPr>
      </w:pPr>
      <w:r>
        <w:rPr>
          <w:rFonts w:ascii="Arial" w:hAnsi="Arial" w:cs="Arial"/>
          <w:bCs/>
          <w:lang w:val="en-US"/>
        </w:rPr>
        <w:t xml:space="preserve">As per the chairlady’s guidance on providing a list of open issues, the rapporteur has provided a list as shown </w:t>
      </w:r>
      <w:r w:rsidR="00E86BA2">
        <w:rPr>
          <w:rFonts w:ascii="Arial" w:hAnsi="Arial" w:cs="Arial"/>
          <w:bCs/>
          <w:lang w:val="en-US"/>
        </w:rPr>
        <w:t>below:</w:t>
      </w:r>
    </w:p>
    <w:tbl>
      <w:tblPr>
        <w:tblW w:w="0" w:type="auto"/>
        <w:tblCellMar>
          <w:left w:w="0" w:type="dxa"/>
          <w:right w:w="0" w:type="dxa"/>
        </w:tblCellMar>
        <w:tblLook w:val="04A0" w:firstRow="1" w:lastRow="0" w:firstColumn="1" w:lastColumn="0" w:noHBand="0" w:noVBand="1"/>
      </w:tblPr>
      <w:tblGrid>
        <w:gridCol w:w="2608"/>
        <w:gridCol w:w="7015"/>
      </w:tblGrid>
      <w:tr w:rsidR="009D76E0" w14:paraId="2C8E06C7" w14:textId="77777777" w:rsidTr="00687193">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CE4B227" w14:textId="77777777" w:rsidR="009D76E0" w:rsidRDefault="009D76E0" w:rsidP="00687193">
            <w:pPr>
              <w:pStyle w:val="NormalWeb"/>
              <w:spacing w:before="0" w:beforeAutospacing="0" w:after="0" w:afterAutospacing="0"/>
              <w:rPr>
                <w:rFonts w:ascii="Helvetica Neue" w:hAnsi="Helvetica Neue"/>
              </w:rPr>
            </w:pPr>
            <w:r>
              <w:rPr>
                <w:rFonts w:ascii="Helvetica Neue" w:hAnsi="Helvetica Neue"/>
                <w:b/>
                <w:bCs/>
              </w:rPr>
              <w:t>Clause number</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C935E1B" w14:textId="77777777" w:rsidR="009D76E0" w:rsidRDefault="009D76E0" w:rsidP="00687193">
            <w:pPr>
              <w:pStyle w:val="NormalWeb"/>
              <w:spacing w:before="0" w:beforeAutospacing="0" w:after="0" w:afterAutospacing="0"/>
              <w:rPr>
                <w:rFonts w:ascii="Helvetica Neue" w:hAnsi="Helvetica Neue"/>
              </w:rPr>
            </w:pPr>
            <w:r>
              <w:rPr>
                <w:rFonts w:ascii="Helvetica Neue" w:hAnsi="Helvetica Neue"/>
                <w:b/>
                <w:bCs/>
              </w:rPr>
              <w:t>Open Issue</w:t>
            </w:r>
          </w:p>
        </w:tc>
      </w:tr>
      <w:tr w:rsidR="009D76E0" w14:paraId="397EC8AA" w14:textId="77777777" w:rsidTr="00687193">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FA6D962" w14:textId="77777777" w:rsidR="009D76E0" w:rsidRDefault="009D76E0" w:rsidP="00687193">
            <w:pPr>
              <w:pStyle w:val="NormalWeb"/>
              <w:spacing w:before="0" w:beforeAutospacing="0" w:after="0" w:afterAutospacing="0"/>
              <w:rPr>
                <w:rFonts w:ascii="Helvetica Neue" w:hAnsi="Helvetica Neue"/>
              </w:rPr>
            </w:pPr>
            <w:r>
              <w:rPr>
                <w:rFonts w:ascii="Helvetica Neue" w:hAnsi="Helvetica Neue"/>
              </w:rPr>
              <w:t>NOTE about RLC entity in N3C interface in section 5.10 &amp; 6.1.3.32</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EEE5D52" w14:textId="77777777" w:rsidR="009D76E0" w:rsidRDefault="009D76E0" w:rsidP="00687193">
            <w:pPr>
              <w:pStyle w:val="NormalWeb"/>
              <w:spacing w:before="0" w:beforeAutospacing="0" w:after="0" w:afterAutospacing="0"/>
              <w:rPr>
                <w:rFonts w:ascii="Helvetica Neue" w:hAnsi="Helvetica Neue"/>
              </w:rPr>
            </w:pPr>
            <w:r>
              <w:rPr>
                <w:rFonts w:ascii="Helvetica Neue" w:hAnsi="Helvetica Neue"/>
              </w:rPr>
              <w:t xml:space="preserve">Regarding whether to explicitly describe the Scenario 2 w/o using “RLC entity” </w:t>
            </w:r>
            <w:proofErr w:type="gramStart"/>
            <w:r>
              <w:rPr>
                <w:rFonts w:ascii="Helvetica Neue" w:hAnsi="Helvetica Neue"/>
              </w:rPr>
              <w:t>name,  this</w:t>
            </w:r>
            <w:proofErr w:type="gramEnd"/>
            <w:r>
              <w:rPr>
                <w:rFonts w:ascii="Helvetica Neue" w:hAnsi="Helvetica Neue"/>
              </w:rPr>
              <w:t xml:space="preserve"> can be further discussed. Companies may bring CR to modify the NOTE or introduce additional normative text, if needed. </w:t>
            </w:r>
          </w:p>
        </w:tc>
      </w:tr>
    </w:tbl>
    <w:p w14:paraId="4CE14B15" w14:textId="77777777" w:rsidR="00E86BA2" w:rsidRDefault="00E86BA2" w:rsidP="00511FAB">
      <w:pPr>
        <w:spacing w:after="120"/>
        <w:jc w:val="both"/>
        <w:rPr>
          <w:rFonts w:ascii="Arial" w:hAnsi="Arial" w:cs="Arial"/>
          <w:bCs/>
          <w:lang w:val="en-US"/>
        </w:rPr>
      </w:pPr>
    </w:p>
    <w:p w14:paraId="38F9B8AD" w14:textId="68134ED6" w:rsidR="00511FAB" w:rsidRPr="00511FAB" w:rsidRDefault="00C570EE" w:rsidP="00C3537A">
      <w:pPr>
        <w:spacing w:after="120"/>
        <w:jc w:val="both"/>
      </w:pPr>
      <w:r>
        <w:rPr>
          <w:rFonts w:ascii="Arial" w:hAnsi="Arial" w:cs="Arial"/>
          <w:bCs/>
          <w:lang w:val="en-US"/>
        </w:rPr>
        <w:t>In this contribution, w</w:t>
      </w:r>
      <w:r w:rsidR="00415447">
        <w:rPr>
          <w:rFonts w:ascii="Arial" w:hAnsi="Arial" w:cs="Arial"/>
          <w:bCs/>
          <w:lang w:val="en-US"/>
        </w:rPr>
        <w:t xml:space="preserve">e address </w:t>
      </w:r>
      <w:r>
        <w:rPr>
          <w:rFonts w:ascii="Arial" w:hAnsi="Arial" w:cs="Arial"/>
          <w:bCs/>
          <w:lang w:val="en-US"/>
        </w:rPr>
        <w:t xml:space="preserve">this open issue and provide our view. </w:t>
      </w:r>
    </w:p>
    <w:p w14:paraId="5858C0D0" w14:textId="43CFF693" w:rsidR="004000E8" w:rsidRDefault="00230D18" w:rsidP="00CE0424">
      <w:pPr>
        <w:pStyle w:val="Heading1"/>
      </w:pPr>
      <w:bookmarkStart w:id="2" w:name="_Ref178064866"/>
      <w:r>
        <w:t>2</w:t>
      </w:r>
      <w:r w:rsidR="006D0B65">
        <w:t xml:space="preserve"> </w:t>
      </w:r>
      <w:r w:rsidR="004000E8" w:rsidRPr="00CE0424">
        <w:t>Discussion</w:t>
      </w:r>
      <w:bookmarkEnd w:id="2"/>
    </w:p>
    <w:p w14:paraId="74BAFF0C" w14:textId="6C39A316" w:rsidR="00601A86"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00601A86">
        <w:rPr>
          <w:rFonts w:eastAsiaTheme="minorEastAsia" w:cs="Arial"/>
          <w:lang w:eastAsia="zh-CN"/>
        </w:rPr>
        <w:t xml:space="preserve"> Open Issues</w:t>
      </w:r>
      <w:r w:rsidRPr="00603F5E">
        <w:rPr>
          <w:rFonts w:eastAsia="Times New Roman"/>
        </w:rPr>
        <w:t xml:space="preserve"> </w:t>
      </w:r>
    </w:p>
    <w:p w14:paraId="2CB43A36" w14:textId="63E04649" w:rsidR="006878AE" w:rsidRDefault="00FB7407" w:rsidP="006878AE">
      <w:pPr>
        <w:rPr>
          <w:rFonts w:ascii="Arial" w:hAnsi="Arial" w:cs="Arial"/>
        </w:rPr>
      </w:pPr>
      <w:r w:rsidRPr="00C3537A">
        <w:rPr>
          <w:rFonts w:ascii="Arial" w:hAnsi="Arial" w:cs="Arial"/>
        </w:rPr>
        <w:t xml:space="preserve">The </w:t>
      </w:r>
      <w:r>
        <w:rPr>
          <w:rFonts w:ascii="Arial" w:hAnsi="Arial" w:cs="Arial"/>
        </w:rPr>
        <w:t>NOTE as described in the introduction is as follows:</w:t>
      </w:r>
    </w:p>
    <w:p w14:paraId="168F2AD5" w14:textId="77777777" w:rsidR="00424189" w:rsidRPr="003541C3" w:rsidRDefault="00424189" w:rsidP="00424189">
      <w:pPr>
        <w:pStyle w:val="NO"/>
        <w:rPr>
          <w:lang w:eastAsia="zh-CN"/>
        </w:rPr>
      </w:pPr>
      <w:r w:rsidRPr="003541C3">
        <w:t>NOTE:</w:t>
      </w:r>
      <w:r w:rsidRPr="003541C3">
        <w:tab/>
        <w:t>How to identify "associated RLC entity" or equivalent entity in N3C interface for a DRB configured in Multi-path U2N N3C relay is out of scope of 3GPP</w:t>
      </w:r>
      <w:r w:rsidRPr="003541C3">
        <w:rPr>
          <w:lang w:eastAsia="ko-KR"/>
        </w:rPr>
        <w:t>.</w:t>
      </w:r>
    </w:p>
    <w:p w14:paraId="749C499C" w14:textId="3E4F23B8" w:rsidR="0011737D" w:rsidRDefault="00046FC7" w:rsidP="000E2602">
      <w:pPr>
        <w:jc w:val="both"/>
        <w:rPr>
          <w:rFonts w:ascii="Arial" w:hAnsi="Arial" w:cs="Arial"/>
        </w:rPr>
      </w:pPr>
      <w:r>
        <w:rPr>
          <w:rFonts w:ascii="Arial" w:hAnsi="Arial" w:cs="Arial"/>
        </w:rPr>
        <w:t xml:space="preserve">Given that the </w:t>
      </w:r>
      <w:r w:rsidR="00CF270B">
        <w:rPr>
          <w:rFonts w:ascii="Arial" w:hAnsi="Arial" w:cs="Arial"/>
        </w:rPr>
        <w:t xml:space="preserve">protocol stack of </w:t>
      </w:r>
      <w:r>
        <w:rPr>
          <w:rFonts w:ascii="Arial" w:hAnsi="Arial" w:cs="Arial"/>
        </w:rPr>
        <w:t xml:space="preserve">N3C path below the PDCP-layer of the </w:t>
      </w:r>
      <w:r w:rsidR="002149D6">
        <w:rPr>
          <w:rFonts w:ascii="Arial" w:hAnsi="Arial" w:cs="Arial"/>
        </w:rPr>
        <w:t xml:space="preserve">L2 U2N Remote UE and the </w:t>
      </w:r>
      <w:r w:rsidR="00CF270B">
        <w:rPr>
          <w:rFonts w:ascii="Arial" w:hAnsi="Arial" w:cs="Arial"/>
        </w:rPr>
        <w:t>L2 U2N Relay UE is out-of-scope of 3GPP as it is considered an ideal-link</w:t>
      </w:r>
      <w:r w:rsidR="00A44144">
        <w:rPr>
          <w:rFonts w:ascii="Arial" w:hAnsi="Arial" w:cs="Arial"/>
        </w:rPr>
        <w:t>, it would be difficult to describe the associated RLC entity in this scenario</w:t>
      </w:r>
      <w:r w:rsidR="007F3439">
        <w:rPr>
          <w:rFonts w:ascii="Arial" w:hAnsi="Arial" w:cs="Arial"/>
        </w:rPr>
        <w:t xml:space="preserve"> and especially no normative text should be added to describe the same. </w:t>
      </w:r>
    </w:p>
    <w:p w14:paraId="6D2FF99E" w14:textId="36CC27A6" w:rsidR="00FF45FF" w:rsidRPr="001C387C" w:rsidRDefault="00FF45FF" w:rsidP="00FF45FF">
      <w:pPr>
        <w:pStyle w:val="ListParagraph"/>
        <w:numPr>
          <w:ilvl w:val="0"/>
          <w:numId w:val="22"/>
        </w:numPr>
        <w:jc w:val="both"/>
        <w:rPr>
          <w:rFonts w:ascii="Arial" w:hAnsi="Arial" w:cs="Arial"/>
          <w:b/>
          <w:bCs/>
          <w:sz w:val="20"/>
          <w:szCs w:val="20"/>
        </w:rPr>
      </w:pPr>
      <w:bookmarkStart w:id="3" w:name="_Ref159192160"/>
      <w:r>
        <w:rPr>
          <w:rFonts w:ascii="Arial" w:hAnsi="Arial" w:cs="Arial"/>
          <w:b/>
          <w:bCs/>
          <w:sz w:val="20"/>
          <w:szCs w:val="20"/>
          <w:lang w:val="en-US"/>
        </w:rPr>
        <w:t>No normative text should be added to describe the “</w:t>
      </w:r>
      <w:r w:rsidR="00BB7DB5">
        <w:rPr>
          <w:rFonts w:ascii="Arial" w:hAnsi="Arial" w:cs="Arial"/>
          <w:b/>
          <w:bCs/>
          <w:sz w:val="20"/>
          <w:szCs w:val="20"/>
          <w:lang w:val="en-US"/>
        </w:rPr>
        <w:t>associated RLC entities” for MP N3C relays.</w:t>
      </w:r>
      <w:bookmarkEnd w:id="3"/>
      <w:r w:rsidR="00BB7DB5">
        <w:rPr>
          <w:rFonts w:ascii="Arial" w:hAnsi="Arial" w:cs="Arial"/>
          <w:b/>
          <w:bCs/>
          <w:sz w:val="20"/>
          <w:szCs w:val="20"/>
          <w:lang w:val="en-US"/>
        </w:rPr>
        <w:t xml:space="preserve"> </w:t>
      </w:r>
    </w:p>
    <w:p w14:paraId="17E40DA9" w14:textId="3EAF0681" w:rsidR="00FB7407" w:rsidRDefault="00B545F3" w:rsidP="000E2602">
      <w:pPr>
        <w:jc w:val="both"/>
        <w:rPr>
          <w:rFonts w:ascii="Arial" w:hAnsi="Arial" w:cs="Arial"/>
        </w:rPr>
      </w:pPr>
      <w:r>
        <w:rPr>
          <w:rFonts w:ascii="Arial" w:hAnsi="Arial" w:cs="Arial"/>
        </w:rPr>
        <w:t xml:space="preserve">On keeping with the NOTE, one </w:t>
      </w:r>
      <w:r w:rsidR="00D363E2">
        <w:rPr>
          <w:rFonts w:ascii="Arial" w:hAnsi="Arial" w:cs="Arial"/>
        </w:rPr>
        <w:t xml:space="preserve">way to describe the notion of associated RLC entities in a Multipath </w:t>
      </w:r>
      <w:r w:rsidR="00F36CFA">
        <w:rPr>
          <w:rFonts w:ascii="Arial" w:hAnsi="Arial" w:cs="Arial"/>
        </w:rPr>
        <w:t xml:space="preserve">U2N N3C relay scenario is to consider the corresponding </w:t>
      </w:r>
      <w:proofErr w:type="spellStart"/>
      <w:r w:rsidR="00F36CFA">
        <w:rPr>
          <w:rFonts w:ascii="Arial" w:hAnsi="Arial" w:cs="Arial"/>
        </w:rPr>
        <w:t>Uu</w:t>
      </w:r>
      <w:proofErr w:type="spellEnd"/>
      <w:r w:rsidR="00F36CFA">
        <w:rPr>
          <w:rFonts w:ascii="Arial" w:hAnsi="Arial" w:cs="Arial"/>
        </w:rPr>
        <w:t>-RLC entity of the N3C relay UE</w:t>
      </w:r>
      <w:r w:rsidR="00441040">
        <w:rPr>
          <w:rFonts w:ascii="Arial" w:hAnsi="Arial" w:cs="Arial"/>
        </w:rPr>
        <w:t xml:space="preserve"> as the “other” RLC entity. </w:t>
      </w:r>
      <w:r w:rsidR="00A13ED4">
        <w:rPr>
          <w:rFonts w:ascii="Arial" w:hAnsi="Arial" w:cs="Arial"/>
        </w:rPr>
        <w:t>However, from a specification perspective, we</w:t>
      </w:r>
      <w:r w:rsidR="00B53FAC">
        <w:rPr>
          <w:rFonts w:ascii="Arial" w:hAnsi="Arial" w:cs="Arial"/>
        </w:rPr>
        <w:t xml:space="preserve"> do</w:t>
      </w:r>
      <w:r w:rsidR="00A13ED4">
        <w:rPr>
          <w:rFonts w:ascii="Arial" w:hAnsi="Arial" w:cs="Arial"/>
        </w:rPr>
        <w:t xml:space="preserve"> consider the</w:t>
      </w:r>
      <w:r w:rsidR="00A849BC">
        <w:rPr>
          <w:rFonts w:ascii="Arial" w:hAnsi="Arial" w:cs="Arial"/>
        </w:rPr>
        <w:t xml:space="preserve"> MP </w:t>
      </w:r>
      <w:r w:rsidR="00A92C10">
        <w:rPr>
          <w:rFonts w:ascii="Arial" w:hAnsi="Arial" w:cs="Arial"/>
        </w:rPr>
        <w:t xml:space="preserve">N3C </w:t>
      </w:r>
      <w:r w:rsidR="00A849BC">
        <w:rPr>
          <w:rFonts w:ascii="Arial" w:hAnsi="Arial" w:cs="Arial"/>
        </w:rPr>
        <w:t xml:space="preserve">remote UE and the MP N3C relay UE as two separate </w:t>
      </w:r>
      <w:r w:rsidR="00B53FAC">
        <w:rPr>
          <w:rFonts w:ascii="Arial" w:hAnsi="Arial" w:cs="Arial"/>
        </w:rPr>
        <w:t xml:space="preserve">UEs. As a result, </w:t>
      </w:r>
      <w:r w:rsidR="000C585D">
        <w:rPr>
          <w:rFonts w:ascii="Arial" w:hAnsi="Arial" w:cs="Arial"/>
        </w:rPr>
        <w:t xml:space="preserve">it might not be appropriate to </w:t>
      </w:r>
      <w:r w:rsidR="00A92C10">
        <w:rPr>
          <w:rFonts w:ascii="Arial" w:hAnsi="Arial" w:cs="Arial"/>
        </w:rPr>
        <w:t>correlate the RLC entities of the MP N3C remote UE and MP N3C relay UE.</w:t>
      </w:r>
      <w:r w:rsidR="00B56A79">
        <w:rPr>
          <w:rFonts w:ascii="Arial" w:hAnsi="Arial" w:cs="Arial"/>
        </w:rPr>
        <w:t xml:space="preserve"> </w:t>
      </w:r>
    </w:p>
    <w:p w14:paraId="0C3920CD" w14:textId="2A4F54BD" w:rsidR="00BF43EC" w:rsidRPr="00C3537A" w:rsidRDefault="00150825" w:rsidP="00BF43EC">
      <w:pPr>
        <w:pStyle w:val="ListParagraph"/>
        <w:numPr>
          <w:ilvl w:val="0"/>
          <w:numId w:val="22"/>
        </w:numPr>
        <w:jc w:val="both"/>
        <w:rPr>
          <w:rFonts w:ascii="Arial" w:hAnsi="Arial" w:cs="Arial"/>
          <w:b/>
          <w:bCs/>
          <w:sz w:val="18"/>
          <w:szCs w:val="18"/>
        </w:rPr>
      </w:pPr>
      <w:bookmarkStart w:id="4" w:name="_Ref146820260"/>
      <w:r w:rsidRPr="00C3537A">
        <w:rPr>
          <w:rFonts w:ascii="Arial" w:hAnsi="Arial" w:cs="Arial"/>
          <w:b/>
          <w:bCs/>
          <w:sz w:val="20"/>
          <w:szCs w:val="20"/>
          <w:lang w:val="en-US" w:eastAsia="zh-CN"/>
        </w:rPr>
        <w:t>Keep the current NOTE on identifying the associated RLC entities</w:t>
      </w:r>
      <w:r w:rsidR="00A2266C" w:rsidRPr="00C3537A">
        <w:rPr>
          <w:rFonts w:ascii="Arial" w:hAnsi="Arial" w:cs="Arial"/>
          <w:b/>
          <w:bCs/>
          <w:sz w:val="18"/>
          <w:szCs w:val="18"/>
          <w:lang w:val="en-US"/>
        </w:rPr>
        <w:t>.</w:t>
      </w:r>
      <w:bookmarkEnd w:id="4"/>
      <w:r w:rsidR="00A2266C" w:rsidRPr="00C3537A">
        <w:rPr>
          <w:rFonts w:ascii="Arial" w:hAnsi="Arial" w:cs="Arial"/>
          <w:b/>
          <w:bCs/>
          <w:sz w:val="18"/>
          <w:szCs w:val="18"/>
          <w:lang w:val="en-US"/>
        </w:rPr>
        <w:t xml:space="preserve"> </w:t>
      </w:r>
    </w:p>
    <w:p w14:paraId="5658A201" w14:textId="36CEB3F7" w:rsidR="0094735D" w:rsidRDefault="0094735D" w:rsidP="0094735D">
      <w:pPr>
        <w:jc w:val="both"/>
        <w:rPr>
          <w:rFonts w:ascii="Arial" w:hAnsi="Arial" w:cs="Arial"/>
        </w:rPr>
      </w:pPr>
      <w:r w:rsidRPr="00C3537A">
        <w:rPr>
          <w:rFonts w:ascii="Arial" w:hAnsi="Arial" w:cs="Arial"/>
        </w:rPr>
        <w:t>In the abbreviation section</w:t>
      </w:r>
      <w:r>
        <w:rPr>
          <w:rFonts w:ascii="Arial" w:hAnsi="Arial" w:cs="Arial"/>
        </w:rPr>
        <w:t xml:space="preserve">, MP referring to multi-path has been included however never used in the document. Hence, this can be removed. </w:t>
      </w:r>
    </w:p>
    <w:p w14:paraId="68693F78" w14:textId="030EAD17" w:rsidR="00DD689A" w:rsidRPr="00687193" w:rsidRDefault="00DD689A" w:rsidP="00DD689A">
      <w:pPr>
        <w:pStyle w:val="ListParagraph"/>
        <w:numPr>
          <w:ilvl w:val="0"/>
          <w:numId w:val="22"/>
        </w:numPr>
        <w:jc w:val="both"/>
        <w:rPr>
          <w:rFonts w:ascii="Arial" w:hAnsi="Arial" w:cs="Arial"/>
          <w:b/>
          <w:bCs/>
          <w:sz w:val="18"/>
          <w:szCs w:val="18"/>
        </w:rPr>
      </w:pPr>
      <w:bookmarkStart w:id="5" w:name="_Ref159192229"/>
      <w:r>
        <w:rPr>
          <w:rFonts w:ascii="Arial" w:hAnsi="Arial" w:cs="Arial"/>
          <w:b/>
          <w:bCs/>
          <w:sz w:val="20"/>
          <w:szCs w:val="20"/>
          <w:lang w:val="en-US"/>
        </w:rPr>
        <w:t>Remove the “MP” abbreviation. This can be a part of the rapp</w:t>
      </w:r>
      <w:r w:rsidR="00405775">
        <w:rPr>
          <w:rFonts w:ascii="Arial" w:hAnsi="Arial" w:cs="Arial"/>
          <w:b/>
          <w:bCs/>
          <w:sz w:val="20"/>
          <w:szCs w:val="20"/>
          <w:lang w:val="en-US"/>
        </w:rPr>
        <w:t>orteur’s</w:t>
      </w:r>
      <w:r>
        <w:rPr>
          <w:rFonts w:ascii="Arial" w:hAnsi="Arial" w:cs="Arial"/>
          <w:b/>
          <w:bCs/>
          <w:sz w:val="20"/>
          <w:szCs w:val="20"/>
          <w:lang w:val="en-US"/>
        </w:rPr>
        <w:t xml:space="preserve"> CR.</w:t>
      </w:r>
      <w:bookmarkEnd w:id="5"/>
      <w:r>
        <w:rPr>
          <w:rFonts w:ascii="Arial" w:hAnsi="Arial" w:cs="Arial"/>
          <w:b/>
          <w:bCs/>
          <w:sz w:val="20"/>
          <w:szCs w:val="20"/>
          <w:lang w:val="en-US"/>
        </w:rPr>
        <w:t xml:space="preserve"> </w:t>
      </w:r>
    </w:p>
    <w:p w14:paraId="45CDA81C" w14:textId="77777777" w:rsidR="00DD689A" w:rsidRPr="00C3537A" w:rsidRDefault="00DD689A" w:rsidP="00C3537A">
      <w:pPr>
        <w:jc w:val="both"/>
        <w:rPr>
          <w:rFonts w:ascii="Arial" w:hAnsi="Arial" w:cs="Arial"/>
        </w:rPr>
      </w:pPr>
    </w:p>
    <w:p w14:paraId="0CF6040A" w14:textId="2A417D5D" w:rsidR="00064E39" w:rsidRPr="00CE0424" w:rsidRDefault="00E97523" w:rsidP="00064E39">
      <w:pPr>
        <w:pStyle w:val="Heading1"/>
      </w:pPr>
      <w:bookmarkStart w:id="6" w:name="_Toc70424553"/>
      <w:bookmarkStart w:id="7" w:name="_Ref189046994"/>
      <w:bookmarkEnd w:id="6"/>
      <w:r>
        <w:lastRenderedPageBreak/>
        <w:t xml:space="preserve">3 </w:t>
      </w:r>
      <w:r w:rsidR="00064E39" w:rsidRPr="00CE0424">
        <w:t>Conclusion</w:t>
      </w:r>
    </w:p>
    <w:p w14:paraId="73F14E13" w14:textId="6FCD384C" w:rsidR="00064E39" w:rsidRDefault="00064E39">
      <w:pPr>
        <w:pStyle w:val="BodyText"/>
        <w:ind w:left="1588" w:hanging="1588"/>
      </w:pPr>
      <w:r w:rsidRPr="00D30F29">
        <w:t>Based on the discussion in the previous sections we propose the following:</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8169"/>
      </w:tblGrid>
      <w:tr w:rsidR="00107D41" w:rsidRPr="00107D41" w14:paraId="20681229" w14:textId="77777777" w:rsidTr="00D347B6">
        <w:tc>
          <w:tcPr>
            <w:tcW w:w="1470" w:type="dxa"/>
          </w:tcPr>
          <w:p w14:paraId="696686D8" w14:textId="56CDD24C" w:rsidR="00107D41" w:rsidRPr="00107D41" w:rsidRDefault="00107D41" w:rsidP="00800D27">
            <w:pPr>
              <w:pStyle w:val="BodyText"/>
              <w:rPr>
                <w:b/>
                <w:bCs/>
              </w:rPr>
            </w:pPr>
            <w:r w:rsidRPr="00833B83">
              <w:rPr>
                <w:b/>
                <w:bCs/>
                <w:sz w:val="20"/>
                <w:szCs w:val="20"/>
              </w:rPr>
              <w:fldChar w:fldCharType="begin"/>
            </w:r>
            <w:r w:rsidRPr="00833B83">
              <w:rPr>
                <w:b/>
                <w:bCs/>
                <w:sz w:val="20"/>
                <w:szCs w:val="20"/>
              </w:rPr>
              <w:instrText xml:space="preserve"> REF _Ref146820244 \h  \* MERGEFORMAT </w:instrText>
            </w:r>
            <w:r w:rsidRPr="00833B83">
              <w:rPr>
                <w:b/>
                <w:bCs/>
                <w:sz w:val="20"/>
                <w:szCs w:val="20"/>
              </w:rPr>
            </w:r>
            <w:r w:rsidRPr="00833B83">
              <w:rPr>
                <w:b/>
                <w:bCs/>
                <w:sz w:val="20"/>
                <w:szCs w:val="20"/>
              </w:rPr>
              <w:fldChar w:fldCharType="end"/>
            </w:r>
            <w:r w:rsidRPr="00833B83">
              <w:rPr>
                <w:b/>
                <w:bCs/>
                <w:sz w:val="20"/>
                <w:szCs w:val="20"/>
              </w:rPr>
              <w:fldChar w:fldCharType="begin"/>
            </w:r>
            <w:r w:rsidRPr="00833B83">
              <w:rPr>
                <w:b/>
                <w:bCs/>
                <w:sz w:val="20"/>
                <w:szCs w:val="20"/>
              </w:rPr>
              <w:instrText xml:space="preserve"> REF _Ref159192160 \r \h </w:instrText>
            </w:r>
            <w:r w:rsidRPr="00833B83">
              <w:rPr>
                <w:b/>
                <w:bCs/>
                <w:sz w:val="20"/>
                <w:szCs w:val="20"/>
              </w:rPr>
            </w:r>
            <w:r w:rsidR="00E5683E" w:rsidRPr="00833B83">
              <w:rPr>
                <w:b/>
                <w:bCs/>
                <w:sz w:val="20"/>
                <w:szCs w:val="20"/>
              </w:rPr>
              <w:instrText xml:space="preserve"> \* MERGEFORMAT </w:instrText>
            </w:r>
            <w:r w:rsidRPr="00833B83">
              <w:rPr>
                <w:b/>
                <w:bCs/>
                <w:sz w:val="20"/>
                <w:szCs w:val="20"/>
              </w:rPr>
              <w:fldChar w:fldCharType="separate"/>
            </w:r>
            <w:r w:rsidRPr="00833B83">
              <w:rPr>
                <w:b/>
                <w:bCs/>
                <w:sz w:val="20"/>
                <w:szCs w:val="20"/>
              </w:rPr>
              <w:t>Proposal</w:t>
            </w:r>
            <w:r w:rsidRPr="00107D41">
              <w:rPr>
                <w:b/>
                <w:bCs/>
              </w:rPr>
              <w:t xml:space="preserve"> 1</w:t>
            </w:r>
            <w:r w:rsidRPr="00107D41">
              <w:rPr>
                <w:b/>
                <w:bCs/>
              </w:rPr>
              <w:fldChar w:fldCharType="end"/>
            </w:r>
            <w:r w:rsidRPr="00107D41">
              <w:rPr>
                <w:b/>
                <w:bCs/>
              </w:rPr>
              <w:t xml:space="preserve"> </w:t>
            </w:r>
          </w:p>
        </w:tc>
        <w:tc>
          <w:tcPr>
            <w:tcW w:w="8169" w:type="dxa"/>
          </w:tcPr>
          <w:p w14:paraId="1D4FFB4A" w14:textId="6FC9DBE3" w:rsidR="00107D41" w:rsidRPr="00833B83" w:rsidRDefault="00107D41" w:rsidP="00800D27">
            <w:pPr>
              <w:pStyle w:val="BodyText"/>
              <w:rPr>
                <w:b/>
                <w:bCs/>
                <w:sz w:val="20"/>
                <w:szCs w:val="20"/>
              </w:rPr>
            </w:pPr>
            <w:r w:rsidRPr="00833B83">
              <w:rPr>
                <w:b/>
                <w:bCs/>
                <w:sz w:val="20"/>
                <w:szCs w:val="20"/>
              </w:rPr>
              <w:fldChar w:fldCharType="begin"/>
            </w:r>
            <w:r w:rsidRPr="00833B83">
              <w:rPr>
                <w:b/>
                <w:bCs/>
                <w:sz w:val="20"/>
                <w:szCs w:val="20"/>
              </w:rPr>
              <w:instrText xml:space="preserve"> REF _Ref159192160 \h </w:instrText>
            </w:r>
            <w:r w:rsidRPr="00833B83">
              <w:rPr>
                <w:b/>
                <w:bCs/>
                <w:sz w:val="20"/>
                <w:szCs w:val="20"/>
              </w:rPr>
            </w:r>
            <w:r w:rsidR="00EF0041" w:rsidRPr="00833B83">
              <w:rPr>
                <w:b/>
                <w:bCs/>
                <w:sz w:val="20"/>
                <w:szCs w:val="20"/>
              </w:rPr>
              <w:instrText xml:space="preserve"> \* MERGEFORMAT </w:instrText>
            </w:r>
            <w:r w:rsidRPr="00833B83">
              <w:rPr>
                <w:b/>
                <w:bCs/>
                <w:sz w:val="20"/>
                <w:szCs w:val="20"/>
              </w:rPr>
              <w:fldChar w:fldCharType="separate"/>
            </w:r>
            <w:r w:rsidRPr="00833B83">
              <w:rPr>
                <w:rFonts w:cs="Arial"/>
                <w:b/>
                <w:bCs/>
                <w:sz w:val="20"/>
                <w:szCs w:val="20"/>
                <w:lang w:val="en-US"/>
              </w:rPr>
              <w:t>No normative text should be added to describe the “associated RLC entities” for MP N3C relays.</w:t>
            </w:r>
            <w:r w:rsidRPr="00833B83">
              <w:rPr>
                <w:b/>
                <w:bCs/>
                <w:sz w:val="20"/>
                <w:szCs w:val="20"/>
              </w:rPr>
              <w:fldChar w:fldCharType="end"/>
            </w:r>
          </w:p>
        </w:tc>
      </w:tr>
      <w:tr w:rsidR="00107D41" w:rsidRPr="00107D41" w14:paraId="4D84AD83" w14:textId="77777777" w:rsidTr="00D347B6">
        <w:tc>
          <w:tcPr>
            <w:tcW w:w="1470" w:type="dxa"/>
          </w:tcPr>
          <w:p w14:paraId="538D8549" w14:textId="791DFC03" w:rsidR="00107D41" w:rsidRPr="00107D41" w:rsidRDefault="00107D41" w:rsidP="00800D27">
            <w:pPr>
              <w:pStyle w:val="BodyText"/>
              <w:rPr>
                <w:b/>
                <w:bCs/>
              </w:rPr>
            </w:pPr>
            <w:r w:rsidRPr="00833B83">
              <w:rPr>
                <w:b/>
                <w:bCs/>
                <w:sz w:val="20"/>
                <w:szCs w:val="20"/>
              </w:rPr>
              <w:fldChar w:fldCharType="begin"/>
            </w:r>
            <w:r w:rsidRPr="00833B83">
              <w:rPr>
                <w:b/>
                <w:bCs/>
                <w:sz w:val="20"/>
                <w:szCs w:val="20"/>
              </w:rPr>
              <w:instrText xml:space="preserve"> REF _Ref146820260 \r \h </w:instrText>
            </w:r>
            <w:r w:rsidRPr="00833B83">
              <w:rPr>
                <w:b/>
                <w:bCs/>
                <w:sz w:val="20"/>
                <w:szCs w:val="20"/>
              </w:rPr>
            </w:r>
            <w:r w:rsidR="00833B83" w:rsidRPr="00833B83">
              <w:rPr>
                <w:b/>
                <w:bCs/>
                <w:sz w:val="20"/>
                <w:szCs w:val="20"/>
              </w:rPr>
              <w:instrText xml:space="preserve"> \* MERGEFORMAT </w:instrText>
            </w:r>
            <w:r w:rsidRPr="00833B83">
              <w:rPr>
                <w:b/>
                <w:bCs/>
                <w:sz w:val="20"/>
                <w:szCs w:val="20"/>
              </w:rPr>
              <w:fldChar w:fldCharType="separate"/>
            </w:r>
            <w:r w:rsidRPr="00833B83">
              <w:rPr>
                <w:b/>
                <w:bCs/>
                <w:sz w:val="20"/>
                <w:szCs w:val="20"/>
              </w:rPr>
              <w:t>Proposal</w:t>
            </w:r>
            <w:r w:rsidRPr="00107D41">
              <w:rPr>
                <w:b/>
                <w:bCs/>
              </w:rPr>
              <w:t xml:space="preserve"> 2</w:t>
            </w:r>
            <w:r w:rsidRPr="00107D41">
              <w:rPr>
                <w:b/>
                <w:bCs/>
              </w:rPr>
              <w:fldChar w:fldCharType="end"/>
            </w:r>
          </w:p>
        </w:tc>
        <w:tc>
          <w:tcPr>
            <w:tcW w:w="8169" w:type="dxa"/>
          </w:tcPr>
          <w:p w14:paraId="773F2BEA" w14:textId="0E59FDB9" w:rsidR="00107D41" w:rsidRPr="00833B83" w:rsidRDefault="00107D41" w:rsidP="00800D27">
            <w:pPr>
              <w:pStyle w:val="BodyText"/>
              <w:rPr>
                <w:b/>
                <w:bCs/>
                <w:sz w:val="20"/>
                <w:szCs w:val="20"/>
              </w:rPr>
            </w:pPr>
            <w:r w:rsidRPr="00833B83">
              <w:rPr>
                <w:b/>
                <w:bCs/>
                <w:sz w:val="20"/>
                <w:szCs w:val="20"/>
              </w:rPr>
              <w:fldChar w:fldCharType="begin"/>
            </w:r>
            <w:r w:rsidRPr="00833B83">
              <w:rPr>
                <w:b/>
                <w:bCs/>
                <w:sz w:val="20"/>
                <w:szCs w:val="20"/>
              </w:rPr>
              <w:instrText xml:space="preserve"> REF _Ref146820260 \h </w:instrText>
            </w:r>
            <w:r w:rsidRPr="00833B83">
              <w:rPr>
                <w:b/>
                <w:bCs/>
                <w:sz w:val="20"/>
                <w:szCs w:val="20"/>
              </w:rPr>
            </w:r>
            <w:r w:rsidR="00833B83">
              <w:rPr>
                <w:b/>
                <w:bCs/>
                <w:sz w:val="20"/>
                <w:szCs w:val="20"/>
              </w:rPr>
              <w:instrText xml:space="preserve"> \* MERGEFORMAT </w:instrText>
            </w:r>
            <w:r w:rsidRPr="00833B83">
              <w:rPr>
                <w:b/>
                <w:bCs/>
                <w:sz w:val="20"/>
                <w:szCs w:val="20"/>
              </w:rPr>
              <w:fldChar w:fldCharType="separate"/>
            </w:r>
            <w:r w:rsidRPr="00833B83">
              <w:rPr>
                <w:rFonts w:cs="Arial"/>
                <w:b/>
                <w:bCs/>
                <w:sz w:val="20"/>
                <w:szCs w:val="20"/>
                <w:lang w:val="en-US" w:eastAsia="zh-CN"/>
              </w:rPr>
              <w:t>Keep the current NOTE on identifying the associated RLC entities</w:t>
            </w:r>
            <w:r w:rsidRPr="00833B83">
              <w:rPr>
                <w:rFonts w:cs="Arial"/>
                <w:b/>
                <w:bCs/>
                <w:sz w:val="20"/>
                <w:szCs w:val="20"/>
                <w:lang w:val="en-US"/>
              </w:rPr>
              <w:t>.</w:t>
            </w:r>
            <w:r w:rsidRPr="00833B83">
              <w:rPr>
                <w:b/>
                <w:bCs/>
                <w:sz w:val="20"/>
                <w:szCs w:val="20"/>
              </w:rPr>
              <w:fldChar w:fldCharType="end"/>
            </w:r>
          </w:p>
        </w:tc>
      </w:tr>
      <w:tr w:rsidR="00107D41" w:rsidRPr="00107D41" w14:paraId="421B0184" w14:textId="77777777" w:rsidTr="00D347B6">
        <w:tc>
          <w:tcPr>
            <w:tcW w:w="1470" w:type="dxa"/>
          </w:tcPr>
          <w:p w14:paraId="3F7BFF65" w14:textId="2D6754C9" w:rsidR="00107D41" w:rsidRPr="00107D41" w:rsidRDefault="00107D41" w:rsidP="00800D27">
            <w:pPr>
              <w:pStyle w:val="BodyText"/>
              <w:rPr>
                <w:b/>
                <w:bCs/>
              </w:rPr>
            </w:pPr>
            <w:r w:rsidRPr="00833B83">
              <w:rPr>
                <w:b/>
                <w:bCs/>
                <w:sz w:val="20"/>
                <w:szCs w:val="20"/>
              </w:rPr>
              <w:fldChar w:fldCharType="begin"/>
            </w:r>
            <w:r w:rsidRPr="00833B83">
              <w:rPr>
                <w:b/>
                <w:bCs/>
                <w:sz w:val="20"/>
                <w:szCs w:val="20"/>
              </w:rPr>
              <w:instrText xml:space="preserve"> REF _Ref159192229 \n \h </w:instrText>
            </w:r>
            <w:r w:rsidRPr="00833B83">
              <w:rPr>
                <w:b/>
                <w:bCs/>
                <w:sz w:val="20"/>
                <w:szCs w:val="20"/>
              </w:rPr>
            </w:r>
            <w:r w:rsidR="00833B83" w:rsidRPr="00833B83">
              <w:rPr>
                <w:b/>
                <w:bCs/>
                <w:sz w:val="20"/>
                <w:szCs w:val="20"/>
              </w:rPr>
              <w:instrText xml:space="preserve"> \* MERGEFORMAT </w:instrText>
            </w:r>
            <w:r w:rsidRPr="00833B83">
              <w:rPr>
                <w:b/>
                <w:bCs/>
                <w:sz w:val="20"/>
                <w:szCs w:val="20"/>
              </w:rPr>
              <w:fldChar w:fldCharType="separate"/>
            </w:r>
            <w:r w:rsidRPr="00833B83">
              <w:rPr>
                <w:b/>
                <w:bCs/>
                <w:sz w:val="20"/>
                <w:szCs w:val="20"/>
              </w:rPr>
              <w:t>Proposal</w:t>
            </w:r>
            <w:r w:rsidRPr="00107D41">
              <w:rPr>
                <w:b/>
                <w:bCs/>
              </w:rPr>
              <w:t xml:space="preserve"> 3</w:t>
            </w:r>
            <w:r w:rsidRPr="00107D41">
              <w:rPr>
                <w:b/>
                <w:bCs/>
              </w:rPr>
              <w:fldChar w:fldCharType="end"/>
            </w:r>
          </w:p>
        </w:tc>
        <w:tc>
          <w:tcPr>
            <w:tcW w:w="8169" w:type="dxa"/>
          </w:tcPr>
          <w:p w14:paraId="1301AB72" w14:textId="702C6DCC" w:rsidR="00107D41" w:rsidRPr="00833B83" w:rsidRDefault="00107D41" w:rsidP="00800D27">
            <w:pPr>
              <w:pStyle w:val="BodyText"/>
              <w:rPr>
                <w:b/>
                <w:bCs/>
                <w:sz w:val="20"/>
                <w:szCs w:val="20"/>
              </w:rPr>
            </w:pPr>
            <w:r w:rsidRPr="00833B83">
              <w:rPr>
                <w:b/>
                <w:bCs/>
                <w:sz w:val="20"/>
                <w:szCs w:val="20"/>
              </w:rPr>
              <w:fldChar w:fldCharType="begin"/>
            </w:r>
            <w:r w:rsidRPr="00833B83">
              <w:rPr>
                <w:b/>
                <w:bCs/>
                <w:sz w:val="20"/>
                <w:szCs w:val="20"/>
              </w:rPr>
              <w:instrText xml:space="preserve"> REF _Ref159192229 \h </w:instrText>
            </w:r>
            <w:r w:rsidRPr="00833B83">
              <w:rPr>
                <w:b/>
                <w:bCs/>
                <w:sz w:val="20"/>
                <w:szCs w:val="20"/>
              </w:rPr>
            </w:r>
            <w:r w:rsidR="00833B83">
              <w:rPr>
                <w:b/>
                <w:bCs/>
                <w:sz w:val="20"/>
                <w:szCs w:val="20"/>
              </w:rPr>
              <w:instrText xml:space="preserve"> \* MERGEFORMAT </w:instrText>
            </w:r>
            <w:r w:rsidRPr="00833B83">
              <w:rPr>
                <w:b/>
                <w:bCs/>
                <w:sz w:val="20"/>
                <w:szCs w:val="20"/>
              </w:rPr>
              <w:fldChar w:fldCharType="separate"/>
            </w:r>
            <w:r w:rsidRPr="00833B83">
              <w:rPr>
                <w:rFonts w:cs="Arial"/>
                <w:b/>
                <w:bCs/>
                <w:sz w:val="20"/>
                <w:szCs w:val="20"/>
                <w:lang w:val="en-US"/>
              </w:rPr>
              <w:t>Remove the “MP” abbreviation. This can be a part of the rapporteur's CR.</w:t>
            </w:r>
            <w:r w:rsidRPr="00833B83">
              <w:rPr>
                <w:b/>
                <w:bCs/>
                <w:sz w:val="20"/>
                <w:szCs w:val="20"/>
              </w:rPr>
              <w:fldChar w:fldCharType="end"/>
            </w:r>
          </w:p>
        </w:tc>
      </w:tr>
    </w:tbl>
    <w:p w14:paraId="3565F4E6" w14:textId="1606EE8A" w:rsidR="00064E39" w:rsidRPr="00F011B0" w:rsidRDefault="00324419" w:rsidP="00F011B0">
      <w:pPr>
        <w:pStyle w:val="Heading1"/>
      </w:pPr>
      <w:r>
        <w:t xml:space="preserve">4 </w:t>
      </w:r>
      <w:r w:rsidR="00064E39" w:rsidRPr="00F011B0">
        <w:t>References</w:t>
      </w:r>
    </w:p>
    <w:bookmarkEnd w:id="7"/>
    <w:p w14:paraId="7288E480" w14:textId="5A75B8F5" w:rsidR="000528D4" w:rsidRPr="00C3537A" w:rsidRDefault="009571AD" w:rsidP="00684BC6">
      <w:pPr>
        <w:rPr>
          <w:rFonts w:ascii="Arial" w:hAnsi="Arial" w:cs="Arial"/>
        </w:rPr>
      </w:pPr>
      <w:r w:rsidRPr="00290AA8">
        <w:rPr>
          <w:rFonts w:ascii="Arial" w:hAnsi="Arial" w:cs="Arial"/>
        </w:rPr>
        <w:t xml:space="preserve">[1] </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A7CA" w14:textId="77777777" w:rsidR="008D53C3" w:rsidRDefault="008D53C3">
      <w:r>
        <w:separator/>
      </w:r>
    </w:p>
  </w:endnote>
  <w:endnote w:type="continuationSeparator" w:id="0">
    <w:p w14:paraId="4E68BD4A" w14:textId="77777777" w:rsidR="008D53C3" w:rsidRDefault="008D53C3">
      <w:r>
        <w:continuationSeparator/>
      </w:r>
    </w:p>
  </w:endnote>
  <w:endnote w:type="continuationNotice" w:id="1">
    <w:p w14:paraId="654ED640"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Ne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9346" w14:textId="77777777" w:rsidR="008D53C3" w:rsidRDefault="008D53C3">
      <w:r>
        <w:separator/>
      </w:r>
    </w:p>
  </w:footnote>
  <w:footnote w:type="continuationSeparator" w:id="0">
    <w:p w14:paraId="10C6FAD7" w14:textId="77777777" w:rsidR="008D53C3" w:rsidRDefault="008D53C3">
      <w:r>
        <w:continuationSeparator/>
      </w:r>
    </w:p>
  </w:footnote>
  <w:footnote w:type="continuationNotice" w:id="1">
    <w:p w14:paraId="41B205CE"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BB77B8B"/>
    <w:multiLevelType w:val="multilevel"/>
    <w:tmpl w:val="B8E243D0"/>
    <w:lvl w:ilvl="0">
      <w:start w:val="1"/>
      <w:numFmt w:val="decimal"/>
      <w:lvlText w:val="Proposal %1"/>
      <w:lvlJc w:val="left"/>
      <w:pPr>
        <w:tabs>
          <w:tab w:val="num" w:pos="1304"/>
        </w:tabs>
        <w:ind w:left="1304" w:hanging="1304"/>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7A1381"/>
    <w:multiLevelType w:val="multilevel"/>
    <w:tmpl w:val="1D7A138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A033A1"/>
    <w:multiLevelType w:val="hybridMultilevel"/>
    <w:tmpl w:val="C9960D1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F52C2"/>
    <w:multiLevelType w:val="hybridMultilevel"/>
    <w:tmpl w:val="49943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23"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13"/>
  </w:num>
  <w:num w:numId="2" w16cid:durableId="1095596492">
    <w:abstractNumId w:val="11"/>
  </w:num>
  <w:num w:numId="3" w16cid:durableId="1059667549">
    <w:abstractNumId w:val="0"/>
  </w:num>
  <w:num w:numId="4" w16cid:durableId="1083645201">
    <w:abstractNumId w:val="14"/>
  </w:num>
  <w:num w:numId="5" w16cid:durableId="1272081815">
    <w:abstractNumId w:val="15"/>
  </w:num>
  <w:num w:numId="6" w16cid:durableId="977687570">
    <w:abstractNumId w:val="16"/>
  </w:num>
  <w:num w:numId="7" w16cid:durableId="347413047">
    <w:abstractNumId w:val="6"/>
  </w:num>
  <w:num w:numId="8" w16cid:durableId="1287662019">
    <w:abstractNumId w:val="8"/>
  </w:num>
  <w:num w:numId="9" w16cid:durableId="372117158">
    <w:abstractNumId w:val="1"/>
  </w:num>
  <w:num w:numId="10" w16cid:durableId="2136555258">
    <w:abstractNumId w:val="21"/>
  </w:num>
  <w:num w:numId="11" w16cid:durableId="1045057422">
    <w:abstractNumId w:val="9"/>
  </w:num>
  <w:num w:numId="12" w16cid:durableId="764764666">
    <w:abstractNumId w:val="17"/>
  </w:num>
  <w:num w:numId="13" w16cid:durableId="786200224">
    <w:abstractNumId w:val="18"/>
  </w:num>
  <w:num w:numId="14" w16cid:durableId="1402562823">
    <w:abstractNumId w:val="14"/>
    <w:lvlOverride w:ilvl="0">
      <w:startOverride w:val="1"/>
    </w:lvlOverride>
  </w:num>
  <w:num w:numId="15" w16cid:durableId="1717699532">
    <w:abstractNumId w:val="20"/>
  </w:num>
  <w:num w:numId="16" w16cid:durableId="643579958">
    <w:abstractNumId w:val="5"/>
  </w:num>
  <w:num w:numId="17" w16cid:durableId="1263566574">
    <w:abstractNumId w:val="19"/>
  </w:num>
  <w:num w:numId="18" w16cid:durableId="1242376804">
    <w:abstractNumId w:val="22"/>
  </w:num>
  <w:num w:numId="19" w16cid:durableId="1910459651">
    <w:abstractNumId w:val="2"/>
  </w:num>
  <w:num w:numId="20" w16cid:durableId="796144130">
    <w:abstractNumId w:val="23"/>
  </w:num>
  <w:num w:numId="21" w16cid:durableId="509370336">
    <w:abstractNumId w:val="12"/>
  </w:num>
  <w:num w:numId="22" w16cid:durableId="832261125">
    <w:abstractNumId w:val="3"/>
  </w:num>
  <w:num w:numId="23" w16cid:durableId="1077748062">
    <w:abstractNumId w:val="10"/>
  </w:num>
  <w:num w:numId="24" w16cid:durableId="1138912467">
    <w:abstractNumId w:val="4"/>
  </w:num>
  <w:num w:numId="25" w16cid:durableId="157558168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F7"/>
    <w:rsid w:val="000006E1"/>
    <w:rsid w:val="00000878"/>
    <w:rsid w:val="00001063"/>
    <w:rsid w:val="000014AF"/>
    <w:rsid w:val="000018F5"/>
    <w:rsid w:val="00001F1C"/>
    <w:rsid w:val="00001F95"/>
    <w:rsid w:val="0000213F"/>
    <w:rsid w:val="00002269"/>
    <w:rsid w:val="000028B4"/>
    <w:rsid w:val="00002A37"/>
    <w:rsid w:val="00002BB8"/>
    <w:rsid w:val="0000308E"/>
    <w:rsid w:val="00003FE3"/>
    <w:rsid w:val="000040B5"/>
    <w:rsid w:val="00004600"/>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181"/>
    <w:rsid w:val="00010B2C"/>
    <w:rsid w:val="000112BB"/>
    <w:rsid w:val="00011B28"/>
    <w:rsid w:val="00011B37"/>
    <w:rsid w:val="00011BD2"/>
    <w:rsid w:val="000124D3"/>
    <w:rsid w:val="00013221"/>
    <w:rsid w:val="000134E3"/>
    <w:rsid w:val="00013872"/>
    <w:rsid w:val="00013BFE"/>
    <w:rsid w:val="00013FB9"/>
    <w:rsid w:val="000144A7"/>
    <w:rsid w:val="00015D15"/>
    <w:rsid w:val="00015F89"/>
    <w:rsid w:val="0001607D"/>
    <w:rsid w:val="0001642B"/>
    <w:rsid w:val="0001669D"/>
    <w:rsid w:val="0001673E"/>
    <w:rsid w:val="00016A32"/>
    <w:rsid w:val="00016C45"/>
    <w:rsid w:val="000172B0"/>
    <w:rsid w:val="00017CC0"/>
    <w:rsid w:val="000206EB"/>
    <w:rsid w:val="00020F91"/>
    <w:rsid w:val="00021437"/>
    <w:rsid w:val="0002149D"/>
    <w:rsid w:val="00021F0D"/>
    <w:rsid w:val="000222BF"/>
    <w:rsid w:val="00022745"/>
    <w:rsid w:val="00022A9D"/>
    <w:rsid w:val="00022E21"/>
    <w:rsid w:val="00023297"/>
    <w:rsid w:val="000238C2"/>
    <w:rsid w:val="000238F9"/>
    <w:rsid w:val="00023D43"/>
    <w:rsid w:val="00023DFB"/>
    <w:rsid w:val="00023F32"/>
    <w:rsid w:val="00023FDB"/>
    <w:rsid w:val="000240AB"/>
    <w:rsid w:val="000244EB"/>
    <w:rsid w:val="00024D5F"/>
    <w:rsid w:val="00024FD7"/>
    <w:rsid w:val="0002513F"/>
    <w:rsid w:val="00025291"/>
    <w:rsid w:val="0002534B"/>
    <w:rsid w:val="0002564D"/>
    <w:rsid w:val="000257E3"/>
    <w:rsid w:val="00025ECA"/>
    <w:rsid w:val="0002615C"/>
    <w:rsid w:val="00026494"/>
    <w:rsid w:val="00026857"/>
    <w:rsid w:val="00026B06"/>
    <w:rsid w:val="00026BB0"/>
    <w:rsid w:val="0002758B"/>
    <w:rsid w:val="000275C7"/>
    <w:rsid w:val="000275C9"/>
    <w:rsid w:val="000276DE"/>
    <w:rsid w:val="00027BE3"/>
    <w:rsid w:val="000308CB"/>
    <w:rsid w:val="00030EF4"/>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0B1"/>
    <w:rsid w:val="000371BA"/>
    <w:rsid w:val="00037CF4"/>
    <w:rsid w:val="00040540"/>
    <w:rsid w:val="00041226"/>
    <w:rsid w:val="000414AD"/>
    <w:rsid w:val="00041F40"/>
    <w:rsid w:val="000421F0"/>
    <w:rsid w:val="000422E2"/>
    <w:rsid w:val="000424C0"/>
    <w:rsid w:val="000425DD"/>
    <w:rsid w:val="00042BB6"/>
    <w:rsid w:val="00042ED3"/>
    <w:rsid w:val="00042F15"/>
    <w:rsid w:val="00042F22"/>
    <w:rsid w:val="0004377D"/>
    <w:rsid w:val="00043FD1"/>
    <w:rsid w:val="0004446E"/>
    <w:rsid w:val="000444EF"/>
    <w:rsid w:val="00044A58"/>
    <w:rsid w:val="00044B2D"/>
    <w:rsid w:val="00046CD7"/>
    <w:rsid w:val="00046E65"/>
    <w:rsid w:val="00046FC7"/>
    <w:rsid w:val="000470ED"/>
    <w:rsid w:val="00047700"/>
    <w:rsid w:val="000500B0"/>
    <w:rsid w:val="00050499"/>
    <w:rsid w:val="000504BD"/>
    <w:rsid w:val="00052167"/>
    <w:rsid w:val="00052550"/>
    <w:rsid w:val="000528D4"/>
    <w:rsid w:val="00052A07"/>
    <w:rsid w:val="00052BDD"/>
    <w:rsid w:val="00052CE4"/>
    <w:rsid w:val="00052F19"/>
    <w:rsid w:val="0005309E"/>
    <w:rsid w:val="000534A6"/>
    <w:rsid w:val="000534E3"/>
    <w:rsid w:val="00053572"/>
    <w:rsid w:val="00053A04"/>
    <w:rsid w:val="00053AAE"/>
    <w:rsid w:val="00053E71"/>
    <w:rsid w:val="00053EC8"/>
    <w:rsid w:val="00054807"/>
    <w:rsid w:val="0005480B"/>
    <w:rsid w:val="00054819"/>
    <w:rsid w:val="00054B4A"/>
    <w:rsid w:val="0005522B"/>
    <w:rsid w:val="00055987"/>
    <w:rsid w:val="0005606A"/>
    <w:rsid w:val="000568DB"/>
    <w:rsid w:val="000569D6"/>
    <w:rsid w:val="00056F80"/>
    <w:rsid w:val="00057117"/>
    <w:rsid w:val="000571CD"/>
    <w:rsid w:val="00057330"/>
    <w:rsid w:val="000575BD"/>
    <w:rsid w:val="00057AB1"/>
    <w:rsid w:val="00057AFA"/>
    <w:rsid w:val="00060B53"/>
    <w:rsid w:val="000613AE"/>
    <w:rsid w:val="0006147C"/>
    <w:rsid w:val="000616E7"/>
    <w:rsid w:val="00061765"/>
    <w:rsid w:val="00061838"/>
    <w:rsid w:val="00061CD1"/>
    <w:rsid w:val="00061D8B"/>
    <w:rsid w:val="00061E44"/>
    <w:rsid w:val="00061F5B"/>
    <w:rsid w:val="00062193"/>
    <w:rsid w:val="0006260D"/>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507"/>
    <w:rsid w:val="00066E88"/>
    <w:rsid w:val="00066ED5"/>
    <w:rsid w:val="00067776"/>
    <w:rsid w:val="00067784"/>
    <w:rsid w:val="00067840"/>
    <w:rsid w:val="00067863"/>
    <w:rsid w:val="00067917"/>
    <w:rsid w:val="000706C5"/>
    <w:rsid w:val="0007087B"/>
    <w:rsid w:val="00071716"/>
    <w:rsid w:val="00071E30"/>
    <w:rsid w:val="0007205A"/>
    <w:rsid w:val="0007283F"/>
    <w:rsid w:val="00072D12"/>
    <w:rsid w:val="00072D4D"/>
    <w:rsid w:val="00073025"/>
    <w:rsid w:val="0007305B"/>
    <w:rsid w:val="0007324B"/>
    <w:rsid w:val="00073416"/>
    <w:rsid w:val="0007368D"/>
    <w:rsid w:val="00073C28"/>
    <w:rsid w:val="0007408E"/>
    <w:rsid w:val="00074C73"/>
    <w:rsid w:val="00075035"/>
    <w:rsid w:val="00075AF2"/>
    <w:rsid w:val="000764D7"/>
    <w:rsid w:val="0007656F"/>
    <w:rsid w:val="0007688E"/>
    <w:rsid w:val="00076FC3"/>
    <w:rsid w:val="000771EE"/>
    <w:rsid w:val="000775FE"/>
    <w:rsid w:val="00077E5F"/>
    <w:rsid w:val="0008036A"/>
    <w:rsid w:val="0008048F"/>
    <w:rsid w:val="000807BE"/>
    <w:rsid w:val="00080B91"/>
    <w:rsid w:val="00080BE1"/>
    <w:rsid w:val="00081721"/>
    <w:rsid w:val="00081AE6"/>
    <w:rsid w:val="00081D40"/>
    <w:rsid w:val="00081FA7"/>
    <w:rsid w:val="00082A6A"/>
    <w:rsid w:val="00082C7F"/>
    <w:rsid w:val="00082DCA"/>
    <w:rsid w:val="00083514"/>
    <w:rsid w:val="00083779"/>
    <w:rsid w:val="00083992"/>
    <w:rsid w:val="00083FAD"/>
    <w:rsid w:val="0008402F"/>
    <w:rsid w:val="000844F3"/>
    <w:rsid w:val="000845EF"/>
    <w:rsid w:val="000854DE"/>
    <w:rsid w:val="000855EB"/>
    <w:rsid w:val="00085B52"/>
    <w:rsid w:val="000866F2"/>
    <w:rsid w:val="00086ADD"/>
    <w:rsid w:val="00086B68"/>
    <w:rsid w:val="00086BC4"/>
    <w:rsid w:val="00086C80"/>
    <w:rsid w:val="00086CF5"/>
    <w:rsid w:val="0008737D"/>
    <w:rsid w:val="0008755D"/>
    <w:rsid w:val="00087A9C"/>
    <w:rsid w:val="00087BEA"/>
    <w:rsid w:val="00087C52"/>
    <w:rsid w:val="0009009F"/>
    <w:rsid w:val="000904B8"/>
    <w:rsid w:val="00090908"/>
    <w:rsid w:val="00090911"/>
    <w:rsid w:val="00090DA7"/>
    <w:rsid w:val="00091557"/>
    <w:rsid w:val="00091F99"/>
    <w:rsid w:val="00092060"/>
    <w:rsid w:val="000924C1"/>
    <w:rsid w:val="000924F0"/>
    <w:rsid w:val="000926C8"/>
    <w:rsid w:val="00092EAE"/>
    <w:rsid w:val="000931E7"/>
    <w:rsid w:val="00093474"/>
    <w:rsid w:val="00093769"/>
    <w:rsid w:val="00093CBD"/>
    <w:rsid w:val="00093CD1"/>
    <w:rsid w:val="00093E9D"/>
    <w:rsid w:val="00094270"/>
    <w:rsid w:val="000946F8"/>
    <w:rsid w:val="00094DF2"/>
    <w:rsid w:val="0009510F"/>
    <w:rsid w:val="000951C3"/>
    <w:rsid w:val="0009538D"/>
    <w:rsid w:val="00095A62"/>
    <w:rsid w:val="00095E4B"/>
    <w:rsid w:val="00096011"/>
    <w:rsid w:val="00096453"/>
    <w:rsid w:val="0009687C"/>
    <w:rsid w:val="00096C0B"/>
    <w:rsid w:val="00096CCB"/>
    <w:rsid w:val="00096DD6"/>
    <w:rsid w:val="000975BF"/>
    <w:rsid w:val="00097728"/>
    <w:rsid w:val="0009777B"/>
    <w:rsid w:val="00097C1C"/>
    <w:rsid w:val="00097C8A"/>
    <w:rsid w:val="000A01C9"/>
    <w:rsid w:val="000A05D8"/>
    <w:rsid w:val="000A0AE2"/>
    <w:rsid w:val="000A0C3F"/>
    <w:rsid w:val="000A0C45"/>
    <w:rsid w:val="000A1603"/>
    <w:rsid w:val="000A19AD"/>
    <w:rsid w:val="000A1A51"/>
    <w:rsid w:val="000A1A6B"/>
    <w:rsid w:val="000A1B7B"/>
    <w:rsid w:val="000A1C71"/>
    <w:rsid w:val="000A1E86"/>
    <w:rsid w:val="000A1EE6"/>
    <w:rsid w:val="000A2039"/>
    <w:rsid w:val="000A259B"/>
    <w:rsid w:val="000A2942"/>
    <w:rsid w:val="000A29CF"/>
    <w:rsid w:val="000A3129"/>
    <w:rsid w:val="000A326E"/>
    <w:rsid w:val="000A4294"/>
    <w:rsid w:val="000A4B24"/>
    <w:rsid w:val="000A4D56"/>
    <w:rsid w:val="000A52C3"/>
    <w:rsid w:val="000A5384"/>
    <w:rsid w:val="000A56F2"/>
    <w:rsid w:val="000A5F63"/>
    <w:rsid w:val="000A5F8A"/>
    <w:rsid w:val="000A600D"/>
    <w:rsid w:val="000A627F"/>
    <w:rsid w:val="000A6447"/>
    <w:rsid w:val="000A64D1"/>
    <w:rsid w:val="000A66F6"/>
    <w:rsid w:val="000A6873"/>
    <w:rsid w:val="000A7993"/>
    <w:rsid w:val="000B0A27"/>
    <w:rsid w:val="000B1294"/>
    <w:rsid w:val="000B1345"/>
    <w:rsid w:val="000B1CEC"/>
    <w:rsid w:val="000B2719"/>
    <w:rsid w:val="000B2A8F"/>
    <w:rsid w:val="000B318F"/>
    <w:rsid w:val="000B31CE"/>
    <w:rsid w:val="000B353E"/>
    <w:rsid w:val="000B39F6"/>
    <w:rsid w:val="000B3A8F"/>
    <w:rsid w:val="000B4AB9"/>
    <w:rsid w:val="000B55B4"/>
    <w:rsid w:val="000B58C3"/>
    <w:rsid w:val="000B5BAC"/>
    <w:rsid w:val="000B5F16"/>
    <w:rsid w:val="000B5FD5"/>
    <w:rsid w:val="000B6061"/>
    <w:rsid w:val="000B61E9"/>
    <w:rsid w:val="000B6B5E"/>
    <w:rsid w:val="000B7557"/>
    <w:rsid w:val="000B7BEB"/>
    <w:rsid w:val="000B7DC2"/>
    <w:rsid w:val="000C004F"/>
    <w:rsid w:val="000C06F6"/>
    <w:rsid w:val="000C08CD"/>
    <w:rsid w:val="000C0B7B"/>
    <w:rsid w:val="000C0C5A"/>
    <w:rsid w:val="000C0CD9"/>
    <w:rsid w:val="000C1648"/>
    <w:rsid w:val="000C165A"/>
    <w:rsid w:val="000C16A8"/>
    <w:rsid w:val="000C16B2"/>
    <w:rsid w:val="000C26E6"/>
    <w:rsid w:val="000C2E19"/>
    <w:rsid w:val="000C31F2"/>
    <w:rsid w:val="000C35B9"/>
    <w:rsid w:val="000C444A"/>
    <w:rsid w:val="000C47C4"/>
    <w:rsid w:val="000C4E2A"/>
    <w:rsid w:val="000C567B"/>
    <w:rsid w:val="000C5796"/>
    <w:rsid w:val="000C585D"/>
    <w:rsid w:val="000C58C3"/>
    <w:rsid w:val="000C5AFE"/>
    <w:rsid w:val="000C5D97"/>
    <w:rsid w:val="000C66A2"/>
    <w:rsid w:val="000C715F"/>
    <w:rsid w:val="000C727B"/>
    <w:rsid w:val="000C76EA"/>
    <w:rsid w:val="000C786F"/>
    <w:rsid w:val="000C7AAA"/>
    <w:rsid w:val="000C7D59"/>
    <w:rsid w:val="000C7FB3"/>
    <w:rsid w:val="000D04B7"/>
    <w:rsid w:val="000D0D07"/>
    <w:rsid w:val="000D103A"/>
    <w:rsid w:val="000D1A6E"/>
    <w:rsid w:val="000D1AEB"/>
    <w:rsid w:val="000D1CA8"/>
    <w:rsid w:val="000D1D43"/>
    <w:rsid w:val="000D2004"/>
    <w:rsid w:val="000D2041"/>
    <w:rsid w:val="000D2360"/>
    <w:rsid w:val="000D2E42"/>
    <w:rsid w:val="000D3B84"/>
    <w:rsid w:val="000D4797"/>
    <w:rsid w:val="000D4B3E"/>
    <w:rsid w:val="000D56E4"/>
    <w:rsid w:val="000D59D0"/>
    <w:rsid w:val="000D5E51"/>
    <w:rsid w:val="000D5F48"/>
    <w:rsid w:val="000D605E"/>
    <w:rsid w:val="000D626C"/>
    <w:rsid w:val="000D6C18"/>
    <w:rsid w:val="000D6D55"/>
    <w:rsid w:val="000D7677"/>
    <w:rsid w:val="000D7878"/>
    <w:rsid w:val="000E01EA"/>
    <w:rsid w:val="000E031A"/>
    <w:rsid w:val="000E0371"/>
    <w:rsid w:val="000E0527"/>
    <w:rsid w:val="000E084D"/>
    <w:rsid w:val="000E0B70"/>
    <w:rsid w:val="000E0BB6"/>
    <w:rsid w:val="000E106A"/>
    <w:rsid w:val="000E12BD"/>
    <w:rsid w:val="000E13EA"/>
    <w:rsid w:val="000E15AF"/>
    <w:rsid w:val="000E1E92"/>
    <w:rsid w:val="000E22D8"/>
    <w:rsid w:val="000E2464"/>
    <w:rsid w:val="000E253A"/>
    <w:rsid w:val="000E2602"/>
    <w:rsid w:val="000E26F2"/>
    <w:rsid w:val="000E2AF6"/>
    <w:rsid w:val="000E2D49"/>
    <w:rsid w:val="000E30C4"/>
    <w:rsid w:val="000E3724"/>
    <w:rsid w:val="000E3C4C"/>
    <w:rsid w:val="000E407C"/>
    <w:rsid w:val="000E42D0"/>
    <w:rsid w:val="000E42DE"/>
    <w:rsid w:val="000E483F"/>
    <w:rsid w:val="000E4906"/>
    <w:rsid w:val="000E4D53"/>
    <w:rsid w:val="000E5125"/>
    <w:rsid w:val="000E524E"/>
    <w:rsid w:val="000E55EE"/>
    <w:rsid w:val="000E563F"/>
    <w:rsid w:val="000E5A03"/>
    <w:rsid w:val="000E603E"/>
    <w:rsid w:val="000E6288"/>
    <w:rsid w:val="000E6738"/>
    <w:rsid w:val="000E6E40"/>
    <w:rsid w:val="000E765C"/>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A16"/>
    <w:rsid w:val="000F6C3C"/>
    <w:rsid w:val="000F6DC8"/>
    <w:rsid w:val="000F6DF3"/>
    <w:rsid w:val="000F6E7D"/>
    <w:rsid w:val="000F741A"/>
    <w:rsid w:val="000F76AE"/>
    <w:rsid w:val="000F77C8"/>
    <w:rsid w:val="001000E8"/>
    <w:rsid w:val="001005FF"/>
    <w:rsid w:val="00100743"/>
    <w:rsid w:val="00100AB3"/>
    <w:rsid w:val="00100BB0"/>
    <w:rsid w:val="00100E4B"/>
    <w:rsid w:val="00100F9B"/>
    <w:rsid w:val="00101D66"/>
    <w:rsid w:val="00101EBB"/>
    <w:rsid w:val="0010212C"/>
    <w:rsid w:val="0010221F"/>
    <w:rsid w:val="001022C0"/>
    <w:rsid w:val="0010265B"/>
    <w:rsid w:val="0010270A"/>
    <w:rsid w:val="00102893"/>
    <w:rsid w:val="00102A93"/>
    <w:rsid w:val="00102B16"/>
    <w:rsid w:val="001031A9"/>
    <w:rsid w:val="001031BA"/>
    <w:rsid w:val="001033B5"/>
    <w:rsid w:val="00103816"/>
    <w:rsid w:val="0010400D"/>
    <w:rsid w:val="001048D2"/>
    <w:rsid w:val="001048E4"/>
    <w:rsid w:val="001053CB"/>
    <w:rsid w:val="00105418"/>
    <w:rsid w:val="00105B59"/>
    <w:rsid w:val="00105DA5"/>
    <w:rsid w:val="0010612A"/>
    <w:rsid w:val="001062FB"/>
    <w:rsid w:val="001063E6"/>
    <w:rsid w:val="00106937"/>
    <w:rsid w:val="00106B94"/>
    <w:rsid w:val="0010744A"/>
    <w:rsid w:val="001078E4"/>
    <w:rsid w:val="00107D41"/>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37D"/>
    <w:rsid w:val="00117AB7"/>
    <w:rsid w:val="0012050A"/>
    <w:rsid w:val="00120A6A"/>
    <w:rsid w:val="00120B5A"/>
    <w:rsid w:val="00120E56"/>
    <w:rsid w:val="00120F7F"/>
    <w:rsid w:val="001210E2"/>
    <w:rsid w:val="001215C2"/>
    <w:rsid w:val="00121853"/>
    <w:rsid w:val="001219F5"/>
    <w:rsid w:val="00121A20"/>
    <w:rsid w:val="0012201A"/>
    <w:rsid w:val="00122414"/>
    <w:rsid w:val="00122AA8"/>
    <w:rsid w:val="00122B25"/>
    <w:rsid w:val="0012377F"/>
    <w:rsid w:val="0012397D"/>
    <w:rsid w:val="00123C38"/>
    <w:rsid w:val="00124314"/>
    <w:rsid w:val="0012436A"/>
    <w:rsid w:val="001249A4"/>
    <w:rsid w:val="00124A76"/>
    <w:rsid w:val="00124F6C"/>
    <w:rsid w:val="00125732"/>
    <w:rsid w:val="00126009"/>
    <w:rsid w:val="0012604A"/>
    <w:rsid w:val="00126256"/>
    <w:rsid w:val="00126A0B"/>
    <w:rsid w:val="00126B4A"/>
    <w:rsid w:val="001279B1"/>
    <w:rsid w:val="00127BF4"/>
    <w:rsid w:val="001307BF"/>
    <w:rsid w:val="0013085A"/>
    <w:rsid w:val="00130D4E"/>
    <w:rsid w:val="00130E81"/>
    <w:rsid w:val="0013140C"/>
    <w:rsid w:val="00131598"/>
    <w:rsid w:val="00131930"/>
    <w:rsid w:val="001319D2"/>
    <w:rsid w:val="00131F24"/>
    <w:rsid w:val="00132230"/>
    <w:rsid w:val="00132385"/>
    <w:rsid w:val="001324F3"/>
    <w:rsid w:val="00132FD0"/>
    <w:rsid w:val="001335AC"/>
    <w:rsid w:val="00133761"/>
    <w:rsid w:val="001340B7"/>
    <w:rsid w:val="001344C0"/>
    <w:rsid w:val="001346FA"/>
    <w:rsid w:val="00134796"/>
    <w:rsid w:val="00135252"/>
    <w:rsid w:val="00135682"/>
    <w:rsid w:val="00135D94"/>
    <w:rsid w:val="00135F39"/>
    <w:rsid w:val="00136099"/>
    <w:rsid w:val="00136B3E"/>
    <w:rsid w:val="00136B86"/>
    <w:rsid w:val="00136B87"/>
    <w:rsid w:val="00136E4B"/>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3E1"/>
    <w:rsid w:val="00142A16"/>
    <w:rsid w:val="001430A9"/>
    <w:rsid w:val="001433A6"/>
    <w:rsid w:val="00143401"/>
    <w:rsid w:val="00143508"/>
    <w:rsid w:val="00143541"/>
    <w:rsid w:val="0014365B"/>
    <w:rsid w:val="001438F6"/>
    <w:rsid w:val="00143C61"/>
    <w:rsid w:val="00143E68"/>
    <w:rsid w:val="00143EFD"/>
    <w:rsid w:val="00144222"/>
    <w:rsid w:val="001443D1"/>
    <w:rsid w:val="00144A49"/>
    <w:rsid w:val="00144CDF"/>
    <w:rsid w:val="00144D74"/>
    <w:rsid w:val="00144F5B"/>
    <w:rsid w:val="0014540C"/>
    <w:rsid w:val="00145704"/>
    <w:rsid w:val="0014573D"/>
    <w:rsid w:val="001461DE"/>
    <w:rsid w:val="001462B1"/>
    <w:rsid w:val="0014664C"/>
    <w:rsid w:val="00146EA2"/>
    <w:rsid w:val="0014717C"/>
    <w:rsid w:val="001471A1"/>
    <w:rsid w:val="001471CC"/>
    <w:rsid w:val="00147825"/>
    <w:rsid w:val="00147DFE"/>
    <w:rsid w:val="0015017A"/>
    <w:rsid w:val="00150825"/>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5934"/>
    <w:rsid w:val="00156EF9"/>
    <w:rsid w:val="00157353"/>
    <w:rsid w:val="0015748F"/>
    <w:rsid w:val="001575C7"/>
    <w:rsid w:val="00157A01"/>
    <w:rsid w:val="00157FCB"/>
    <w:rsid w:val="0016044A"/>
    <w:rsid w:val="001604C7"/>
    <w:rsid w:val="001607FD"/>
    <w:rsid w:val="00160911"/>
    <w:rsid w:val="00160CD7"/>
    <w:rsid w:val="00160D3A"/>
    <w:rsid w:val="00160F92"/>
    <w:rsid w:val="001610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7A7"/>
    <w:rsid w:val="001659C1"/>
    <w:rsid w:val="00165C1E"/>
    <w:rsid w:val="00165D84"/>
    <w:rsid w:val="001669C8"/>
    <w:rsid w:val="00166E1A"/>
    <w:rsid w:val="0016740D"/>
    <w:rsid w:val="00167485"/>
    <w:rsid w:val="00167702"/>
    <w:rsid w:val="001678D1"/>
    <w:rsid w:val="00167D90"/>
    <w:rsid w:val="00170107"/>
    <w:rsid w:val="001701FD"/>
    <w:rsid w:val="00170245"/>
    <w:rsid w:val="00170377"/>
    <w:rsid w:val="00170952"/>
    <w:rsid w:val="001719B0"/>
    <w:rsid w:val="001722D0"/>
    <w:rsid w:val="00172C56"/>
    <w:rsid w:val="001734D4"/>
    <w:rsid w:val="00173A8E"/>
    <w:rsid w:val="00174E23"/>
    <w:rsid w:val="0017502C"/>
    <w:rsid w:val="0017582E"/>
    <w:rsid w:val="001758B4"/>
    <w:rsid w:val="001764E7"/>
    <w:rsid w:val="00176B92"/>
    <w:rsid w:val="00177700"/>
    <w:rsid w:val="00177961"/>
    <w:rsid w:val="00180AD1"/>
    <w:rsid w:val="00180D72"/>
    <w:rsid w:val="00180EC2"/>
    <w:rsid w:val="001810DB"/>
    <w:rsid w:val="0018143F"/>
    <w:rsid w:val="00181789"/>
    <w:rsid w:val="00181FC1"/>
    <w:rsid w:val="00181FF8"/>
    <w:rsid w:val="00182188"/>
    <w:rsid w:val="0018244C"/>
    <w:rsid w:val="001829E6"/>
    <w:rsid w:val="00182C5D"/>
    <w:rsid w:val="00182C87"/>
    <w:rsid w:val="00182F22"/>
    <w:rsid w:val="0018368A"/>
    <w:rsid w:val="00183AAD"/>
    <w:rsid w:val="00183CDF"/>
    <w:rsid w:val="00183CE3"/>
    <w:rsid w:val="00184C3D"/>
    <w:rsid w:val="00185A56"/>
    <w:rsid w:val="00186622"/>
    <w:rsid w:val="00186D34"/>
    <w:rsid w:val="00186F7C"/>
    <w:rsid w:val="00186FC7"/>
    <w:rsid w:val="001872C2"/>
    <w:rsid w:val="00187483"/>
    <w:rsid w:val="00187488"/>
    <w:rsid w:val="001874AF"/>
    <w:rsid w:val="00187831"/>
    <w:rsid w:val="0019034B"/>
    <w:rsid w:val="0019078E"/>
    <w:rsid w:val="00190800"/>
    <w:rsid w:val="00190AA9"/>
    <w:rsid w:val="00190AC1"/>
    <w:rsid w:val="001920C8"/>
    <w:rsid w:val="0019229D"/>
    <w:rsid w:val="00192395"/>
    <w:rsid w:val="0019289D"/>
    <w:rsid w:val="001928DD"/>
    <w:rsid w:val="0019341A"/>
    <w:rsid w:val="0019342D"/>
    <w:rsid w:val="00193948"/>
    <w:rsid w:val="00193EEF"/>
    <w:rsid w:val="0019427A"/>
    <w:rsid w:val="00194C04"/>
    <w:rsid w:val="00195167"/>
    <w:rsid w:val="0019555D"/>
    <w:rsid w:val="0019570D"/>
    <w:rsid w:val="00195899"/>
    <w:rsid w:val="00195ABC"/>
    <w:rsid w:val="00195E47"/>
    <w:rsid w:val="00196393"/>
    <w:rsid w:val="00196903"/>
    <w:rsid w:val="0019744D"/>
    <w:rsid w:val="00197591"/>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623"/>
    <w:rsid w:val="001A3BA3"/>
    <w:rsid w:val="001A3E4B"/>
    <w:rsid w:val="001A3FD0"/>
    <w:rsid w:val="001A41F2"/>
    <w:rsid w:val="001A4D0F"/>
    <w:rsid w:val="001A53B2"/>
    <w:rsid w:val="001A53E9"/>
    <w:rsid w:val="001A5590"/>
    <w:rsid w:val="001A57C3"/>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804"/>
    <w:rsid w:val="001B586B"/>
    <w:rsid w:val="001B5A5D"/>
    <w:rsid w:val="001B5A8F"/>
    <w:rsid w:val="001B624E"/>
    <w:rsid w:val="001B734C"/>
    <w:rsid w:val="001B74B4"/>
    <w:rsid w:val="001B7C40"/>
    <w:rsid w:val="001C01F7"/>
    <w:rsid w:val="001C0816"/>
    <w:rsid w:val="001C0E2E"/>
    <w:rsid w:val="001C1CE5"/>
    <w:rsid w:val="001C2302"/>
    <w:rsid w:val="001C2ACB"/>
    <w:rsid w:val="001C2C06"/>
    <w:rsid w:val="001C2DC5"/>
    <w:rsid w:val="001C35CA"/>
    <w:rsid w:val="001C387C"/>
    <w:rsid w:val="001C3B59"/>
    <w:rsid w:val="001C3D2A"/>
    <w:rsid w:val="001C3DDE"/>
    <w:rsid w:val="001C45E0"/>
    <w:rsid w:val="001C465C"/>
    <w:rsid w:val="001C496B"/>
    <w:rsid w:val="001C5264"/>
    <w:rsid w:val="001C5443"/>
    <w:rsid w:val="001C56F0"/>
    <w:rsid w:val="001C6978"/>
    <w:rsid w:val="001D02E6"/>
    <w:rsid w:val="001D0490"/>
    <w:rsid w:val="001D0838"/>
    <w:rsid w:val="001D0EF4"/>
    <w:rsid w:val="001D1047"/>
    <w:rsid w:val="001D14B8"/>
    <w:rsid w:val="001D1F17"/>
    <w:rsid w:val="001D250A"/>
    <w:rsid w:val="001D2678"/>
    <w:rsid w:val="001D34DC"/>
    <w:rsid w:val="001D3DB8"/>
    <w:rsid w:val="001D4427"/>
    <w:rsid w:val="001D479C"/>
    <w:rsid w:val="001D51BA"/>
    <w:rsid w:val="001D5254"/>
    <w:rsid w:val="001D53E7"/>
    <w:rsid w:val="001D5494"/>
    <w:rsid w:val="001D593B"/>
    <w:rsid w:val="001D5DCE"/>
    <w:rsid w:val="001D612D"/>
    <w:rsid w:val="001D6342"/>
    <w:rsid w:val="001D6448"/>
    <w:rsid w:val="001D6709"/>
    <w:rsid w:val="001D6768"/>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3441"/>
    <w:rsid w:val="001E3F13"/>
    <w:rsid w:val="001E414B"/>
    <w:rsid w:val="001E4295"/>
    <w:rsid w:val="001E42E6"/>
    <w:rsid w:val="001E43E4"/>
    <w:rsid w:val="001E47B0"/>
    <w:rsid w:val="001E4EF5"/>
    <w:rsid w:val="001E57B5"/>
    <w:rsid w:val="001E58E2"/>
    <w:rsid w:val="001E5D9E"/>
    <w:rsid w:val="001E624E"/>
    <w:rsid w:val="001E73CE"/>
    <w:rsid w:val="001E7433"/>
    <w:rsid w:val="001E7674"/>
    <w:rsid w:val="001E7958"/>
    <w:rsid w:val="001E7AED"/>
    <w:rsid w:val="001E7C7A"/>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40E5"/>
    <w:rsid w:val="001F4354"/>
    <w:rsid w:val="001F437C"/>
    <w:rsid w:val="001F515D"/>
    <w:rsid w:val="001F54C5"/>
    <w:rsid w:val="001F5525"/>
    <w:rsid w:val="001F5C3F"/>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01"/>
    <w:rsid w:val="00206B6C"/>
    <w:rsid w:val="002070D6"/>
    <w:rsid w:val="00207173"/>
    <w:rsid w:val="00207186"/>
    <w:rsid w:val="0020765D"/>
    <w:rsid w:val="00207A6C"/>
    <w:rsid w:val="00207EF2"/>
    <w:rsid w:val="00207FA3"/>
    <w:rsid w:val="00209571"/>
    <w:rsid w:val="002106CB"/>
    <w:rsid w:val="002106E1"/>
    <w:rsid w:val="00211A24"/>
    <w:rsid w:val="00211B80"/>
    <w:rsid w:val="00211DFF"/>
    <w:rsid w:val="00212C3E"/>
    <w:rsid w:val="00213433"/>
    <w:rsid w:val="00213C1A"/>
    <w:rsid w:val="002149D6"/>
    <w:rsid w:val="00214CFF"/>
    <w:rsid w:val="00214DA8"/>
    <w:rsid w:val="00215423"/>
    <w:rsid w:val="002158FA"/>
    <w:rsid w:val="00215DEE"/>
    <w:rsid w:val="00216006"/>
    <w:rsid w:val="0021613A"/>
    <w:rsid w:val="00216315"/>
    <w:rsid w:val="00216462"/>
    <w:rsid w:val="00216567"/>
    <w:rsid w:val="00217695"/>
    <w:rsid w:val="00220297"/>
    <w:rsid w:val="00220600"/>
    <w:rsid w:val="00220A7B"/>
    <w:rsid w:val="00221755"/>
    <w:rsid w:val="00222337"/>
    <w:rsid w:val="002224DB"/>
    <w:rsid w:val="00222537"/>
    <w:rsid w:val="00222914"/>
    <w:rsid w:val="00222B96"/>
    <w:rsid w:val="00223338"/>
    <w:rsid w:val="00223E4A"/>
    <w:rsid w:val="00223F6D"/>
    <w:rsid w:val="00223FCB"/>
    <w:rsid w:val="0022424A"/>
    <w:rsid w:val="00224D11"/>
    <w:rsid w:val="00224ECD"/>
    <w:rsid w:val="002252C3"/>
    <w:rsid w:val="00225537"/>
    <w:rsid w:val="0022576C"/>
    <w:rsid w:val="00225C54"/>
    <w:rsid w:val="00225E84"/>
    <w:rsid w:val="00226431"/>
    <w:rsid w:val="00226536"/>
    <w:rsid w:val="00226B66"/>
    <w:rsid w:val="00227294"/>
    <w:rsid w:val="00230765"/>
    <w:rsid w:val="00230D18"/>
    <w:rsid w:val="002311E6"/>
    <w:rsid w:val="002319E4"/>
    <w:rsid w:val="00231B16"/>
    <w:rsid w:val="002322DF"/>
    <w:rsid w:val="0023294D"/>
    <w:rsid w:val="002330F7"/>
    <w:rsid w:val="00233178"/>
    <w:rsid w:val="0023319B"/>
    <w:rsid w:val="002334F0"/>
    <w:rsid w:val="00233BB9"/>
    <w:rsid w:val="00233CD0"/>
    <w:rsid w:val="00234413"/>
    <w:rsid w:val="0023456A"/>
    <w:rsid w:val="00234663"/>
    <w:rsid w:val="00234ECA"/>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056"/>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8D"/>
    <w:rsid w:val="002444F9"/>
    <w:rsid w:val="00244A70"/>
    <w:rsid w:val="00244E22"/>
    <w:rsid w:val="00245461"/>
    <w:rsid w:val="0024550F"/>
    <w:rsid w:val="002458B8"/>
    <w:rsid w:val="002458EB"/>
    <w:rsid w:val="00245CFC"/>
    <w:rsid w:val="002462C8"/>
    <w:rsid w:val="0024633C"/>
    <w:rsid w:val="00246BAD"/>
    <w:rsid w:val="00246C22"/>
    <w:rsid w:val="00247165"/>
    <w:rsid w:val="002475BA"/>
    <w:rsid w:val="002476A3"/>
    <w:rsid w:val="00247A09"/>
    <w:rsid w:val="00247E96"/>
    <w:rsid w:val="002500C8"/>
    <w:rsid w:val="00250732"/>
    <w:rsid w:val="00250A7F"/>
    <w:rsid w:val="00250AA3"/>
    <w:rsid w:val="00250AFC"/>
    <w:rsid w:val="00250B58"/>
    <w:rsid w:val="00251097"/>
    <w:rsid w:val="0025190D"/>
    <w:rsid w:val="00251B87"/>
    <w:rsid w:val="00251BBE"/>
    <w:rsid w:val="0025266F"/>
    <w:rsid w:val="00252D74"/>
    <w:rsid w:val="00252F73"/>
    <w:rsid w:val="00253833"/>
    <w:rsid w:val="00253853"/>
    <w:rsid w:val="00253E23"/>
    <w:rsid w:val="0025439E"/>
    <w:rsid w:val="002550C0"/>
    <w:rsid w:val="00255AC2"/>
    <w:rsid w:val="0025631A"/>
    <w:rsid w:val="00256713"/>
    <w:rsid w:val="002568EE"/>
    <w:rsid w:val="002569B0"/>
    <w:rsid w:val="00257543"/>
    <w:rsid w:val="002576AF"/>
    <w:rsid w:val="002579B9"/>
    <w:rsid w:val="00257F54"/>
    <w:rsid w:val="00260253"/>
    <w:rsid w:val="00260543"/>
    <w:rsid w:val="00260624"/>
    <w:rsid w:val="002611EB"/>
    <w:rsid w:val="002617E7"/>
    <w:rsid w:val="00261DE0"/>
    <w:rsid w:val="0026237A"/>
    <w:rsid w:val="00262571"/>
    <w:rsid w:val="0026261E"/>
    <w:rsid w:val="00262ABD"/>
    <w:rsid w:val="00262C50"/>
    <w:rsid w:val="00262F3A"/>
    <w:rsid w:val="002641F5"/>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C74"/>
    <w:rsid w:val="00272D0A"/>
    <w:rsid w:val="00273278"/>
    <w:rsid w:val="00273584"/>
    <w:rsid w:val="0027358E"/>
    <w:rsid w:val="002737E3"/>
    <w:rsid w:val="002737F4"/>
    <w:rsid w:val="00273849"/>
    <w:rsid w:val="00274292"/>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045"/>
    <w:rsid w:val="00285223"/>
    <w:rsid w:val="00285369"/>
    <w:rsid w:val="00285529"/>
    <w:rsid w:val="00285647"/>
    <w:rsid w:val="002869D2"/>
    <w:rsid w:val="00286A11"/>
    <w:rsid w:val="00286ACD"/>
    <w:rsid w:val="00286E97"/>
    <w:rsid w:val="00286EEE"/>
    <w:rsid w:val="00287601"/>
    <w:rsid w:val="00287838"/>
    <w:rsid w:val="002879DA"/>
    <w:rsid w:val="00287A99"/>
    <w:rsid w:val="00287C4F"/>
    <w:rsid w:val="00290082"/>
    <w:rsid w:val="00290562"/>
    <w:rsid w:val="002907B5"/>
    <w:rsid w:val="0029093E"/>
    <w:rsid w:val="00290AA8"/>
    <w:rsid w:val="002911C3"/>
    <w:rsid w:val="00291831"/>
    <w:rsid w:val="00291B28"/>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0A1"/>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33"/>
    <w:rsid w:val="002A2B67"/>
    <w:rsid w:val="002A3CEF"/>
    <w:rsid w:val="002A3D85"/>
    <w:rsid w:val="002A45B9"/>
    <w:rsid w:val="002A4E0D"/>
    <w:rsid w:val="002A5044"/>
    <w:rsid w:val="002A533C"/>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18F"/>
    <w:rsid w:val="002B24D6"/>
    <w:rsid w:val="002B2501"/>
    <w:rsid w:val="002B26BF"/>
    <w:rsid w:val="002B2A3C"/>
    <w:rsid w:val="002B2D3C"/>
    <w:rsid w:val="002B2FA4"/>
    <w:rsid w:val="002B39F1"/>
    <w:rsid w:val="002B3E30"/>
    <w:rsid w:val="002B3EF7"/>
    <w:rsid w:val="002B43DF"/>
    <w:rsid w:val="002B47E3"/>
    <w:rsid w:val="002B4846"/>
    <w:rsid w:val="002B4964"/>
    <w:rsid w:val="002B4BB6"/>
    <w:rsid w:val="002B5746"/>
    <w:rsid w:val="002B5758"/>
    <w:rsid w:val="002B5D1C"/>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C7FD2"/>
    <w:rsid w:val="002D02E0"/>
    <w:rsid w:val="002D062F"/>
    <w:rsid w:val="002D0701"/>
    <w:rsid w:val="002D071A"/>
    <w:rsid w:val="002D07F1"/>
    <w:rsid w:val="002D10D4"/>
    <w:rsid w:val="002D12FD"/>
    <w:rsid w:val="002D1DDF"/>
    <w:rsid w:val="002D2034"/>
    <w:rsid w:val="002D2D36"/>
    <w:rsid w:val="002D34B2"/>
    <w:rsid w:val="002D3B22"/>
    <w:rsid w:val="002D3BB6"/>
    <w:rsid w:val="002D48B0"/>
    <w:rsid w:val="002D4AB4"/>
    <w:rsid w:val="002D4D8E"/>
    <w:rsid w:val="002D52BC"/>
    <w:rsid w:val="002D5695"/>
    <w:rsid w:val="002D59E7"/>
    <w:rsid w:val="002D5B37"/>
    <w:rsid w:val="002D5BA9"/>
    <w:rsid w:val="002D5CA1"/>
    <w:rsid w:val="002D60B1"/>
    <w:rsid w:val="002D665B"/>
    <w:rsid w:val="002D69A2"/>
    <w:rsid w:val="002D6D2E"/>
    <w:rsid w:val="002D7637"/>
    <w:rsid w:val="002D7DED"/>
    <w:rsid w:val="002E00EA"/>
    <w:rsid w:val="002E016E"/>
    <w:rsid w:val="002E058A"/>
    <w:rsid w:val="002E09ED"/>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3F7"/>
    <w:rsid w:val="002E660A"/>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906"/>
    <w:rsid w:val="002F1C98"/>
    <w:rsid w:val="002F1D6B"/>
    <w:rsid w:val="002F1E20"/>
    <w:rsid w:val="002F2771"/>
    <w:rsid w:val="002F298A"/>
    <w:rsid w:val="002F2AAB"/>
    <w:rsid w:val="002F2D1D"/>
    <w:rsid w:val="002F2DB4"/>
    <w:rsid w:val="002F326F"/>
    <w:rsid w:val="002F3449"/>
    <w:rsid w:val="002F37A9"/>
    <w:rsid w:val="002F38D7"/>
    <w:rsid w:val="002F3E31"/>
    <w:rsid w:val="002F3E73"/>
    <w:rsid w:val="002F41CD"/>
    <w:rsid w:val="002F41F7"/>
    <w:rsid w:val="002F4C47"/>
    <w:rsid w:val="002F4E85"/>
    <w:rsid w:val="002F53B9"/>
    <w:rsid w:val="002F6742"/>
    <w:rsid w:val="002F6E94"/>
    <w:rsid w:val="002F7183"/>
    <w:rsid w:val="002F73B3"/>
    <w:rsid w:val="002F7610"/>
    <w:rsid w:val="002F770C"/>
    <w:rsid w:val="00300ED8"/>
    <w:rsid w:val="00300FCC"/>
    <w:rsid w:val="0030117D"/>
    <w:rsid w:val="00301887"/>
    <w:rsid w:val="00301CE6"/>
    <w:rsid w:val="0030256B"/>
    <w:rsid w:val="00303305"/>
    <w:rsid w:val="00303FAF"/>
    <w:rsid w:val="00304112"/>
    <w:rsid w:val="00304801"/>
    <w:rsid w:val="00304D83"/>
    <w:rsid w:val="00304DB7"/>
    <w:rsid w:val="00304FE6"/>
    <w:rsid w:val="0030501F"/>
    <w:rsid w:val="00305B9B"/>
    <w:rsid w:val="00305C05"/>
    <w:rsid w:val="00305F9D"/>
    <w:rsid w:val="0030674A"/>
    <w:rsid w:val="00306DCF"/>
    <w:rsid w:val="00306DE4"/>
    <w:rsid w:val="00307BA1"/>
    <w:rsid w:val="00310141"/>
    <w:rsid w:val="0031114E"/>
    <w:rsid w:val="003112C6"/>
    <w:rsid w:val="0031143D"/>
    <w:rsid w:val="003116E1"/>
    <w:rsid w:val="00311702"/>
    <w:rsid w:val="00311961"/>
    <w:rsid w:val="00311E82"/>
    <w:rsid w:val="003122DD"/>
    <w:rsid w:val="00312439"/>
    <w:rsid w:val="003127D0"/>
    <w:rsid w:val="0031284C"/>
    <w:rsid w:val="00312922"/>
    <w:rsid w:val="00313167"/>
    <w:rsid w:val="003132F6"/>
    <w:rsid w:val="003133BF"/>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0C65"/>
    <w:rsid w:val="003210D6"/>
    <w:rsid w:val="003228CD"/>
    <w:rsid w:val="00322C9F"/>
    <w:rsid w:val="00323066"/>
    <w:rsid w:val="00323196"/>
    <w:rsid w:val="0032394D"/>
    <w:rsid w:val="00324173"/>
    <w:rsid w:val="00324419"/>
    <w:rsid w:val="003245CD"/>
    <w:rsid w:val="0032493B"/>
    <w:rsid w:val="00324CB6"/>
    <w:rsid w:val="00324D23"/>
    <w:rsid w:val="003255E6"/>
    <w:rsid w:val="00325601"/>
    <w:rsid w:val="00325FDC"/>
    <w:rsid w:val="0032622C"/>
    <w:rsid w:val="00326C76"/>
    <w:rsid w:val="00326EE0"/>
    <w:rsid w:val="003270A0"/>
    <w:rsid w:val="0032754D"/>
    <w:rsid w:val="003300AD"/>
    <w:rsid w:val="00330A0F"/>
    <w:rsid w:val="00331681"/>
    <w:rsid w:val="00331751"/>
    <w:rsid w:val="00331C5B"/>
    <w:rsid w:val="00331DB5"/>
    <w:rsid w:val="00332265"/>
    <w:rsid w:val="0033227D"/>
    <w:rsid w:val="003323D5"/>
    <w:rsid w:val="0033252C"/>
    <w:rsid w:val="0033262F"/>
    <w:rsid w:val="00332C05"/>
    <w:rsid w:val="003332C2"/>
    <w:rsid w:val="003338B5"/>
    <w:rsid w:val="00333923"/>
    <w:rsid w:val="0033409E"/>
    <w:rsid w:val="00334221"/>
    <w:rsid w:val="00334579"/>
    <w:rsid w:val="00334819"/>
    <w:rsid w:val="00334A3B"/>
    <w:rsid w:val="00335858"/>
    <w:rsid w:val="0033595E"/>
    <w:rsid w:val="00335E06"/>
    <w:rsid w:val="00336004"/>
    <w:rsid w:val="003363C1"/>
    <w:rsid w:val="00336575"/>
    <w:rsid w:val="00336AB9"/>
    <w:rsid w:val="00336AD4"/>
    <w:rsid w:val="00336BDA"/>
    <w:rsid w:val="0033728E"/>
    <w:rsid w:val="00337513"/>
    <w:rsid w:val="00337612"/>
    <w:rsid w:val="00337803"/>
    <w:rsid w:val="0033786E"/>
    <w:rsid w:val="00337DCF"/>
    <w:rsid w:val="00337E2B"/>
    <w:rsid w:val="0034014C"/>
    <w:rsid w:val="003418D9"/>
    <w:rsid w:val="00341914"/>
    <w:rsid w:val="003422F8"/>
    <w:rsid w:val="003423BD"/>
    <w:rsid w:val="00342BD7"/>
    <w:rsid w:val="00342CDF"/>
    <w:rsid w:val="003433EB"/>
    <w:rsid w:val="00344973"/>
    <w:rsid w:val="00344CE5"/>
    <w:rsid w:val="0034542F"/>
    <w:rsid w:val="00346371"/>
    <w:rsid w:val="00346DB5"/>
    <w:rsid w:val="003470EF"/>
    <w:rsid w:val="00347394"/>
    <w:rsid w:val="003475B6"/>
    <w:rsid w:val="003477B1"/>
    <w:rsid w:val="00347A3C"/>
    <w:rsid w:val="00347E45"/>
    <w:rsid w:val="00350619"/>
    <w:rsid w:val="00350652"/>
    <w:rsid w:val="0035090B"/>
    <w:rsid w:val="003509F5"/>
    <w:rsid w:val="00351C58"/>
    <w:rsid w:val="00352534"/>
    <w:rsid w:val="0035278E"/>
    <w:rsid w:val="00352839"/>
    <w:rsid w:val="00352AEF"/>
    <w:rsid w:val="003531D3"/>
    <w:rsid w:val="00353BB7"/>
    <w:rsid w:val="00354683"/>
    <w:rsid w:val="00354924"/>
    <w:rsid w:val="00354B0C"/>
    <w:rsid w:val="003554D0"/>
    <w:rsid w:val="003562C0"/>
    <w:rsid w:val="00356D59"/>
    <w:rsid w:val="00357189"/>
    <w:rsid w:val="00357204"/>
    <w:rsid w:val="00357380"/>
    <w:rsid w:val="003574C1"/>
    <w:rsid w:val="00357FDB"/>
    <w:rsid w:val="003602D9"/>
    <w:rsid w:val="0036031A"/>
    <w:rsid w:val="003604CE"/>
    <w:rsid w:val="00360512"/>
    <w:rsid w:val="00360FDD"/>
    <w:rsid w:val="003611BB"/>
    <w:rsid w:val="00361D75"/>
    <w:rsid w:val="00362151"/>
    <w:rsid w:val="0036222B"/>
    <w:rsid w:val="0036283B"/>
    <w:rsid w:val="00362844"/>
    <w:rsid w:val="00362949"/>
    <w:rsid w:val="00362A7A"/>
    <w:rsid w:val="00362AD7"/>
    <w:rsid w:val="00364E44"/>
    <w:rsid w:val="00364EA6"/>
    <w:rsid w:val="00364FFB"/>
    <w:rsid w:val="00365017"/>
    <w:rsid w:val="00365338"/>
    <w:rsid w:val="0036597C"/>
    <w:rsid w:val="00365A48"/>
    <w:rsid w:val="003664C9"/>
    <w:rsid w:val="00367388"/>
    <w:rsid w:val="003678C3"/>
    <w:rsid w:val="0036796B"/>
    <w:rsid w:val="003679DF"/>
    <w:rsid w:val="00367A3C"/>
    <w:rsid w:val="0037025C"/>
    <w:rsid w:val="003703FD"/>
    <w:rsid w:val="003704A6"/>
    <w:rsid w:val="00370597"/>
    <w:rsid w:val="0037092D"/>
    <w:rsid w:val="00370AF1"/>
    <w:rsid w:val="00370E47"/>
    <w:rsid w:val="00370EB7"/>
    <w:rsid w:val="00370EE5"/>
    <w:rsid w:val="00371279"/>
    <w:rsid w:val="00371637"/>
    <w:rsid w:val="00371680"/>
    <w:rsid w:val="003717D3"/>
    <w:rsid w:val="00371B31"/>
    <w:rsid w:val="00372075"/>
    <w:rsid w:val="00373254"/>
    <w:rsid w:val="00373550"/>
    <w:rsid w:val="003738C7"/>
    <w:rsid w:val="003742AC"/>
    <w:rsid w:val="0037464F"/>
    <w:rsid w:val="003758CE"/>
    <w:rsid w:val="00375989"/>
    <w:rsid w:val="003760F7"/>
    <w:rsid w:val="003761EF"/>
    <w:rsid w:val="003766F9"/>
    <w:rsid w:val="00376769"/>
    <w:rsid w:val="00376781"/>
    <w:rsid w:val="00376BBC"/>
    <w:rsid w:val="003770D8"/>
    <w:rsid w:val="0037715F"/>
    <w:rsid w:val="00377CE1"/>
    <w:rsid w:val="00377E19"/>
    <w:rsid w:val="00377E67"/>
    <w:rsid w:val="00380461"/>
    <w:rsid w:val="0038087C"/>
    <w:rsid w:val="00380C83"/>
    <w:rsid w:val="00381A09"/>
    <w:rsid w:val="00381ADD"/>
    <w:rsid w:val="00382561"/>
    <w:rsid w:val="0038335F"/>
    <w:rsid w:val="00383B85"/>
    <w:rsid w:val="003846EF"/>
    <w:rsid w:val="003849F4"/>
    <w:rsid w:val="0038536F"/>
    <w:rsid w:val="00385AAE"/>
    <w:rsid w:val="00385BF0"/>
    <w:rsid w:val="003863E8"/>
    <w:rsid w:val="0038640B"/>
    <w:rsid w:val="00386622"/>
    <w:rsid w:val="00386824"/>
    <w:rsid w:val="00386A34"/>
    <w:rsid w:val="003875A8"/>
    <w:rsid w:val="003903E3"/>
    <w:rsid w:val="00390446"/>
    <w:rsid w:val="00390787"/>
    <w:rsid w:val="003912A5"/>
    <w:rsid w:val="003917ED"/>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51D"/>
    <w:rsid w:val="00395AF7"/>
    <w:rsid w:val="0039611E"/>
    <w:rsid w:val="003962B6"/>
    <w:rsid w:val="00396AB7"/>
    <w:rsid w:val="00396AE2"/>
    <w:rsid w:val="00397099"/>
    <w:rsid w:val="003970F9"/>
    <w:rsid w:val="0039755A"/>
    <w:rsid w:val="00397575"/>
    <w:rsid w:val="00397624"/>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E16"/>
    <w:rsid w:val="003A2F1A"/>
    <w:rsid w:val="003A2F94"/>
    <w:rsid w:val="003A3082"/>
    <w:rsid w:val="003A31C4"/>
    <w:rsid w:val="003A3365"/>
    <w:rsid w:val="003A34BF"/>
    <w:rsid w:val="003A39C2"/>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4A"/>
    <w:rsid w:val="003A7EF3"/>
    <w:rsid w:val="003A7F3C"/>
    <w:rsid w:val="003A7FD4"/>
    <w:rsid w:val="003B077F"/>
    <w:rsid w:val="003B0815"/>
    <w:rsid w:val="003B1009"/>
    <w:rsid w:val="003B159C"/>
    <w:rsid w:val="003B18B4"/>
    <w:rsid w:val="003B1947"/>
    <w:rsid w:val="003B1CC9"/>
    <w:rsid w:val="003B2083"/>
    <w:rsid w:val="003B2984"/>
    <w:rsid w:val="003B2A5E"/>
    <w:rsid w:val="003B2C93"/>
    <w:rsid w:val="003B369F"/>
    <w:rsid w:val="003B36A3"/>
    <w:rsid w:val="003B394A"/>
    <w:rsid w:val="003B3B47"/>
    <w:rsid w:val="003B3B9A"/>
    <w:rsid w:val="003B4171"/>
    <w:rsid w:val="003B4237"/>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0FC7"/>
    <w:rsid w:val="003C11C8"/>
    <w:rsid w:val="003C1B81"/>
    <w:rsid w:val="003C1E4A"/>
    <w:rsid w:val="003C2702"/>
    <w:rsid w:val="003C278B"/>
    <w:rsid w:val="003C2DD4"/>
    <w:rsid w:val="003C33FE"/>
    <w:rsid w:val="003C342A"/>
    <w:rsid w:val="003C357F"/>
    <w:rsid w:val="003C3C27"/>
    <w:rsid w:val="003C3FFD"/>
    <w:rsid w:val="003C439D"/>
    <w:rsid w:val="003C4690"/>
    <w:rsid w:val="003C50DB"/>
    <w:rsid w:val="003C582C"/>
    <w:rsid w:val="003C5885"/>
    <w:rsid w:val="003C5938"/>
    <w:rsid w:val="003C6013"/>
    <w:rsid w:val="003C6227"/>
    <w:rsid w:val="003C6394"/>
    <w:rsid w:val="003C63F8"/>
    <w:rsid w:val="003C66AE"/>
    <w:rsid w:val="003C6D23"/>
    <w:rsid w:val="003C6F07"/>
    <w:rsid w:val="003C70CC"/>
    <w:rsid w:val="003C7733"/>
    <w:rsid w:val="003C7806"/>
    <w:rsid w:val="003C7869"/>
    <w:rsid w:val="003C78BC"/>
    <w:rsid w:val="003C7D53"/>
    <w:rsid w:val="003C7E81"/>
    <w:rsid w:val="003C7EB9"/>
    <w:rsid w:val="003C7F6B"/>
    <w:rsid w:val="003D04B5"/>
    <w:rsid w:val="003D052C"/>
    <w:rsid w:val="003D109F"/>
    <w:rsid w:val="003D114B"/>
    <w:rsid w:val="003D1755"/>
    <w:rsid w:val="003D1ED3"/>
    <w:rsid w:val="003D2478"/>
    <w:rsid w:val="003D260D"/>
    <w:rsid w:val="003D27F1"/>
    <w:rsid w:val="003D28CF"/>
    <w:rsid w:val="003D2AF5"/>
    <w:rsid w:val="003D34CF"/>
    <w:rsid w:val="003D3C41"/>
    <w:rsid w:val="003D3C45"/>
    <w:rsid w:val="003D3F3D"/>
    <w:rsid w:val="003D405E"/>
    <w:rsid w:val="003D4322"/>
    <w:rsid w:val="003D4372"/>
    <w:rsid w:val="003D5699"/>
    <w:rsid w:val="003D56C6"/>
    <w:rsid w:val="003D5B1F"/>
    <w:rsid w:val="003D5CE7"/>
    <w:rsid w:val="003D5EBD"/>
    <w:rsid w:val="003D5F2E"/>
    <w:rsid w:val="003D6CAB"/>
    <w:rsid w:val="003D6EB5"/>
    <w:rsid w:val="003D736C"/>
    <w:rsid w:val="003E07A3"/>
    <w:rsid w:val="003E0A64"/>
    <w:rsid w:val="003E0CC5"/>
    <w:rsid w:val="003E15FA"/>
    <w:rsid w:val="003E1D26"/>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0DBC"/>
    <w:rsid w:val="003F163D"/>
    <w:rsid w:val="003F1CB7"/>
    <w:rsid w:val="003F241F"/>
    <w:rsid w:val="003F2AC1"/>
    <w:rsid w:val="003F2CD4"/>
    <w:rsid w:val="003F3BDF"/>
    <w:rsid w:val="003F3C0C"/>
    <w:rsid w:val="003F3FC7"/>
    <w:rsid w:val="003F403D"/>
    <w:rsid w:val="003F4062"/>
    <w:rsid w:val="003F4153"/>
    <w:rsid w:val="003F44D9"/>
    <w:rsid w:val="003F4EB3"/>
    <w:rsid w:val="003F5382"/>
    <w:rsid w:val="003F5782"/>
    <w:rsid w:val="003F5B76"/>
    <w:rsid w:val="003F5E89"/>
    <w:rsid w:val="003F68C0"/>
    <w:rsid w:val="003F6BBE"/>
    <w:rsid w:val="003F6C7B"/>
    <w:rsid w:val="003F7155"/>
    <w:rsid w:val="003F73AF"/>
    <w:rsid w:val="003F74F0"/>
    <w:rsid w:val="003F752C"/>
    <w:rsid w:val="003F7760"/>
    <w:rsid w:val="004000E8"/>
    <w:rsid w:val="0040037C"/>
    <w:rsid w:val="00400BB3"/>
    <w:rsid w:val="00400FA1"/>
    <w:rsid w:val="00401CA6"/>
    <w:rsid w:val="00401D0F"/>
    <w:rsid w:val="00402490"/>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775"/>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2BEE"/>
    <w:rsid w:val="00413744"/>
    <w:rsid w:val="00413AAC"/>
    <w:rsid w:val="00413B66"/>
    <w:rsid w:val="00413D54"/>
    <w:rsid w:val="00413E92"/>
    <w:rsid w:val="00415447"/>
    <w:rsid w:val="00415E5A"/>
    <w:rsid w:val="00415E80"/>
    <w:rsid w:val="00416012"/>
    <w:rsid w:val="00416745"/>
    <w:rsid w:val="00416A9D"/>
    <w:rsid w:val="00416D7C"/>
    <w:rsid w:val="00421105"/>
    <w:rsid w:val="004215DB"/>
    <w:rsid w:val="00421781"/>
    <w:rsid w:val="0042178A"/>
    <w:rsid w:val="00421BD2"/>
    <w:rsid w:val="00421E3B"/>
    <w:rsid w:val="004227C3"/>
    <w:rsid w:val="00422A1A"/>
    <w:rsid w:val="00422AA4"/>
    <w:rsid w:val="00423394"/>
    <w:rsid w:val="0042346C"/>
    <w:rsid w:val="00423BD7"/>
    <w:rsid w:val="00424189"/>
    <w:rsid w:val="004242F4"/>
    <w:rsid w:val="0042511E"/>
    <w:rsid w:val="00425CA7"/>
    <w:rsid w:val="00425DA1"/>
    <w:rsid w:val="004262BB"/>
    <w:rsid w:val="004265BC"/>
    <w:rsid w:val="00426736"/>
    <w:rsid w:val="00426ED6"/>
    <w:rsid w:val="00427248"/>
    <w:rsid w:val="004273B5"/>
    <w:rsid w:val="00427876"/>
    <w:rsid w:val="0042798F"/>
    <w:rsid w:val="00427CB1"/>
    <w:rsid w:val="00427EE9"/>
    <w:rsid w:val="00430001"/>
    <w:rsid w:val="00430105"/>
    <w:rsid w:val="00430260"/>
    <w:rsid w:val="004305CA"/>
    <w:rsid w:val="00430D88"/>
    <w:rsid w:val="00430E59"/>
    <w:rsid w:val="00431288"/>
    <w:rsid w:val="00431516"/>
    <w:rsid w:val="004316A8"/>
    <w:rsid w:val="00431778"/>
    <w:rsid w:val="00431F19"/>
    <w:rsid w:val="00432149"/>
    <w:rsid w:val="00432EE6"/>
    <w:rsid w:val="004330C7"/>
    <w:rsid w:val="00433124"/>
    <w:rsid w:val="00433358"/>
    <w:rsid w:val="004333EC"/>
    <w:rsid w:val="004337B7"/>
    <w:rsid w:val="00433CE4"/>
    <w:rsid w:val="004343ED"/>
    <w:rsid w:val="00434BEA"/>
    <w:rsid w:val="00434D8F"/>
    <w:rsid w:val="0043588E"/>
    <w:rsid w:val="00436676"/>
    <w:rsid w:val="00436B5D"/>
    <w:rsid w:val="00436D91"/>
    <w:rsid w:val="00437447"/>
    <w:rsid w:val="00437A59"/>
    <w:rsid w:val="004408F7"/>
    <w:rsid w:val="00440C34"/>
    <w:rsid w:val="00441040"/>
    <w:rsid w:val="004410B2"/>
    <w:rsid w:val="00441A92"/>
    <w:rsid w:val="00442521"/>
    <w:rsid w:val="00442BFD"/>
    <w:rsid w:val="004430D2"/>
    <w:rsid w:val="0044319B"/>
    <w:rsid w:val="004431DC"/>
    <w:rsid w:val="00443375"/>
    <w:rsid w:val="00443449"/>
    <w:rsid w:val="004436DA"/>
    <w:rsid w:val="00444667"/>
    <w:rsid w:val="00444D61"/>
    <w:rsid w:val="00444E7C"/>
    <w:rsid w:val="00444F56"/>
    <w:rsid w:val="00445206"/>
    <w:rsid w:val="004452FC"/>
    <w:rsid w:val="00445361"/>
    <w:rsid w:val="00445AC8"/>
    <w:rsid w:val="00445DDC"/>
    <w:rsid w:val="00445F6C"/>
    <w:rsid w:val="00445F97"/>
    <w:rsid w:val="0044619A"/>
    <w:rsid w:val="00446488"/>
    <w:rsid w:val="00446CAF"/>
    <w:rsid w:val="004471EB"/>
    <w:rsid w:val="0045028D"/>
    <w:rsid w:val="00450673"/>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1C6"/>
    <w:rsid w:val="00457496"/>
    <w:rsid w:val="00457565"/>
    <w:rsid w:val="00457B71"/>
    <w:rsid w:val="00457D68"/>
    <w:rsid w:val="00457EED"/>
    <w:rsid w:val="004602AB"/>
    <w:rsid w:val="00460813"/>
    <w:rsid w:val="00460A36"/>
    <w:rsid w:val="00460EE4"/>
    <w:rsid w:val="00460F75"/>
    <w:rsid w:val="00460F8B"/>
    <w:rsid w:val="0046114A"/>
    <w:rsid w:val="004611F3"/>
    <w:rsid w:val="00461209"/>
    <w:rsid w:val="00461647"/>
    <w:rsid w:val="0046173E"/>
    <w:rsid w:val="00461891"/>
    <w:rsid w:val="00461C51"/>
    <w:rsid w:val="00463447"/>
    <w:rsid w:val="004634AA"/>
    <w:rsid w:val="00463546"/>
    <w:rsid w:val="004643AC"/>
    <w:rsid w:val="00464768"/>
    <w:rsid w:val="004648D2"/>
    <w:rsid w:val="004651A6"/>
    <w:rsid w:val="004653B8"/>
    <w:rsid w:val="00465572"/>
    <w:rsid w:val="0046625D"/>
    <w:rsid w:val="004669E2"/>
    <w:rsid w:val="0046756D"/>
    <w:rsid w:val="00467670"/>
    <w:rsid w:val="004676EA"/>
    <w:rsid w:val="00467A3F"/>
    <w:rsid w:val="00467BAF"/>
    <w:rsid w:val="004704C5"/>
    <w:rsid w:val="00470953"/>
    <w:rsid w:val="00470C31"/>
    <w:rsid w:val="00470DE9"/>
    <w:rsid w:val="00471076"/>
    <w:rsid w:val="00471460"/>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5CCE"/>
    <w:rsid w:val="004762DC"/>
    <w:rsid w:val="0047737E"/>
    <w:rsid w:val="00477491"/>
    <w:rsid w:val="004774A6"/>
    <w:rsid w:val="00477768"/>
    <w:rsid w:val="00477DC5"/>
    <w:rsid w:val="00477DD8"/>
    <w:rsid w:val="00477E76"/>
    <w:rsid w:val="00480101"/>
    <w:rsid w:val="004802B6"/>
    <w:rsid w:val="004804AC"/>
    <w:rsid w:val="00480F99"/>
    <w:rsid w:val="00481494"/>
    <w:rsid w:val="00481609"/>
    <w:rsid w:val="004816BF"/>
    <w:rsid w:val="00481B95"/>
    <w:rsid w:val="00482038"/>
    <w:rsid w:val="00482592"/>
    <w:rsid w:val="004826A3"/>
    <w:rsid w:val="00482CC4"/>
    <w:rsid w:val="004831E1"/>
    <w:rsid w:val="0048352F"/>
    <w:rsid w:val="004848D9"/>
    <w:rsid w:val="00485212"/>
    <w:rsid w:val="004853D0"/>
    <w:rsid w:val="004857DD"/>
    <w:rsid w:val="004865B7"/>
    <w:rsid w:val="0048671A"/>
    <w:rsid w:val="00486E8C"/>
    <w:rsid w:val="00487700"/>
    <w:rsid w:val="004907AB"/>
    <w:rsid w:val="00490B2E"/>
    <w:rsid w:val="00490C3A"/>
    <w:rsid w:val="00490D26"/>
    <w:rsid w:val="00490F63"/>
    <w:rsid w:val="00491CBB"/>
    <w:rsid w:val="00491CBF"/>
    <w:rsid w:val="0049271C"/>
    <w:rsid w:val="00492872"/>
    <w:rsid w:val="00492BC5"/>
    <w:rsid w:val="00493589"/>
    <w:rsid w:val="00493A25"/>
    <w:rsid w:val="00493D8B"/>
    <w:rsid w:val="00493F2F"/>
    <w:rsid w:val="004946F9"/>
    <w:rsid w:val="00494DF1"/>
    <w:rsid w:val="00494FB5"/>
    <w:rsid w:val="0049519F"/>
    <w:rsid w:val="004952B1"/>
    <w:rsid w:val="004958FF"/>
    <w:rsid w:val="00495C5B"/>
    <w:rsid w:val="00495D5D"/>
    <w:rsid w:val="0049647B"/>
    <w:rsid w:val="004964F1"/>
    <w:rsid w:val="004965BD"/>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1F50"/>
    <w:rsid w:val="004B2630"/>
    <w:rsid w:val="004B2850"/>
    <w:rsid w:val="004B2884"/>
    <w:rsid w:val="004B297E"/>
    <w:rsid w:val="004B2A0C"/>
    <w:rsid w:val="004B2C9F"/>
    <w:rsid w:val="004B33D7"/>
    <w:rsid w:val="004B3DEA"/>
    <w:rsid w:val="004B4210"/>
    <w:rsid w:val="004B44FA"/>
    <w:rsid w:val="004B452E"/>
    <w:rsid w:val="004B4578"/>
    <w:rsid w:val="004B4F99"/>
    <w:rsid w:val="004B5069"/>
    <w:rsid w:val="004B57CF"/>
    <w:rsid w:val="004B5A79"/>
    <w:rsid w:val="004B628D"/>
    <w:rsid w:val="004B6D71"/>
    <w:rsid w:val="004B6F6A"/>
    <w:rsid w:val="004B706B"/>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4D"/>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2ED"/>
    <w:rsid w:val="004D4ACC"/>
    <w:rsid w:val="004D509E"/>
    <w:rsid w:val="004D559B"/>
    <w:rsid w:val="004D55B3"/>
    <w:rsid w:val="004D5859"/>
    <w:rsid w:val="004D6BA7"/>
    <w:rsid w:val="004D74BA"/>
    <w:rsid w:val="004D7A21"/>
    <w:rsid w:val="004D7A29"/>
    <w:rsid w:val="004D7C75"/>
    <w:rsid w:val="004D7EBD"/>
    <w:rsid w:val="004D7F9D"/>
    <w:rsid w:val="004E002B"/>
    <w:rsid w:val="004E0494"/>
    <w:rsid w:val="004E0A4B"/>
    <w:rsid w:val="004E0CDF"/>
    <w:rsid w:val="004E10BC"/>
    <w:rsid w:val="004E10C6"/>
    <w:rsid w:val="004E14F4"/>
    <w:rsid w:val="004E2680"/>
    <w:rsid w:val="004E26A1"/>
    <w:rsid w:val="004E28F9"/>
    <w:rsid w:val="004E348D"/>
    <w:rsid w:val="004E3907"/>
    <w:rsid w:val="004E3A2D"/>
    <w:rsid w:val="004E45B1"/>
    <w:rsid w:val="004E462E"/>
    <w:rsid w:val="004E4F1C"/>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565"/>
    <w:rsid w:val="004F2A46"/>
    <w:rsid w:val="004F3828"/>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92F"/>
    <w:rsid w:val="004F6CF1"/>
    <w:rsid w:val="004F72D0"/>
    <w:rsid w:val="004F7900"/>
    <w:rsid w:val="004F7F06"/>
    <w:rsid w:val="00500853"/>
    <w:rsid w:val="00501999"/>
    <w:rsid w:val="00501B57"/>
    <w:rsid w:val="00501C43"/>
    <w:rsid w:val="00501D85"/>
    <w:rsid w:val="0050219F"/>
    <w:rsid w:val="00503532"/>
    <w:rsid w:val="00503634"/>
    <w:rsid w:val="005037D0"/>
    <w:rsid w:val="005038A9"/>
    <w:rsid w:val="00504C16"/>
    <w:rsid w:val="0050521C"/>
    <w:rsid w:val="005056DE"/>
    <w:rsid w:val="005057B1"/>
    <w:rsid w:val="005063FD"/>
    <w:rsid w:val="00506557"/>
    <w:rsid w:val="0050677A"/>
    <w:rsid w:val="00506814"/>
    <w:rsid w:val="00506990"/>
    <w:rsid w:val="00506BAF"/>
    <w:rsid w:val="00506E2F"/>
    <w:rsid w:val="0050707E"/>
    <w:rsid w:val="005073C9"/>
    <w:rsid w:val="00507690"/>
    <w:rsid w:val="005077B5"/>
    <w:rsid w:val="0051079B"/>
    <w:rsid w:val="005108D8"/>
    <w:rsid w:val="00510A01"/>
    <w:rsid w:val="005110BD"/>
    <w:rsid w:val="005116F9"/>
    <w:rsid w:val="00511981"/>
    <w:rsid w:val="00511A8B"/>
    <w:rsid w:val="00511AFF"/>
    <w:rsid w:val="00511B7A"/>
    <w:rsid w:val="00511BAA"/>
    <w:rsid w:val="00511BE5"/>
    <w:rsid w:val="00511E07"/>
    <w:rsid w:val="00511FAB"/>
    <w:rsid w:val="00512B97"/>
    <w:rsid w:val="00512C0B"/>
    <w:rsid w:val="00512DAB"/>
    <w:rsid w:val="00512FFE"/>
    <w:rsid w:val="0051353D"/>
    <w:rsid w:val="005138EA"/>
    <w:rsid w:val="0051421D"/>
    <w:rsid w:val="005149A5"/>
    <w:rsid w:val="00514A4A"/>
    <w:rsid w:val="00514AB1"/>
    <w:rsid w:val="00515051"/>
    <w:rsid w:val="005150C9"/>
    <w:rsid w:val="00515162"/>
    <w:rsid w:val="00515268"/>
    <w:rsid w:val="005153A7"/>
    <w:rsid w:val="0051541D"/>
    <w:rsid w:val="005155C8"/>
    <w:rsid w:val="005169AC"/>
    <w:rsid w:val="0052008B"/>
    <w:rsid w:val="00520180"/>
    <w:rsid w:val="0052044A"/>
    <w:rsid w:val="0052044F"/>
    <w:rsid w:val="00520BFF"/>
    <w:rsid w:val="005210BD"/>
    <w:rsid w:val="005214A2"/>
    <w:rsid w:val="005219CF"/>
    <w:rsid w:val="00521C09"/>
    <w:rsid w:val="0052206A"/>
    <w:rsid w:val="0052217E"/>
    <w:rsid w:val="00522815"/>
    <w:rsid w:val="00523FEB"/>
    <w:rsid w:val="00524D47"/>
    <w:rsid w:val="00524E1E"/>
    <w:rsid w:val="00525545"/>
    <w:rsid w:val="00525B92"/>
    <w:rsid w:val="005270D0"/>
    <w:rsid w:val="0052740B"/>
    <w:rsid w:val="0052773A"/>
    <w:rsid w:val="005277CD"/>
    <w:rsid w:val="00527B7A"/>
    <w:rsid w:val="0053011E"/>
    <w:rsid w:val="00530812"/>
    <w:rsid w:val="005308B7"/>
    <w:rsid w:val="00530A6E"/>
    <w:rsid w:val="00530A80"/>
    <w:rsid w:val="00530DBE"/>
    <w:rsid w:val="00530E61"/>
    <w:rsid w:val="00531013"/>
    <w:rsid w:val="005312F3"/>
    <w:rsid w:val="00531802"/>
    <w:rsid w:val="005319CE"/>
    <w:rsid w:val="005324D5"/>
    <w:rsid w:val="00532737"/>
    <w:rsid w:val="0053290A"/>
    <w:rsid w:val="00532A26"/>
    <w:rsid w:val="00532AD7"/>
    <w:rsid w:val="005333A2"/>
    <w:rsid w:val="0053365A"/>
    <w:rsid w:val="00533785"/>
    <w:rsid w:val="005337FA"/>
    <w:rsid w:val="005341B4"/>
    <w:rsid w:val="0053420D"/>
    <w:rsid w:val="00534675"/>
    <w:rsid w:val="00534B59"/>
    <w:rsid w:val="00534CB9"/>
    <w:rsid w:val="00534DC3"/>
    <w:rsid w:val="0053502C"/>
    <w:rsid w:val="00535684"/>
    <w:rsid w:val="00535E74"/>
    <w:rsid w:val="00536123"/>
    <w:rsid w:val="00536759"/>
    <w:rsid w:val="00536F49"/>
    <w:rsid w:val="00537484"/>
    <w:rsid w:val="00537719"/>
    <w:rsid w:val="00537B0B"/>
    <w:rsid w:val="00537C62"/>
    <w:rsid w:val="005402DF"/>
    <w:rsid w:val="00540F7B"/>
    <w:rsid w:val="005414A8"/>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62"/>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085"/>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120"/>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3C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77F09"/>
    <w:rsid w:val="005805A7"/>
    <w:rsid w:val="0058096F"/>
    <w:rsid w:val="005810C9"/>
    <w:rsid w:val="00581AF3"/>
    <w:rsid w:val="00581D82"/>
    <w:rsid w:val="005824C8"/>
    <w:rsid w:val="00582809"/>
    <w:rsid w:val="005835D9"/>
    <w:rsid w:val="00583BCC"/>
    <w:rsid w:val="00583D74"/>
    <w:rsid w:val="00583F54"/>
    <w:rsid w:val="005840BA"/>
    <w:rsid w:val="00584281"/>
    <w:rsid w:val="00584BE6"/>
    <w:rsid w:val="00585621"/>
    <w:rsid w:val="0058689C"/>
    <w:rsid w:val="005869FC"/>
    <w:rsid w:val="00586ABE"/>
    <w:rsid w:val="00586B7D"/>
    <w:rsid w:val="00586B94"/>
    <w:rsid w:val="00586F0C"/>
    <w:rsid w:val="00587203"/>
    <w:rsid w:val="0058798C"/>
    <w:rsid w:val="00587D5F"/>
    <w:rsid w:val="005900FA"/>
    <w:rsid w:val="0059094B"/>
    <w:rsid w:val="00590B41"/>
    <w:rsid w:val="00590DFD"/>
    <w:rsid w:val="0059131A"/>
    <w:rsid w:val="005913E9"/>
    <w:rsid w:val="0059172C"/>
    <w:rsid w:val="00591772"/>
    <w:rsid w:val="005917DA"/>
    <w:rsid w:val="00591819"/>
    <w:rsid w:val="0059190F"/>
    <w:rsid w:val="00593036"/>
    <w:rsid w:val="00593277"/>
    <w:rsid w:val="005935A4"/>
    <w:rsid w:val="0059396D"/>
    <w:rsid w:val="00594825"/>
    <w:rsid w:val="005948C2"/>
    <w:rsid w:val="00594D5A"/>
    <w:rsid w:val="00594F46"/>
    <w:rsid w:val="00595312"/>
    <w:rsid w:val="00595686"/>
    <w:rsid w:val="0059575F"/>
    <w:rsid w:val="00595796"/>
    <w:rsid w:val="00595B38"/>
    <w:rsid w:val="00595D1C"/>
    <w:rsid w:val="00595DCA"/>
    <w:rsid w:val="00595F9F"/>
    <w:rsid w:val="00596002"/>
    <w:rsid w:val="0059631A"/>
    <w:rsid w:val="00596712"/>
    <w:rsid w:val="005969BE"/>
    <w:rsid w:val="00596CCF"/>
    <w:rsid w:val="00596E79"/>
    <w:rsid w:val="00597175"/>
    <w:rsid w:val="0059779B"/>
    <w:rsid w:val="00597EDD"/>
    <w:rsid w:val="005A0461"/>
    <w:rsid w:val="005A10F2"/>
    <w:rsid w:val="005A1B67"/>
    <w:rsid w:val="005A1DD2"/>
    <w:rsid w:val="005A209A"/>
    <w:rsid w:val="005A218B"/>
    <w:rsid w:val="005A26B4"/>
    <w:rsid w:val="005A2AC7"/>
    <w:rsid w:val="005A4139"/>
    <w:rsid w:val="005A4BAD"/>
    <w:rsid w:val="005A4EA0"/>
    <w:rsid w:val="005A55AA"/>
    <w:rsid w:val="005A59F3"/>
    <w:rsid w:val="005A5A38"/>
    <w:rsid w:val="005A5A7A"/>
    <w:rsid w:val="005A5D33"/>
    <w:rsid w:val="005A5D4C"/>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4E4"/>
    <w:rsid w:val="005B563E"/>
    <w:rsid w:val="005B5E0D"/>
    <w:rsid w:val="005B60DE"/>
    <w:rsid w:val="005B61D0"/>
    <w:rsid w:val="005B6361"/>
    <w:rsid w:val="005B65EA"/>
    <w:rsid w:val="005B6B01"/>
    <w:rsid w:val="005B6B0F"/>
    <w:rsid w:val="005B6B33"/>
    <w:rsid w:val="005B6CDA"/>
    <w:rsid w:val="005B6F83"/>
    <w:rsid w:val="005B74C1"/>
    <w:rsid w:val="005B7626"/>
    <w:rsid w:val="005B7FB9"/>
    <w:rsid w:val="005C00F0"/>
    <w:rsid w:val="005C04F8"/>
    <w:rsid w:val="005C104F"/>
    <w:rsid w:val="005C10DE"/>
    <w:rsid w:val="005C13B6"/>
    <w:rsid w:val="005C140A"/>
    <w:rsid w:val="005C167A"/>
    <w:rsid w:val="005C1EC6"/>
    <w:rsid w:val="005C2066"/>
    <w:rsid w:val="005C228C"/>
    <w:rsid w:val="005C2FCE"/>
    <w:rsid w:val="005C41F3"/>
    <w:rsid w:val="005C42D7"/>
    <w:rsid w:val="005C45F1"/>
    <w:rsid w:val="005C48D6"/>
    <w:rsid w:val="005C4C59"/>
    <w:rsid w:val="005C4F06"/>
    <w:rsid w:val="005C5570"/>
    <w:rsid w:val="005C56F4"/>
    <w:rsid w:val="005C5710"/>
    <w:rsid w:val="005C62F6"/>
    <w:rsid w:val="005C63BC"/>
    <w:rsid w:val="005C66FC"/>
    <w:rsid w:val="005C685B"/>
    <w:rsid w:val="005C74FB"/>
    <w:rsid w:val="005C7531"/>
    <w:rsid w:val="005C775A"/>
    <w:rsid w:val="005C78FA"/>
    <w:rsid w:val="005C7C8D"/>
    <w:rsid w:val="005C7DEC"/>
    <w:rsid w:val="005D0A6F"/>
    <w:rsid w:val="005D0F9B"/>
    <w:rsid w:val="005D1262"/>
    <w:rsid w:val="005D1602"/>
    <w:rsid w:val="005D1CCE"/>
    <w:rsid w:val="005D1FC3"/>
    <w:rsid w:val="005D214E"/>
    <w:rsid w:val="005D2550"/>
    <w:rsid w:val="005D26BD"/>
    <w:rsid w:val="005D2706"/>
    <w:rsid w:val="005D2907"/>
    <w:rsid w:val="005D2EBB"/>
    <w:rsid w:val="005D2FA6"/>
    <w:rsid w:val="005D3303"/>
    <w:rsid w:val="005D3CA8"/>
    <w:rsid w:val="005D454B"/>
    <w:rsid w:val="005D45CC"/>
    <w:rsid w:val="005D4777"/>
    <w:rsid w:val="005D4AF2"/>
    <w:rsid w:val="005D4CBD"/>
    <w:rsid w:val="005D4FF5"/>
    <w:rsid w:val="005D5097"/>
    <w:rsid w:val="005D558A"/>
    <w:rsid w:val="005D6005"/>
    <w:rsid w:val="005D74B1"/>
    <w:rsid w:val="005D7FF6"/>
    <w:rsid w:val="005E0DBC"/>
    <w:rsid w:val="005E0E96"/>
    <w:rsid w:val="005E0F40"/>
    <w:rsid w:val="005E12FA"/>
    <w:rsid w:val="005E1D20"/>
    <w:rsid w:val="005E1E05"/>
    <w:rsid w:val="005E2849"/>
    <w:rsid w:val="005E296F"/>
    <w:rsid w:val="005E2CB3"/>
    <w:rsid w:val="005E32B3"/>
    <w:rsid w:val="005E385F"/>
    <w:rsid w:val="005E3871"/>
    <w:rsid w:val="005E3A27"/>
    <w:rsid w:val="005E47F8"/>
    <w:rsid w:val="005E49E8"/>
    <w:rsid w:val="005E5476"/>
    <w:rsid w:val="005E5B81"/>
    <w:rsid w:val="005E5C24"/>
    <w:rsid w:val="005E5D61"/>
    <w:rsid w:val="005E65AA"/>
    <w:rsid w:val="005E7577"/>
    <w:rsid w:val="005F0200"/>
    <w:rsid w:val="005F023A"/>
    <w:rsid w:val="005F05F3"/>
    <w:rsid w:val="005F0EE7"/>
    <w:rsid w:val="005F0F97"/>
    <w:rsid w:val="005F118D"/>
    <w:rsid w:val="005F1BBE"/>
    <w:rsid w:val="005F201D"/>
    <w:rsid w:val="005F2ABA"/>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1A63"/>
    <w:rsid w:val="00601A86"/>
    <w:rsid w:val="00602213"/>
    <w:rsid w:val="0060283C"/>
    <w:rsid w:val="00602879"/>
    <w:rsid w:val="0060291E"/>
    <w:rsid w:val="00603F5E"/>
    <w:rsid w:val="006045E2"/>
    <w:rsid w:val="006048A0"/>
    <w:rsid w:val="006049C4"/>
    <w:rsid w:val="00604F14"/>
    <w:rsid w:val="00604F57"/>
    <w:rsid w:val="00605262"/>
    <w:rsid w:val="00605641"/>
    <w:rsid w:val="00605C39"/>
    <w:rsid w:val="00605C62"/>
    <w:rsid w:val="0060627A"/>
    <w:rsid w:val="006064FC"/>
    <w:rsid w:val="0060663B"/>
    <w:rsid w:val="006066C9"/>
    <w:rsid w:val="00606863"/>
    <w:rsid w:val="00607228"/>
    <w:rsid w:val="006073FE"/>
    <w:rsid w:val="00607665"/>
    <w:rsid w:val="006076DF"/>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41A"/>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99"/>
    <w:rsid w:val="006267D4"/>
    <w:rsid w:val="00627073"/>
    <w:rsid w:val="00627099"/>
    <w:rsid w:val="00627110"/>
    <w:rsid w:val="006277AF"/>
    <w:rsid w:val="00627D96"/>
    <w:rsid w:val="00627F6F"/>
    <w:rsid w:val="00630001"/>
    <w:rsid w:val="00630512"/>
    <w:rsid w:val="00630971"/>
    <w:rsid w:val="006311B3"/>
    <w:rsid w:val="00631585"/>
    <w:rsid w:val="0063284C"/>
    <w:rsid w:val="00632A57"/>
    <w:rsid w:val="00632D26"/>
    <w:rsid w:val="006331B8"/>
    <w:rsid w:val="00633214"/>
    <w:rsid w:val="00633311"/>
    <w:rsid w:val="00633BE8"/>
    <w:rsid w:val="00634290"/>
    <w:rsid w:val="00634FF2"/>
    <w:rsid w:val="00635025"/>
    <w:rsid w:val="006357CE"/>
    <w:rsid w:val="00635A99"/>
    <w:rsid w:val="00635B46"/>
    <w:rsid w:val="006361F9"/>
    <w:rsid w:val="006362DA"/>
    <w:rsid w:val="00636398"/>
    <w:rsid w:val="006365E4"/>
    <w:rsid w:val="0063670E"/>
    <w:rsid w:val="006368D3"/>
    <w:rsid w:val="00636DE8"/>
    <w:rsid w:val="00637355"/>
    <w:rsid w:val="00637736"/>
    <w:rsid w:val="006377EC"/>
    <w:rsid w:val="00637AE8"/>
    <w:rsid w:val="00637C62"/>
    <w:rsid w:val="00637F55"/>
    <w:rsid w:val="00637FFD"/>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7FC"/>
    <w:rsid w:val="00646C81"/>
    <w:rsid w:val="00647020"/>
    <w:rsid w:val="0064709B"/>
    <w:rsid w:val="006474DB"/>
    <w:rsid w:val="00647E71"/>
    <w:rsid w:val="00647E8A"/>
    <w:rsid w:val="00647F9B"/>
    <w:rsid w:val="00647FD0"/>
    <w:rsid w:val="00650009"/>
    <w:rsid w:val="00650475"/>
    <w:rsid w:val="00650516"/>
    <w:rsid w:val="00650AB9"/>
    <w:rsid w:val="00650CEE"/>
    <w:rsid w:val="006511CE"/>
    <w:rsid w:val="00652936"/>
    <w:rsid w:val="0065364B"/>
    <w:rsid w:val="006537DA"/>
    <w:rsid w:val="006538D6"/>
    <w:rsid w:val="006539DF"/>
    <w:rsid w:val="00653A80"/>
    <w:rsid w:val="00653B67"/>
    <w:rsid w:val="00653CF7"/>
    <w:rsid w:val="00653D36"/>
    <w:rsid w:val="00653EFE"/>
    <w:rsid w:val="006545D7"/>
    <w:rsid w:val="00654734"/>
    <w:rsid w:val="0065524E"/>
    <w:rsid w:val="00655733"/>
    <w:rsid w:val="00655ACD"/>
    <w:rsid w:val="00656408"/>
    <w:rsid w:val="0065677C"/>
    <w:rsid w:val="00656A92"/>
    <w:rsid w:val="00656DDE"/>
    <w:rsid w:val="00657436"/>
    <w:rsid w:val="00657578"/>
    <w:rsid w:val="0065759A"/>
    <w:rsid w:val="00657A6D"/>
    <w:rsid w:val="00657A7E"/>
    <w:rsid w:val="00657F39"/>
    <w:rsid w:val="0066011D"/>
    <w:rsid w:val="00660251"/>
    <w:rsid w:val="006607C0"/>
    <w:rsid w:val="00660EB4"/>
    <w:rsid w:val="006613A6"/>
    <w:rsid w:val="00661762"/>
    <w:rsid w:val="00661BBF"/>
    <w:rsid w:val="00661C1E"/>
    <w:rsid w:val="00661E72"/>
    <w:rsid w:val="00662064"/>
    <w:rsid w:val="00662416"/>
    <w:rsid w:val="006627A2"/>
    <w:rsid w:val="006627C5"/>
    <w:rsid w:val="00662943"/>
    <w:rsid w:val="00662A19"/>
    <w:rsid w:val="00662CCA"/>
    <w:rsid w:val="00662F7B"/>
    <w:rsid w:val="006630FC"/>
    <w:rsid w:val="00663375"/>
    <w:rsid w:val="006634E6"/>
    <w:rsid w:val="00663611"/>
    <w:rsid w:val="006638DC"/>
    <w:rsid w:val="00664045"/>
    <w:rsid w:val="00664529"/>
    <w:rsid w:val="006647BD"/>
    <w:rsid w:val="00664B71"/>
    <w:rsid w:val="00664D8C"/>
    <w:rsid w:val="00664E22"/>
    <w:rsid w:val="006655EE"/>
    <w:rsid w:val="00665C0C"/>
    <w:rsid w:val="0066671E"/>
    <w:rsid w:val="0066687C"/>
    <w:rsid w:val="00667982"/>
    <w:rsid w:val="00667B5C"/>
    <w:rsid w:val="00667EE7"/>
    <w:rsid w:val="006700C2"/>
    <w:rsid w:val="00670897"/>
    <w:rsid w:val="00670922"/>
    <w:rsid w:val="00670925"/>
    <w:rsid w:val="006709A7"/>
    <w:rsid w:val="00670BE1"/>
    <w:rsid w:val="00671200"/>
    <w:rsid w:val="006717E9"/>
    <w:rsid w:val="00671AB5"/>
    <w:rsid w:val="00671AFE"/>
    <w:rsid w:val="00671DFA"/>
    <w:rsid w:val="0067218F"/>
    <w:rsid w:val="006721E4"/>
    <w:rsid w:val="00672544"/>
    <w:rsid w:val="00672695"/>
    <w:rsid w:val="00672FB3"/>
    <w:rsid w:val="00673E7A"/>
    <w:rsid w:val="00673F5A"/>
    <w:rsid w:val="006741F2"/>
    <w:rsid w:val="00674456"/>
    <w:rsid w:val="00674884"/>
    <w:rsid w:val="00674AD3"/>
    <w:rsid w:val="00674B1A"/>
    <w:rsid w:val="00674CC3"/>
    <w:rsid w:val="006751D6"/>
    <w:rsid w:val="0067556E"/>
    <w:rsid w:val="00675837"/>
    <w:rsid w:val="00675C72"/>
    <w:rsid w:val="0067698C"/>
    <w:rsid w:val="006771F9"/>
    <w:rsid w:val="006776D7"/>
    <w:rsid w:val="006806F0"/>
    <w:rsid w:val="006807F2"/>
    <w:rsid w:val="00680A3B"/>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935"/>
    <w:rsid w:val="0068649B"/>
    <w:rsid w:val="006865D8"/>
    <w:rsid w:val="0068674E"/>
    <w:rsid w:val="0068696D"/>
    <w:rsid w:val="00686CEB"/>
    <w:rsid w:val="006870E1"/>
    <w:rsid w:val="00687878"/>
    <w:rsid w:val="006878AE"/>
    <w:rsid w:val="00687901"/>
    <w:rsid w:val="006879FA"/>
    <w:rsid w:val="00687F44"/>
    <w:rsid w:val="00687FD4"/>
    <w:rsid w:val="00690652"/>
    <w:rsid w:val="00690B5C"/>
    <w:rsid w:val="006913DE"/>
    <w:rsid w:val="0069165B"/>
    <w:rsid w:val="00691754"/>
    <w:rsid w:val="00691FFF"/>
    <w:rsid w:val="006923C9"/>
    <w:rsid w:val="00692614"/>
    <w:rsid w:val="0069280A"/>
    <w:rsid w:val="00692944"/>
    <w:rsid w:val="00692ACF"/>
    <w:rsid w:val="00692C57"/>
    <w:rsid w:val="0069302A"/>
    <w:rsid w:val="0069377D"/>
    <w:rsid w:val="00693857"/>
    <w:rsid w:val="00693BC2"/>
    <w:rsid w:val="00693C3C"/>
    <w:rsid w:val="00693FEC"/>
    <w:rsid w:val="006948A9"/>
    <w:rsid w:val="00694CA3"/>
    <w:rsid w:val="006950E6"/>
    <w:rsid w:val="006953AD"/>
    <w:rsid w:val="00695496"/>
    <w:rsid w:val="00695702"/>
    <w:rsid w:val="00695DA0"/>
    <w:rsid w:val="00695FC2"/>
    <w:rsid w:val="00696210"/>
    <w:rsid w:val="006965F1"/>
    <w:rsid w:val="006966FE"/>
    <w:rsid w:val="00696949"/>
    <w:rsid w:val="00697052"/>
    <w:rsid w:val="006A0309"/>
    <w:rsid w:val="006A036F"/>
    <w:rsid w:val="006A068E"/>
    <w:rsid w:val="006A06F0"/>
    <w:rsid w:val="006A0742"/>
    <w:rsid w:val="006A0745"/>
    <w:rsid w:val="006A0923"/>
    <w:rsid w:val="006A0BC8"/>
    <w:rsid w:val="006A0BFA"/>
    <w:rsid w:val="006A11FE"/>
    <w:rsid w:val="006A1E51"/>
    <w:rsid w:val="006A1E61"/>
    <w:rsid w:val="006A1EEF"/>
    <w:rsid w:val="006A22FC"/>
    <w:rsid w:val="006A2316"/>
    <w:rsid w:val="006A2E93"/>
    <w:rsid w:val="006A3429"/>
    <w:rsid w:val="006A36C4"/>
    <w:rsid w:val="006A3B10"/>
    <w:rsid w:val="006A40F3"/>
    <w:rsid w:val="006A43AF"/>
    <w:rsid w:val="006A4562"/>
    <w:rsid w:val="006A46FB"/>
    <w:rsid w:val="006A5E28"/>
    <w:rsid w:val="006A697B"/>
    <w:rsid w:val="006A6C6B"/>
    <w:rsid w:val="006A6D05"/>
    <w:rsid w:val="006A6EAF"/>
    <w:rsid w:val="006A7346"/>
    <w:rsid w:val="006A7429"/>
    <w:rsid w:val="006A79A1"/>
    <w:rsid w:val="006A7AFF"/>
    <w:rsid w:val="006A7F04"/>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5C0"/>
    <w:rsid w:val="006B7648"/>
    <w:rsid w:val="006B7BAA"/>
    <w:rsid w:val="006B7D34"/>
    <w:rsid w:val="006B7D48"/>
    <w:rsid w:val="006C0185"/>
    <w:rsid w:val="006C03B8"/>
    <w:rsid w:val="006C0909"/>
    <w:rsid w:val="006C0DB7"/>
    <w:rsid w:val="006C19AB"/>
    <w:rsid w:val="006C2105"/>
    <w:rsid w:val="006C266F"/>
    <w:rsid w:val="006C2672"/>
    <w:rsid w:val="006C2B46"/>
    <w:rsid w:val="006C3694"/>
    <w:rsid w:val="006C37D4"/>
    <w:rsid w:val="006C39D4"/>
    <w:rsid w:val="006C3A2D"/>
    <w:rsid w:val="006C4359"/>
    <w:rsid w:val="006C469B"/>
    <w:rsid w:val="006C4D51"/>
    <w:rsid w:val="006C5094"/>
    <w:rsid w:val="006C54AE"/>
    <w:rsid w:val="006C566E"/>
    <w:rsid w:val="006C5874"/>
    <w:rsid w:val="006C5A85"/>
    <w:rsid w:val="006C5AE0"/>
    <w:rsid w:val="006C5B6C"/>
    <w:rsid w:val="006C5EC9"/>
    <w:rsid w:val="006C6059"/>
    <w:rsid w:val="006C6125"/>
    <w:rsid w:val="006C6376"/>
    <w:rsid w:val="006C6D95"/>
    <w:rsid w:val="006C71A4"/>
    <w:rsid w:val="006C74E1"/>
    <w:rsid w:val="006C7522"/>
    <w:rsid w:val="006C79B9"/>
    <w:rsid w:val="006D0538"/>
    <w:rsid w:val="006D0B65"/>
    <w:rsid w:val="006D0CB7"/>
    <w:rsid w:val="006D12D4"/>
    <w:rsid w:val="006D12EE"/>
    <w:rsid w:val="006D23E9"/>
    <w:rsid w:val="006D2751"/>
    <w:rsid w:val="006D2CFB"/>
    <w:rsid w:val="006D2E05"/>
    <w:rsid w:val="006D3293"/>
    <w:rsid w:val="006D426A"/>
    <w:rsid w:val="006D4E0A"/>
    <w:rsid w:val="006D5CA9"/>
    <w:rsid w:val="006D5F6C"/>
    <w:rsid w:val="006D61D2"/>
    <w:rsid w:val="006D6690"/>
    <w:rsid w:val="006D6F08"/>
    <w:rsid w:val="006D713E"/>
    <w:rsid w:val="006D7175"/>
    <w:rsid w:val="006D7493"/>
    <w:rsid w:val="006D7662"/>
    <w:rsid w:val="006D7934"/>
    <w:rsid w:val="006E062C"/>
    <w:rsid w:val="006E065E"/>
    <w:rsid w:val="006E0977"/>
    <w:rsid w:val="006E0A42"/>
    <w:rsid w:val="006E0AA2"/>
    <w:rsid w:val="006E0DDE"/>
    <w:rsid w:val="006E15C9"/>
    <w:rsid w:val="006E19FE"/>
    <w:rsid w:val="006E1C82"/>
    <w:rsid w:val="006E1CB3"/>
    <w:rsid w:val="006E1D10"/>
    <w:rsid w:val="006E28B7"/>
    <w:rsid w:val="006E2A5B"/>
    <w:rsid w:val="006E2A9B"/>
    <w:rsid w:val="006E2F03"/>
    <w:rsid w:val="006E3310"/>
    <w:rsid w:val="006E3A47"/>
    <w:rsid w:val="006E3B9F"/>
    <w:rsid w:val="006E3F23"/>
    <w:rsid w:val="006E406E"/>
    <w:rsid w:val="006E426E"/>
    <w:rsid w:val="006E4E39"/>
    <w:rsid w:val="006E509B"/>
    <w:rsid w:val="006E5521"/>
    <w:rsid w:val="006E565E"/>
    <w:rsid w:val="006E5CAE"/>
    <w:rsid w:val="006E5CB6"/>
    <w:rsid w:val="006E62D7"/>
    <w:rsid w:val="006E6510"/>
    <w:rsid w:val="006E6533"/>
    <w:rsid w:val="006E673D"/>
    <w:rsid w:val="006E67A1"/>
    <w:rsid w:val="006E7088"/>
    <w:rsid w:val="006E7684"/>
    <w:rsid w:val="006E788D"/>
    <w:rsid w:val="006E7D3B"/>
    <w:rsid w:val="006F0269"/>
    <w:rsid w:val="006F04F7"/>
    <w:rsid w:val="006F09B6"/>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0B6"/>
    <w:rsid w:val="00700129"/>
    <w:rsid w:val="00700151"/>
    <w:rsid w:val="00700331"/>
    <w:rsid w:val="007003AD"/>
    <w:rsid w:val="007005A4"/>
    <w:rsid w:val="0070082E"/>
    <w:rsid w:val="00700FA7"/>
    <w:rsid w:val="007015E2"/>
    <w:rsid w:val="00701781"/>
    <w:rsid w:val="00701F41"/>
    <w:rsid w:val="007021A0"/>
    <w:rsid w:val="0070346E"/>
    <w:rsid w:val="0070358A"/>
    <w:rsid w:val="007036A9"/>
    <w:rsid w:val="00703A49"/>
    <w:rsid w:val="00704071"/>
    <w:rsid w:val="00704B3D"/>
    <w:rsid w:val="00704CC9"/>
    <w:rsid w:val="00704E6E"/>
    <w:rsid w:val="00704EDB"/>
    <w:rsid w:val="00705962"/>
    <w:rsid w:val="00705B6C"/>
    <w:rsid w:val="00706101"/>
    <w:rsid w:val="007061D3"/>
    <w:rsid w:val="00706E1C"/>
    <w:rsid w:val="00707023"/>
    <w:rsid w:val="00707072"/>
    <w:rsid w:val="00707208"/>
    <w:rsid w:val="00707AAB"/>
    <w:rsid w:val="00707D61"/>
    <w:rsid w:val="00707D65"/>
    <w:rsid w:val="00707E1C"/>
    <w:rsid w:val="00710287"/>
    <w:rsid w:val="00710398"/>
    <w:rsid w:val="00710537"/>
    <w:rsid w:val="00710607"/>
    <w:rsid w:val="00710CB9"/>
    <w:rsid w:val="00710E4B"/>
    <w:rsid w:val="0071134F"/>
    <w:rsid w:val="00711953"/>
    <w:rsid w:val="00711A5E"/>
    <w:rsid w:val="007121E6"/>
    <w:rsid w:val="00712287"/>
    <w:rsid w:val="00712617"/>
    <w:rsid w:val="00712772"/>
    <w:rsid w:val="00712DA3"/>
    <w:rsid w:val="007139B1"/>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0A37"/>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7FD"/>
    <w:rsid w:val="007319A1"/>
    <w:rsid w:val="00731A05"/>
    <w:rsid w:val="0073202A"/>
    <w:rsid w:val="0073216F"/>
    <w:rsid w:val="007322EC"/>
    <w:rsid w:val="007323D1"/>
    <w:rsid w:val="00732493"/>
    <w:rsid w:val="00732634"/>
    <w:rsid w:val="007329DC"/>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A66"/>
    <w:rsid w:val="00736C2C"/>
    <w:rsid w:val="00736D7D"/>
    <w:rsid w:val="00736FA4"/>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63"/>
    <w:rsid w:val="00742FCA"/>
    <w:rsid w:val="0074304B"/>
    <w:rsid w:val="00743A3A"/>
    <w:rsid w:val="00743BDC"/>
    <w:rsid w:val="00743F01"/>
    <w:rsid w:val="007441E8"/>
    <w:rsid w:val="007445A0"/>
    <w:rsid w:val="007446AD"/>
    <w:rsid w:val="00744974"/>
    <w:rsid w:val="0074524B"/>
    <w:rsid w:val="007455BC"/>
    <w:rsid w:val="007456A4"/>
    <w:rsid w:val="00745B24"/>
    <w:rsid w:val="0074647E"/>
    <w:rsid w:val="0074680A"/>
    <w:rsid w:val="00746842"/>
    <w:rsid w:val="0074693C"/>
    <w:rsid w:val="00746A54"/>
    <w:rsid w:val="00746CEB"/>
    <w:rsid w:val="00746D0F"/>
    <w:rsid w:val="00746F6B"/>
    <w:rsid w:val="00747367"/>
    <w:rsid w:val="00747D8B"/>
    <w:rsid w:val="00747EFC"/>
    <w:rsid w:val="007500A2"/>
    <w:rsid w:val="0075089B"/>
    <w:rsid w:val="00750F2A"/>
    <w:rsid w:val="00750F33"/>
    <w:rsid w:val="00751228"/>
    <w:rsid w:val="00752297"/>
    <w:rsid w:val="00752A42"/>
    <w:rsid w:val="00752C67"/>
    <w:rsid w:val="00752D3E"/>
    <w:rsid w:val="00752D7E"/>
    <w:rsid w:val="0075312E"/>
    <w:rsid w:val="007534CC"/>
    <w:rsid w:val="00753884"/>
    <w:rsid w:val="007558CF"/>
    <w:rsid w:val="00755B5F"/>
    <w:rsid w:val="007565B7"/>
    <w:rsid w:val="00756A53"/>
    <w:rsid w:val="007571E1"/>
    <w:rsid w:val="007573F6"/>
    <w:rsid w:val="00757852"/>
    <w:rsid w:val="00757A16"/>
    <w:rsid w:val="00757ACC"/>
    <w:rsid w:val="00757B6D"/>
    <w:rsid w:val="00757D79"/>
    <w:rsid w:val="007604B2"/>
    <w:rsid w:val="0076078D"/>
    <w:rsid w:val="00760A64"/>
    <w:rsid w:val="00760B6F"/>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2F6"/>
    <w:rsid w:val="00770480"/>
    <w:rsid w:val="00770B00"/>
    <w:rsid w:val="00770BBC"/>
    <w:rsid w:val="00770F1E"/>
    <w:rsid w:val="00771DE9"/>
    <w:rsid w:val="00772320"/>
    <w:rsid w:val="0077248E"/>
    <w:rsid w:val="007729A2"/>
    <w:rsid w:val="00772C38"/>
    <w:rsid w:val="00772D37"/>
    <w:rsid w:val="00773446"/>
    <w:rsid w:val="00773ABB"/>
    <w:rsid w:val="00773B7C"/>
    <w:rsid w:val="00773BB7"/>
    <w:rsid w:val="007742DE"/>
    <w:rsid w:val="00774729"/>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261"/>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87A2B"/>
    <w:rsid w:val="00790358"/>
    <w:rsid w:val="007904B4"/>
    <w:rsid w:val="007904BE"/>
    <w:rsid w:val="007908D1"/>
    <w:rsid w:val="00791415"/>
    <w:rsid w:val="00791B0E"/>
    <w:rsid w:val="00791B1A"/>
    <w:rsid w:val="007925EA"/>
    <w:rsid w:val="0079277C"/>
    <w:rsid w:val="00792876"/>
    <w:rsid w:val="00792A70"/>
    <w:rsid w:val="00793092"/>
    <w:rsid w:val="0079314B"/>
    <w:rsid w:val="00793336"/>
    <w:rsid w:val="007939D0"/>
    <w:rsid w:val="00793CD8"/>
    <w:rsid w:val="00794694"/>
    <w:rsid w:val="00795238"/>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B77"/>
    <w:rsid w:val="00797DA6"/>
    <w:rsid w:val="00797EF5"/>
    <w:rsid w:val="007A096C"/>
    <w:rsid w:val="007A0E6E"/>
    <w:rsid w:val="007A1CB3"/>
    <w:rsid w:val="007A21FF"/>
    <w:rsid w:val="007A2375"/>
    <w:rsid w:val="007A23A4"/>
    <w:rsid w:val="007A2479"/>
    <w:rsid w:val="007A306F"/>
    <w:rsid w:val="007A30E8"/>
    <w:rsid w:val="007A43A6"/>
    <w:rsid w:val="007A475D"/>
    <w:rsid w:val="007A5273"/>
    <w:rsid w:val="007A580A"/>
    <w:rsid w:val="007A58A6"/>
    <w:rsid w:val="007A6E26"/>
    <w:rsid w:val="007A7507"/>
    <w:rsid w:val="007A7F23"/>
    <w:rsid w:val="007B0CF3"/>
    <w:rsid w:val="007B0FB2"/>
    <w:rsid w:val="007B1459"/>
    <w:rsid w:val="007B1462"/>
    <w:rsid w:val="007B1509"/>
    <w:rsid w:val="007B1885"/>
    <w:rsid w:val="007B19A6"/>
    <w:rsid w:val="007B22C2"/>
    <w:rsid w:val="007B22F7"/>
    <w:rsid w:val="007B2450"/>
    <w:rsid w:val="007B24E0"/>
    <w:rsid w:val="007B269E"/>
    <w:rsid w:val="007B29A5"/>
    <w:rsid w:val="007B2E27"/>
    <w:rsid w:val="007B3460"/>
    <w:rsid w:val="007B37CF"/>
    <w:rsid w:val="007B3BBD"/>
    <w:rsid w:val="007B3D2D"/>
    <w:rsid w:val="007B456A"/>
    <w:rsid w:val="007B4673"/>
    <w:rsid w:val="007B4B68"/>
    <w:rsid w:val="007B4B87"/>
    <w:rsid w:val="007B4F14"/>
    <w:rsid w:val="007B50AE"/>
    <w:rsid w:val="007B51DF"/>
    <w:rsid w:val="007B58AD"/>
    <w:rsid w:val="007B5D17"/>
    <w:rsid w:val="007B5E59"/>
    <w:rsid w:val="007B6755"/>
    <w:rsid w:val="007B6ED5"/>
    <w:rsid w:val="007B776C"/>
    <w:rsid w:val="007C05DD"/>
    <w:rsid w:val="007C08C9"/>
    <w:rsid w:val="007C0B1D"/>
    <w:rsid w:val="007C0B85"/>
    <w:rsid w:val="007C0E09"/>
    <w:rsid w:val="007C1255"/>
    <w:rsid w:val="007C1274"/>
    <w:rsid w:val="007C1D30"/>
    <w:rsid w:val="007C1FE6"/>
    <w:rsid w:val="007C2201"/>
    <w:rsid w:val="007C2489"/>
    <w:rsid w:val="007C26E2"/>
    <w:rsid w:val="007C273F"/>
    <w:rsid w:val="007C2BAC"/>
    <w:rsid w:val="007C2C82"/>
    <w:rsid w:val="007C3027"/>
    <w:rsid w:val="007C3591"/>
    <w:rsid w:val="007C3707"/>
    <w:rsid w:val="007C37DB"/>
    <w:rsid w:val="007C3C94"/>
    <w:rsid w:val="007C3D18"/>
    <w:rsid w:val="007C48D6"/>
    <w:rsid w:val="007C4E87"/>
    <w:rsid w:val="007C4F53"/>
    <w:rsid w:val="007C517D"/>
    <w:rsid w:val="007C5591"/>
    <w:rsid w:val="007C572B"/>
    <w:rsid w:val="007C5CB1"/>
    <w:rsid w:val="007C6032"/>
    <w:rsid w:val="007C60BF"/>
    <w:rsid w:val="007C644B"/>
    <w:rsid w:val="007C675D"/>
    <w:rsid w:val="007C6A07"/>
    <w:rsid w:val="007C6D49"/>
    <w:rsid w:val="007C70F0"/>
    <w:rsid w:val="007C75A1"/>
    <w:rsid w:val="007C7639"/>
    <w:rsid w:val="007C77A5"/>
    <w:rsid w:val="007C7F13"/>
    <w:rsid w:val="007D04E5"/>
    <w:rsid w:val="007D07A8"/>
    <w:rsid w:val="007D07C6"/>
    <w:rsid w:val="007D09A8"/>
    <w:rsid w:val="007D0EA9"/>
    <w:rsid w:val="007D166C"/>
    <w:rsid w:val="007D1BD5"/>
    <w:rsid w:val="007D1C8E"/>
    <w:rsid w:val="007D1D38"/>
    <w:rsid w:val="007D24A5"/>
    <w:rsid w:val="007D24E7"/>
    <w:rsid w:val="007D3632"/>
    <w:rsid w:val="007D41F8"/>
    <w:rsid w:val="007D4225"/>
    <w:rsid w:val="007D4AAF"/>
    <w:rsid w:val="007D50B5"/>
    <w:rsid w:val="007D560A"/>
    <w:rsid w:val="007D5901"/>
    <w:rsid w:val="007D5B71"/>
    <w:rsid w:val="007D5C40"/>
    <w:rsid w:val="007D6564"/>
    <w:rsid w:val="007D6772"/>
    <w:rsid w:val="007D6E9E"/>
    <w:rsid w:val="007D7157"/>
    <w:rsid w:val="007D7526"/>
    <w:rsid w:val="007D7634"/>
    <w:rsid w:val="007D7FCD"/>
    <w:rsid w:val="007E0192"/>
    <w:rsid w:val="007E0381"/>
    <w:rsid w:val="007E0BE6"/>
    <w:rsid w:val="007E0E19"/>
    <w:rsid w:val="007E1010"/>
    <w:rsid w:val="007E1285"/>
    <w:rsid w:val="007E1EC4"/>
    <w:rsid w:val="007E2077"/>
    <w:rsid w:val="007E2945"/>
    <w:rsid w:val="007E2B52"/>
    <w:rsid w:val="007E2C45"/>
    <w:rsid w:val="007E3226"/>
    <w:rsid w:val="007E3951"/>
    <w:rsid w:val="007E4610"/>
    <w:rsid w:val="007E4715"/>
    <w:rsid w:val="007E4BFF"/>
    <w:rsid w:val="007E505B"/>
    <w:rsid w:val="007E5273"/>
    <w:rsid w:val="007E53F6"/>
    <w:rsid w:val="007E5961"/>
    <w:rsid w:val="007E5B09"/>
    <w:rsid w:val="007E64ED"/>
    <w:rsid w:val="007E6CB5"/>
    <w:rsid w:val="007E7091"/>
    <w:rsid w:val="007E7C1D"/>
    <w:rsid w:val="007F012E"/>
    <w:rsid w:val="007F030F"/>
    <w:rsid w:val="007F0C58"/>
    <w:rsid w:val="007F0CED"/>
    <w:rsid w:val="007F0F20"/>
    <w:rsid w:val="007F2607"/>
    <w:rsid w:val="007F27F8"/>
    <w:rsid w:val="007F2AAF"/>
    <w:rsid w:val="007F2CBE"/>
    <w:rsid w:val="007F2D40"/>
    <w:rsid w:val="007F332D"/>
    <w:rsid w:val="007F3439"/>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738"/>
    <w:rsid w:val="00801845"/>
    <w:rsid w:val="00801A6B"/>
    <w:rsid w:val="00801F07"/>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3D"/>
    <w:rsid w:val="0081053E"/>
    <w:rsid w:val="008107A2"/>
    <w:rsid w:val="008108A1"/>
    <w:rsid w:val="00810AFA"/>
    <w:rsid w:val="00810C2C"/>
    <w:rsid w:val="00810E31"/>
    <w:rsid w:val="00810E8C"/>
    <w:rsid w:val="00810FDD"/>
    <w:rsid w:val="0081131B"/>
    <w:rsid w:val="008113DD"/>
    <w:rsid w:val="008114DB"/>
    <w:rsid w:val="0081150A"/>
    <w:rsid w:val="008117B1"/>
    <w:rsid w:val="008119A5"/>
    <w:rsid w:val="00811EBD"/>
    <w:rsid w:val="00811FCB"/>
    <w:rsid w:val="0081201F"/>
    <w:rsid w:val="00812E48"/>
    <w:rsid w:val="008132D9"/>
    <w:rsid w:val="00813533"/>
    <w:rsid w:val="00813591"/>
    <w:rsid w:val="00813824"/>
    <w:rsid w:val="00813D1C"/>
    <w:rsid w:val="00813D7E"/>
    <w:rsid w:val="0081419F"/>
    <w:rsid w:val="00814DA9"/>
    <w:rsid w:val="00815178"/>
    <w:rsid w:val="0081529A"/>
    <w:rsid w:val="008158D6"/>
    <w:rsid w:val="00815B93"/>
    <w:rsid w:val="00816824"/>
    <w:rsid w:val="008169F6"/>
    <w:rsid w:val="00816AC7"/>
    <w:rsid w:val="00816CBB"/>
    <w:rsid w:val="00817196"/>
    <w:rsid w:val="00817D6D"/>
    <w:rsid w:val="00820002"/>
    <w:rsid w:val="008200D9"/>
    <w:rsid w:val="00820380"/>
    <w:rsid w:val="008207AA"/>
    <w:rsid w:val="00820ABA"/>
    <w:rsid w:val="00820CFD"/>
    <w:rsid w:val="00820D4F"/>
    <w:rsid w:val="0082151F"/>
    <w:rsid w:val="00822317"/>
    <w:rsid w:val="00822AA7"/>
    <w:rsid w:val="00822D0D"/>
    <w:rsid w:val="00822E1E"/>
    <w:rsid w:val="00822F36"/>
    <w:rsid w:val="00823554"/>
    <w:rsid w:val="008235DB"/>
    <w:rsid w:val="00823602"/>
    <w:rsid w:val="008240CC"/>
    <w:rsid w:val="008241B9"/>
    <w:rsid w:val="008243CA"/>
    <w:rsid w:val="00824426"/>
    <w:rsid w:val="00824AB4"/>
    <w:rsid w:val="00824EE3"/>
    <w:rsid w:val="008257FD"/>
    <w:rsid w:val="00825C42"/>
    <w:rsid w:val="00825D25"/>
    <w:rsid w:val="00826008"/>
    <w:rsid w:val="008266D1"/>
    <w:rsid w:val="00826871"/>
    <w:rsid w:val="00826E27"/>
    <w:rsid w:val="00826F12"/>
    <w:rsid w:val="008274EC"/>
    <w:rsid w:val="00827A01"/>
    <w:rsid w:val="00827D6F"/>
    <w:rsid w:val="00827DD9"/>
    <w:rsid w:val="00827FCC"/>
    <w:rsid w:val="008306B4"/>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2CF2"/>
    <w:rsid w:val="00833730"/>
    <w:rsid w:val="008337EB"/>
    <w:rsid w:val="0083388A"/>
    <w:rsid w:val="00833B83"/>
    <w:rsid w:val="00833BB9"/>
    <w:rsid w:val="00833D37"/>
    <w:rsid w:val="0083404D"/>
    <w:rsid w:val="008340EE"/>
    <w:rsid w:val="00834E5F"/>
    <w:rsid w:val="00834F8E"/>
    <w:rsid w:val="00835051"/>
    <w:rsid w:val="008350DF"/>
    <w:rsid w:val="00835421"/>
    <w:rsid w:val="00836113"/>
    <w:rsid w:val="00836D13"/>
    <w:rsid w:val="00836F7A"/>
    <w:rsid w:val="008371ED"/>
    <w:rsid w:val="00837285"/>
    <w:rsid w:val="008376AC"/>
    <w:rsid w:val="00840159"/>
    <w:rsid w:val="00840393"/>
    <w:rsid w:val="00840688"/>
    <w:rsid w:val="00840AC0"/>
    <w:rsid w:val="00840B2A"/>
    <w:rsid w:val="008415F4"/>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692"/>
    <w:rsid w:val="00847989"/>
    <w:rsid w:val="008500E2"/>
    <w:rsid w:val="0085034F"/>
    <w:rsid w:val="00850534"/>
    <w:rsid w:val="008506E2"/>
    <w:rsid w:val="0085073C"/>
    <w:rsid w:val="00850BE8"/>
    <w:rsid w:val="008513DA"/>
    <w:rsid w:val="00851B3A"/>
    <w:rsid w:val="00851D56"/>
    <w:rsid w:val="00851F15"/>
    <w:rsid w:val="0085240F"/>
    <w:rsid w:val="00852512"/>
    <w:rsid w:val="0085256A"/>
    <w:rsid w:val="0085268C"/>
    <w:rsid w:val="00852F51"/>
    <w:rsid w:val="008546F2"/>
    <w:rsid w:val="00854F09"/>
    <w:rsid w:val="0085508D"/>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266"/>
    <w:rsid w:val="0086150B"/>
    <w:rsid w:val="008615FC"/>
    <w:rsid w:val="00861736"/>
    <w:rsid w:val="00862294"/>
    <w:rsid w:val="0086306A"/>
    <w:rsid w:val="00863102"/>
    <w:rsid w:val="008631B9"/>
    <w:rsid w:val="008639BC"/>
    <w:rsid w:val="00864799"/>
    <w:rsid w:val="00865B23"/>
    <w:rsid w:val="00865D2D"/>
    <w:rsid w:val="008661B8"/>
    <w:rsid w:val="00866E2D"/>
    <w:rsid w:val="00867668"/>
    <w:rsid w:val="008677FD"/>
    <w:rsid w:val="00867DF2"/>
    <w:rsid w:val="00870694"/>
    <w:rsid w:val="008706D4"/>
    <w:rsid w:val="00870C56"/>
    <w:rsid w:val="00870EBE"/>
    <w:rsid w:val="00870F8A"/>
    <w:rsid w:val="008713F2"/>
    <w:rsid w:val="00871595"/>
    <w:rsid w:val="008719A4"/>
    <w:rsid w:val="00871D23"/>
    <w:rsid w:val="00871F12"/>
    <w:rsid w:val="00871F1C"/>
    <w:rsid w:val="0087216D"/>
    <w:rsid w:val="00872480"/>
    <w:rsid w:val="00872781"/>
    <w:rsid w:val="00873CAC"/>
    <w:rsid w:val="008740D0"/>
    <w:rsid w:val="00874312"/>
    <w:rsid w:val="0087437C"/>
    <w:rsid w:val="0087482D"/>
    <w:rsid w:val="00874E2F"/>
    <w:rsid w:val="008750F3"/>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2EB"/>
    <w:rsid w:val="00882416"/>
    <w:rsid w:val="0088265B"/>
    <w:rsid w:val="00882745"/>
    <w:rsid w:val="008827BC"/>
    <w:rsid w:val="00882918"/>
    <w:rsid w:val="00882CD1"/>
    <w:rsid w:val="00883AF1"/>
    <w:rsid w:val="0088446D"/>
    <w:rsid w:val="00884714"/>
    <w:rsid w:val="008847D0"/>
    <w:rsid w:val="00884EEA"/>
    <w:rsid w:val="00885104"/>
    <w:rsid w:val="0088514D"/>
    <w:rsid w:val="00886304"/>
    <w:rsid w:val="00886DE9"/>
    <w:rsid w:val="00886F94"/>
    <w:rsid w:val="0088722C"/>
    <w:rsid w:val="00887295"/>
    <w:rsid w:val="008876B0"/>
    <w:rsid w:val="008877CA"/>
    <w:rsid w:val="008879B9"/>
    <w:rsid w:val="00890D60"/>
    <w:rsid w:val="00891478"/>
    <w:rsid w:val="00891B42"/>
    <w:rsid w:val="00891C4B"/>
    <w:rsid w:val="00891D45"/>
    <w:rsid w:val="00891DC2"/>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5E96"/>
    <w:rsid w:val="0089633E"/>
    <w:rsid w:val="0089649A"/>
    <w:rsid w:val="008967AB"/>
    <w:rsid w:val="008969B5"/>
    <w:rsid w:val="00897746"/>
    <w:rsid w:val="00897B21"/>
    <w:rsid w:val="00897C13"/>
    <w:rsid w:val="008A01AC"/>
    <w:rsid w:val="008A0443"/>
    <w:rsid w:val="008A0518"/>
    <w:rsid w:val="008A10F5"/>
    <w:rsid w:val="008A12A9"/>
    <w:rsid w:val="008A21FF"/>
    <w:rsid w:val="008A27FE"/>
    <w:rsid w:val="008A280D"/>
    <w:rsid w:val="008A2CE2"/>
    <w:rsid w:val="008A30AC"/>
    <w:rsid w:val="008A3C6F"/>
    <w:rsid w:val="008A44B8"/>
    <w:rsid w:val="008A4997"/>
    <w:rsid w:val="008A4BF5"/>
    <w:rsid w:val="008A51A8"/>
    <w:rsid w:val="008A534C"/>
    <w:rsid w:val="008A54C7"/>
    <w:rsid w:val="008A5707"/>
    <w:rsid w:val="008A5D8B"/>
    <w:rsid w:val="008A640E"/>
    <w:rsid w:val="008A747D"/>
    <w:rsid w:val="008A7521"/>
    <w:rsid w:val="008A77D8"/>
    <w:rsid w:val="008A7EF2"/>
    <w:rsid w:val="008B0241"/>
    <w:rsid w:val="008B0483"/>
    <w:rsid w:val="008B0500"/>
    <w:rsid w:val="008B0AEF"/>
    <w:rsid w:val="008B0B3C"/>
    <w:rsid w:val="008B0C3E"/>
    <w:rsid w:val="008B1187"/>
    <w:rsid w:val="008B120C"/>
    <w:rsid w:val="008B15F2"/>
    <w:rsid w:val="008B2193"/>
    <w:rsid w:val="008B2198"/>
    <w:rsid w:val="008B230B"/>
    <w:rsid w:val="008B2760"/>
    <w:rsid w:val="008B2EBA"/>
    <w:rsid w:val="008B3BA7"/>
    <w:rsid w:val="008B3DA1"/>
    <w:rsid w:val="008B51A0"/>
    <w:rsid w:val="008B556E"/>
    <w:rsid w:val="008B592A"/>
    <w:rsid w:val="008B65E0"/>
    <w:rsid w:val="008B6CA2"/>
    <w:rsid w:val="008B702F"/>
    <w:rsid w:val="008B76A4"/>
    <w:rsid w:val="008B76C0"/>
    <w:rsid w:val="008B7B5C"/>
    <w:rsid w:val="008C03B6"/>
    <w:rsid w:val="008C055C"/>
    <w:rsid w:val="008C0576"/>
    <w:rsid w:val="008C0B7B"/>
    <w:rsid w:val="008C0C99"/>
    <w:rsid w:val="008C0D59"/>
    <w:rsid w:val="008C0E7D"/>
    <w:rsid w:val="008C1110"/>
    <w:rsid w:val="008C1C7D"/>
    <w:rsid w:val="008C2017"/>
    <w:rsid w:val="008C232C"/>
    <w:rsid w:val="008C2582"/>
    <w:rsid w:val="008C267B"/>
    <w:rsid w:val="008C29B2"/>
    <w:rsid w:val="008C2B7C"/>
    <w:rsid w:val="008C2D12"/>
    <w:rsid w:val="008C34BD"/>
    <w:rsid w:val="008C3654"/>
    <w:rsid w:val="008C3A22"/>
    <w:rsid w:val="008C44EA"/>
    <w:rsid w:val="008C457E"/>
    <w:rsid w:val="008C48FE"/>
    <w:rsid w:val="008C4958"/>
    <w:rsid w:val="008C4BAA"/>
    <w:rsid w:val="008C5261"/>
    <w:rsid w:val="008C5632"/>
    <w:rsid w:val="008C564C"/>
    <w:rsid w:val="008C5CB5"/>
    <w:rsid w:val="008C68AA"/>
    <w:rsid w:val="008C6AE8"/>
    <w:rsid w:val="008C72D0"/>
    <w:rsid w:val="008C7573"/>
    <w:rsid w:val="008C76EC"/>
    <w:rsid w:val="008C7B4E"/>
    <w:rsid w:val="008D00A5"/>
    <w:rsid w:val="008D07D8"/>
    <w:rsid w:val="008D0885"/>
    <w:rsid w:val="008D0A68"/>
    <w:rsid w:val="008D1196"/>
    <w:rsid w:val="008D149C"/>
    <w:rsid w:val="008D1E03"/>
    <w:rsid w:val="008D1E3F"/>
    <w:rsid w:val="008D2721"/>
    <w:rsid w:val="008D29C3"/>
    <w:rsid w:val="008D32E1"/>
    <w:rsid w:val="008D3355"/>
    <w:rsid w:val="008D34F1"/>
    <w:rsid w:val="008D39D8"/>
    <w:rsid w:val="008D3F0E"/>
    <w:rsid w:val="008D3F7C"/>
    <w:rsid w:val="008D4160"/>
    <w:rsid w:val="008D4AE3"/>
    <w:rsid w:val="008D4B84"/>
    <w:rsid w:val="008D524E"/>
    <w:rsid w:val="008D53C3"/>
    <w:rsid w:val="008D56F4"/>
    <w:rsid w:val="008D577C"/>
    <w:rsid w:val="008D5917"/>
    <w:rsid w:val="008D629C"/>
    <w:rsid w:val="008D64E5"/>
    <w:rsid w:val="008D6D1A"/>
    <w:rsid w:val="008D7C38"/>
    <w:rsid w:val="008D7C55"/>
    <w:rsid w:val="008E00C9"/>
    <w:rsid w:val="008E0462"/>
    <w:rsid w:val="008E0572"/>
    <w:rsid w:val="008E065E"/>
    <w:rsid w:val="008E079C"/>
    <w:rsid w:val="008E0927"/>
    <w:rsid w:val="008E132B"/>
    <w:rsid w:val="008E151F"/>
    <w:rsid w:val="008E16E0"/>
    <w:rsid w:val="008E1909"/>
    <w:rsid w:val="008E1A52"/>
    <w:rsid w:val="008E1A56"/>
    <w:rsid w:val="008E1D20"/>
    <w:rsid w:val="008E1EA9"/>
    <w:rsid w:val="008E21BD"/>
    <w:rsid w:val="008E3121"/>
    <w:rsid w:val="008E34D7"/>
    <w:rsid w:val="008E3A85"/>
    <w:rsid w:val="008E3C56"/>
    <w:rsid w:val="008E418D"/>
    <w:rsid w:val="008E436B"/>
    <w:rsid w:val="008E44E9"/>
    <w:rsid w:val="008E4A62"/>
    <w:rsid w:val="008E4F19"/>
    <w:rsid w:val="008E5048"/>
    <w:rsid w:val="008E5511"/>
    <w:rsid w:val="008E595E"/>
    <w:rsid w:val="008E62C0"/>
    <w:rsid w:val="008F0219"/>
    <w:rsid w:val="008F03F4"/>
    <w:rsid w:val="008F0EC1"/>
    <w:rsid w:val="008F121F"/>
    <w:rsid w:val="008F192C"/>
    <w:rsid w:val="008F1EAB"/>
    <w:rsid w:val="008F1FDB"/>
    <w:rsid w:val="008F24C1"/>
    <w:rsid w:val="008F27CB"/>
    <w:rsid w:val="008F299C"/>
    <w:rsid w:val="008F2EF5"/>
    <w:rsid w:val="008F3033"/>
    <w:rsid w:val="008F30E9"/>
    <w:rsid w:val="008F33DC"/>
    <w:rsid w:val="008F387C"/>
    <w:rsid w:val="008F39E5"/>
    <w:rsid w:val="008F3D35"/>
    <w:rsid w:val="008F40D0"/>
    <w:rsid w:val="008F41DF"/>
    <w:rsid w:val="008F4687"/>
    <w:rsid w:val="008F477F"/>
    <w:rsid w:val="008F4B33"/>
    <w:rsid w:val="008F4D2F"/>
    <w:rsid w:val="008F4D6A"/>
    <w:rsid w:val="008F52E3"/>
    <w:rsid w:val="008F597A"/>
    <w:rsid w:val="008F5C96"/>
    <w:rsid w:val="008F5CD4"/>
    <w:rsid w:val="008F60F5"/>
    <w:rsid w:val="008F6A27"/>
    <w:rsid w:val="008F6AA9"/>
    <w:rsid w:val="008F6ACC"/>
    <w:rsid w:val="008F6D47"/>
    <w:rsid w:val="008F6E63"/>
    <w:rsid w:val="008F7014"/>
    <w:rsid w:val="008F7494"/>
    <w:rsid w:val="0090004F"/>
    <w:rsid w:val="009002DC"/>
    <w:rsid w:val="00900903"/>
    <w:rsid w:val="00900FF4"/>
    <w:rsid w:val="00901AFF"/>
    <w:rsid w:val="00901B95"/>
    <w:rsid w:val="00902350"/>
    <w:rsid w:val="00902CED"/>
    <w:rsid w:val="00902D89"/>
    <w:rsid w:val="00903084"/>
    <w:rsid w:val="0090336B"/>
    <w:rsid w:val="00903DBF"/>
    <w:rsid w:val="00903E48"/>
    <w:rsid w:val="0090466E"/>
    <w:rsid w:val="009052B2"/>
    <w:rsid w:val="009053AA"/>
    <w:rsid w:val="00905722"/>
    <w:rsid w:val="00905D2A"/>
    <w:rsid w:val="00905E37"/>
    <w:rsid w:val="0090669D"/>
    <w:rsid w:val="0090674E"/>
    <w:rsid w:val="009067A4"/>
    <w:rsid w:val="009067C6"/>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33"/>
    <w:rsid w:val="00917CE9"/>
    <w:rsid w:val="00917D10"/>
    <w:rsid w:val="00917FF3"/>
    <w:rsid w:val="00920916"/>
    <w:rsid w:val="00920BF2"/>
    <w:rsid w:val="00920CB2"/>
    <w:rsid w:val="00921015"/>
    <w:rsid w:val="009216CF"/>
    <w:rsid w:val="00922010"/>
    <w:rsid w:val="0092296D"/>
    <w:rsid w:val="00924824"/>
    <w:rsid w:val="00924879"/>
    <w:rsid w:val="009253D2"/>
    <w:rsid w:val="0092567F"/>
    <w:rsid w:val="009264DB"/>
    <w:rsid w:val="00926C93"/>
    <w:rsid w:val="00926CEB"/>
    <w:rsid w:val="00926D06"/>
    <w:rsid w:val="0092711E"/>
    <w:rsid w:val="0092755C"/>
    <w:rsid w:val="009277F2"/>
    <w:rsid w:val="00930452"/>
    <w:rsid w:val="009309FD"/>
    <w:rsid w:val="00930D64"/>
    <w:rsid w:val="00930FB1"/>
    <w:rsid w:val="00931070"/>
    <w:rsid w:val="00931BD9"/>
    <w:rsid w:val="00931CD2"/>
    <w:rsid w:val="00931D44"/>
    <w:rsid w:val="00932375"/>
    <w:rsid w:val="00932E11"/>
    <w:rsid w:val="00932E80"/>
    <w:rsid w:val="00932F6D"/>
    <w:rsid w:val="0093392B"/>
    <w:rsid w:val="00933D0A"/>
    <w:rsid w:val="00933F7C"/>
    <w:rsid w:val="00934106"/>
    <w:rsid w:val="0093433F"/>
    <w:rsid w:val="00934392"/>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1C54"/>
    <w:rsid w:val="00942306"/>
    <w:rsid w:val="00942539"/>
    <w:rsid w:val="00942758"/>
    <w:rsid w:val="00942A1B"/>
    <w:rsid w:val="00942AFE"/>
    <w:rsid w:val="00943742"/>
    <w:rsid w:val="009439F6"/>
    <w:rsid w:val="00943DCD"/>
    <w:rsid w:val="00943E17"/>
    <w:rsid w:val="0094415D"/>
    <w:rsid w:val="009442AE"/>
    <w:rsid w:val="0094448F"/>
    <w:rsid w:val="00944A5F"/>
    <w:rsid w:val="00944C54"/>
    <w:rsid w:val="00945362"/>
    <w:rsid w:val="009454BD"/>
    <w:rsid w:val="009456A4"/>
    <w:rsid w:val="00945BBB"/>
    <w:rsid w:val="00945C05"/>
    <w:rsid w:val="00945C0B"/>
    <w:rsid w:val="00946146"/>
    <w:rsid w:val="00946945"/>
    <w:rsid w:val="00946AE5"/>
    <w:rsid w:val="0094735D"/>
    <w:rsid w:val="00947392"/>
    <w:rsid w:val="00947498"/>
    <w:rsid w:val="0094752A"/>
    <w:rsid w:val="00947713"/>
    <w:rsid w:val="00947B2B"/>
    <w:rsid w:val="00947CBE"/>
    <w:rsid w:val="0095037B"/>
    <w:rsid w:val="00950914"/>
    <w:rsid w:val="00950957"/>
    <w:rsid w:val="00950DE7"/>
    <w:rsid w:val="009515BE"/>
    <w:rsid w:val="00951A03"/>
    <w:rsid w:val="00951D0F"/>
    <w:rsid w:val="00951EA7"/>
    <w:rsid w:val="009520AD"/>
    <w:rsid w:val="0095305D"/>
    <w:rsid w:val="00953635"/>
    <w:rsid w:val="00953920"/>
    <w:rsid w:val="00953D47"/>
    <w:rsid w:val="0095491B"/>
    <w:rsid w:val="00954B5B"/>
    <w:rsid w:val="00954C33"/>
    <w:rsid w:val="00955F8A"/>
    <w:rsid w:val="00956713"/>
    <w:rsid w:val="0095681E"/>
    <w:rsid w:val="0095698F"/>
    <w:rsid w:val="00956B1E"/>
    <w:rsid w:val="009571AD"/>
    <w:rsid w:val="009572D4"/>
    <w:rsid w:val="00957B0F"/>
    <w:rsid w:val="00957BCF"/>
    <w:rsid w:val="00957BE5"/>
    <w:rsid w:val="00957ECF"/>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A8D"/>
    <w:rsid w:val="0096554B"/>
    <w:rsid w:val="0096582A"/>
    <w:rsid w:val="0096584A"/>
    <w:rsid w:val="00965C65"/>
    <w:rsid w:val="00965CA1"/>
    <w:rsid w:val="009662DD"/>
    <w:rsid w:val="009665A0"/>
    <w:rsid w:val="00966F87"/>
    <w:rsid w:val="00966FDF"/>
    <w:rsid w:val="00967410"/>
    <w:rsid w:val="009679D4"/>
    <w:rsid w:val="00970B76"/>
    <w:rsid w:val="009710BF"/>
    <w:rsid w:val="0097137B"/>
    <w:rsid w:val="009715A0"/>
    <w:rsid w:val="00971DB0"/>
    <w:rsid w:val="00971F08"/>
    <w:rsid w:val="00972210"/>
    <w:rsid w:val="0097222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6FA"/>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474"/>
    <w:rsid w:val="009845D0"/>
    <w:rsid w:val="009847D1"/>
    <w:rsid w:val="00985253"/>
    <w:rsid w:val="009853B3"/>
    <w:rsid w:val="009858AF"/>
    <w:rsid w:val="00985916"/>
    <w:rsid w:val="009859A4"/>
    <w:rsid w:val="00986A48"/>
    <w:rsid w:val="00986F75"/>
    <w:rsid w:val="009874C4"/>
    <w:rsid w:val="009879F3"/>
    <w:rsid w:val="00987B83"/>
    <w:rsid w:val="00987D2B"/>
    <w:rsid w:val="00987DCE"/>
    <w:rsid w:val="00987E7B"/>
    <w:rsid w:val="00990630"/>
    <w:rsid w:val="00990713"/>
    <w:rsid w:val="00990770"/>
    <w:rsid w:val="00990A26"/>
    <w:rsid w:val="00990BE3"/>
    <w:rsid w:val="00990C83"/>
    <w:rsid w:val="0099102D"/>
    <w:rsid w:val="0099161F"/>
    <w:rsid w:val="0099163E"/>
    <w:rsid w:val="00991761"/>
    <w:rsid w:val="00991B11"/>
    <w:rsid w:val="00991B1C"/>
    <w:rsid w:val="009923CC"/>
    <w:rsid w:val="00992523"/>
    <w:rsid w:val="009934CD"/>
    <w:rsid w:val="009937C3"/>
    <w:rsid w:val="00993F3C"/>
    <w:rsid w:val="00993FCF"/>
    <w:rsid w:val="00994274"/>
    <w:rsid w:val="00994CEE"/>
    <w:rsid w:val="00994DCA"/>
    <w:rsid w:val="00994FCA"/>
    <w:rsid w:val="0099533E"/>
    <w:rsid w:val="009954F1"/>
    <w:rsid w:val="00995E0C"/>
    <w:rsid w:val="009960EC"/>
    <w:rsid w:val="00996156"/>
    <w:rsid w:val="009961BB"/>
    <w:rsid w:val="00996501"/>
    <w:rsid w:val="009970DD"/>
    <w:rsid w:val="009972F6"/>
    <w:rsid w:val="00997C79"/>
    <w:rsid w:val="00997D42"/>
    <w:rsid w:val="00997F39"/>
    <w:rsid w:val="009A05D3"/>
    <w:rsid w:val="009A0E3A"/>
    <w:rsid w:val="009A0FBA"/>
    <w:rsid w:val="009A14CE"/>
    <w:rsid w:val="009A1601"/>
    <w:rsid w:val="009A179B"/>
    <w:rsid w:val="009A21FC"/>
    <w:rsid w:val="009A239B"/>
    <w:rsid w:val="009A308E"/>
    <w:rsid w:val="009A36D8"/>
    <w:rsid w:val="009A3BB6"/>
    <w:rsid w:val="009A4207"/>
    <w:rsid w:val="009A42E2"/>
    <w:rsid w:val="009A462D"/>
    <w:rsid w:val="009A4920"/>
    <w:rsid w:val="009A5ABF"/>
    <w:rsid w:val="009A5C4E"/>
    <w:rsid w:val="009A5CBA"/>
    <w:rsid w:val="009A5D92"/>
    <w:rsid w:val="009A63C3"/>
    <w:rsid w:val="009A667A"/>
    <w:rsid w:val="009A67EA"/>
    <w:rsid w:val="009A6D73"/>
    <w:rsid w:val="009A6DF4"/>
    <w:rsid w:val="009A70A1"/>
    <w:rsid w:val="009A70AF"/>
    <w:rsid w:val="009A7606"/>
    <w:rsid w:val="009A7E94"/>
    <w:rsid w:val="009B007F"/>
    <w:rsid w:val="009B0957"/>
    <w:rsid w:val="009B096C"/>
    <w:rsid w:val="009B097C"/>
    <w:rsid w:val="009B0DDC"/>
    <w:rsid w:val="009B1042"/>
    <w:rsid w:val="009B1359"/>
    <w:rsid w:val="009B1D1F"/>
    <w:rsid w:val="009B1D2F"/>
    <w:rsid w:val="009B1F30"/>
    <w:rsid w:val="009B233A"/>
    <w:rsid w:val="009B2463"/>
    <w:rsid w:val="009B26F2"/>
    <w:rsid w:val="009B3430"/>
    <w:rsid w:val="009B3632"/>
    <w:rsid w:val="009B3AC2"/>
    <w:rsid w:val="009B4B9E"/>
    <w:rsid w:val="009B4BE8"/>
    <w:rsid w:val="009B4DF4"/>
    <w:rsid w:val="009B52DF"/>
    <w:rsid w:val="009B564E"/>
    <w:rsid w:val="009B6258"/>
    <w:rsid w:val="009B640D"/>
    <w:rsid w:val="009B6527"/>
    <w:rsid w:val="009B726D"/>
    <w:rsid w:val="009B749F"/>
    <w:rsid w:val="009B7550"/>
    <w:rsid w:val="009B77A4"/>
    <w:rsid w:val="009B7E87"/>
    <w:rsid w:val="009B7F2D"/>
    <w:rsid w:val="009C0169"/>
    <w:rsid w:val="009C0779"/>
    <w:rsid w:val="009C124F"/>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3E3"/>
    <w:rsid w:val="009C6642"/>
    <w:rsid w:val="009C6777"/>
    <w:rsid w:val="009C7076"/>
    <w:rsid w:val="009C7617"/>
    <w:rsid w:val="009C78A3"/>
    <w:rsid w:val="009C78C6"/>
    <w:rsid w:val="009C7D1B"/>
    <w:rsid w:val="009C7E88"/>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01F"/>
    <w:rsid w:val="009D52A4"/>
    <w:rsid w:val="009D54F0"/>
    <w:rsid w:val="009D553F"/>
    <w:rsid w:val="009D646E"/>
    <w:rsid w:val="009D65E9"/>
    <w:rsid w:val="009D68F4"/>
    <w:rsid w:val="009D6991"/>
    <w:rsid w:val="009D6CC1"/>
    <w:rsid w:val="009D703C"/>
    <w:rsid w:val="009D70D5"/>
    <w:rsid w:val="009D713B"/>
    <w:rsid w:val="009D718F"/>
    <w:rsid w:val="009D76E0"/>
    <w:rsid w:val="009D76FB"/>
    <w:rsid w:val="009D7BB6"/>
    <w:rsid w:val="009D7C4B"/>
    <w:rsid w:val="009E047A"/>
    <w:rsid w:val="009E068F"/>
    <w:rsid w:val="009E0A05"/>
    <w:rsid w:val="009E0CBF"/>
    <w:rsid w:val="009E0E91"/>
    <w:rsid w:val="009E1492"/>
    <w:rsid w:val="009E14E0"/>
    <w:rsid w:val="009E189D"/>
    <w:rsid w:val="009E1FB3"/>
    <w:rsid w:val="009E20C1"/>
    <w:rsid w:val="009E2A0C"/>
    <w:rsid w:val="009E2B6D"/>
    <w:rsid w:val="009E32B9"/>
    <w:rsid w:val="009E352A"/>
    <w:rsid w:val="009E35DB"/>
    <w:rsid w:val="009E39D9"/>
    <w:rsid w:val="009E3AA3"/>
    <w:rsid w:val="009E3C81"/>
    <w:rsid w:val="009E407A"/>
    <w:rsid w:val="009E47A3"/>
    <w:rsid w:val="009E4A27"/>
    <w:rsid w:val="009E5E9B"/>
    <w:rsid w:val="009E6C6F"/>
    <w:rsid w:val="009E755F"/>
    <w:rsid w:val="009E7B80"/>
    <w:rsid w:val="009F076B"/>
    <w:rsid w:val="009F08F3"/>
    <w:rsid w:val="009F0A2B"/>
    <w:rsid w:val="009F1744"/>
    <w:rsid w:val="009F19F4"/>
    <w:rsid w:val="009F1A9B"/>
    <w:rsid w:val="009F21F1"/>
    <w:rsid w:val="009F2296"/>
    <w:rsid w:val="009F27AB"/>
    <w:rsid w:val="009F281C"/>
    <w:rsid w:val="009F2959"/>
    <w:rsid w:val="009F2AD9"/>
    <w:rsid w:val="009F344F"/>
    <w:rsid w:val="009F3B62"/>
    <w:rsid w:val="009F3D40"/>
    <w:rsid w:val="009F4E23"/>
    <w:rsid w:val="009F5262"/>
    <w:rsid w:val="009F563C"/>
    <w:rsid w:val="009F5C96"/>
    <w:rsid w:val="009F618E"/>
    <w:rsid w:val="009F6632"/>
    <w:rsid w:val="009F6840"/>
    <w:rsid w:val="009F6DCC"/>
    <w:rsid w:val="009F7121"/>
    <w:rsid w:val="009F727D"/>
    <w:rsid w:val="009F7698"/>
    <w:rsid w:val="00A000F8"/>
    <w:rsid w:val="00A002E0"/>
    <w:rsid w:val="00A009E2"/>
    <w:rsid w:val="00A00A93"/>
    <w:rsid w:val="00A00FE1"/>
    <w:rsid w:val="00A0191F"/>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50AF"/>
    <w:rsid w:val="00A06429"/>
    <w:rsid w:val="00A068D2"/>
    <w:rsid w:val="00A06B52"/>
    <w:rsid w:val="00A06ED3"/>
    <w:rsid w:val="00A06F54"/>
    <w:rsid w:val="00A07C57"/>
    <w:rsid w:val="00A10105"/>
    <w:rsid w:val="00A1028C"/>
    <w:rsid w:val="00A105EF"/>
    <w:rsid w:val="00A10DBD"/>
    <w:rsid w:val="00A11776"/>
    <w:rsid w:val="00A11844"/>
    <w:rsid w:val="00A11B20"/>
    <w:rsid w:val="00A11B91"/>
    <w:rsid w:val="00A12716"/>
    <w:rsid w:val="00A12972"/>
    <w:rsid w:val="00A129A2"/>
    <w:rsid w:val="00A12C1D"/>
    <w:rsid w:val="00A12FB9"/>
    <w:rsid w:val="00A13E54"/>
    <w:rsid w:val="00A13ED4"/>
    <w:rsid w:val="00A14210"/>
    <w:rsid w:val="00A1432E"/>
    <w:rsid w:val="00A14A3E"/>
    <w:rsid w:val="00A1504A"/>
    <w:rsid w:val="00A1529F"/>
    <w:rsid w:val="00A153CF"/>
    <w:rsid w:val="00A15613"/>
    <w:rsid w:val="00A15619"/>
    <w:rsid w:val="00A156D1"/>
    <w:rsid w:val="00A15F31"/>
    <w:rsid w:val="00A1633A"/>
    <w:rsid w:val="00A17631"/>
    <w:rsid w:val="00A17F63"/>
    <w:rsid w:val="00A210AA"/>
    <w:rsid w:val="00A2162F"/>
    <w:rsid w:val="00A2193B"/>
    <w:rsid w:val="00A21D7F"/>
    <w:rsid w:val="00A2266C"/>
    <w:rsid w:val="00A22921"/>
    <w:rsid w:val="00A22D29"/>
    <w:rsid w:val="00A23004"/>
    <w:rsid w:val="00A2303B"/>
    <w:rsid w:val="00A230E4"/>
    <w:rsid w:val="00A2351A"/>
    <w:rsid w:val="00A2387C"/>
    <w:rsid w:val="00A239DB"/>
    <w:rsid w:val="00A23B33"/>
    <w:rsid w:val="00A23F1A"/>
    <w:rsid w:val="00A24014"/>
    <w:rsid w:val="00A2440F"/>
    <w:rsid w:val="00A25263"/>
    <w:rsid w:val="00A25AB3"/>
    <w:rsid w:val="00A2647D"/>
    <w:rsid w:val="00A264A9"/>
    <w:rsid w:val="00A26DAA"/>
    <w:rsid w:val="00A26DCF"/>
    <w:rsid w:val="00A26E42"/>
    <w:rsid w:val="00A27785"/>
    <w:rsid w:val="00A27C69"/>
    <w:rsid w:val="00A30187"/>
    <w:rsid w:val="00A303E7"/>
    <w:rsid w:val="00A307B5"/>
    <w:rsid w:val="00A30AAE"/>
    <w:rsid w:val="00A30CBD"/>
    <w:rsid w:val="00A30F4F"/>
    <w:rsid w:val="00A31673"/>
    <w:rsid w:val="00A31699"/>
    <w:rsid w:val="00A325F1"/>
    <w:rsid w:val="00A32744"/>
    <w:rsid w:val="00A32D31"/>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37EC0"/>
    <w:rsid w:val="00A4025E"/>
    <w:rsid w:val="00A404C0"/>
    <w:rsid w:val="00A40867"/>
    <w:rsid w:val="00A408CE"/>
    <w:rsid w:val="00A40934"/>
    <w:rsid w:val="00A4122C"/>
    <w:rsid w:val="00A41619"/>
    <w:rsid w:val="00A41A69"/>
    <w:rsid w:val="00A41E2B"/>
    <w:rsid w:val="00A42595"/>
    <w:rsid w:val="00A425F4"/>
    <w:rsid w:val="00A42D3C"/>
    <w:rsid w:val="00A43B19"/>
    <w:rsid w:val="00A44071"/>
    <w:rsid w:val="00A44144"/>
    <w:rsid w:val="00A442FE"/>
    <w:rsid w:val="00A44943"/>
    <w:rsid w:val="00A449EB"/>
    <w:rsid w:val="00A45282"/>
    <w:rsid w:val="00A45B74"/>
    <w:rsid w:val="00A4658C"/>
    <w:rsid w:val="00A46929"/>
    <w:rsid w:val="00A46C44"/>
    <w:rsid w:val="00A47002"/>
    <w:rsid w:val="00A471C6"/>
    <w:rsid w:val="00A4725E"/>
    <w:rsid w:val="00A475FF"/>
    <w:rsid w:val="00A47881"/>
    <w:rsid w:val="00A47AB6"/>
    <w:rsid w:val="00A47E4D"/>
    <w:rsid w:val="00A504FC"/>
    <w:rsid w:val="00A50525"/>
    <w:rsid w:val="00A50C7D"/>
    <w:rsid w:val="00A50C98"/>
    <w:rsid w:val="00A50FDE"/>
    <w:rsid w:val="00A516F4"/>
    <w:rsid w:val="00A5174C"/>
    <w:rsid w:val="00A518AB"/>
    <w:rsid w:val="00A51C96"/>
    <w:rsid w:val="00A51E87"/>
    <w:rsid w:val="00A51FAC"/>
    <w:rsid w:val="00A522CB"/>
    <w:rsid w:val="00A52527"/>
    <w:rsid w:val="00A52D13"/>
    <w:rsid w:val="00A52E1D"/>
    <w:rsid w:val="00A536DD"/>
    <w:rsid w:val="00A53BA8"/>
    <w:rsid w:val="00A53BF7"/>
    <w:rsid w:val="00A54169"/>
    <w:rsid w:val="00A546DF"/>
    <w:rsid w:val="00A55744"/>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9C2"/>
    <w:rsid w:val="00A61B30"/>
    <w:rsid w:val="00A620B8"/>
    <w:rsid w:val="00A627DA"/>
    <w:rsid w:val="00A62A77"/>
    <w:rsid w:val="00A63483"/>
    <w:rsid w:val="00A64412"/>
    <w:rsid w:val="00A64456"/>
    <w:rsid w:val="00A655FB"/>
    <w:rsid w:val="00A657AB"/>
    <w:rsid w:val="00A657D7"/>
    <w:rsid w:val="00A660AC"/>
    <w:rsid w:val="00A66166"/>
    <w:rsid w:val="00A66D5B"/>
    <w:rsid w:val="00A673DC"/>
    <w:rsid w:val="00A676C7"/>
    <w:rsid w:val="00A67E6C"/>
    <w:rsid w:val="00A70097"/>
    <w:rsid w:val="00A703AC"/>
    <w:rsid w:val="00A70CBA"/>
    <w:rsid w:val="00A70E32"/>
    <w:rsid w:val="00A7127A"/>
    <w:rsid w:val="00A71715"/>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327"/>
    <w:rsid w:val="00A767CD"/>
    <w:rsid w:val="00A769E8"/>
    <w:rsid w:val="00A774CF"/>
    <w:rsid w:val="00A77A66"/>
    <w:rsid w:val="00A77B65"/>
    <w:rsid w:val="00A77EC4"/>
    <w:rsid w:val="00A80D59"/>
    <w:rsid w:val="00A811AF"/>
    <w:rsid w:val="00A8144D"/>
    <w:rsid w:val="00A81842"/>
    <w:rsid w:val="00A820CC"/>
    <w:rsid w:val="00A823C6"/>
    <w:rsid w:val="00A8243A"/>
    <w:rsid w:val="00A82487"/>
    <w:rsid w:val="00A82ACF"/>
    <w:rsid w:val="00A82C81"/>
    <w:rsid w:val="00A82F22"/>
    <w:rsid w:val="00A83AB7"/>
    <w:rsid w:val="00A844E1"/>
    <w:rsid w:val="00A849BC"/>
    <w:rsid w:val="00A854B8"/>
    <w:rsid w:val="00A856B1"/>
    <w:rsid w:val="00A85908"/>
    <w:rsid w:val="00A86154"/>
    <w:rsid w:val="00A86462"/>
    <w:rsid w:val="00A86D3E"/>
    <w:rsid w:val="00A87410"/>
    <w:rsid w:val="00A87E7C"/>
    <w:rsid w:val="00A87EDC"/>
    <w:rsid w:val="00A90261"/>
    <w:rsid w:val="00A90B03"/>
    <w:rsid w:val="00A90FA0"/>
    <w:rsid w:val="00A918DE"/>
    <w:rsid w:val="00A91FED"/>
    <w:rsid w:val="00A921BE"/>
    <w:rsid w:val="00A92433"/>
    <w:rsid w:val="00A92879"/>
    <w:rsid w:val="00A92C10"/>
    <w:rsid w:val="00A9351C"/>
    <w:rsid w:val="00A938BA"/>
    <w:rsid w:val="00A9442A"/>
    <w:rsid w:val="00A952D8"/>
    <w:rsid w:val="00A9538C"/>
    <w:rsid w:val="00A96052"/>
    <w:rsid w:val="00A96667"/>
    <w:rsid w:val="00A96A2C"/>
    <w:rsid w:val="00A96B79"/>
    <w:rsid w:val="00A96E35"/>
    <w:rsid w:val="00A97B17"/>
    <w:rsid w:val="00AA016F"/>
    <w:rsid w:val="00AA0EAA"/>
    <w:rsid w:val="00AA10DF"/>
    <w:rsid w:val="00AA15D6"/>
    <w:rsid w:val="00AA15FF"/>
    <w:rsid w:val="00AA1652"/>
    <w:rsid w:val="00AA168D"/>
    <w:rsid w:val="00AA1ED6"/>
    <w:rsid w:val="00AA2752"/>
    <w:rsid w:val="00AA2DFE"/>
    <w:rsid w:val="00AA3168"/>
    <w:rsid w:val="00AA32D9"/>
    <w:rsid w:val="00AA3CF6"/>
    <w:rsid w:val="00AA3D6B"/>
    <w:rsid w:val="00AA400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0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A9"/>
    <w:rsid w:val="00AB76F7"/>
    <w:rsid w:val="00AB773C"/>
    <w:rsid w:val="00AB77BC"/>
    <w:rsid w:val="00AB787A"/>
    <w:rsid w:val="00AB7B87"/>
    <w:rsid w:val="00AC007F"/>
    <w:rsid w:val="00AC0202"/>
    <w:rsid w:val="00AC0912"/>
    <w:rsid w:val="00AC0A2C"/>
    <w:rsid w:val="00AC106C"/>
    <w:rsid w:val="00AC14A4"/>
    <w:rsid w:val="00AC18AC"/>
    <w:rsid w:val="00AC1CA4"/>
    <w:rsid w:val="00AC2505"/>
    <w:rsid w:val="00AC27A5"/>
    <w:rsid w:val="00AC27D6"/>
    <w:rsid w:val="00AC2ECD"/>
    <w:rsid w:val="00AC2FB2"/>
    <w:rsid w:val="00AC3119"/>
    <w:rsid w:val="00AC41C7"/>
    <w:rsid w:val="00AC49FB"/>
    <w:rsid w:val="00AC52E3"/>
    <w:rsid w:val="00AC58E5"/>
    <w:rsid w:val="00AC5A10"/>
    <w:rsid w:val="00AC657A"/>
    <w:rsid w:val="00AC6691"/>
    <w:rsid w:val="00AC6997"/>
    <w:rsid w:val="00AC69FB"/>
    <w:rsid w:val="00AC6A10"/>
    <w:rsid w:val="00AC6C75"/>
    <w:rsid w:val="00AC725C"/>
    <w:rsid w:val="00AC72DE"/>
    <w:rsid w:val="00AC730A"/>
    <w:rsid w:val="00AC7894"/>
    <w:rsid w:val="00AC7B42"/>
    <w:rsid w:val="00AC7B72"/>
    <w:rsid w:val="00AC7BC1"/>
    <w:rsid w:val="00AC7E69"/>
    <w:rsid w:val="00AD0226"/>
    <w:rsid w:val="00AD0A8F"/>
    <w:rsid w:val="00AD0AA3"/>
    <w:rsid w:val="00AD0C19"/>
    <w:rsid w:val="00AD104B"/>
    <w:rsid w:val="00AD1341"/>
    <w:rsid w:val="00AD1A52"/>
    <w:rsid w:val="00AD1FD5"/>
    <w:rsid w:val="00AD1FE8"/>
    <w:rsid w:val="00AD2303"/>
    <w:rsid w:val="00AD2844"/>
    <w:rsid w:val="00AD2AC3"/>
    <w:rsid w:val="00AD329C"/>
    <w:rsid w:val="00AD3334"/>
    <w:rsid w:val="00AD3F94"/>
    <w:rsid w:val="00AD3FE3"/>
    <w:rsid w:val="00AD4147"/>
    <w:rsid w:val="00AD4283"/>
    <w:rsid w:val="00AD4A5A"/>
    <w:rsid w:val="00AD4DF4"/>
    <w:rsid w:val="00AD4F21"/>
    <w:rsid w:val="00AD4F54"/>
    <w:rsid w:val="00AD588A"/>
    <w:rsid w:val="00AD5CC2"/>
    <w:rsid w:val="00AD5D24"/>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06"/>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143"/>
    <w:rsid w:val="00AE7626"/>
    <w:rsid w:val="00AF03BD"/>
    <w:rsid w:val="00AF0493"/>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09F"/>
    <w:rsid w:val="00B032E2"/>
    <w:rsid w:val="00B03521"/>
    <w:rsid w:val="00B035A1"/>
    <w:rsid w:val="00B03929"/>
    <w:rsid w:val="00B045F0"/>
    <w:rsid w:val="00B04978"/>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9AE"/>
    <w:rsid w:val="00B13DD9"/>
    <w:rsid w:val="00B13E34"/>
    <w:rsid w:val="00B15115"/>
    <w:rsid w:val="00B152BB"/>
    <w:rsid w:val="00B157F9"/>
    <w:rsid w:val="00B1587F"/>
    <w:rsid w:val="00B15D5D"/>
    <w:rsid w:val="00B15DDE"/>
    <w:rsid w:val="00B161E7"/>
    <w:rsid w:val="00B16BA5"/>
    <w:rsid w:val="00B1788B"/>
    <w:rsid w:val="00B17A64"/>
    <w:rsid w:val="00B17F0D"/>
    <w:rsid w:val="00B20256"/>
    <w:rsid w:val="00B2048C"/>
    <w:rsid w:val="00B2082B"/>
    <w:rsid w:val="00B20990"/>
    <w:rsid w:val="00B20CB6"/>
    <w:rsid w:val="00B20D09"/>
    <w:rsid w:val="00B21620"/>
    <w:rsid w:val="00B216E8"/>
    <w:rsid w:val="00B21E88"/>
    <w:rsid w:val="00B22620"/>
    <w:rsid w:val="00B22865"/>
    <w:rsid w:val="00B22F71"/>
    <w:rsid w:val="00B22FA9"/>
    <w:rsid w:val="00B230A5"/>
    <w:rsid w:val="00B230D1"/>
    <w:rsid w:val="00B23308"/>
    <w:rsid w:val="00B24116"/>
    <w:rsid w:val="00B243E7"/>
    <w:rsid w:val="00B24BD6"/>
    <w:rsid w:val="00B2516A"/>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1AF7"/>
    <w:rsid w:val="00B32286"/>
    <w:rsid w:val="00B32324"/>
    <w:rsid w:val="00B323A8"/>
    <w:rsid w:val="00B324C3"/>
    <w:rsid w:val="00B32AB8"/>
    <w:rsid w:val="00B32BB3"/>
    <w:rsid w:val="00B32D23"/>
    <w:rsid w:val="00B3360C"/>
    <w:rsid w:val="00B33626"/>
    <w:rsid w:val="00B33A48"/>
    <w:rsid w:val="00B346B8"/>
    <w:rsid w:val="00B34B9C"/>
    <w:rsid w:val="00B34D90"/>
    <w:rsid w:val="00B34F3F"/>
    <w:rsid w:val="00B350F6"/>
    <w:rsid w:val="00B351F7"/>
    <w:rsid w:val="00B359D0"/>
    <w:rsid w:val="00B35CEB"/>
    <w:rsid w:val="00B360D1"/>
    <w:rsid w:val="00B366E0"/>
    <w:rsid w:val="00B37120"/>
    <w:rsid w:val="00B372AA"/>
    <w:rsid w:val="00B378B1"/>
    <w:rsid w:val="00B37A15"/>
    <w:rsid w:val="00B403F5"/>
    <w:rsid w:val="00B40445"/>
    <w:rsid w:val="00B406C2"/>
    <w:rsid w:val="00B40816"/>
    <w:rsid w:val="00B409E0"/>
    <w:rsid w:val="00B40B9B"/>
    <w:rsid w:val="00B41128"/>
    <w:rsid w:val="00B41408"/>
    <w:rsid w:val="00B4168B"/>
    <w:rsid w:val="00B41888"/>
    <w:rsid w:val="00B41B1B"/>
    <w:rsid w:val="00B41CF0"/>
    <w:rsid w:val="00B41F5B"/>
    <w:rsid w:val="00B421EE"/>
    <w:rsid w:val="00B42541"/>
    <w:rsid w:val="00B436AA"/>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2ED2"/>
    <w:rsid w:val="00B53060"/>
    <w:rsid w:val="00B5317F"/>
    <w:rsid w:val="00B533E3"/>
    <w:rsid w:val="00B53FAC"/>
    <w:rsid w:val="00B545F3"/>
    <w:rsid w:val="00B54867"/>
    <w:rsid w:val="00B548B7"/>
    <w:rsid w:val="00B54F46"/>
    <w:rsid w:val="00B55005"/>
    <w:rsid w:val="00B55068"/>
    <w:rsid w:val="00B558C8"/>
    <w:rsid w:val="00B55941"/>
    <w:rsid w:val="00B55A2A"/>
    <w:rsid w:val="00B55B4D"/>
    <w:rsid w:val="00B55EBB"/>
    <w:rsid w:val="00B56A79"/>
    <w:rsid w:val="00B57256"/>
    <w:rsid w:val="00B57275"/>
    <w:rsid w:val="00B60085"/>
    <w:rsid w:val="00B60662"/>
    <w:rsid w:val="00B610F3"/>
    <w:rsid w:val="00B61A7D"/>
    <w:rsid w:val="00B61AE8"/>
    <w:rsid w:val="00B623AC"/>
    <w:rsid w:val="00B6380E"/>
    <w:rsid w:val="00B63F90"/>
    <w:rsid w:val="00B64DE9"/>
    <w:rsid w:val="00B64F72"/>
    <w:rsid w:val="00B65386"/>
    <w:rsid w:val="00B659E2"/>
    <w:rsid w:val="00B6640D"/>
    <w:rsid w:val="00B664C7"/>
    <w:rsid w:val="00B66A32"/>
    <w:rsid w:val="00B66A96"/>
    <w:rsid w:val="00B67111"/>
    <w:rsid w:val="00B67136"/>
    <w:rsid w:val="00B67D0D"/>
    <w:rsid w:val="00B67E61"/>
    <w:rsid w:val="00B704E8"/>
    <w:rsid w:val="00B7060C"/>
    <w:rsid w:val="00B706E6"/>
    <w:rsid w:val="00B70CEB"/>
    <w:rsid w:val="00B70FAC"/>
    <w:rsid w:val="00B71187"/>
    <w:rsid w:val="00B712C7"/>
    <w:rsid w:val="00B717E3"/>
    <w:rsid w:val="00B71A06"/>
    <w:rsid w:val="00B72342"/>
    <w:rsid w:val="00B739CA"/>
    <w:rsid w:val="00B739F6"/>
    <w:rsid w:val="00B73DAD"/>
    <w:rsid w:val="00B74259"/>
    <w:rsid w:val="00B749E5"/>
    <w:rsid w:val="00B75209"/>
    <w:rsid w:val="00B75A82"/>
    <w:rsid w:val="00B76320"/>
    <w:rsid w:val="00B76560"/>
    <w:rsid w:val="00B770F6"/>
    <w:rsid w:val="00B77427"/>
    <w:rsid w:val="00B77510"/>
    <w:rsid w:val="00B77688"/>
    <w:rsid w:val="00B80B19"/>
    <w:rsid w:val="00B80FA0"/>
    <w:rsid w:val="00B81179"/>
    <w:rsid w:val="00B81A58"/>
    <w:rsid w:val="00B81A6C"/>
    <w:rsid w:val="00B81B58"/>
    <w:rsid w:val="00B81D5C"/>
    <w:rsid w:val="00B81EC8"/>
    <w:rsid w:val="00B81F87"/>
    <w:rsid w:val="00B8234A"/>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87784"/>
    <w:rsid w:val="00B877C4"/>
    <w:rsid w:val="00B90ABF"/>
    <w:rsid w:val="00B90D2B"/>
    <w:rsid w:val="00B90DE4"/>
    <w:rsid w:val="00B90F73"/>
    <w:rsid w:val="00B91217"/>
    <w:rsid w:val="00B914D0"/>
    <w:rsid w:val="00B9197A"/>
    <w:rsid w:val="00B9241B"/>
    <w:rsid w:val="00B929A7"/>
    <w:rsid w:val="00B929B9"/>
    <w:rsid w:val="00B932C7"/>
    <w:rsid w:val="00B93309"/>
    <w:rsid w:val="00B93320"/>
    <w:rsid w:val="00B937C2"/>
    <w:rsid w:val="00B9390B"/>
    <w:rsid w:val="00B93B59"/>
    <w:rsid w:val="00B9406A"/>
    <w:rsid w:val="00B941F0"/>
    <w:rsid w:val="00B9515D"/>
    <w:rsid w:val="00B956D1"/>
    <w:rsid w:val="00B9571F"/>
    <w:rsid w:val="00B958EE"/>
    <w:rsid w:val="00B95A80"/>
    <w:rsid w:val="00B95B0C"/>
    <w:rsid w:val="00B95D62"/>
    <w:rsid w:val="00B95E74"/>
    <w:rsid w:val="00B9604C"/>
    <w:rsid w:val="00B9648A"/>
    <w:rsid w:val="00B96AB8"/>
    <w:rsid w:val="00B96AD6"/>
    <w:rsid w:val="00B96F48"/>
    <w:rsid w:val="00B97638"/>
    <w:rsid w:val="00B9770A"/>
    <w:rsid w:val="00B979E3"/>
    <w:rsid w:val="00B97ABB"/>
    <w:rsid w:val="00B97DAE"/>
    <w:rsid w:val="00BA025C"/>
    <w:rsid w:val="00BA0447"/>
    <w:rsid w:val="00BA0500"/>
    <w:rsid w:val="00BA0C7F"/>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B7DB5"/>
    <w:rsid w:val="00BC03FF"/>
    <w:rsid w:val="00BC0773"/>
    <w:rsid w:val="00BC0DBC"/>
    <w:rsid w:val="00BC0FDC"/>
    <w:rsid w:val="00BC156D"/>
    <w:rsid w:val="00BC2095"/>
    <w:rsid w:val="00BC3053"/>
    <w:rsid w:val="00BC331F"/>
    <w:rsid w:val="00BC357E"/>
    <w:rsid w:val="00BC3C0F"/>
    <w:rsid w:val="00BC3F04"/>
    <w:rsid w:val="00BC4D2E"/>
    <w:rsid w:val="00BC555E"/>
    <w:rsid w:val="00BC5C1C"/>
    <w:rsid w:val="00BC60CC"/>
    <w:rsid w:val="00BC6118"/>
    <w:rsid w:val="00BC6636"/>
    <w:rsid w:val="00BC6956"/>
    <w:rsid w:val="00BC6BD8"/>
    <w:rsid w:val="00BC6C78"/>
    <w:rsid w:val="00BC6F70"/>
    <w:rsid w:val="00BC6FA0"/>
    <w:rsid w:val="00BC7073"/>
    <w:rsid w:val="00BC7222"/>
    <w:rsid w:val="00BC7974"/>
    <w:rsid w:val="00BD02A0"/>
    <w:rsid w:val="00BD04A4"/>
    <w:rsid w:val="00BD0A28"/>
    <w:rsid w:val="00BD0FAA"/>
    <w:rsid w:val="00BD1A08"/>
    <w:rsid w:val="00BD1F8C"/>
    <w:rsid w:val="00BD2006"/>
    <w:rsid w:val="00BD22ED"/>
    <w:rsid w:val="00BD29FD"/>
    <w:rsid w:val="00BD2E28"/>
    <w:rsid w:val="00BD2EC8"/>
    <w:rsid w:val="00BD353A"/>
    <w:rsid w:val="00BD377F"/>
    <w:rsid w:val="00BD389D"/>
    <w:rsid w:val="00BD3B34"/>
    <w:rsid w:val="00BD4099"/>
    <w:rsid w:val="00BD4829"/>
    <w:rsid w:val="00BD48AC"/>
    <w:rsid w:val="00BD4C8C"/>
    <w:rsid w:val="00BD551A"/>
    <w:rsid w:val="00BD55D5"/>
    <w:rsid w:val="00BD5F1A"/>
    <w:rsid w:val="00BD63BE"/>
    <w:rsid w:val="00BD6644"/>
    <w:rsid w:val="00BD73CD"/>
    <w:rsid w:val="00BD7F8A"/>
    <w:rsid w:val="00BE018E"/>
    <w:rsid w:val="00BE03FC"/>
    <w:rsid w:val="00BE08A5"/>
    <w:rsid w:val="00BE0C53"/>
    <w:rsid w:val="00BE1234"/>
    <w:rsid w:val="00BE24C6"/>
    <w:rsid w:val="00BE2582"/>
    <w:rsid w:val="00BE26CF"/>
    <w:rsid w:val="00BE29D7"/>
    <w:rsid w:val="00BE2FA6"/>
    <w:rsid w:val="00BE332B"/>
    <w:rsid w:val="00BE333F"/>
    <w:rsid w:val="00BE343C"/>
    <w:rsid w:val="00BE34B9"/>
    <w:rsid w:val="00BE3604"/>
    <w:rsid w:val="00BE36DE"/>
    <w:rsid w:val="00BE3806"/>
    <w:rsid w:val="00BE3877"/>
    <w:rsid w:val="00BE3A1F"/>
    <w:rsid w:val="00BE404C"/>
    <w:rsid w:val="00BE4215"/>
    <w:rsid w:val="00BE4359"/>
    <w:rsid w:val="00BE52DE"/>
    <w:rsid w:val="00BE5717"/>
    <w:rsid w:val="00BE62CD"/>
    <w:rsid w:val="00BE655F"/>
    <w:rsid w:val="00BE65A2"/>
    <w:rsid w:val="00BE6A58"/>
    <w:rsid w:val="00BE6B05"/>
    <w:rsid w:val="00BE702D"/>
    <w:rsid w:val="00BE7406"/>
    <w:rsid w:val="00BE7603"/>
    <w:rsid w:val="00BE79F8"/>
    <w:rsid w:val="00BE7F1A"/>
    <w:rsid w:val="00BF00C0"/>
    <w:rsid w:val="00BF035A"/>
    <w:rsid w:val="00BF05F1"/>
    <w:rsid w:val="00BF0B8D"/>
    <w:rsid w:val="00BF107E"/>
    <w:rsid w:val="00BF1156"/>
    <w:rsid w:val="00BF2524"/>
    <w:rsid w:val="00BF2692"/>
    <w:rsid w:val="00BF26F5"/>
    <w:rsid w:val="00BF2E39"/>
    <w:rsid w:val="00BF2F95"/>
    <w:rsid w:val="00BF3279"/>
    <w:rsid w:val="00BF38AA"/>
    <w:rsid w:val="00BF3BCC"/>
    <w:rsid w:val="00BF43EC"/>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8A5"/>
    <w:rsid w:val="00C06B79"/>
    <w:rsid w:val="00C06B9C"/>
    <w:rsid w:val="00C07377"/>
    <w:rsid w:val="00C07BFC"/>
    <w:rsid w:val="00C07D38"/>
    <w:rsid w:val="00C07F82"/>
    <w:rsid w:val="00C1002C"/>
    <w:rsid w:val="00C10334"/>
    <w:rsid w:val="00C10478"/>
    <w:rsid w:val="00C109EF"/>
    <w:rsid w:val="00C1147F"/>
    <w:rsid w:val="00C11B40"/>
    <w:rsid w:val="00C12107"/>
    <w:rsid w:val="00C12989"/>
    <w:rsid w:val="00C12A51"/>
    <w:rsid w:val="00C135B8"/>
    <w:rsid w:val="00C13638"/>
    <w:rsid w:val="00C13649"/>
    <w:rsid w:val="00C14173"/>
    <w:rsid w:val="00C146C1"/>
    <w:rsid w:val="00C14711"/>
    <w:rsid w:val="00C14D4B"/>
    <w:rsid w:val="00C154BB"/>
    <w:rsid w:val="00C155EA"/>
    <w:rsid w:val="00C15DC7"/>
    <w:rsid w:val="00C1706C"/>
    <w:rsid w:val="00C173CC"/>
    <w:rsid w:val="00C17623"/>
    <w:rsid w:val="00C2043E"/>
    <w:rsid w:val="00C20445"/>
    <w:rsid w:val="00C20C4E"/>
    <w:rsid w:val="00C210AA"/>
    <w:rsid w:val="00C2120E"/>
    <w:rsid w:val="00C21363"/>
    <w:rsid w:val="00C2202A"/>
    <w:rsid w:val="00C22349"/>
    <w:rsid w:val="00C2234B"/>
    <w:rsid w:val="00C2268B"/>
    <w:rsid w:val="00C227F5"/>
    <w:rsid w:val="00C22C30"/>
    <w:rsid w:val="00C22C47"/>
    <w:rsid w:val="00C23350"/>
    <w:rsid w:val="00C2357D"/>
    <w:rsid w:val="00C236B4"/>
    <w:rsid w:val="00C239F8"/>
    <w:rsid w:val="00C2481A"/>
    <w:rsid w:val="00C24D0F"/>
    <w:rsid w:val="00C24F34"/>
    <w:rsid w:val="00C2555E"/>
    <w:rsid w:val="00C2561B"/>
    <w:rsid w:val="00C2637D"/>
    <w:rsid w:val="00C268E6"/>
    <w:rsid w:val="00C26C30"/>
    <w:rsid w:val="00C279B5"/>
    <w:rsid w:val="00C27C45"/>
    <w:rsid w:val="00C30252"/>
    <w:rsid w:val="00C30305"/>
    <w:rsid w:val="00C3100A"/>
    <w:rsid w:val="00C31389"/>
    <w:rsid w:val="00C316A1"/>
    <w:rsid w:val="00C319BE"/>
    <w:rsid w:val="00C31F39"/>
    <w:rsid w:val="00C32207"/>
    <w:rsid w:val="00C327B5"/>
    <w:rsid w:val="00C332F8"/>
    <w:rsid w:val="00C333B6"/>
    <w:rsid w:val="00C33439"/>
    <w:rsid w:val="00C33648"/>
    <w:rsid w:val="00C33C7B"/>
    <w:rsid w:val="00C3469B"/>
    <w:rsid w:val="00C347B5"/>
    <w:rsid w:val="00C34833"/>
    <w:rsid w:val="00C349EA"/>
    <w:rsid w:val="00C34BB1"/>
    <w:rsid w:val="00C3537A"/>
    <w:rsid w:val="00C35513"/>
    <w:rsid w:val="00C357F7"/>
    <w:rsid w:val="00C35C05"/>
    <w:rsid w:val="00C3719D"/>
    <w:rsid w:val="00C37A0A"/>
    <w:rsid w:val="00C37CB2"/>
    <w:rsid w:val="00C37D2C"/>
    <w:rsid w:val="00C37DE7"/>
    <w:rsid w:val="00C40487"/>
    <w:rsid w:val="00C40EDA"/>
    <w:rsid w:val="00C412DE"/>
    <w:rsid w:val="00C414BA"/>
    <w:rsid w:val="00C415C4"/>
    <w:rsid w:val="00C41BCA"/>
    <w:rsid w:val="00C42CA9"/>
    <w:rsid w:val="00C42E00"/>
    <w:rsid w:val="00C4305D"/>
    <w:rsid w:val="00C43788"/>
    <w:rsid w:val="00C43C91"/>
    <w:rsid w:val="00C44095"/>
    <w:rsid w:val="00C44A2E"/>
    <w:rsid w:val="00C45C10"/>
    <w:rsid w:val="00C45E30"/>
    <w:rsid w:val="00C467CC"/>
    <w:rsid w:val="00C4698C"/>
    <w:rsid w:val="00C471E2"/>
    <w:rsid w:val="00C473A5"/>
    <w:rsid w:val="00C47524"/>
    <w:rsid w:val="00C47791"/>
    <w:rsid w:val="00C47DBE"/>
    <w:rsid w:val="00C503B0"/>
    <w:rsid w:val="00C50E68"/>
    <w:rsid w:val="00C51101"/>
    <w:rsid w:val="00C5140A"/>
    <w:rsid w:val="00C516BE"/>
    <w:rsid w:val="00C51BEE"/>
    <w:rsid w:val="00C52337"/>
    <w:rsid w:val="00C523AE"/>
    <w:rsid w:val="00C53302"/>
    <w:rsid w:val="00C53AE3"/>
    <w:rsid w:val="00C53BFC"/>
    <w:rsid w:val="00C53D92"/>
    <w:rsid w:val="00C54280"/>
    <w:rsid w:val="00C54691"/>
    <w:rsid w:val="00C547A6"/>
    <w:rsid w:val="00C54995"/>
    <w:rsid w:val="00C54D41"/>
    <w:rsid w:val="00C54ED8"/>
    <w:rsid w:val="00C5575C"/>
    <w:rsid w:val="00C55893"/>
    <w:rsid w:val="00C5590B"/>
    <w:rsid w:val="00C564C0"/>
    <w:rsid w:val="00C5651C"/>
    <w:rsid w:val="00C56CEE"/>
    <w:rsid w:val="00C5704B"/>
    <w:rsid w:val="00C570EE"/>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2714"/>
    <w:rsid w:val="00C633D5"/>
    <w:rsid w:val="00C63E46"/>
    <w:rsid w:val="00C63FE2"/>
    <w:rsid w:val="00C6418B"/>
    <w:rsid w:val="00C64550"/>
    <w:rsid w:val="00C64672"/>
    <w:rsid w:val="00C6557B"/>
    <w:rsid w:val="00C65B46"/>
    <w:rsid w:val="00C6618B"/>
    <w:rsid w:val="00C664C8"/>
    <w:rsid w:val="00C66F9B"/>
    <w:rsid w:val="00C6704E"/>
    <w:rsid w:val="00C6716E"/>
    <w:rsid w:val="00C673A3"/>
    <w:rsid w:val="00C7011C"/>
    <w:rsid w:val="00C7014C"/>
    <w:rsid w:val="00C703E0"/>
    <w:rsid w:val="00C70697"/>
    <w:rsid w:val="00C70A6B"/>
    <w:rsid w:val="00C70D24"/>
    <w:rsid w:val="00C7101E"/>
    <w:rsid w:val="00C72093"/>
    <w:rsid w:val="00C720EF"/>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9CC"/>
    <w:rsid w:val="00C76B61"/>
    <w:rsid w:val="00C76CD5"/>
    <w:rsid w:val="00C76E3C"/>
    <w:rsid w:val="00C80005"/>
    <w:rsid w:val="00C80496"/>
    <w:rsid w:val="00C81568"/>
    <w:rsid w:val="00C8157C"/>
    <w:rsid w:val="00C81815"/>
    <w:rsid w:val="00C81900"/>
    <w:rsid w:val="00C82070"/>
    <w:rsid w:val="00C82BF2"/>
    <w:rsid w:val="00C82CD3"/>
    <w:rsid w:val="00C8332B"/>
    <w:rsid w:val="00C83B81"/>
    <w:rsid w:val="00C83B8A"/>
    <w:rsid w:val="00C83E95"/>
    <w:rsid w:val="00C840CA"/>
    <w:rsid w:val="00C8419F"/>
    <w:rsid w:val="00C848BE"/>
    <w:rsid w:val="00C84C8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8E8"/>
    <w:rsid w:val="00C92948"/>
    <w:rsid w:val="00C92F30"/>
    <w:rsid w:val="00C931D0"/>
    <w:rsid w:val="00C934C2"/>
    <w:rsid w:val="00C9375A"/>
    <w:rsid w:val="00C93814"/>
    <w:rsid w:val="00C93848"/>
    <w:rsid w:val="00C93AFE"/>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73A"/>
    <w:rsid w:val="00CA3866"/>
    <w:rsid w:val="00CA3FA5"/>
    <w:rsid w:val="00CA403B"/>
    <w:rsid w:val="00CA4428"/>
    <w:rsid w:val="00CA4929"/>
    <w:rsid w:val="00CA5343"/>
    <w:rsid w:val="00CA5D4C"/>
    <w:rsid w:val="00CA5F52"/>
    <w:rsid w:val="00CA604A"/>
    <w:rsid w:val="00CA6B6E"/>
    <w:rsid w:val="00CA72E4"/>
    <w:rsid w:val="00CA743D"/>
    <w:rsid w:val="00CA7571"/>
    <w:rsid w:val="00CA773A"/>
    <w:rsid w:val="00CA7B78"/>
    <w:rsid w:val="00CB03EF"/>
    <w:rsid w:val="00CB0661"/>
    <w:rsid w:val="00CB0854"/>
    <w:rsid w:val="00CB0A1C"/>
    <w:rsid w:val="00CB0B37"/>
    <w:rsid w:val="00CB0C52"/>
    <w:rsid w:val="00CB17D9"/>
    <w:rsid w:val="00CB17DC"/>
    <w:rsid w:val="00CB1907"/>
    <w:rsid w:val="00CB1F63"/>
    <w:rsid w:val="00CB2F90"/>
    <w:rsid w:val="00CB38AA"/>
    <w:rsid w:val="00CB3DD8"/>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55D"/>
    <w:rsid w:val="00CC1B4D"/>
    <w:rsid w:val="00CC1B89"/>
    <w:rsid w:val="00CC2011"/>
    <w:rsid w:val="00CC280E"/>
    <w:rsid w:val="00CC2AA6"/>
    <w:rsid w:val="00CC2B17"/>
    <w:rsid w:val="00CC2DA9"/>
    <w:rsid w:val="00CC32EE"/>
    <w:rsid w:val="00CC337C"/>
    <w:rsid w:val="00CC3774"/>
    <w:rsid w:val="00CC379B"/>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8F1"/>
    <w:rsid w:val="00CD2C5A"/>
    <w:rsid w:val="00CD2ED1"/>
    <w:rsid w:val="00CD3223"/>
    <w:rsid w:val="00CD337B"/>
    <w:rsid w:val="00CD3923"/>
    <w:rsid w:val="00CD3B56"/>
    <w:rsid w:val="00CD3F3A"/>
    <w:rsid w:val="00CD40D7"/>
    <w:rsid w:val="00CD412D"/>
    <w:rsid w:val="00CD4448"/>
    <w:rsid w:val="00CD4B6D"/>
    <w:rsid w:val="00CD4C00"/>
    <w:rsid w:val="00CD4C4C"/>
    <w:rsid w:val="00CD54FA"/>
    <w:rsid w:val="00CD5F9B"/>
    <w:rsid w:val="00CD6244"/>
    <w:rsid w:val="00CD6338"/>
    <w:rsid w:val="00CD6B0D"/>
    <w:rsid w:val="00CD7174"/>
    <w:rsid w:val="00CD75B6"/>
    <w:rsid w:val="00CD7797"/>
    <w:rsid w:val="00CD7847"/>
    <w:rsid w:val="00CD78CD"/>
    <w:rsid w:val="00CD7C0C"/>
    <w:rsid w:val="00CD7E86"/>
    <w:rsid w:val="00CE0263"/>
    <w:rsid w:val="00CE0424"/>
    <w:rsid w:val="00CE0492"/>
    <w:rsid w:val="00CE17CE"/>
    <w:rsid w:val="00CE19DE"/>
    <w:rsid w:val="00CE24A6"/>
    <w:rsid w:val="00CE2C5C"/>
    <w:rsid w:val="00CE2D63"/>
    <w:rsid w:val="00CE3786"/>
    <w:rsid w:val="00CE41E4"/>
    <w:rsid w:val="00CE4D1E"/>
    <w:rsid w:val="00CE4D50"/>
    <w:rsid w:val="00CE5340"/>
    <w:rsid w:val="00CE6104"/>
    <w:rsid w:val="00CE6356"/>
    <w:rsid w:val="00CE6895"/>
    <w:rsid w:val="00CE6ECC"/>
    <w:rsid w:val="00CE7059"/>
    <w:rsid w:val="00CE73B9"/>
    <w:rsid w:val="00CE74F8"/>
    <w:rsid w:val="00CE7561"/>
    <w:rsid w:val="00CE7670"/>
    <w:rsid w:val="00CE7A23"/>
    <w:rsid w:val="00CE7F31"/>
    <w:rsid w:val="00CF0643"/>
    <w:rsid w:val="00CF082F"/>
    <w:rsid w:val="00CF0C66"/>
    <w:rsid w:val="00CF0F49"/>
    <w:rsid w:val="00CF124D"/>
    <w:rsid w:val="00CF1354"/>
    <w:rsid w:val="00CF170A"/>
    <w:rsid w:val="00CF1B46"/>
    <w:rsid w:val="00CF1DC0"/>
    <w:rsid w:val="00CF1DC8"/>
    <w:rsid w:val="00CF22C2"/>
    <w:rsid w:val="00CF270B"/>
    <w:rsid w:val="00CF2B28"/>
    <w:rsid w:val="00CF2FED"/>
    <w:rsid w:val="00CF34F4"/>
    <w:rsid w:val="00CF3B1F"/>
    <w:rsid w:val="00CF3B24"/>
    <w:rsid w:val="00CF3BDC"/>
    <w:rsid w:val="00CF3BF6"/>
    <w:rsid w:val="00CF3D83"/>
    <w:rsid w:val="00CF427A"/>
    <w:rsid w:val="00CF4980"/>
    <w:rsid w:val="00CF4B45"/>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321"/>
    <w:rsid w:val="00CF784B"/>
    <w:rsid w:val="00CF7BBA"/>
    <w:rsid w:val="00D000B5"/>
    <w:rsid w:val="00D000CB"/>
    <w:rsid w:val="00D001E2"/>
    <w:rsid w:val="00D01031"/>
    <w:rsid w:val="00D0194E"/>
    <w:rsid w:val="00D01966"/>
    <w:rsid w:val="00D01ED1"/>
    <w:rsid w:val="00D0349B"/>
    <w:rsid w:val="00D038C1"/>
    <w:rsid w:val="00D043D8"/>
    <w:rsid w:val="00D0548B"/>
    <w:rsid w:val="00D05582"/>
    <w:rsid w:val="00D056D3"/>
    <w:rsid w:val="00D06467"/>
    <w:rsid w:val="00D077C2"/>
    <w:rsid w:val="00D07D22"/>
    <w:rsid w:val="00D07D63"/>
    <w:rsid w:val="00D07DF2"/>
    <w:rsid w:val="00D10182"/>
    <w:rsid w:val="00D10249"/>
    <w:rsid w:val="00D108D1"/>
    <w:rsid w:val="00D113FA"/>
    <w:rsid w:val="00D115C3"/>
    <w:rsid w:val="00D1181D"/>
    <w:rsid w:val="00D11897"/>
    <w:rsid w:val="00D11B7D"/>
    <w:rsid w:val="00D1246C"/>
    <w:rsid w:val="00D125C6"/>
    <w:rsid w:val="00D12EA5"/>
    <w:rsid w:val="00D12FDE"/>
    <w:rsid w:val="00D13135"/>
    <w:rsid w:val="00D13C26"/>
    <w:rsid w:val="00D13E4E"/>
    <w:rsid w:val="00D14261"/>
    <w:rsid w:val="00D148E1"/>
    <w:rsid w:val="00D15706"/>
    <w:rsid w:val="00D15E50"/>
    <w:rsid w:val="00D15EE0"/>
    <w:rsid w:val="00D161FC"/>
    <w:rsid w:val="00D1649D"/>
    <w:rsid w:val="00D16893"/>
    <w:rsid w:val="00D16CD0"/>
    <w:rsid w:val="00D16EB0"/>
    <w:rsid w:val="00D1734A"/>
    <w:rsid w:val="00D1747D"/>
    <w:rsid w:val="00D20092"/>
    <w:rsid w:val="00D2053F"/>
    <w:rsid w:val="00D20B14"/>
    <w:rsid w:val="00D20F61"/>
    <w:rsid w:val="00D20FD7"/>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5D48"/>
    <w:rsid w:val="00D26321"/>
    <w:rsid w:val="00D27A67"/>
    <w:rsid w:val="00D30338"/>
    <w:rsid w:val="00D30599"/>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47B6"/>
    <w:rsid w:val="00D3522E"/>
    <w:rsid w:val="00D355A0"/>
    <w:rsid w:val="00D363E2"/>
    <w:rsid w:val="00D36E71"/>
    <w:rsid w:val="00D36E8C"/>
    <w:rsid w:val="00D372BB"/>
    <w:rsid w:val="00D37506"/>
    <w:rsid w:val="00D37B60"/>
    <w:rsid w:val="00D37D87"/>
    <w:rsid w:val="00D406A6"/>
    <w:rsid w:val="00D40989"/>
    <w:rsid w:val="00D40AEC"/>
    <w:rsid w:val="00D40B33"/>
    <w:rsid w:val="00D417B0"/>
    <w:rsid w:val="00D41858"/>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6FCF"/>
    <w:rsid w:val="00D472CA"/>
    <w:rsid w:val="00D47347"/>
    <w:rsid w:val="00D47EFC"/>
    <w:rsid w:val="00D5034D"/>
    <w:rsid w:val="00D507D4"/>
    <w:rsid w:val="00D5096D"/>
    <w:rsid w:val="00D50B32"/>
    <w:rsid w:val="00D50D92"/>
    <w:rsid w:val="00D50E99"/>
    <w:rsid w:val="00D518B8"/>
    <w:rsid w:val="00D518F7"/>
    <w:rsid w:val="00D51A8C"/>
    <w:rsid w:val="00D51ECA"/>
    <w:rsid w:val="00D522D5"/>
    <w:rsid w:val="00D52ADC"/>
    <w:rsid w:val="00D52C3F"/>
    <w:rsid w:val="00D52F7F"/>
    <w:rsid w:val="00D52FEF"/>
    <w:rsid w:val="00D53440"/>
    <w:rsid w:val="00D53472"/>
    <w:rsid w:val="00D537A1"/>
    <w:rsid w:val="00D54140"/>
    <w:rsid w:val="00D542E9"/>
    <w:rsid w:val="00D546D3"/>
    <w:rsid w:val="00D546FF"/>
    <w:rsid w:val="00D547A2"/>
    <w:rsid w:val="00D5531E"/>
    <w:rsid w:val="00D558BA"/>
    <w:rsid w:val="00D55AD5"/>
    <w:rsid w:val="00D55E01"/>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1F3B"/>
    <w:rsid w:val="00D6295C"/>
    <w:rsid w:val="00D62C2D"/>
    <w:rsid w:val="00D62F05"/>
    <w:rsid w:val="00D63391"/>
    <w:rsid w:val="00D636D5"/>
    <w:rsid w:val="00D64ED4"/>
    <w:rsid w:val="00D652AA"/>
    <w:rsid w:val="00D652B5"/>
    <w:rsid w:val="00D6545B"/>
    <w:rsid w:val="00D6580F"/>
    <w:rsid w:val="00D65BB5"/>
    <w:rsid w:val="00D65CB4"/>
    <w:rsid w:val="00D65D1A"/>
    <w:rsid w:val="00D66155"/>
    <w:rsid w:val="00D66A3F"/>
    <w:rsid w:val="00D67C79"/>
    <w:rsid w:val="00D70078"/>
    <w:rsid w:val="00D70197"/>
    <w:rsid w:val="00D706B5"/>
    <w:rsid w:val="00D708B0"/>
    <w:rsid w:val="00D70F1E"/>
    <w:rsid w:val="00D71106"/>
    <w:rsid w:val="00D7152D"/>
    <w:rsid w:val="00D716D0"/>
    <w:rsid w:val="00D716DC"/>
    <w:rsid w:val="00D71D89"/>
    <w:rsid w:val="00D722DE"/>
    <w:rsid w:val="00D72779"/>
    <w:rsid w:val="00D729D6"/>
    <w:rsid w:val="00D72A6C"/>
    <w:rsid w:val="00D72AF6"/>
    <w:rsid w:val="00D72BDB"/>
    <w:rsid w:val="00D72EC2"/>
    <w:rsid w:val="00D735B7"/>
    <w:rsid w:val="00D738DE"/>
    <w:rsid w:val="00D73A0B"/>
    <w:rsid w:val="00D74102"/>
    <w:rsid w:val="00D74512"/>
    <w:rsid w:val="00D74677"/>
    <w:rsid w:val="00D7557B"/>
    <w:rsid w:val="00D75881"/>
    <w:rsid w:val="00D76021"/>
    <w:rsid w:val="00D76086"/>
    <w:rsid w:val="00D760E1"/>
    <w:rsid w:val="00D768EE"/>
    <w:rsid w:val="00D76F0B"/>
    <w:rsid w:val="00D77011"/>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1"/>
    <w:rsid w:val="00D8325A"/>
    <w:rsid w:val="00D8327F"/>
    <w:rsid w:val="00D83437"/>
    <w:rsid w:val="00D83A58"/>
    <w:rsid w:val="00D851DC"/>
    <w:rsid w:val="00D856F3"/>
    <w:rsid w:val="00D862FC"/>
    <w:rsid w:val="00D86726"/>
    <w:rsid w:val="00D868B9"/>
    <w:rsid w:val="00D86B4D"/>
    <w:rsid w:val="00D86CA3"/>
    <w:rsid w:val="00D871CE"/>
    <w:rsid w:val="00D872BD"/>
    <w:rsid w:val="00D8753C"/>
    <w:rsid w:val="00D87E6E"/>
    <w:rsid w:val="00D9089A"/>
    <w:rsid w:val="00D90959"/>
    <w:rsid w:val="00D9171C"/>
    <w:rsid w:val="00D9196D"/>
    <w:rsid w:val="00D92067"/>
    <w:rsid w:val="00D92521"/>
    <w:rsid w:val="00D92982"/>
    <w:rsid w:val="00D92A7E"/>
    <w:rsid w:val="00D92CCE"/>
    <w:rsid w:val="00D93045"/>
    <w:rsid w:val="00D93F82"/>
    <w:rsid w:val="00D9469A"/>
    <w:rsid w:val="00D94884"/>
    <w:rsid w:val="00D9500C"/>
    <w:rsid w:val="00D95455"/>
    <w:rsid w:val="00D95861"/>
    <w:rsid w:val="00D95902"/>
    <w:rsid w:val="00D95933"/>
    <w:rsid w:val="00D95D33"/>
    <w:rsid w:val="00D9625B"/>
    <w:rsid w:val="00D96301"/>
    <w:rsid w:val="00D96782"/>
    <w:rsid w:val="00D96909"/>
    <w:rsid w:val="00D9700E"/>
    <w:rsid w:val="00D97267"/>
    <w:rsid w:val="00D972BC"/>
    <w:rsid w:val="00D97B35"/>
    <w:rsid w:val="00D97FF7"/>
    <w:rsid w:val="00DA00DA"/>
    <w:rsid w:val="00DA0E31"/>
    <w:rsid w:val="00DA187A"/>
    <w:rsid w:val="00DA18FF"/>
    <w:rsid w:val="00DA1C34"/>
    <w:rsid w:val="00DA28B7"/>
    <w:rsid w:val="00DA305E"/>
    <w:rsid w:val="00DA3590"/>
    <w:rsid w:val="00DA387C"/>
    <w:rsid w:val="00DA4729"/>
    <w:rsid w:val="00DA5417"/>
    <w:rsid w:val="00DA55CD"/>
    <w:rsid w:val="00DA56E8"/>
    <w:rsid w:val="00DA5975"/>
    <w:rsid w:val="00DA5E58"/>
    <w:rsid w:val="00DA5F15"/>
    <w:rsid w:val="00DA6249"/>
    <w:rsid w:val="00DA62DC"/>
    <w:rsid w:val="00DA6453"/>
    <w:rsid w:val="00DA66A5"/>
    <w:rsid w:val="00DA6C80"/>
    <w:rsid w:val="00DA7130"/>
    <w:rsid w:val="00DA743D"/>
    <w:rsid w:val="00DA78C6"/>
    <w:rsid w:val="00DA7B57"/>
    <w:rsid w:val="00DA7F68"/>
    <w:rsid w:val="00DB0054"/>
    <w:rsid w:val="00DB0A9F"/>
    <w:rsid w:val="00DB0E6E"/>
    <w:rsid w:val="00DB18F1"/>
    <w:rsid w:val="00DB18F4"/>
    <w:rsid w:val="00DB1C49"/>
    <w:rsid w:val="00DB212C"/>
    <w:rsid w:val="00DB2359"/>
    <w:rsid w:val="00DB3207"/>
    <w:rsid w:val="00DB377D"/>
    <w:rsid w:val="00DB38C2"/>
    <w:rsid w:val="00DB3AD4"/>
    <w:rsid w:val="00DB3B08"/>
    <w:rsid w:val="00DB409E"/>
    <w:rsid w:val="00DB41E9"/>
    <w:rsid w:val="00DB425F"/>
    <w:rsid w:val="00DB486A"/>
    <w:rsid w:val="00DB49FA"/>
    <w:rsid w:val="00DB4A87"/>
    <w:rsid w:val="00DB4E45"/>
    <w:rsid w:val="00DB4FEA"/>
    <w:rsid w:val="00DB513D"/>
    <w:rsid w:val="00DB545F"/>
    <w:rsid w:val="00DB6478"/>
    <w:rsid w:val="00DB6774"/>
    <w:rsid w:val="00DB6AC0"/>
    <w:rsid w:val="00DB6D30"/>
    <w:rsid w:val="00DB6F4F"/>
    <w:rsid w:val="00DB73CE"/>
    <w:rsid w:val="00DB7422"/>
    <w:rsid w:val="00DB75C5"/>
    <w:rsid w:val="00DB774B"/>
    <w:rsid w:val="00DB7B54"/>
    <w:rsid w:val="00DC0AD8"/>
    <w:rsid w:val="00DC1442"/>
    <w:rsid w:val="00DC2D36"/>
    <w:rsid w:val="00DC3E1D"/>
    <w:rsid w:val="00DC4263"/>
    <w:rsid w:val="00DC42A0"/>
    <w:rsid w:val="00DC46BE"/>
    <w:rsid w:val="00DC4951"/>
    <w:rsid w:val="00DC5089"/>
    <w:rsid w:val="00DC53EF"/>
    <w:rsid w:val="00DC5B26"/>
    <w:rsid w:val="00DC6278"/>
    <w:rsid w:val="00DC644B"/>
    <w:rsid w:val="00DC6ADA"/>
    <w:rsid w:val="00DC6EE0"/>
    <w:rsid w:val="00DC7457"/>
    <w:rsid w:val="00DD05B3"/>
    <w:rsid w:val="00DD1040"/>
    <w:rsid w:val="00DD1499"/>
    <w:rsid w:val="00DD1B28"/>
    <w:rsid w:val="00DD253D"/>
    <w:rsid w:val="00DD27F9"/>
    <w:rsid w:val="00DD3435"/>
    <w:rsid w:val="00DD3D6C"/>
    <w:rsid w:val="00DD3F24"/>
    <w:rsid w:val="00DD41B5"/>
    <w:rsid w:val="00DD48F8"/>
    <w:rsid w:val="00DD4A9D"/>
    <w:rsid w:val="00DD4B76"/>
    <w:rsid w:val="00DD5720"/>
    <w:rsid w:val="00DD5B58"/>
    <w:rsid w:val="00DD5E8F"/>
    <w:rsid w:val="00DD60F2"/>
    <w:rsid w:val="00DD626F"/>
    <w:rsid w:val="00DD689A"/>
    <w:rsid w:val="00DD68C1"/>
    <w:rsid w:val="00DD7BDD"/>
    <w:rsid w:val="00DD7E18"/>
    <w:rsid w:val="00DE0000"/>
    <w:rsid w:val="00DE0463"/>
    <w:rsid w:val="00DE0514"/>
    <w:rsid w:val="00DE08DA"/>
    <w:rsid w:val="00DE0E83"/>
    <w:rsid w:val="00DE12F0"/>
    <w:rsid w:val="00DE1551"/>
    <w:rsid w:val="00DE1780"/>
    <w:rsid w:val="00DE46AE"/>
    <w:rsid w:val="00DE4B5F"/>
    <w:rsid w:val="00DE5418"/>
    <w:rsid w:val="00DE5608"/>
    <w:rsid w:val="00DE58D0"/>
    <w:rsid w:val="00DE6219"/>
    <w:rsid w:val="00DE62AA"/>
    <w:rsid w:val="00DE654F"/>
    <w:rsid w:val="00DE699E"/>
    <w:rsid w:val="00DE6A06"/>
    <w:rsid w:val="00DE6C27"/>
    <w:rsid w:val="00DE6CD9"/>
    <w:rsid w:val="00DE711A"/>
    <w:rsid w:val="00DE72D3"/>
    <w:rsid w:val="00DE7455"/>
    <w:rsid w:val="00DE75B8"/>
    <w:rsid w:val="00DE769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547A"/>
    <w:rsid w:val="00DF6158"/>
    <w:rsid w:val="00DF6A09"/>
    <w:rsid w:val="00DF6BA3"/>
    <w:rsid w:val="00DF73D3"/>
    <w:rsid w:val="00DF7DEE"/>
    <w:rsid w:val="00DF7E3D"/>
    <w:rsid w:val="00E001B8"/>
    <w:rsid w:val="00E0055C"/>
    <w:rsid w:val="00E00654"/>
    <w:rsid w:val="00E00BC4"/>
    <w:rsid w:val="00E011CE"/>
    <w:rsid w:val="00E014C5"/>
    <w:rsid w:val="00E016C3"/>
    <w:rsid w:val="00E01DED"/>
    <w:rsid w:val="00E021BC"/>
    <w:rsid w:val="00E02B6B"/>
    <w:rsid w:val="00E03466"/>
    <w:rsid w:val="00E0373B"/>
    <w:rsid w:val="00E040E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07C64"/>
    <w:rsid w:val="00E10186"/>
    <w:rsid w:val="00E110E7"/>
    <w:rsid w:val="00E11B20"/>
    <w:rsid w:val="00E11D78"/>
    <w:rsid w:val="00E1222D"/>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A2B"/>
    <w:rsid w:val="00E16AD6"/>
    <w:rsid w:val="00E16DE0"/>
    <w:rsid w:val="00E16FE8"/>
    <w:rsid w:val="00E17449"/>
    <w:rsid w:val="00E17587"/>
    <w:rsid w:val="00E17FA2"/>
    <w:rsid w:val="00E20D1F"/>
    <w:rsid w:val="00E20F84"/>
    <w:rsid w:val="00E216B3"/>
    <w:rsid w:val="00E21797"/>
    <w:rsid w:val="00E21A63"/>
    <w:rsid w:val="00E22330"/>
    <w:rsid w:val="00E223EE"/>
    <w:rsid w:val="00E224F8"/>
    <w:rsid w:val="00E2284C"/>
    <w:rsid w:val="00E22AEF"/>
    <w:rsid w:val="00E22BB8"/>
    <w:rsid w:val="00E22E5C"/>
    <w:rsid w:val="00E235D6"/>
    <w:rsid w:val="00E23887"/>
    <w:rsid w:val="00E23C97"/>
    <w:rsid w:val="00E23D2E"/>
    <w:rsid w:val="00E2447A"/>
    <w:rsid w:val="00E25994"/>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C0E"/>
    <w:rsid w:val="00E33F49"/>
    <w:rsid w:val="00E34188"/>
    <w:rsid w:val="00E34249"/>
    <w:rsid w:val="00E34319"/>
    <w:rsid w:val="00E346EB"/>
    <w:rsid w:val="00E34B26"/>
    <w:rsid w:val="00E34B6E"/>
    <w:rsid w:val="00E3514E"/>
    <w:rsid w:val="00E35559"/>
    <w:rsid w:val="00E3583B"/>
    <w:rsid w:val="00E35FDA"/>
    <w:rsid w:val="00E36134"/>
    <w:rsid w:val="00E3627D"/>
    <w:rsid w:val="00E36615"/>
    <w:rsid w:val="00E36B08"/>
    <w:rsid w:val="00E370F3"/>
    <w:rsid w:val="00E3723A"/>
    <w:rsid w:val="00E377A5"/>
    <w:rsid w:val="00E37860"/>
    <w:rsid w:val="00E37CD5"/>
    <w:rsid w:val="00E4037C"/>
    <w:rsid w:val="00E41219"/>
    <w:rsid w:val="00E41405"/>
    <w:rsid w:val="00E414A6"/>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132"/>
    <w:rsid w:val="00E47740"/>
    <w:rsid w:val="00E477A1"/>
    <w:rsid w:val="00E47AEF"/>
    <w:rsid w:val="00E502A3"/>
    <w:rsid w:val="00E50363"/>
    <w:rsid w:val="00E50960"/>
    <w:rsid w:val="00E50BCB"/>
    <w:rsid w:val="00E50D37"/>
    <w:rsid w:val="00E51301"/>
    <w:rsid w:val="00E5131F"/>
    <w:rsid w:val="00E51950"/>
    <w:rsid w:val="00E51975"/>
    <w:rsid w:val="00E51C86"/>
    <w:rsid w:val="00E53328"/>
    <w:rsid w:val="00E53B75"/>
    <w:rsid w:val="00E540BB"/>
    <w:rsid w:val="00E542F4"/>
    <w:rsid w:val="00E54957"/>
    <w:rsid w:val="00E54CBB"/>
    <w:rsid w:val="00E54E3B"/>
    <w:rsid w:val="00E5501F"/>
    <w:rsid w:val="00E55713"/>
    <w:rsid w:val="00E558B9"/>
    <w:rsid w:val="00E55B0A"/>
    <w:rsid w:val="00E55CCA"/>
    <w:rsid w:val="00E55E21"/>
    <w:rsid w:val="00E5637E"/>
    <w:rsid w:val="00E5678E"/>
    <w:rsid w:val="00E5683E"/>
    <w:rsid w:val="00E56880"/>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1F14"/>
    <w:rsid w:val="00E61F52"/>
    <w:rsid w:val="00E62058"/>
    <w:rsid w:val="00E62C82"/>
    <w:rsid w:val="00E62DB9"/>
    <w:rsid w:val="00E62E4E"/>
    <w:rsid w:val="00E632AD"/>
    <w:rsid w:val="00E63838"/>
    <w:rsid w:val="00E63A14"/>
    <w:rsid w:val="00E63A35"/>
    <w:rsid w:val="00E64434"/>
    <w:rsid w:val="00E6456B"/>
    <w:rsid w:val="00E64577"/>
    <w:rsid w:val="00E64618"/>
    <w:rsid w:val="00E64653"/>
    <w:rsid w:val="00E64BAF"/>
    <w:rsid w:val="00E66387"/>
    <w:rsid w:val="00E6660E"/>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FC"/>
    <w:rsid w:val="00E73BC7"/>
    <w:rsid w:val="00E73DC0"/>
    <w:rsid w:val="00E73F16"/>
    <w:rsid w:val="00E742C0"/>
    <w:rsid w:val="00E74653"/>
    <w:rsid w:val="00E75233"/>
    <w:rsid w:val="00E7542F"/>
    <w:rsid w:val="00E758EC"/>
    <w:rsid w:val="00E75AE8"/>
    <w:rsid w:val="00E75B11"/>
    <w:rsid w:val="00E7611C"/>
    <w:rsid w:val="00E76140"/>
    <w:rsid w:val="00E7649E"/>
    <w:rsid w:val="00E766BB"/>
    <w:rsid w:val="00E7686E"/>
    <w:rsid w:val="00E7715F"/>
    <w:rsid w:val="00E77214"/>
    <w:rsid w:val="00E77224"/>
    <w:rsid w:val="00E77A86"/>
    <w:rsid w:val="00E77CF1"/>
    <w:rsid w:val="00E77D5B"/>
    <w:rsid w:val="00E77F90"/>
    <w:rsid w:val="00E8022E"/>
    <w:rsid w:val="00E80DF0"/>
    <w:rsid w:val="00E810B7"/>
    <w:rsid w:val="00E81123"/>
    <w:rsid w:val="00E8129A"/>
    <w:rsid w:val="00E81732"/>
    <w:rsid w:val="00E81925"/>
    <w:rsid w:val="00E81BA5"/>
    <w:rsid w:val="00E8234C"/>
    <w:rsid w:val="00E824FD"/>
    <w:rsid w:val="00E82623"/>
    <w:rsid w:val="00E826F4"/>
    <w:rsid w:val="00E82D29"/>
    <w:rsid w:val="00E82EE2"/>
    <w:rsid w:val="00E82FA4"/>
    <w:rsid w:val="00E8354D"/>
    <w:rsid w:val="00E83595"/>
    <w:rsid w:val="00E835AC"/>
    <w:rsid w:val="00E83634"/>
    <w:rsid w:val="00E83722"/>
    <w:rsid w:val="00E8396C"/>
    <w:rsid w:val="00E83AA9"/>
    <w:rsid w:val="00E83C25"/>
    <w:rsid w:val="00E83D55"/>
    <w:rsid w:val="00E84382"/>
    <w:rsid w:val="00E84653"/>
    <w:rsid w:val="00E847D5"/>
    <w:rsid w:val="00E85213"/>
    <w:rsid w:val="00E85928"/>
    <w:rsid w:val="00E85CB2"/>
    <w:rsid w:val="00E86100"/>
    <w:rsid w:val="00E868A6"/>
    <w:rsid w:val="00E86BA2"/>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50"/>
    <w:rsid w:val="00E95A98"/>
    <w:rsid w:val="00E95C19"/>
    <w:rsid w:val="00E9640B"/>
    <w:rsid w:val="00E964EB"/>
    <w:rsid w:val="00E96525"/>
    <w:rsid w:val="00E97373"/>
    <w:rsid w:val="00E97497"/>
    <w:rsid w:val="00E97523"/>
    <w:rsid w:val="00E9773E"/>
    <w:rsid w:val="00E977F7"/>
    <w:rsid w:val="00E979EF"/>
    <w:rsid w:val="00E97C1A"/>
    <w:rsid w:val="00EA0019"/>
    <w:rsid w:val="00EA0304"/>
    <w:rsid w:val="00EA0677"/>
    <w:rsid w:val="00EA1260"/>
    <w:rsid w:val="00EA1A04"/>
    <w:rsid w:val="00EA1C65"/>
    <w:rsid w:val="00EA1D8D"/>
    <w:rsid w:val="00EA1F72"/>
    <w:rsid w:val="00EA207C"/>
    <w:rsid w:val="00EA2C1E"/>
    <w:rsid w:val="00EA37E2"/>
    <w:rsid w:val="00EA3B8E"/>
    <w:rsid w:val="00EA3C50"/>
    <w:rsid w:val="00EA3DA9"/>
    <w:rsid w:val="00EA42B9"/>
    <w:rsid w:val="00EA42FF"/>
    <w:rsid w:val="00EA46E8"/>
    <w:rsid w:val="00EA4E08"/>
    <w:rsid w:val="00EA5200"/>
    <w:rsid w:val="00EA5A5F"/>
    <w:rsid w:val="00EA5B6E"/>
    <w:rsid w:val="00EA6017"/>
    <w:rsid w:val="00EA691F"/>
    <w:rsid w:val="00EA6FA7"/>
    <w:rsid w:val="00EA758D"/>
    <w:rsid w:val="00EA76AB"/>
    <w:rsid w:val="00EA7A41"/>
    <w:rsid w:val="00EB00EA"/>
    <w:rsid w:val="00EB01AA"/>
    <w:rsid w:val="00EB077B"/>
    <w:rsid w:val="00EB1576"/>
    <w:rsid w:val="00EB1C44"/>
    <w:rsid w:val="00EB1D28"/>
    <w:rsid w:val="00EB22B8"/>
    <w:rsid w:val="00EB285D"/>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5E4E"/>
    <w:rsid w:val="00EB63C1"/>
    <w:rsid w:val="00EB64EC"/>
    <w:rsid w:val="00EB6593"/>
    <w:rsid w:val="00EB66D2"/>
    <w:rsid w:val="00EB6A96"/>
    <w:rsid w:val="00EB6CB7"/>
    <w:rsid w:val="00EB6F98"/>
    <w:rsid w:val="00EB734A"/>
    <w:rsid w:val="00EB77D3"/>
    <w:rsid w:val="00EC0683"/>
    <w:rsid w:val="00EC0E9E"/>
    <w:rsid w:val="00EC17C6"/>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0C9"/>
    <w:rsid w:val="00ED576D"/>
    <w:rsid w:val="00ED58D4"/>
    <w:rsid w:val="00ED61E6"/>
    <w:rsid w:val="00ED6C24"/>
    <w:rsid w:val="00ED6CA5"/>
    <w:rsid w:val="00ED6D97"/>
    <w:rsid w:val="00ED78DD"/>
    <w:rsid w:val="00ED7D2F"/>
    <w:rsid w:val="00ED7EF2"/>
    <w:rsid w:val="00EE00C6"/>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E777F"/>
    <w:rsid w:val="00EF0035"/>
    <w:rsid w:val="00EF0041"/>
    <w:rsid w:val="00EF059F"/>
    <w:rsid w:val="00EF1162"/>
    <w:rsid w:val="00EF18FE"/>
    <w:rsid w:val="00EF197F"/>
    <w:rsid w:val="00EF19DF"/>
    <w:rsid w:val="00EF19E7"/>
    <w:rsid w:val="00EF1A07"/>
    <w:rsid w:val="00EF1A54"/>
    <w:rsid w:val="00EF208E"/>
    <w:rsid w:val="00EF2898"/>
    <w:rsid w:val="00EF3A0D"/>
    <w:rsid w:val="00EF4111"/>
    <w:rsid w:val="00EF41CE"/>
    <w:rsid w:val="00EF436D"/>
    <w:rsid w:val="00EF4381"/>
    <w:rsid w:val="00EF480A"/>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A54"/>
    <w:rsid w:val="00F03FCB"/>
    <w:rsid w:val="00F0482B"/>
    <w:rsid w:val="00F04B11"/>
    <w:rsid w:val="00F04C09"/>
    <w:rsid w:val="00F04C5B"/>
    <w:rsid w:val="00F04CE9"/>
    <w:rsid w:val="00F04F37"/>
    <w:rsid w:val="00F0528D"/>
    <w:rsid w:val="00F054B2"/>
    <w:rsid w:val="00F05E68"/>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89D"/>
    <w:rsid w:val="00F14EF7"/>
    <w:rsid w:val="00F15273"/>
    <w:rsid w:val="00F15FA5"/>
    <w:rsid w:val="00F15FD7"/>
    <w:rsid w:val="00F16C1D"/>
    <w:rsid w:val="00F16ECC"/>
    <w:rsid w:val="00F17028"/>
    <w:rsid w:val="00F172EA"/>
    <w:rsid w:val="00F17348"/>
    <w:rsid w:val="00F1755A"/>
    <w:rsid w:val="00F17A1F"/>
    <w:rsid w:val="00F17AB4"/>
    <w:rsid w:val="00F20745"/>
    <w:rsid w:val="00F20843"/>
    <w:rsid w:val="00F209B7"/>
    <w:rsid w:val="00F20B40"/>
    <w:rsid w:val="00F20BF9"/>
    <w:rsid w:val="00F20E0F"/>
    <w:rsid w:val="00F20F5C"/>
    <w:rsid w:val="00F2174C"/>
    <w:rsid w:val="00F217BB"/>
    <w:rsid w:val="00F21F0A"/>
    <w:rsid w:val="00F22178"/>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56D"/>
    <w:rsid w:val="00F25F37"/>
    <w:rsid w:val="00F26BB7"/>
    <w:rsid w:val="00F27196"/>
    <w:rsid w:val="00F276B4"/>
    <w:rsid w:val="00F279AC"/>
    <w:rsid w:val="00F27A31"/>
    <w:rsid w:val="00F30134"/>
    <w:rsid w:val="00F30368"/>
    <w:rsid w:val="00F30544"/>
    <w:rsid w:val="00F30609"/>
    <w:rsid w:val="00F307F2"/>
    <w:rsid w:val="00F30828"/>
    <w:rsid w:val="00F30AFD"/>
    <w:rsid w:val="00F30D9E"/>
    <w:rsid w:val="00F313D6"/>
    <w:rsid w:val="00F31ADA"/>
    <w:rsid w:val="00F323E4"/>
    <w:rsid w:val="00F3274F"/>
    <w:rsid w:val="00F3281E"/>
    <w:rsid w:val="00F32893"/>
    <w:rsid w:val="00F332A9"/>
    <w:rsid w:val="00F33428"/>
    <w:rsid w:val="00F33705"/>
    <w:rsid w:val="00F33E04"/>
    <w:rsid w:val="00F34609"/>
    <w:rsid w:val="00F3477B"/>
    <w:rsid w:val="00F34E79"/>
    <w:rsid w:val="00F34EE4"/>
    <w:rsid w:val="00F355A9"/>
    <w:rsid w:val="00F35703"/>
    <w:rsid w:val="00F35A8D"/>
    <w:rsid w:val="00F35D69"/>
    <w:rsid w:val="00F35D82"/>
    <w:rsid w:val="00F3604F"/>
    <w:rsid w:val="00F3615B"/>
    <w:rsid w:val="00F367AC"/>
    <w:rsid w:val="00F3686F"/>
    <w:rsid w:val="00F36AFC"/>
    <w:rsid w:val="00F36CFA"/>
    <w:rsid w:val="00F377BE"/>
    <w:rsid w:val="00F37C8A"/>
    <w:rsid w:val="00F37EF2"/>
    <w:rsid w:val="00F408DD"/>
    <w:rsid w:val="00F409AD"/>
    <w:rsid w:val="00F40F0C"/>
    <w:rsid w:val="00F41082"/>
    <w:rsid w:val="00F413E9"/>
    <w:rsid w:val="00F41D2B"/>
    <w:rsid w:val="00F42006"/>
    <w:rsid w:val="00F421B6"/>
    <w:rsid w:val="00F42344"/>
    <w:rsid w:val="00F4257E"/>
    <w:rsid w:val="00F4276F"/>
    <w:rsid w:val="00F434AA"/>
    <w:rsid w:val="00F436B8"/>
    <w:rsid w:val="00F43784"/>
    <w:rsid w:val="00F43B38"/>
    <w:rsid w:val="00F43DFB"/>
    <w:rsid w:val="00F44565"/>
    <w:rsid w:val="00F4467B"/>
    <w:rsid w:val="00F448D9"/>
    <w:rsid w:val="00F44F3B"/>
    <w:rsid w:val="00F4506F"/>
    <w:rsid w:val="00F45A03"/>
    <w:rsid w:val="00F45B9E"/>
    <w:rsid w:val="00F4613C"/>
    <w:rsid w:val="00F46256"/>
    <w:rsid w:val="00F462A7"/>
    <w:rsid w:val="00F46448"/>
    <w:rsid w:val="00F46A21"/>
    <w:rsid w:val="00F46F79"/>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17"/>
    <w:rsid w:val="00F519CE"/>
    <w:rsid w:val="00F51ADA"/>
    <w:rsid w:val="00F51ADD"/>
    <w:rsid w:val="00F52264"/>
    <w:rsid w:val="00F52806"/>
    <w:rsid w:val="00F529EE"/>
    <w:rsid w:val="00F52F14"/>
    <w:rsid w:val="00F53005"/>
    <w:rsid w:val="00F53006"/>
    <w:rsid w:val="00F5324E"/>
    <w:rsid w:val="00F5436D"/>
    <w:rsid w:val="00F55338"/>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3AF2"/>
    <w:rsid w:val="00F63C4C"/>
    <w:rsid w:val="00F64C2B"/>
    <w:rsid w:val="00F651BE"/>
    <w:rsid w:val="00F653C6"/>
    <w:rsid w:val="00F6646E"/>
    <w:rsid w:val="00F66565"/>
    <w:rsid w:val="00F66E7A"/>
    <w:rsid w:val="00F67F53"/>
    <w:rsid w:val="00F703BE"/>
    <w:rsid w:val="00F705C1"/>
    <w:rsid w:val="00F7061F"/>
    <w:rsid w:val="00F706C8"/>
    <w:rsid w:val="00F70BCA"/>
    <w:rsid w:val="00F711DB"/>
    <w:rsid w:val="00F71492"/>
    <w:rsid w:val="00F7181A"/>
    <w:rsid w:val="00F71CF6"/>
    <w:rsid w:val="00F71EA4"/>
    <w:rsid w:val="00F71F69"/>
    <w:rsid w:val="00F72B72"/>
    <w:rsid w:val="00F72D2A"/>
    <w:rsid w:val="00F730B3"/>
    <w:rsid w:val="00F73850"/>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E80"/>
    <w:rsid w:val="00F77FB6"/>
    <w:rsid w:val="00F801DA"/>
    <w:rsid w:val="00F80432"/>
    <w:rsid w:val="00F804BE"/>
    <w:rsid w:val="00F805D6"/>
    <w:rsid w:val="00F80715"/>
    <w:rsid w:val="00F80A5D"/>
    <w:rsid w:val="00F80D0D"/>
    <w:rsid w:val="00F80FAA"/>
    <w:rsid w:val="00F81029"/>
    <w:rsid w:val="00F8108E"/>
    <w:rsid w:val="00F817CE"/>
    <w:rsid w:val="00F82A45"/>
    <w:rsid w:val="00F82D1F"/>
    <w:rsid w:val="00F82DBF"/>
    <w:rsid w:val="00F82E19"/>
    <w:rsid w:val="00F82E6A"/>
    <w:rsid w:val="00F8389A"/>
    <w:rsid w:val="00F839A1"/>
    <w:rsid w:val="00F839D7"/>
    <w:rsid w:val="00F83BCE"/>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96D"/>
    <w:rsid w:val="00F90F8D"/>
    <w:rsid w:val="00F91488"/>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A8"/>
    <w:rsid w:val="00F96248"/>
    <w:rsid w:val="00F9670D"/>
    <w:rsid w:val="00F9686F"/>
    <w:rsid w:val="00F96985"/>
    <w:rsid w:val="00F96B29"/>
    <w:rsid w:val="00F96C1F"/>
    <w:rsid w:val="00F96CF0"/>
    <w:rsid w:val="00F96E4D"/>
    <w:rsid w:val="00F97540"/>
    <w:rsid w:val="00F97668"/>
    <w:rsid w:val="00F97838"/>
    <w:rsid w:val="00F978A6"/>
    <w:rsid w:val="00F97A70"/>
    <w:rsid w:val="00F97B25"/>
    <w:rsid w:val="00FA003F"/>
    <w:rsid w:val="00FA0080"/>
    <w:rsid w:val="00FA0F2A"/>
    <w:rsid w:val="00FA1044"/>
    <w:rsid w:val="00FA10EB"/>
    <w:rsid w:val="00FA1248"/>
    <w:rsid w:val="00FA19C0"/>
    <w:rsid w:val="00FA21A5"/>
    <w:rsid w:val="00FA22F9"/>
    <w:rsid w:val="00FA290C"/>
    <w:rsid w:val="00FA2BB3"/>
    <w:rsid w:val="00FA314F"/>
    <w:rsid w:val="00FA3693"/>
    <w:rsid w:val="00FA3B5D"/>
    <w:rsid w:val="00FA3E15"/>
    <w:rsid w:val="00FA3F61"/>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0FFC"/>
    <w:rsid w:val="00FB1689"/>
    <w:rsid w:val="00FB178C"/>
    <w:rsid w:val="00FB1799"/>
    <w:rsid w:val="00FB179D"/>
    <w:rsid w:val="00FB1D83"/>
    <w:rsid w:val="00FB1E37"/>
    <w:rsid w:val="00FB20E7"/>
    <w:rsid w:val="00FB26CE"/>
    <w:rsid w:val="00FB2E02"/>
    <w:rsid w:val="00FB2ED9"/>
    <w:rsid w:val="00FB3276"/>
    <w:rsid w:val="00FB38A5"/>
    <w:rsid w:val="00FB4C80"/>
    <w:rsid w:val="00FB4E6D"/>
    <w:rsid w:val="00FB50E4"/>
    <w:rsid w:val="00FB6A6A"/>
    <w:rsid w:val="00FB7183"/>
    <w:rsid w:val="00FB7407"/>
    <w:rsid w:val="00FB7840"/>
    <w:rsid w:val="00FB7861"/>
    <w:rsid w:val="00FC00B5"/>
    <w:rsid w:val="00FC00E5"/>
    <w:rsid w:val="00FC0342"/>
    <w:rsid w:val="00FC04B8"/>
    <w:rsid w:val="00FC08CF"/>
    <w:rsid w:val="00FC0AF0"/>
    <w:rsid w:val="00FC1805"/>
    <w:rsid w:val="00FC24BC"/>
    <w:rsid w:val="00FC266E"/>
    <w:rsid w:val="00FC27F9"/>
    <w:rsid w:val="00FC2FC0"/>
    <w:rsid w:val="00FC32E0"/>
    <w:rsid w:val="00FC3DD4"/>
    <w:rsid w:val="00FC3E01"/>
    <w:rsid w:val="00FC4033"/>
    <w:rsid w:val="00FC4B50"/>
    <w:rsid w:val="00FC5A59"/>
    <w:rsid w:val="00FC5E8B"/>
    <w:rsid w:val="00FC6102"/>
    <w:rsid w:val="00FC7429"/>
    <w:rsid w:val="00FC7597"/>
    <w:rsid w:val="00FC7AA7"/>
    <w:rsid w:val="00FC7D0F"/>
    <w:rsid w:val="00FD0401"/>
    <w:rsid w:val="00FD0554"/>
    <w:rsid w:val="00FD07F6"/>
    <w:rsid w:val="00FD0B76"/>
    <w:rsid w:val="00FD18F5"/>
    <w:rsid w:val="00FD1E84"/>
    <w:rsid w:val="00FD1EC8"/>
    <w:rsid w:val="00FD26EF"/>
    <w:rsid w:val="00FD3827"/>
    <w:rsid w:val="00FD3AC4"/>
    <w:rsid w:val="00FD3CCF"/>
    <w:rsid w:val="00FD47ED"/>
    <w:rsid w:val="00FD4B8E"/>
    <w:rsid w:val="00FD5180"/>
    <w:rsid w:val="00FD5EDA"/>
    <w:rsid w:val="00FD6325"/>
    <w:rsid w:val="00FD6760"/>
    <w:rsid w:val="00FD68D8"/>
    <w:rsid w:val="00FD6A74"/>
    <w:rsid w:val="00FD6C8E"/>
    <w:rsid w:val="00FD70BD"/>
    <w:rsid w:val="00FD74DB"/>
    <w:rsid w:val="00FD7630"/>
    <w:rsid w:val="00FD7660"/>
    <w:rsid w:val="00FD786D"/>
    <w:rsid w:val="00FE0655"/>
    <w:rsid w:val="00FE1061"/>
    <w:rsid w:val="00FE1099"/>
    <w:rsid w:val="00FE141F"/>
    <w:rsid w:val="00FE1A43"/>
    <w:rsid w:val="00FE1CAF"/>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5FF"/>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E74A037-F30A-4A7E-AB5C-98AB0A65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 w:type="paragraph" w:styleId="TOCHeading">
    <w:name w:val="TOC Heading"/>
    <w:basedOn w:val="Heading1"/>
    <w:next w:val="Normal"/>
    <w:uiPriority w:val="39"/>
    <w:unhideWhenUsed/>
    <w:qFormat/>
    <w:rsid w:val="00CC32E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EndnoteText">
    <w:name w:val="endnote text"/>
    <w:basedOn w:val="Normal"/>
    <w:link w:val="EndnoteTextChar"/>
    <w:rsid w:val="00CC32EE"/>
    <w:pPr>
      <w:spacing w:after="0"/>
    </w:pPr>
  </w:style>
  <w:style w:type="character" w:customStyle="1" w:styleId="EndnoteTextChar">
    <w:name w:val="Endnote Text Char"/>
    <w:basedOn w:val="DefaultParagraphFont"/>
    <w:link w:val="EndnoteText"/>
    <w:rsid w:val="00CC32EE"/>
    <w:rPr>
      <w:rFonts w:ascii="Times New Roman" w:eastAsia="Times New Roman" w:hAnsi="Times New Roman"/>
      <w:lang w:eastAsia="ja-JP"/>
    </w:rPr>
  </w:style>
  <w:style w:type="character" w:styleId="EndnoteReference">
    <w:name w:val="endnote reference"/>
    <w:basedOn w:val="DefaultParagraphFont"/>
    <w:rsid w:val="00CC32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989904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4703527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3339973">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74587678">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79718010">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1929086">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048D9164-EB04-4EEB-9C8D-0FD459604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544</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Proposal</cp:keywords>
  <dc:description/>
  <cp:lastModifiedBy>Ericsson (Nithin)</cp:lastModifiedBy>
  <cp:revision>776</cp:revision>
  <cp:lastPrinted>2008-02-01T02:09:00Z</cp:lastPrinted>
  <dcterms:created xsi:type="dcterms:W3CDTF">2023-04-06T18:03:00Z</dcterms:created>
  <dcterms:modified xsi:type="dcterms:W3CDTF">2024-02-18T22:55:00Z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