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788E6" w14:textId="01BDF37C" w:rsidR="00752495" w:rsidRPr="00EB66C8" w:rsidRDefault="00752495" w:rsidP="00752495">
      <w:pPr>
        <w:pStyle w:val="CH"/>
        <w:rPr>
          <w:lang w:val="en-IL"/>
        </w:rPr>
      </w:pPr>
      <w:bookmarkStart w:id="0" w:name="historyclause"/>
      <w:r w:rsidRPr="005A7C32">
        <w:rPr>
          <w:lang w:val="en-US"/>
        </w:rPr>
        <w:t>3GPP TSG-RAN WG2 Meeting #123bis</w:t>
      </w:r>
      <w:r w:rsidRPr="005A7C32">
        <w:rPr>
          <w:lang w:val="en-US"/>
        </w:rPr>
        <w:tab/>
      </w:r>
      <w:r w:rsidR="00EB66C8">
        <w:rPr>
          <w:lang w:val="en-US"/>
        </w:rPr>
        <w:tab/>
      </w:r>
      <w:r w:rsidR="00EB66C8" w:rsidRPr="00EB66C8">
        <w:rPr>
          <w:lang w:val="en-US"/>
        </w:rPr>
        <w:t>R2-2310346</w:t>
      </w:r>
    </w:p>
    <w:p w14:paraId="3F3BB101" w14:textId="77777777" w:rsidR="00752495" w:rsidRDefault="00752495" w:rsidP="00752495">
      <w:pPr>
        <w:pStyle w:val="CH"/>
        <w:rPr>
          <w:lang w:val="en-US"/>
        </w:rPr>
      </w:pPr>
      <w:r w:rsidRPr="005A7C32">
        <w:rPr>
          <w:lang w:val="en-US"/>
        </w:rPr>
        <w:t>Xiamen, China, October 9th – 13th, 2023</w:t>
      </w:r>
    </w:p>
    <w:p w14:paraId="3293D479" w14:textId="77777777" w:rsidR="00C56D74" w:rsidRPr="007925C6" w:rsidRDefault="00C56D74" w:rsidP="00C56D74">
      <w:pPr>
        <w:tabs>
          <w:tab w:val="left" w:pos="2160"/>
        </w:tabs>
        <w:rPr>
          <w:rFonts w:ascii="Arial" w:hAnsi="Arial" w:cs="Arial"/>
          <w:b/>
          <w:lang w:val="en-US"/>
        </w:rPr>
      </w:pPr>
    </w:p>
    <w:p w14:paraId="6C4AF3F4" w14:textId="7E32082E" w:rsidR="00C56D74" w:rsidRPr="007925C6" w:rsidRDefault="00C56D74" w:rsidP="00C56D74">
      <w:pPr>
        <w:pStyle w:val="CH"/>
        <w:rPr>
          <w:b w:val="0"/>
          <w:lang w:val="en-US"/>
        </w:rPr>
      </w:pPr>
      <w:r w:rsidRPr="007925C6">
        <w:rPr>
          <w:lang w:val="en-US"/>
        </w:rPr>
        <w:t>Agenda item:</w:t>
      </w:r>
      <w:r w:rsidRPr="007925C6">
        <w:rPr>
          <w:lang w:val="en-US"/>
        </w:rPr>
        <w:tab/>
      </w:r>
      <w:r w:rsidR="00A10E08">
        <w:rPr>
          <w:lang w:val="en-US"/>
        </w:rPr>
        <w:t>7</w:t>
      </w:r>
      <w:r w:rsidR="00150830">
        <w:rPr>
          <w:lang w:val="en-US"/>
        </w:rPr>
        <w:t>.2.</w:t>
      </w:r>
      <w:r w:rsidR="00A564E1">
        <w:rPr>
          <w:lang w:val="en-US"/>
        </w:rPr>
        <w:t>5</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51477766"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232592">
        <w:rPr>
          <w:lang w:val="en-US"/>
        </w:rPr>
        <w:t>On PRS</w:t>
      </w:r>
      <w:r w:rsidR="00A564E1" w:rsidRPr="00A564E1">
        <w:rPr>
          <w:lang w:val="en-US"/>
        </w:rPr>
        <w:t xml:space="preserve"> bandwidth aggregation</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366C49F2" w14:textId="77777777" w:rsidR="00E83A11" w:rsidRDefault="00E83A11" w:rsidP="00FF0530">
      <w:pPr>
        <w:rPr>
          <w:lang w:eastAsia="zh-CN"/>
        </w:rPr>
      </w:pPr>
      <w:r>
        <w:rPr>
          <w:lang w:eastAsia="zh-CN"/>
        </w:rPr>
        <w:t xml:space="preserve">This contribution discusses the following </w:t>
      </w:r>
      <w:proofErr w:type="gramStart"/>
      <w:r>
        <w:rPr>
          <w:lang w:eastAsia="zh-CN"/>
        </w:rPr>
        <w:t>issue</w:t>
      </w:r>
      <w:proofErr w:type="gramEnd"/>
    </w:p>
    <w:tbl>
      <w:tblPr>
        <w:tblStyle w:val="TableGrid"/>
        <w:tblW w:w="9648" w:type="dxa"/>
        <w:tblLayout w:type="fixed"/>
        <w:tblLook w:val="04A0" w:firstRow="1" w:lastRow="0" w:firstColumn="1" w:lastColumn="0" w:noHBand="0" w:noVBand="1"/>
      </w:tblPr>
      <w:tblGrid>
        <w:gridCol w:w="1008"/>
        <w:gridCol w:w="4320"/>
        <w:gridCol w:w="4320"/>
      </w:tblGrid>
      <w:tr w:rsidR="00E83A11" w14:paraId="48C1CD49" w14:textId="77777777" w:rsidTr="00BE065B">
        <w:tc>
          <w:tcPr>
            <w:tcW w:w="1008" w:type="dxa"/>
          </w:tcPr>
          <w:p w14:paraId="735DA599" w14:textId="77777777" w:rsidR="00E83A11" w:rsidRDefault="00E83A11" w:rsidP="00BE065B">
            <w:pPr>
              <w:pStyle w:val="TAC"/>
            </w:pPr>
            <w:r>
              <w:t>BWA-17</w:t>
            </w:r>
          </w:p>
        </w:tc>
        <w:tc>
          <w:tcPr>
            <w:tcW w:w="4320" w:type="dxa"/>
          </w:tcPr>
          <w:p w14:paraId="6AA6D2DE" w14:textId="77777777" w:rsidR="00E83A11" w:rsidRDefault="00E83A11" w:rsidP="00BE065B">
            <w:pPr>
              <w:rPr>
                <w:bCs/>
                <w:lang w:eastAsia="zh-CN"/>
              </w:rPr>
            </w:pPr>
            <w:r>
              <w:rPr>
                <w:bCs/>
                <w:lang w:eastAsia="zh-CN"/>
              </w:rPr>
              <w:t>The details for on-demand PRS on PRS bandwidth aggregation are up to RAN2 and RAN3.</w:t>
            </w:r>
          </w:p>
        </w:tc>
        <w:tc>
          <w:tcPr>
            <w:tcW w:w="4320" w:type="dxa"/>
          </w:tcPr>
          <w:p w14:paraId="1CF48B42" w14:textId="77777777" w:rsidR="00E83A11" w:rsidRDefault="00E83A11" w:rsidP="00BE065B">
            <w:pPr>
              <w:rPr>
                <w:b/>
                <w:bCs/>
              </w:rPr>
            </w:pPr>
            <w:r>
              <w:rPr>
                <w:b/>
                <w:bCs/>
              </w:rPr>
              <w:t>On-demand PRS support for PRS BW aggregation:</w:t>
            </w:r>
          </w:p>
          <w:p w14:paraId="6C8F1913" w14:textId="77777777" w:rsidR="00E83A11" w:rsidRDefault="00E83A11" w:rsidP="00BE065B">
            <w:r>
              <w:t>Enhancements to on-demand PRS for PRS BW aggregation is to be supported but details are up to RAN2 to discuss and decide.</w:t>
            </w:r>
          </w:p>
        </w:tc>
      </w:tr>
    </w:tbl>
    <w:p w14:paraId="62F66D78" w14:textId="6CC40121" w:rsidR="00A67B75" w:rsidRPr="00FF0530" w:rsidRDefault="00D32C06" w:rsidP="00FF0530">
      <w:pPr>
        <w:rPr>
          <w:lang w:eastAsia="zh-CN"/>
        </w:rPr>
      </w:pPr>
      <w:r>
        <w:rPr>
          <w:lang w:eastAsia="zh-CN"/>
        </w:rPr>
        <w:t xml:space="preserve"> </w:t>
      </w:r>
    </w:p>
    <w:p w14:paraId="157B3C8C" w14:textId="43B93EAE" w:rsidR="000E0B50"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59FDE3D" w14:textId="0735D5C9" w:rsidR="00925F6A" w:rsidRDefault="00925F6A" w:rsidP="00925F6A">
      <w:pPr>
        <w:rPr>
          <w:lang w:val="en-US"/>
        </w:rPr>
      </w:pPr>
      <w:r w:rsidRPr="00925F6A">
        <w:rPr>
          <w:lang w:val="en-US"/>
        </w:rPr>
        <w:t xml:space="preserve">As a quick reminder, </w:t>
      </w:r>
      <w:r>
        <w:rPr>
          <w:lang w:val="en-US"/>
        </w:rPr>
        <w:t>below we provide the RAN1 agreements on this issue:</w:t>
      </w:r>
    </w:p>
    <w:tbl>
      <w:tblPr>
        <w:tblStyle w:val="TableGrid"/>
        <w:tblW w:w="0" w:type="auto"/>
        <w:tblLook w:val="04A0" w:firstRow="1" w:lastRow="0" w:firstColumn="1" w:lastColumn="0" w:noHBand="0" w:noVBand="1"/>
      </w:tblPr>
      <w:tblGrid>
        <w:gridCol w:w="9242"/>
      </w:tblGrid>
      <w:tr w:rsidR="00925F6A" w14:paraId="583BE566" w14:textId="77777777" w:rsidTr="00171EB8">
        <w:tc>
          <w:tcPr>
            <w:tcW w:w="9242" w:type="dxa"/>
          </w:tcPr>
          <w:p w14:paraId="485DF990" w14:textId="77777777" w:rsidR="00925F6A" w:rsidRDefault="00925F6A" w:rsidP="00171EB8">
            <w:pPr>
              <w:snapToGrid w:val="0"/>
              <w:spacing w:beforeLines="50" w:before="120" w:afterLines="50" w:after="120"/>
              <w:rPr>
                <w:lang w:val="en-US" w:eastAsia="zh-CN"/>
              </w:rPr>
            </w:pPr>
            <w:r>
              <w:rPr>
                <w:lang w:val="en-US" w:eastAsia="zh-CN"/>
              </w:rPr>
              <w:t>The details for on-demand PRS on PRS bandwidth aggregation are up to RAN2 and RAN3.</w:t>
            </w:r>
          </w:p>
        </w:tc>
      </w:tr>
    </w:tbl>
    <w:p w14:paraId="780712BB" w14:textId="77777777" w:rsidR="00925F6A" w:rsidRDefault="00925F6A" w:rsidP="002553D9"/>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925F6A" w14:paraId="72CE09E2" w14:textId="77777777" w:rsidTr="00171EB8">
        <w:tc>
          <w:tcPr>
            <w:tcW w:w="9576" w:type="dxa"/>
          </w:tcPr>
          <w:p w14:paraId="71F4C4DC" w14:textId="77777777" w:rsidR="00925F6A" w:rsidRDefault="00925F6A" w:rsidP="00925F6A">
            <w:pPr>
              <w:pStyle w:val="ListParagraph"/>
              <w:numPr>
                <w:ilvl w:val="0"/>
                <w:numId w:val="25"/>
              </w:numPr>
              <w:snapToGrid w:val="0"/>
              <w:spacing w:after="0"/>
              <w:ind w:firstLineChars="200" w:firstLine="400"/>
              <w:contextualSpacing w:val="0"/>
              <w:jc w:val="both"/>
            </w:pPr>
            <w:r>
              <w:t xml:space="preserve">Support LMF-initiated and UE-initiated on-demand PRS request for </w:t>
            </w:r>
            <w:r>
              <w:rPr>
                <w:lang w:eastAsia="zh-CN"/>
              </w:rPr>
              <w:t>PRS</w:t>
            </w:r>
            <w:r>
              <w:t xml:space="preserve"> bandwidth </w:t>
            </w:r>
            <w:proofErr w:type="gramStart"/>
            <w:r>
              <w:t>aggregation</w:t>
            </w:r>
            <w:proofErr w:type="gramEnd"/>
          </w:p>
          <w:p w14:paraId="56310DC7" w14:textId="77777777" w:rsidR="00925F6A" w:rsidRDefault="00925F6A" w:rsidP="00925F6A">
            <w:pPr>
              <w:pStyle w:val="ListParagraph"/>
              <w:numPr>
                <w:ilvl w:val="1"/>
                <w:numId w:val="25"/>
              </w:numPr>
              <w:snapToGrid w:val="0"/>
              <w:spacing w:after="0"/>
              <w:ind w:firstLineChars="200" w:firstLine="400"/>
              <w:contextualSpacing w:val="0"/>
              <w:jc w:val="both"/>
            </w:pPr>
            <w:r>
              <w:t xml:space="preserve">FFS </w:t>
            </w:r>
            <w:proofErr w:type="gramStart"/>
            <w:r>
              <w:t>details</w:t>
            </w:r>
            <w:proofErr w:type="gramEnd"/>
          </w:p>
          <w:p w14:paraId="32EA6DD3" w14:textId="77777777" w:rsidR="00925F6A" w:rsidRDefault="00925F6A" w:rsidP="00925F6A">
            <w:pPr>
              <w:pStyle w:val="ListParagraph"/>
              <w:numPr>
                <w:ilvl w:val="0"/>
                <w:numId w:val="25"/>
              </w:numPr>
              <w:snapToGrid w:val="0"/>
              <w:spacing w:after="0"/>
              <w:ind w:firstLineChars="200" w:firstLine="400"/>
              <w:contextualSpacing w:val="0"/>
              <w:jc w:val="both"/>
            </w:pPr>
            <w:r>
              <w:t xml:space="preserve">Support preconfigured on-demand PRS across PFLs for PRS bandwidth </w:t>
            </w:r>
            <w:proofErr w:type="gramStart"/>
            <w:r>
              <w:t>aggregations</w:t>
            </w:r>
            <w:proofErr w:type="gramEnd"/>
          </w:p>
          <w:p w14:paraId="66840C05" w14:textId="77777777" w:rsidR="00925F6A" w:rsidRDefault="00925F6A" w:rsidP="00925F6A">
            <w:pPr>
              <w:pStyle w:val="ListParagraph"/>
              <w:numPr>
                <w:ilvl w:val="1"/>
                <w:numId w:val="25"/>
              </w:numPr>
              <w:snapToGrid w:val="0"/>
              <w:spacing w:after="0"/>
              <w:ind w:firstLineChars="200" w:firstLine="400"/>
              <w:contextualSpacing w:val="0"/>
              <w:jc w:val="both"/>
            </w:pPr>
            <w:r>
              <w:t>FFS details</w:t>
            </w:r>
          </w:p>
        </w:tc>
      </w:tr>
    </w:tbl>
    <w:p w14:paraId="37D30F17" w14:textId="77777777" w:rsidR="00925F6A" w:rsidRDefault="00925F6A" w:rsidP="002553D9"/>
    <w:p w14:paraId="3326B5AF" w14:textId="4F4311B2" w:rsidR="00925F6A" w:rsidRDefault="00E644D2" w:rsidP="002553D9">
      <w:r>
        <w:t>The Rel-17 on-demand PRS framework supports two options:</w:t>
      </w:r>
    </w:p>
    <w:p w14:paraId="45950206" w14:textId="23D9E5B6" w:rsidR="00E644D2" w:rsidRDefault="00E644D2" w:rsidP="00E644D2">
      <w:pPr>
        <w:pStyle w:val="ListParagraph"/>
        <w:numPr>
          <w:ilvl w:val="0"/>
          <w:numId w:val="26"/>
        </w:numPr>
      </w:pPr>
      <w:r>
        <w:t>UE may request on-demand PRS using a preconfigured DL PRS configuration ID, or</w:t>
      </w:r>
    </w:p>
    <w:p w14:paraId="497F5B77" w14:textId="4863AB15" w:rsidR="00E644D2" w:rsidRDefault="00E644D2" w:rsidP="00E644D2">
      <w:pPr>
        <w:pStyle w:val="ListParagraph"/>
        <w:numPr>
          <w:ilvl w:val="0"/>
          <w:numId w:val="26"/>
        </w:numPr>
      </w:pPr>
      <w:r>
        <w:t xml:space="preserve">UE may request on-demand PRS by </w:t>
      </w:r>
      <w:proofErr w:type="spellStart"/>
      <w:r>
        <w:t>signaling</w:t>
      </w:r>
      <w:proofErr w:type="spellEnd"/>
      <w:r>
        <w:t xml:space="preserve"> PRS parameters explicitly. </w:t>
      </w:r>
    </w:p>
    <w:p w14:paraId="4D2F3718" w14:textId="6673F72E" w:rsidR="00E644D2" w:rsidRDefault="00E644D2" w:rsidP="00E644D2">
      <w:r>
        <w:t xml:space="preserve">Naturally, it would make sense to support two similar options for </w:t>
      </w:r>
      <w:r w:rsidR="00962B74">
        <w:t>UE to request</w:t>
      </w:r>
      <w:r>
        <w:t xml:space="preserve"> on-demand PRS aggregation (as a side note, having two options is likely an overkill, as it was in Rel-17, but we do not intend to re-open that discussion). </w:t>
      </w:r>
    </w:p>
    <w:p w14:paraId="56951AAF" w14:textId="3D8084FD" w:rsidR="00E644D2" w:rsidRPr="00873B42" w:rsidRDefault="00E644D2" w:rsidP="00E644D2">
      <w:pPr>
        <w:rPr>
          <w:b/>
          <w:bCs/>
        </w:rPr>
      </w:pPr>
      <w:r w:rsidRPr="00873B42">
        <w:rPr>
          <w:b/>
          <w:bCs/>
        </w:rPr>
        <w:t xml:space="preserve">Proposal 1: to support two options for UE-initiated on-demand PRS signalling for bandwidth aggregation: </w:t>
      </w:r>
    </w:p>
    <w:p w14:paraId="2DEAC6C9" w14:textId="0083618D" w:rsidR="00E644D2" w:rsidRPr="00873B42" w:rsidRDefault="00E644D2" w:rsidP="00E644D2">
      <w:pPr>
        <w:pStyle w:val="ListParagraph"/>
        <w:numPr>
          <w:ilvl w:val="0"/>
          <w:numId w:val="27"/>
        </w:numPr>
        <w:rPr>
          <w:b/>
          <w:bCs/>
        </w:rPr>
      </w:pPr>
      <w:r w:rsidRPr="00873B42">
        <w:rPr>
          <w:b/>
          <w:bCs/>
        </w:rPr>
        <w:t>Using an “identifier” (details of such identifier are discussed below)</w:t>
      </w:r>
    </w:p>
    <w:p w14:paraId="40F5AE78" w14:textId="0F163B22" w:rsidR="00E644D2" w:rsidRPr="00873B42" w:rsidRDefault="00E644D2" w:rsidP="00E644D2">
      <w:pPr>
        <w:pStyle w:val="ListParagraph"/>
        <w:numPr>
          <w:ilvl w:val="0"/>
          <w:numId w:val="27"/>
        </w:numPr>
        <w:rPr>
          <w:b/>
          <w:bCs/>
        </w:rPr>
      </w:pPr>
      <w:r w:rsidRPr="00873B42">
        <w:rPr>
          <w:b/>
          <w:bCs/>
        </w:rPr>
        <w:t>Or “explicitly” (by signalling the required bandwidth)</w:t>
      </w:r>
    </w:p>
    <w:p w14:paraId="579EDDB4" w14:textId="4AFD1B4D" w:rsidR="00F0005B" w:rsidRDefault="00F0005B" w:rsidP="00E644D2">
      <w:r>
        <w:t xml:space="preserve">One possibility to support the “identifier” approach is to add some sort of “aggregation group id” to the </w:t>
      </w:r>
      <w:r w:rsidRPr="007600DF">
        <w:rPr>
          <w:i/>
          <w:iCs/>
        </w:rPr>
        <w:t>On-Demand-DL-PRS-Configuration-r17</w:t>
      </w:r>
      <w:r>
        <w:t xml:space="preserve"> IE and subsequently enhance the </w:t>
      </w:r>
      <w:r w:rsidRPr="007600DF">
        <w:rPr>
          <w:i/>
          <w:iCs/>
        </w:rPr>
        <w:t>NR-On-Demand-DL-PRS-Request-r17</w:t>
      </w:r>
      <w:r>
        <w:t xml:space="preserve"> IE to carry a list of the requested “aggregation group ids”. The problem with his approach is that not all the DL PRS resources in an on-demand DL PRS configuration ma</w:t>
      </w:r>
      <w:r w:rsidR="00873B42">
        <w:t>y</w:t>
      </w:r>
      <w:r>
        <w:t xml:space="preserve"> be “linked for aggregation” (according to RAN1 agreements):</w:t>
      </w:r>
    </w:p>
    <w:tbl>
      <w:tblPr>
        <w:tblStyle w:val="TableGrid"/>
        <w:tblW w:w="0" w:type="auto"/>
        <w:tblLook w:val="04A0" w:firstRow="1" w:lastRow="0" w:firstColumn="1" w:lastColumn="0" w:noHBand="0" w:noVBand="1"/>
      </w:tblPr>
      <w:tblGrid>
        <w:gridCol w:w="9631"/>
      </w:tblGrid>
      <w:tr w:rsidR="00BD3A16" w14:paraId="68A18A37" w14:textId="77777777" w:rsidTr="00BD3A16">
        <w:tc>
          <w:tcPr>
            <w:tcW w:w="9631" w:type="dxa"/>
          </w:tcPr>
          <w:p w14:paraId="25E96AC6" w14:textId="77777777" w:rsidR="00BD3A16" w:rsidRDefault="00BD3A16" w:rsidP="00BD3A16">
            <w:pPr>
              <w:snapToGrid w:val="0"/>
              <w:rPr>
                <w:rFonts w:cs="Times"/>
              </w:rPr>
            </w:pPr>
            <w:r>
              <w:rPr>
                <w:rFonts w:cs="Times"/>
              </w:rPr>
              <w:t>For PRS bandwidth aggregation across PFLs, support</w:t>
            </w:r>
          </w:p>
          <w:p w14:paraId="06B1F3FE" w14:textId="77777777" w:rsidR="00BD3A16" w:rsidRDefault="00BD3A16" w:rsidP="00BD3A16">
            <w:pPr>
              <w:numPr>
                <w:ilvl w:val="0"/>
                <w:numId w:val="28"/>
              </w:numPr>
              <w:snapToGrid w:val="0"/>
              <w:spacing w:after="0"/>
              <w:rPr>
                <w:rFonts w:cs="Times"/>
                <w:bCs/>
              </w:rPr>
            </w:pPr>
            <w:r>
              <w:rPr>
                <w:rFonts w:cs="Times"/>
                <w:bCs/>
              </w:rPr>
              <w:t>Option 2: Per TRP basis and per PRS resource set basis.</w:t>
            </w:r>
          </w:p>
          <w:p w14:paraId="73EA0461" w14:textId="77777777" w:rsidR="00BD3A16" w:rsidRDefault="00BD3A16" w:rsidP="00BD3A16">
            <w:pPr>
              <w:numPr>
                <w:ilvl w:val="1"/>
                <w:numId w:val="28"/>
              </w:numPr>
              <w:snapToGrid w:val="0"/>
              <w:spacing w:after="0"/>
              <w:rPr>
                <w:rFonts w:cs="Times"/>
                <w:bCs/>
              </w:rPr>
            </w:pPr>
            <w:r>
              <w:rPr>
                <w:rFonts w:cs="Times"/>
                <w:bCs/>
              </w:rPr>
              <w:t xml:space="preserve">For each TRP, support new </w:t>
            </w:r>
            <w:proofErr w:type="spellStart"/>
            <w:r>
              <w:rPr>
                <w:rFonts w:cs="Times"/>
                <w:bCs/>
              </w:rPr>
              <w:t>signaling</w:t>
            </w:r>
            <w:proofErr w:type="spellEnd"/>
            <w:r>
              <w:rPr>
                <w:rFonts w:cs="Times"/>
                <w:bCs/>
              </w:rPr>
              <w:t xml:space="preserve"> to indicate which PRS resource sets across PFLs are linked.</w:t>
            </w:r>
          </w:p>
          <w:p w14:paraId="08F98CF7" w14:textId="5B45CA44" w:rsidR="00BD3A16" w:rsidRPr="00BD3A16" w:rsidRDefault="00BD3A16" w:rsidP="00BD3A16">
            <w:pPr>
              <w:numPr>
                <w:ilvl w:val="1"/>
                <w:numId w:val="28"/>
              </w:numPr>
              <w:snapToGrid w:val="0"/>
              <w:spacing w:after="0"/>
              <w:rPr>
                <w:rFonts w:cs="Times"/>
                <w:bCs/>
              </w:rPr>
            </w:pPr>
            <w:r>
              <w:rPr>
                <w:rFonts w:cs="Times"/>
                <w:bCs/>
              </w:rPr>
              <w:lastRenderedPageBreak/>
              <w:t>It is assumed that the PRS resources across the linked PRS resource sets are linked if the conditions are satisfied. For the non-linked PRS resource sets, no aggregation is assumed even if the conditions are satisfied.</w:t>
            </w:r>
          </w:p>
        </w:tc>
      </w:tr>
    </w:tbl>
    <w:p w14:paraId="3A69A990" w14:textId="77777777" w:rsidR="00BD3A16" w:rsidRDefault="00BD3A16" w:rsidP="00E644D2"/>
    <w:p w14:paraId="387CF6CE" w14:textId="5767FD8D" w:rsidR="00F0005B" w:rsidRPr="00873B42" w:rsidRDefault="00F0005B" w:rsidP="00E644D2">
      <w:pPr>
        <w:rPr>
          <w:b/>
          <w:bCs/>
        </w:rPr>
      </w:pPr>
      <w:r w:rsidRPr="00873B42">
        <w:rPr>
          <w:b/>
          <w:bCs/>
        </w:rPr>
        <w:t xml:space="preserve">Observation 1: the “naïve” approach of adding an “aggregation group id” to the </w:t>
      </w:r>
      <w:r w:rsidRPr="00873B42">
        <w:rPr>
          <w:b/>
          <w:bCs/>
          <w:i/>
          <w:iCs/>
        </w:rPr>
        <w:t>On-Demand-DL-PRS-Configuration-r17</w:t>
      </w:r>
      <w:r w:rsidRPr="00873B42">
        <w:rPr>
          <w:b/>
          <w:bCs/>
        </w:rPr>
        <w:t xml:space="preserve"> IE is likely to result in unnecessary complexity. </w:t>
      </w:r>
    </w:p>
    <w:p w14:paraId="2DCCCC51" w14:textId="66BA01D8" w:rsidR="00F0005B" w:rsidRDefault="00F0005B" w:rsidP="00E644D2">
      <w:r>
        <w:t>Naturally, such complexity can be avoided by defining a new IE for on-demand DL PRS configuration for aggregation.</w:t>
      </w:r>
    </w:p>
    <w:p w14:paraId="6C19384C" w14:textId="14175BA4" w:rsidR="00F0005B" w:rsidRPr="00873B42" w:rsidRDefault="00F0005B" w:rsidP="00E644D2">
      <w:pPr>
        <w:rPr>
          <w:b/>
          <w:bCs/>
        </w:rPr>
      </w:pPr>
      <w:r w:rsidRPr="00873B42">
        <w:rPr>
          <w:b/>
          <w:bCs/>
        </w:rPr>
        <w:t>Proposal 2: define a new IE for on-demand DL PRS configuration for aggregation</w:t>
      </w:r>
      <w:r w:rsidR="00D32C06">
        <w:rPr>
          <w:b/>
          <w:bCs/>
        </w:rPr>
        <w:t>, including “group id”, and a list of PFL and PRS configurations</w:t>
      </w:r>
      <w:r w:rsidRPr="00873B42">
        <w:rPr>
          <w:b/>
          <w:bCs/>
        </w:rPr>
        <w:t>.</w:t>
      </w:r>
    </w:p>
    <w:p w14:paraId="255CDD1D" w14:textId="5CBC0D7C" w:rsidR="00F0005B" w:rsidRDefault="00F04922" w:rsidP="00E644D2">
      <w:r>
        <w:t>Such new IE can be defined, for instance, as follows</w:t>
      </w:r>
      <w:r w:rsidR="00D32C06">
        <w:t xml:space="preserve"> (just an example for the purpose of the discussion)</w:t>
      </w:r>
      <w:r>
        <w:t>:</w:t>
      </w:r>
    </w:p>
    <w:p w14:paraId="422665EF" w14:textId="77777777" w:rsidR="00D32C06" w:rsidRPr="00B15D13" w:rsidRDefault="00D32C06" w:rsidP="00D32C06">
      <w:pPr>
        <w:pStyle w:val="PL"/>
        <w:shd w:val="clear" w:color="auto" w:fill="E6E6E6"/>
      </w:pPr>
      <w:r w:rsidRPr="00B15D13">
        <w:t>-- ASN1START</w:t>
      </w:r>
    </w:p>
    <w:p w14:paraId="56214CC0" w14:textId="77777777" w:rsidR="00D32C06" w:rsidRPr="00B15D13" w:rsidRDefault="00D32C06" w:rsidP="00D32C06">
      <w:pPr>
        <w:pStyle w:val="PL"/>
        <w:shd w:val="clear" w:color="auto" w:fill="E6E6E6"/>
        <w:rPr>
          <w:snapToGrid w:val="0"/>
        </w:rPr>
      </w:pPr>
    </w:p>
    <w:p w14:paraId="6A3DA914" w14:textId="77777777" w:rsidR="00D32C06" w:rsidRDefault="00D32C06" w:rsidP="00D32C06">
      <w:pPr>
        <w:pStyle w:val="PL"/>
        <w:shd w:val="clear" w:color="auto" w:fill="E6E6E6"/>
      </w:pPr>
      <w:r>
        <w:t>On-Demand-DL-PRS-ConfigurationForAggregation-r18 ::= SEQUENCE {</w:t>
      </w:r>
    </w:p>
    <w:p w14:paraId="5A8C4AD7" w14:textId="77777777" w:rsidR="00D32C06" w:rsidRDefault="00D32C06" w:rsidP="00D32C06">
      <w:pPr>
        <w:pStyle w:val="PL"/>
        <w:shd w:val="clear" w:color="auto" w:fill="E6E6E6"/>
      </w:pPr>
      <w:r>
        <w:tab/>
        <w:t>nr-DL-PRS-PositioningFrequencyLayer-r17</w:t>
      </w:r>
      <w:r>
        <w:tab/>
      </w:r>
      <w:r>
        <w:tab/>
        <w:t>NR-DL-PRS-PositioningFrequencyLayer-r16,</w:t>
      </w:r>
    </w:p>
    <w:p w14:paraId="53200D7F" w14:textId="77777777" w:rsidR="00D32C06" w:rsidRDefault="00D32C06" w:rsidP="00D32C06">
      <w:pPr>
        <w:pStyle w:val="PL"/>
        <w:shd w:val="clear" w:color="auto" w:fill="E6E6E6"/>
      </w:pPr>
      <w:r>
        <w:tab/>
        <w:t>nr-DL-PRS-Info-r17</w:t>
      </w:r>
      <w:r>
        <w:tab/>
      </w:r>
      <w:r>
        <w:tab/>
      </w:r>
      <w:r>
        <w:tab/>
      </w:r>
      <w:r>
        <w:tab/>
      </w:r>
      <w:r>
        <w:tab/>
      </w:r>
      <w:r>
        <w:tab/>
      </w:r>
      <w:r>
        <w:tab/>
        <w:t>NR-DL-PRS-Info-r16,</w:t>
      </w:r>
    </w:p>
    <w:p w14:paraId="0FB2907D" w14:textId="77777777" w:rsidR="00D32C06" w:rsidRDefault="00D32C06" w:rsidP="00D32C06">
      <w:pPr>
        <w:pStyle w:val="PL"/>
        <w:shd w:val="clear" w:color="auto" w:fill="E6E6E6"/>
      </w:pPr>
      <w:r>
        <w:tab/>
        <w:t>...</w:t>
      </w:r>
    </w:p>
    <w:p w14:paraId="505DCC99" w14:textId="77777777" w:rsidR="00D32C06" w:rsidRDefault="00D32C06" w:rsidP="00D32C06">
      <w:pPr>
        <w:pStyle w:val="PL"/>
        <w:shd w:val="clear" w:color="auto" w:fill="E6E6E6"/>
      </w:pPr>
      <w:r>
        <w:t>}</w:t>
      </w:r>
    </w:p>
    <w:p w14:paraId="397EE479" w14:textId="77777777" w:rsidR="00D32C06" w:rsidRDefault="00D32C06" w:rsidP="00D32C06">
      <w:pPr>
        <w:pStyle w:val="PL"/>
        <w:shd w:val="clear" w:color="auto" w:fill="E6E6E6"/>
      </w:pPr>
    </w:p>
    <w:p w14:paraId="540FB618" w14:textId="77777777" w:rsidR="00D32C06" w:rsidRDefault="00D32C06" w:rsidP="00D32C06">
      <w:pPr>
        <w:pStyle w:val="PL"/>
        <w:shd w:val="clear" w:color="auto" w:fill="E6E6E6"/>
      </w:pPr>
      <w:r>
        <w:t>On-Demand-DL-PRS-Configuration-Aggregation-Group-r18 ::= SEQUENCE {</w:t>
      </w:r>
    </w:p>
    <w:p w14:paraId="79C9A323" w14:textId="77777777" w:rsidR="00D32C06" w:rsidRDefault="00D32C06" w:rsidP="00D32C06">
      <w:pPr>
        <w:pStyle w:val="PL"/>
        <w:shd w:val="clear" w:color="auto" w:fill="E6E6E6"/>
      </w:pPr>
      <w:r>
        <w:tab/>
        <w:t>dl-prs-configuration-group-id-r18</w:t>
      </w:r>
      <w:r>
        <w:tab/>
      </w:r>
      <w:r>
        <w:tab/>
      </w:r>
      <w:r>
        <w:tab/>
        <w:t>DL-PRS-Configuration-Group-ID-r18,</w:t>
      </w:r>
    </w:p>
    <w:p w14:paraId="47846F8C" w14:textId="77777777" w:rsidR="00D32C06" w:rsidRDefault="00D32C06" w:rsidP="00D32C06">
      <w:pPr>
        <w:pStyle w:val="PL"/>
        <w:shd w:val="clear" w:color="auto" w:fill="E6E6E6"/>
      </w:pPr>
      <w:r>
        <w:tab/>
        <w:t>on-Demand-DL-PRS-ConfigurationForAggregation SEQUENCE (SIZE (1..maxOD-DL-PRS-ConfigsForAggregation-r18)) OF On-Demand-DL-PRS-ConfigurationForAggregation-r18,</w:t>
      </w:r>
    </w:p>
    <w:p w14:paraId="3EB83530" w14:textId="77777777" w:rsidR="00D32C06" w:rsidRDefault="00D32C06" w:rsidP="00D32C06">
      <w:pPr>
        <w:pStyle w:val="PL"/>
        <w:shd w:val="clear" w:color="auto" w:fill="E6E6E6"/>
      </w:pPr>
      <w:r>
        <w:tab/>
        <w:t>...</w:t>
      </w:r>
    </w:p>
    <w:p w14:paraId="13CBB71D" w14:textId="3BDD386C" w:rsidR="00D32C06" w:rsidRPr="00B15D13" w:rsidRDefault="00D32C06" w:rsidP="00D32C06">
      <w:pPr>
        <w:pStyle w:val="PL"/>
        <w:shd w:val="clear" w:color="auto" w:fill="E6E6E6"/>
        <w:rPr>
          <w:snapToGrid w:val="0"/>
        </w:rPr>
      </w:pPr>
      <w:r>
        <w:t>}</w:t>
      </w:r>
    </w:p>
    <w:p w14:paraId="093C7D93" w14:textId="77777777" w:rsidR="00D32C06" w:rsidRPr="00B15D13" w:rsidRDefault="00D32C06" w:rsidP="00D32C06">
      <w:pPr>
        <w:pStyle w:val="PL"/>
        <w:shd w:val="clear" w:color="auto" w:fill="E6E6E6"/>
        <w:rPr>
          <w:snapToGrid w:val="0"/>
        </w:rPr>
      </w:pPr>
      <w:r w:rsidRPr="00B15D13">
        <w:t>-- ASN1STOP</w:t>
      </w:r>
    </w:p>
    <w:p w14:paraId="0A3172C2" w14:textId="77777777" w:rsidR="00F04922" w:rsidRDefault="00F04922" w:rsidP="00E644D2"/>
    <w:p w14:paraId="60DE0F68" w14:textId="108C18D8" w:rsidR="00D32C06" w:rsidRDefault="00D32C06" w:rsidP="00E644D2">
      <w:r>
        <w:t xml:space="preserve">With the above agreements, the on-demand PRS request part becomes rather simple. If UE needs to request one of the provided configurations, it does so by using the “group id”. On the other hand, if none of the configurations provided by the network satisfy the UE requirements, it may request DL PRS aggregation by requesting </w:t>
      </w:r>
      <w:r w:rsidRPr="00D32C06">
        <w:t>PRS bandwidth larger than that of a single PFL</w:t>
      </w:r>
      <w:r>
        <w:t>.</w:t>
      </w:r>
    </w:p>
    <w:p w14:paraId="7D0F8EA1" w14:textId="17A2E249" w:rsidR="00D32C06" w:rsidRPr="00D32C06" w:rsidRDefault="00D32C06" w:rsidP="00E644D2">
      <w:pPr>
        <w:rPr>
          <w:b/>
          <w:bCs/>
        </w:rPr>
      </w:pPr>
      <w:r w:rsidRPr="00D32C06">
        <w:rPr>
          <w:b/>
          <w:bCs/>
        </w:rPr>
        <w:t>Proposal 3: UE requests on-demand PRS for aggregation using either the “group id” or by requesting PRS bandwidth larger than that of a single PFL.</w:t>
      </w:r>
    </w:p>
    <w:p w14:paraId="6592D075" w14:textId="3A7F4F82" w:rsidR="00D32C06" w:rsidRDefault="00D32C06" w:rsidP="00E644D2">
      <w:r>
        <w:t>As for the LMF initiated on-demand PRS, we think this is in the RAN3 domain. Therefore, we propose to agree the UE initiated on-demand PRS functionality in RAN2, indicate our agreements to RAN3 in a LS, and leave the discussion about the LMF initiated on-demand PRS to RAN3.</w:t>
      </w:r>
    </w:p>
    <w:p w14:paraId="1C55C123" w14:textId="13DA31D9" w:rsidR="00D32C06" w:rsidRPr="00D32C06" w:rsidRDefault="00D32C06" w:rsidP="00E644D2">
      <w:pPr>
        <w:rPr>
          <w:b/>
          <w:bCs/>
        </w:rPr>
      </w:pPr>
      <w:r w:rsidRPr="00D32C06">
        <w:rPr>
          <w:b/>
          <w:bCs/>
        </w:rPr>
        <w:t>Proposal 4: leave the discussion about the LMF initiated on-demand PRS to RAN3.</w:t>
      </w:r>
    </w:p>
    <w:p w14:paraId="17945289" w14:textId="376A305A" w:rsidR="00DB2642"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003EE3C" w14:textId="77777777" w:rsidR="00D32C06" w:rsidRPr="00873B42" w:rsidRDefault="00D32C06" w:rsidP="00D32C06">
      <w:pPr>
        <w:rPr>
          <w:b/>
          <w:bCs/>
        </w:rPr>
      </w:pPr>
      <w:r w:rsidRPr="00873B42">
        <w:rPr>
          <w:b/>
          <w:bCs/>
        </w:rPr>
        <w:t xml:space="preserve">Proposal 1: to support two options for UE-initiated on-demand PRS signalling for bandwidth aggregation: </w:t>
      </w:r>
    </w:p>
    <w:p w14:paraId="11D76D1C" w14:textId="77777777" w:rsidR="00D32C06" w:rsidRPr="00873B42" w:rsidRDefault="00D32C06" w:rsidP="00D32C06">
      <w:pPr>
        <w:pStyle w:val="ListParagraph"/>
        <w:numPr>
          <w:ilvl w:val="0"/>
          <w:numId w:val="27"/>
        </w:numPr>
        <w:rPr>
          <w:b/>
          <w:bCs/>
        </w:rPr>
      </w:pPr>
      <w:r w:rsidRPr="00873B42">
        <w:rPr>
          <w:b/>
          <w:bCs/>
        </w:rPr>
        <w:t>Using an “identifier” (details of such identifier are discussed below)</w:t>
      </w:r>
    </w:p>
    <w:p w14:paraId="2281937D" w14:textId="4EB5191D" w:rsidR="00D32C06" w:rsidRPr="00D32C06" w:rsidRDefault="00D32C06" w:rsidP="00D32C06">
      <w:pPr>
        <w:pStyle w:val="ListParagraph"/>
        <w:numPr>
          <w:ilvl w:val="0"/>
          <w:numId w:val="27"/>
        </w:numPr>
        <w:rPr>
          <w:b/>
          <w:bCs/>
        </w:rPr>
      </w:pPr>
      <w:r w:rsidRPr="00873B42">
        <w:rPr>
          <w:b/>
          <w:bCs/>
        </w:rPr>
        <w:t>Or “explicitly” (by signalling the required bandwidth)</w:t>
      </w:r>
    </w:p>
    <w:p w14:paraId="17343940" w14:textId="2D18910E" w:rsidR="00D32C06" w:rsidRPr="00873B42" w:rsidRDefault="00D32C06" w:rsidP="00D32C06">
      <w:pPr>
        <w:rPr>
          <w:b/>
          <w:bCs/>
        </w:rPr>
      </w:pPr>
      <w:r w:rsidRPr="00873B42">
        <w:rPr>
          <w:b/>
          <w:bCs/>
        </w:rPr>
        <w:t xml:space="preserve">Observation 1: the “naïve” approach of adding an “aggregation group id” to the </w:t>
      </w:r>
      <w:r w:rsidRPr="00873B42">
        <w:rPr>
          <w:b/>
          <w:bCs/>
          <w:i/>
          <w:iCs/>
        </w:rPr>
        <w:t>On-Demand-DL-PRS-Configuration-r17</w:t>
      </w:r>
      <w:r w:rsidRPr="00873B42">
        <w:rPr>
          <w:b/>
          <w:bCs/>
        </w:rPr>
        <w:t xml:space="preserve"> IE is likely to result in unnecessary complexity. </w:t>
      </w:r>
    </w:p>
    <w:p w14:paraId="6E1ADA43" w14:textId="54DCF525" w:rsidR="00D32C06" w:rsidRDefault="00D32C06" w:rsidP="00D32C06">
      <w:pPr>
        <w:rPr>
          <w:b/>
          <w:bCs/>
        </w:rPr>
      </w:pPr>
      <w:r w:rsidRPr="00873B42">
        <w:rPr>
          <w:b/>
          <w:bCs/>
        </w:rPr>
        <w:t>Proposal 2: define a new IE for on-demand DL PRS configuration for aggregation</w:t>
      </w:r>
      <w:r>
        <w:rPr>
          <w:b/>
          <w:bCs/>
        </w:rPr>
        <w:t>, including “group id”, and a list of PFL and PRS configurations</w:t>
      </w:r>
      <w:r w:rsidRPr="00873B42">
        <w:rPr>
          <w:b/>
          <w:bCs/>
        </w:rPr>
        <w:t>.</w:t>
      </w:r>
    </w:p>
    <w:p w14:paraId="13BF7A0E" w14:textId="70E3CC20" w:rsidR="00D32C06" w:rsidRPr="00D32C06" w:rsidRDefault="00D32C06" w:rsidP="00D32C06">
      <w:pPr>
        <w:rPr>
          <w:b/>
          <w:bCs/>
        </w:rPr>
      </w:pPr>
      <w:r w:rsidRPr="00D32C06">
        <w:rPr>
          <w:b/>
          <w:bCs/>
        </w:rPr>
        <w:t>Proposal 3: UE requests on-demand PRS for aggregation using either the “group id” or by requesting PRS bandwidth larger than that of a single PFL.</w:t>
      </w:r>
    </w:p>
    <w:p w14:paraId="2779BEAD" w14:textId="7E7BF8E3" w:rsidR="002553D9" w:rsidRPr="00D32C06" w:rsidRDefault="00D32C06" w:rsidP="00D32C06">
      <w:pPr>
        <w:rPr>
          <w:b/>
          <w:bCs/>
        </w:rPr>
      </w:pPr>
      <w:r w:rsidRPr="00D32C06">
        <w:rPr>
          <w:b/>
          <w:bCs/>
        </w:rPr>
        <w:t>Proposal 4: leave the discussion about the LMF initiated on-demand PRS to RAN3.</w:t>
      </w:r>
    </w:p>
    <w:bookmarkEnd w:id="0"/>
    <w:p w14:paraId="404B682A" w14:textId="69CD6343" w:rsidR="003E31FD" w:rsidRPr="007925C6" w:rsidRDefault="003E238E" w:rsidP="003E31FD">
      <w:pPr>
        <w:pStyle w:val="Heading1"/>
        <w:rPr>
          <w:lang w:val="en-US"/>
        </w:rPr>
      </w:pPr>
      <w:r w:rsidRPr="007925C6">
        <w:rPr>
          <w:lang w:val="en-US"/>
        </w:rPr>
        <w:lastRenderedPageBreak/>
        <w:t>6</w:t>
      </w:r>
      <w:r w:rsidR="003E31FD" w:rsidRPr="007925C6">
        <w:rPr>
          <w:lang w:val="en-US"/>
        </w:rPr>
        <w:tab/>
        <w:t>References</w:t>
      </w:r>
    </w:p>
    <w:p w14:paraId="2B80B982" w14:textId="72812C9C" w:rsidR="008F5733" w:rsidRDefault="00A761C9" w:rsidP="000C7E53">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620CBF" w:rsidRPr="00620CBF">
        <w:rPr>
          <w:lang w:val="en-US"/>
        </w:rPr>
        <w:t>RP-223549</w:t>
      </w:r>
      <w:r w:rsidR="00620CBF">
        <w:rPr>
          <w:lang w:val="en-US"/>
        </w:rPr>
        <w:t xml:space="preserve">, </w:t>
      </w:r>
      <w:r w:rsidR="00620CBF" w:rsidRPr="00620CBF">
        <w:rPr>
          <w:lang w:val="en-US"/>
        </w:rPr>
        <w:t>New WID on Expanded and Improved NR Positioning</w:t>
      </w:r>
    </w:p>
    <w:p w14:paraId="207462FB" w14:textId="18619454" w:rsidR="000C7E53" w:rsidRPr="007925C6" w:rsidRDefault="000C7E53" w:rsidP="002553D9">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82FC2" w14:textId="77777777" w:rsidR="00856E7F" w:rsidRDefault="00856E7F">
      <w:r>
        <w:separator/>
      </w:r>
    </w:p>
  </w:endnote>
  <w:endnote w:type="continuationSeparator" w:id="0">
    <w:p w14:paraId="00252612" w14:textId="77777777" w:rsidR="00856E7F" w:rsidRDefault="0085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7D295" w14:textId="77777777" w:rsidR="00856E7F" w:rsidRDefault="00856E7F">
      <w:r>
        <w:separator/>
      </w:r>
    </w:p>
  </w:footnote>
  <w:footnote w:type="continuationSeparator" w:id="0">
    <w:p w14:paraId="36AB4D87" w14:textId="77777777" w:rsidR="00856E7F" w:rsidRDefault="00856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E1B1D"/>
    <w:multiLevelType w:val="hybridMultilevel"/>
    <w:tmpl w:val="14CA01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37E10"/>
    <w:multiLevelType w:val="hybridMultilevel"/>
    <w:tmpl w:val="14CA01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33F92"/>
    <w:multiLevelType w:val="hybridMultilevel"/>
    <w:tmpl w:val="D2E066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01BA0"/>
    <w:multiLevelType w:val="hybridMultilevel"/>
    <w:tmpl w:val="FF9C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77485"/>
    <w:multiLevelType w:val="hybridMultilevel"/>
    <w:tmpl w:val="B3E6F85E"/>
    <w:lvl w:ilvl="0" w:tplc="8FB48F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C015A1"/>
    <w:multiLevelType w:val="hybridMultilevel"/>
    <w:tmpl w:val="689E0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B474741"/>
    <w:multiLevelType w:val="hybridMultilevel"/>
    <w:tmpl w:val="9EF4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B52AE"/>
    <w:multiLevelType w:val="hybridMultilevel"/>
    <w:tmpl w:val="7160F6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3"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6781032">
    <w:abstractNumId w:val="2"/>
  </w:num>
  <w:num w:numId="2" w16cid:durableId="821431081">
    <w:abstractNumId w:val="22"/>
  </w:num>
  <w:num w:numId="3" w16cid:durableId="2117361261">
    <w:abstractNumId w:val="13"/>
  </w:num>
  <w:num w:numId="4" w16cid:durableId="1774083706">
    <w:abstractNumId w:val="25"/>
  </w:num>
  <w:num w:numId="5" w16cid:durableId="13923365">
    <w:abstractNumId w:val="0"/>
  </w:num>
  <w:num w:numId="6" w16cid:durableId="1339498581">
    <w:abstractNumId w:val="5"/>
  </w:num>
  <w:num w:numId="7" w16cid:durableId="386994929">
    <w:abstractNumId w:val="14"/>
  </w:num>
  <w:num w:numId="8" w16cid:durableId="2022122391">
    <w:abstractNumId w:val="4"/>
  </w:num>
  <w:num w:numId="9" w16cid:durableId="439111198">
    <w:abstractNumId w:val="8"/>
  </w:num>
  <w:num w:numId="10" w16cid:durableId="941374417">
    <w:abstractNumId w:val="26"/>
  </w:num>
  <w:num w:numId="11" w16cid:durableId="406264192">
    <w:abstractNumId w:val="21"/>
  </w:num>
  <w:num w:numId="12" w16cid:durableId="1770468089">
    <w:abstractNumId w:val="11"/>
  </w:num>
  <w:num w:numId="13" w16cid:durableId="2063554591">
    <w:abstractNumId w:val="18"/>
  </w:num>
  <w:num w:numId="14" w16cid:durableId="64837463">
    <w:abstractNumId w:val="24"/>
  </w:num>
  <w:num w:numId="15" w16cid:durableId="1792899789">
    <w:abstractNumId w:val="17"/>
  </w:num>
  <w:num w:numId="16" w16cid:durableId="588581347">
    <w:abstractNumId w:val="23"/>
  </w:num>
  <w:num w:numId="17" w16cid:durableId="2090493134">
    <w:abstractNumId w:val="3"/>
  </w:num>
  <w:num w:numId="18" w16cid:durableId="991983782">
    <w:abstractNumId w:val="12"/>
  </w:num>
  <w:num w:numId="19" w16cid:durableId="662855051">
    <w:abstractNumId w:val="9"/>
  </w:num>
  <w:num w:numId="20" w16cid:durableId="690955614">
    <w:abstractNumId w:val="1"/>
  </w:num>
  <w:num w:numId="21" w16cid:durableId="213003540">
    <w:abstractNumId w:val="6"/>
  </w:num>
  <w:num w:numId="22" w16cid:durableId="1627006919">
    <w:abstractNumId w:val="20"/>
  </w:num>
  <w:num w:numId="23" w16cid:durableId="1781145209">
    <w:abstractNumId w:val="15"/>
  </w:num>
  <w:num w:numId="24" w16cid:durableId="219899972">
    <w:abstractNumId w:val="7"/>
  </w:num>
  <w:num w:numId="25" w16cid:durableId="2111269228">
    <w:abstractNumId w:val="27"/>
  </w:num>
  <w:num w:numId="26" w16cid:durableId="1286735524">
    <w:abstractNumId w:val="19"/>
  </w:num>
  <w:num w:numId="27" w16cid:durableId="648902985">
    <w:abstractNumId w:val="10"/>
  </w:num>
  <w:num w:numId="28" w16cid:durableId="9844939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4B26"/>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297"/>
    <w:rsid w:val="0016132D"/>
    <w:rsid w:val="001629B9"/>
    <w:rsid w:val="001644D8"/>
    <w:rsid w:val="0017007C"/>
    <w:rsid w:val="00173532"/>
    <w:rsid w:val="0018138E"/>
    <w:rsid w:val="0018215D"/>
    <w:rsid w:val="00184A8C"/>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2592"/>
    <w:rsid w:val="002347A2"/>
    <w:rsid w:val="002347D9"/>
    <w:rsid w:val="002369B7"/>
    <w:rsid w:val="00241F2F"/>
    <w:rsid w:val="00242D80"/>
    <w:rsid w:val="00244ED3"/>
    <w:rsid w:val="00245165"/>
    <w:rsid w:val="00247926"/>
    <w:rsid w:val="002508FA"/>
    <w:rsid w:val="00254AB3"/>
    <w:rsid w:val="00255153"/>
    <w:rsid w:val="002553D9"/>
    <w:rsid w:val="00256F8A"/>
    <w:rsid w:val="00262263"/>
    <w:rsid w:val="00264EB8"/>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4E32"/>
    <w:rsid w:val="00455227"/>
    <w:rsid w:val="0045626A"/>
    <w:rsid w:val="00460CF7"/>
    <w:rsid w:val="00462D23"/>
    <w:rsid w:val="00465CB5"/>
    <w:rsid w:val="00471E5F"/>
    <w:rsid w:val="004731C5"/>
    <w:rsid w:val="0047379C"/>
    <w:rsid w:val="00476CE3"/>
    <w:rsid w:val="00481F0B"/>
    <w:rsid w:val="004826A9"/>
    <w:rsid w:val="0048434A"/>
    <w:rsid w:val="0048579F"/>
    <w:rsid w:val="0048614B"/>
    <w:rsid w:val="00487685"/>
    <w:rsid w:val="00493055"/>
    <w:rsid w:val="004A0FC8"/>
    <w:rsid w:val="004A138D"/>
    <w:rsid w:val="004A38B8"/>
    <w:rsid w:val="004A4C1D"/>
    <w:rsid w:val="004A5070"/>
    <w:rsid w:val="004B18E2"/>
    <w:rsid w:val="004B4F36"/>
    <w:rsid w:val="004B5EC9"/>
    <w:rsid w:val="004B722E"/>
    <w:rsid w:val="004C1236"/>
    <w:rsid w:val="004C1601"/>
    <w:rsid w:val="004D20BD"/>
    <w:rsid w:val="004D22AC"/>
    <w:rsid w:val="004D3578"/>
    <w:rsid w:val="004D5AC2"/>
    <w:rsid w:val="004D6027"/>
    <w:rsid w:val="004D6DA4"/>
    <w:rsid w:val="004D6E85"/>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2809"/>
    <w:rsid w:val="0053388B"/>
    <w:rsid w:val="00534A81"/>
    <w:rsid w:val="00535773"/>
    <w:rsid w:val="005412AB"/>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66D7"/>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0CBF"/>
    <w:rsid w:val="006246A7"/>
    <w:rsid w:val="0062595A"/>
    <w:rsid w:val="00627C37"/>
    <w:rsid w:val="0063543D"/>
    <w:rsid w:val="00642550"/>
    <w:rsid w:val="00643D98"/>
    <w:rsid w:val="00647114"/>
    <w:rsid w:val="0065231F"/>
    <w:rsid w:val="00654E0E"/>
    <w:rsid w:val="00655A6A"/>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2EB9"/>
    <w:rsid w:val="006E3062"/>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2495"/>
    <w:rsid w:val="00753881"/>
    <w:rsid w:val="0075550A"/>
    <w:rsid w:val="00756226"/>
    <w:rsid w:val="007600DF"/>
    <w:rsid w:val="007613A4"/>
    <w:rsid w:val="007713D4"/>
    <w:rsid w:val="00771833"/>
    <w:rsid w:val="0077218C"/>
    <w:rsid w:val="00774DA4"/>
    <w:rsid w:val="00774EA1"/>
    <w:rsid w:val="00776039"/>
    <w:rsid w:val="00781F0F"/>
    <w:rsid w:val="0078318F"/>
    <w:rsid w:val="00791558"/>
    <w:rsid w:val="007925C6"/>
    <w:rsid w:val="00797086"/>
    <w:rsid w:val="007A3CC1"/>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6E7F"/>
    <w:rsid w:val="00857745"/>
    <w:rsid w:val="00866EDF"/>
    <w:rsid w:val="00871376"/>
    <w:rsid w:val="00872100"/>
    <w:rsid w:val="008730C8"/>
    <w:rsid w:val="00873B42"/>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6DE6"/>
    <w:rsid w:val="008C7750"/>
    <w:rsid w:val="008D0A9B"/>
    <w:rsid w:val="008D48CE"/>
    <w:rsid w:val="008D51EA"/>
    <w:rsid w:val="008D6CEC"/>
    <w:rsid w:val="008D70D0"/>
    <w:rsid w:val="008D77C5"/>
    <w:rsid w:val="008E1810"/>
    <w:rsid w:val="008E579D"/>
    <w:rsid w:val="008E71F1"/>
    <w:rsid w:val="008E7986"/>
    <w:rsid w:val="008F1588"/>
    <w:rsid w:val="008F4FC9"/>
    <w:rsid w:val="008F5733"/>
    <w:rsid w:val="0090271F"/>
    <w:rsid w:val="00902E23"/>
    <w:rsid w:val="009035EB"/>
    <w:rsid w:val="009051EC"/>
    <w:rsid w:val="00906AD7"/>
    <w:rsid w:val="00910E77"/>
    <w:rsid w:val="009114D7"/>
    <w:rsid w:val="0091348E"/>
    <w:rsid w:val="00913853"/>
    <w:rsid w:val="00917CCB"/>
    <w:rsid w:val="009205BE"/>
    <w:rsid w:val="00922B03"/>
    <w:rsid w:val="00925F6A"/>
    <w:rsid w:val="00930354"/>
    <w:rsid w:val="00932699"/>
    <w:rsid w:val="009332B0"/>
    <w:rsid w:val="00941B15"/>
    <w:rsid w:val="00942EC2"/>
    <w:rsid w:val="00955506"/>
    <w:rsid w:val="00955F38"/>
    <w:rsid w:val="00956A53"/>
    <w:rsid w:val="009575A3"/>
    <w:rsid w:val="00960814"/>
    <w:rsid w:val="00961ADE"/>
    <w:rsid w:val="00962B74"/>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B70BE"/>
    <w:rsid w:val="009C5BDC"/>
    <w:rsid w:val="009C72E6"/>
    <w:rsid w:val="009D30CE"/>
    <w:rsid w:val="009D50B7"/>
    <w:rsid w:val="009D62D2"/>
    <w:rsid w:val="009D798C"/>
    <w:rsid w:val="009E15C1"/>
    <w:rsid w:val="009E6B92"/>
    <w:rsid w:val="009E75AA"/>
    <w:rsid w:val="009E777F"/>
    <w:rsid w:val="009F37B7"/>
    <w:rsid w:val="009F5E43"/>
    <w:rsid w:val="009F6881"/>
    <w:rsid w:val="009F6F20"/>
    <w:rsid w:val="009F7973"/>
    <w:rsid w:val="00A037C9"/>
    <w:rsid w:val="00A05C7E"/>
    <w:rsid w:val="00A10E08"/>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564E1"/>
    <w:rsid w:val="00A66024"/>
    <w:rsid w:val="00A66CD1"/>
    <w:rsid w:val="00A67B75"/>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0697"/>
    <w:rsid w:val="00B741ED"/>
    <w:rsid w:val="00B80010"/>
    <w:rsid w:val="00B80F14"/>
    <w:rsid w:val="00B83B8A"/>
    <w:rsid w:val="00B87183"/>
    <w:rsid w:val="00B93086"/>
    <w:rsid w:val="00B93BE6"/>
    <w:rsid w:val="00B96341"/>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D3A16"/>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B6E67"/>
    <w:rsid w:val="00CB6EB5"/>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32C06"/>
    <w:rsid w:val="00D34C3B"/>
    <w:rsid w:val="00D3638A"/>
    <w:rsid w:val="00D4091A"/>
    <w:rsid w:val="00D4461B"/>
    <w:rsid w:val="00D46431"/>
    <w:rsid w:val="00D46ACE"/>
    <w:rsid w:val="00D53175"/>
    <w:rsid w:val="00D56A52"/>
    <w:rsid w:val="00D57972"/>
    <w:rsid w:val="00D616F7"/>
    <w:rsid w:val="00D62126"/>
    <w:rsid w:val="00D62760"/>
    <w:rsid w:val="00D6399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4D2"/>
    <w:rsid w:val="00E649A9"/>
    <w:rsid w:val="00E65E13"/>
    <w:rsid w:val="00E72324"/>
    <w:rsid w:val="00E72ABE"/>
    <w:rsid w:val="00E74D99"/>
    <w:rsid w:val="00E75D3C"/>
    <w:rsid w:val="00E77645"/>
    <w:rsid w:val="00E777FD"/>
    <w:rsid w:val="00E8127C"/>
    <w:rsid w:val="00E83A11"/>
    <w:rsid w:val="00E968CC"/>
    <w:rsid w:val="00E96A8E"/>
    <w:rsid w:val="00EA11F2"/>
    <w:rsid w:val="00EA1665"/>
    <w:rsid w:val="00EA6F9B"/>
    <w:rsid w:val="00EA7B4C"/>
    <w:rsid w:val="00EB369C"/>
    <w:rsid w:val="00EB66C8"/>
    <w:rsid w:val="00EC4A25"/>
    <w:rsid w:val="00EC55C0"/>
    <w:rsid w:val="00ED6A47"/>
    <w:rsid w:val="00EE0817"/>
    <w:rsid w:val="00EE1E5A"/>
    <w:rsid w:val="00EE48CD"/>
    <w:rsid w:val="00EE5AA7"/>
    <w:rsid w:val="00EF7BF5"/>
    <w:rsid w:val="00F0005B"/>
    <w:rsid w:val="00F0029B"/>
    <w:rsid w:val="00F025A2"/>
    <w:rsid w:val="00F04712"/>
    <w:rsid w:val="00F0492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1EC8"/>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character" w:customStyle="1" w:styleId="ListParagraphChar">
    <w:name w:val="List Paragraph Char"/>
    <w:link w:val="ListParagraph"/>
    <w:uiPriority w:val="34"/>
    <w:qFormat/>
    <w:locked/>
    <w:rsid w:val="00925F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31287883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4041">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06887017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137</TotalTime>
  <Pages>3</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34</cp:revision>
  <cp:lastPrinted>2019-02-25T14:05:00Z</cp:lastPrinted>
  <dcterms:created xsi:type="dcterms:W3CDTF">2023-04-05T08:46:00Z</dcterms:created>
  <dcterms:modified xsi:type="dcterms:W3CDTF">2023-09-28T03:14:00Z</dcterms:modified>
  <cp:category/>
</cp:coreProperties>
</file>