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593" w:rsidRPr="00795325" w:rsidRDefault="009E4593" w:rsidP="009E4593">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2A2180">
        <w:rPr>
          <w:rFonts w:eastAsiaTheme="minorEastAsia" w:hint="eastAsia"/>
          <w:b/>
          <w:sz w:val="24"/>
          <w:lang w:eastAsia="zh-CN"/>
        </w:rPr>
        <w:t>115</w:t>
      </w:r>
      <w:r w:rsidRPr="00795325">
        <w:rPr>
          <w:rFonts w:eastAsiaTheme="minorEastAsia"/>
          <w:b/>
          <w:sz w:val="24"/>
          <w:lang w:eastAsia="zh-CN"/>
        </w:rPr>
        <w:t xml:space="preserve"> electronic</w:t>
      </w:r>
      <w:r w:rsidR="00795325">
        <w:rPr>
          <w:rFonts w:eastAsiaTheme="minorEastAsia" w:hint="eastAsia"/>
          <w:b/>
          <w:sz w:val="24"/>
          <w:lang w:eastAsia="zh-CN"/>
        </w:rPr>
        <w:t xml:space="preserve">                     </w:t>
      </w:r>
      <w:r w:rsidR="00623683">
        <w:rPr>
          <w:rFonts w:eastAsiaTheme="minorEastAsia" w:hint="eastAsia"/>
          <w:b/>
          <w:sz w:val="24"/>
          <w:lang w:eastAsia="zh-CN"/>
        </w:rPr>
        <w:t xml:space="preserve">                                    </w:t>
      </w:r>
      <w:r w:rsidR="002A2180">
        <w:rPr>
          <w:rFonts w:eastAsiaTheme="minorEastAsia"/>
          <w:b/>
          <w:sz w:val="24"/>
          <w:lang w:eastAsia="zh-CN"/>
        </w:rPr>
        <w:t>R2-210</w:t>
      </w:r>
      <w:r w:rsidR="00281756">
        <w:rPr>
          <w:rFonts w:eastAsiaTheme="minorEastAsia" w:hint="eastAsia"/>
          <w:b/>
          <w:sz w:val="24"/>
          <w:lang w:eastAsia="zh-CN"/>
        </w:rPr>
        <w:t>8517</w:t>
      </w:r>
      <w:r w:rsidRPr="00795325">
        <w:rPr>
          <w:rFonts w:eastAsiaTheme="minorEastAsia" w:hint="eastAsia"/>
          <w:b/>
          <w:sz w:val="24"/>
          <w:lang w:eastAsia="zh-CN"/>
        </w:rPr>
        <w:t xml:space="preserve">                                                     </w:t>
      </w:r>
      <w:r w:rsidR="00795325">
        <w:rPr>
          <w:rFonts w:eastAsiaTheme="minorEastAsia" w:hint="eastAsia"/>
          <w:b/>
          <w:sz w:val="24"/>
          <w:lang w:eastAsia="zh-CN"/>
        </w:rPr>
        <w:t xml:space="preserve">            </w:t>
      </w:r>
    </w:p>
    <w:p w:rsidR="009E4593" w:rsidRPr="00795325" w:rsidRDefault="00AE3DC8" w:rsidP="009E4593">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sidR="007D37F7" w:rsidRPr="007D37F7">
        <w:rPr>
          <w:rFonts w:ascii="Arial" w:eastAsiaTheme="minorEastAsia" w:hAnsi="Arial"/>
          <w:b/>
          <w:sz w:val="24"/>
          <w:lang w:eastAsia="zh-CN"/>
        </w:rPr>
        <w:t>August</w:t>
      </w:r>
      <w:r w:rsidR="009E4593" w:rsidRPr="00795325">
        <w:rPr>
          <w:rFonts w:ascii="Arial" w:eastAsiaTheme="minorEastAsia" w:hAnsi="Arial"/>
          <w:b/>
          <w:sz w:val="24"/>
          <w:lang w:eastAsia="zh-CN"/>
        </w:rPr>
        <w:t>, 2021</w:t>
      </w:r>
    </w:p>
    <w:p w:rsidR="00AD3AB8" w:rsidRPr="00601347" w:rsidRDefault="00AD3AB8" w:rsidP="00AD3AB8">
      <w:pPr>
        <w:rPr>
          <w:rFonts w:ascii="Arial" w:hAnsi="Arial" w:cs="Arial"/>
          <w:b/>
          <w:sz w:val="22"/>
          <w:szCs w:val="24"/>
          <w:lang w:eastAsia="zh-CN"/>
        </w:rPr>
      </w:pPr>
    </w:p>
    <w:p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8.16</w:t>
      </w:r>
      <w:r w:rsidR="0032456A">
        <w:rPr>
          <w:rFonts w:eastAsiaTheme="minorEastAsia" w:hint="eastAsia"/>
        </w:rPr>
        <w:t>.3</w:t>
      </w:r>
    </w:p>
    <w:p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rsidR="00285902" w:rsidRDefault="00285902" w:rsidP="00C43298">
      <w:pPr>
        <w:pStyle w:val="3GPPHeader"/>
        <w:tabs>
          <w:tab w:val="clear" w:pos="9639"/>
          <w:tab w:val="left" w:pos="4196"/>
        </w:tabs>
        <w:spacing w:line="276" w:lineRule="auto"/>
        <w:rPr>
          <w:rFonts w:eastAsiaTheme="minorEastAsia"/>
        </w:rPr>
      </w:pPr>
      <w:r w:rsidRPr="003F6D2B">
        <w:t xml:space="preserve">Title:  </w:t>
      </w:r>
      <w:r w:rsidRPr="003F6D2B">
        <w:tab/>
      </w:r>
      <w:r w:rsidR="006C418E">
        <w:rPr>
          <w:rFonts w:eastAsiaTheme="minorEastAsia" w:hint="eastAsia"/>
        </w:rPr>
        <w:t xml:space="preserve">Discussion the </w:t>
      </w:r>
      <w:r w:rsidR="00AE3DC8">
        <w:rPr>
          <w:rFonts w:eastAsiaTheme="minorEastAsia" w:hint="eastAsia"/>
        </w:rPr>
        <w:t xml:space="preserve">left </w:t>
      </w:r>
      <w:r w:rsidR="006C418E">
        <w:rPr>
          <w:rFonts w:eastAsiaTheme="minorEastAsia" w:hint="eastAsia"/>
        </w:rPr>
        <w:t>issue</w:t>
      </w:r>
      <w:r w:rsidR="00C43298">
        <w:rPr>
          <w:rFonts w:eastAsiaTheme="minorEastAsia" w:hint="eastAsia"/>
        </w:rPr>
        <w:t xml:space="preserve">s to support 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w:t>
      </w:r>
      <w:r w:rsidR="00270E07">
        <w:rPr>
          <w:rFonts w:eastAsiaTheme="minorEastAsia" w:hint="eastAsia"/>
        </w:rPr>
        <w:t>remote provisioning</w:t>
      </w:r>
    </w:p>
    <w:p w:rsidR="00F56CBC" w:rsidRPr="00C43298" w:rsidRDefault="006C027E" w:rsidP="00C43298">
      <w:pPr>
        <w:pStyle w:val="3GPPHeader"/>
        <w:tabs>
          <w:tab w:val="clear" w:pos="9639"/>
          <w:tab w:val="left" w:pos="4196"/>
        </w:tabs>
        <w:spacing w:line="276" w:lineRule="auto"/>
      </w:pPr>
      <w:r w:rsidRPr="00341812">
        <w:rPr>
          <w:rFonts w:cs="Arial"/>
          <w:bCs/>
        </w:rPr>
        <w:t>WID/SID:</w:t>
      </w:r>
      <w:r w:rsidRPr="006C027E">
        <w:t xml:space="preserve"> </w:t>
      </w:r>
      <w:r>
        <w:rPr>
          <w:rFonts w:eastAsiaTheme="minorEastAsia" w:hint="eastAsia"/>
        </w:rPr>
        <w:t xml:space="preserve">         </w:t>
      </w:r>
      <w:r w:rsidRPr="006C027E">
        <w:rPr>
          <w:rFonts w:cs="Arial"/>
          <w:bCs/>
        </w:rPr>
        <w:t>NG_RAN_PRN_enh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94D42" w:rsidRDefault="00194D42" w:rsidP="00BC6B96">
      <w:pPr>
        <w:jc w:val="both"/>
        <w:rPr>
          <w:lang w:eastAsia="zh-CN"/>
        </w:rPr>
      </w:pPr>
      <w:r>
        <w:rPr>
          <w:lang w:eastAsia="zh-CN"/>
        </w:rPr>
        <w:t>I</w:t>
      </w:r>
      <w:r w:rsidR="00833E75">
        <w:rPr>
          <w:rFonts w:hint="eastAsia"/>
          <w:lang w:eastAsia="zh-CN"/>
        </w:rPr>
        <w:t xml:space="preserve">n the </w:t>
      </w:r>
      <w:r w:rsidR="00183C53">
        <w:rPr>
          <w:rFonts w:hint="eastAsia"/>
          <w:lang w:eastAsia="zh-CN"/>
        </w:rPr>
        <w:t>RAN</w:t>
      </w:r>
      <w:r w:rsidR="009E4593">
        <w:rPr>
          <w:rFonts w:hint="eastAsia"/>
          <w:lang w:eastAsia="zh-CN"/>
        </w:rPr>
        <w:t>2 last</w:t>
      </w:r>
      <w:r w:rsidR="00183C53">
        <w:rPr>
          <w:rFonts w:hint="eastAsia"/>
          <w:lang w:eastAsia="zh-CN"/>
        </w:rPr>
        <w:t xml:space="preserve"> meeting #</w:t>
      </w:r>
      <w:r w:rsidR="000B15AC">
        <w:rPr>
          <w:rFonts w:hint="eastAsia"/>
          <w:lang w:eastAsia="zh-CN"/>
        </w:rPr>
        <w:t>114e</w:t>
      </w:r>
      <w:r w:rsidR="00A2415D">
        <w:rPr>
          <w:rFonts w:hint="eastAsia"/>
          <w:lang w:eastAsia="zh-CN"/>
        </w:rPr>
        <w:t xml:space="preserve">, the </w:t>
      </w:r>
      <w:r w:rsidR="009E4593">
        <w:rPr>
          <w:rFonts w:hint="eastAsia"/>
          <w:lang w:eastAsia="zh-CN"/>
        </w:rPr>
        <w:t xml:space="preserve">following agreements were </w:t>
      </w:r>
      <w:r w:rsidR="009E4593">
        <w:rPr>
          <w:lang w:eastAsia="zh-CN"/>
        </w:rPr>
        <w:t>achieved</w:t>
      </w:r>
      <w:r w:rsidR="009E4593">
        <w:rPr>
          <w:rFonts w:hint="eastAsia"/>
          <w:lang w:eastAsia="zh-CN"/>
        </w:rPr>
        <w:t xml:space="preserve"> to support UE on-boarding and provisioning for NPN:</w:t>
      </w:r>
    </w:p>
    <w:p w:rsidR="00732392" w:rsidRPr="00017039" w:rsidRDefault="00732392" w:rsidP="00732392">
      <w:pPr>
        <w:pStyle w:val="Agreement"/>
        <w:tabs>
          <w:tab w:val="clear" w:pos="1440"/>
          <w:tab w:val="num" w:pos="1619"/>
        </w:tabs>
        <w:ind w:left="1619"/>
      </w:pPr>
      <w:r w:rsidRPr="00017039">
        <w:t>[029] No additional information except for the already agreed broadcast parameters is needed, unless requested by other WG.</w:t>
      </w:r>
    </w:p>
    <w:p w:rsidR="00732392" w:rsidRPr="00017039" w:rsidRDefault="00732392" w:rsidP="00732392">
      <w:pPr>
        <w:pStyle w:val="Agreement"/>
        <w:tabs>
          <w:tab w:val="clear" w:pos="1440"/>
          <w:tab w:val="num" w:pos="1619"/>
        </w:tabs>
        <w:ind w:left="1619"/>
      </w:pPr>
      <w:r w:rsidRPr="00017039">
        <w:t>[029] There is no need to introduce the 1-bit onboarding indication in SIB1 and optional GINs for PLMNs acting as onboarding networks.</w:t>
      </w:r>
    </w:p>
    <w:p w:rsidR="00732392" w:rsidRPr="00017039" w:rsidRDefault="00732392" w:rsidP="00732392">
      <w:pPr>
        <w:pStyle w:val="Agreement"/>
        <w:tabs>
          <w:tab w:val="clear" w:pos="1440"/>
          <w:tab w:val="num" w:pos="1619"/>
        </w:tabs>
        <w:ind w:left="1619"/>
      </w:pPr>
      <w:r w:rsidRPr="00017039">
        <w:t>[029] Toggling the 1-bit onboarding indication in SIB1 allows to control congestion due to onboarding request.</w:t>
      </w:r>
    </w:p>
    <w:p w:rsidR="00732392" w:rsidRPr="00017039" w:rsidRDefault="00732392" w:rsidP="00732392">
      <w:pPr>
        <w:pStyle w:val="Agreement"/>
        <w:tabs>
          <w:tab w:val="clear" w:pos="1440"/>
          <w:tab w:val="num" w:pos="1619"/>
        </w:tabs>
        <w:ind w:left="1619"/>
      </w:pPr>
      <w:r w:rsidRPr="00017039">
        <w:t>[029] RAN2 confirms that onboarding does not impact the cell reselection procedure.</w:t>
      </w:r>
    </w:p>
    <w:p w:rsidR="00732392" w:rsidRPr="00017039" w:rsidRDefault="00732392" w:rsidP="00732392">
      <w:pPr>
        <w:pStyle w:val="Agreement"/>
        <w:tabs>
          <w:tab w:val="clear" w:pos="1440"/>
          <w:tab w:val="num" w:pos="1619"/>
        </w:tabs>
        <w:ind w:left="1619"/>
      </w:pPr>
      <w:r w:rsidRPr="00017039">
        <w:t>[029] For AMF routing, no extra information is needed in addition to the already agreed onboarding request indication in RRCSetupComplete, unless explicitly requested by other WGs.</w:t>
      </w:r>
    </w:p>
    <w:p w:rsidR="00732392" w:rsidRPr="00017039" w:rsidRDefault="00732392" w:rsidP="00732392">
      <w:pPr>
        <w:pStyle w:val="Agreement"/>
        <w:tabs>
          <w:tab w:val="clear" w:pos="1440"/>
          <w:tab w:val="num" w:pos="1619"/>
        </w:tabs>
        <w:ind w:left="1619"/>
      </w:pPr>
      <w:r w:rsidRPr="00017039">
        <w:t>[029] Any limitation to a selected set of UEs using uSIM tags is out of RAN2 scope.</w:t>
      </w:r>
    </w:p>
    <w:p w:rsidR="000B15AC" w:rsidRDefault="000B15AC" w:rsidP="00BC6B96">
      <w:pPr>
        <w:jc w:val="both"/>
        <w:rPr>
          <w:lang w:eastAsia="zh-CN"/>
        </w:rPr>
      </w:pPr>
    </w:p>
    <w:p w:rsidR="00352412" w:rsidRPr="00762C22" w:rsidRDefault="009E4593" w:rsidP="00AF43E3">
      <w:pPr>
        <w:jc w:val="both"/>
        <w:rPr>
          <w:lang w:eastAsia="zh-CN"/>
        </w:rPr>
      </w:pPr>
      <w:r w:rsidRPr="007A3FCA">
        <w:rPr>
          <w:rFonts w:hint="eastAsia"/>
          <w:lang w:eastAsia="zh-CN"/>
        </w:rPr>
        <w:t xml:space="preserve">The </w:t>
      </w:r>
      <w:r w:rsidR="00D04699">
        <w:rPr>
          <w:rFonts w:hint="eastAsia"/>
          <w:lang w:eastAsia="zh-CN"/>
        </w:rPr>
        <w:t xml:space="preserve">study progress of eNPN in SA2 </w:t>
      </w:r>
      <w:r w:rsidR="00E73A34">
        <w:rPr>
          <w:rFonts w:hint="eastAsia"/>
          <w:lang w:eastAsia="zh-CN"/>
        </w:rPr>
        <w:t>has been</w:t>
      </w:r>
      <w:r w:rsidR="00D04699">
        <w:rPr>
          <w:rFonts w:hint="eastAsia"/>
          <w:lang w:eastAsia="zh-CN"/>
        </w:rPr>
        <w:t xml:space="preserve"> captured in </w:t>
      </w:r>
      <w:r w:rsidR="00C36658">
        <w:rPr>
          <w:rFonts w:hint="eastAsia"/>
          <w:lang w:eastAsia="zh-CN"/>
        </w:rPr>
        <w:t>[1</w:t>
      </w:r>
      <w:r w:rsidR="00FF317E" w:rsidRPr="007A3FCA">
        <w:rPr>
          <w:rFonts w:hint="eastAsia"/>
          <w:lang w:eastAsia="zh-CN"/>
        </w:rPr>
        <w:t>]</w:t>
      </w:r>
      <w:r w:rsidR="00AF43E3" w:rsidRPr="007A3FCA">
        <w:rPr>
          <w:rFonts w:hint="eastAsia"/>
          <w:lang w:eastAsia="zh-CN"/>
        </w:rPr>
        <w:t xml:space="preserve">. </w:t>
      </w:r>
      <w:r w:rsidR="00AF5505" w:rsidRPr="00BD3625">
        <w:rPr>
          <w:lang w:eastAsia="zh-CN"/>
        </w:rPr>
        <w:t>I</w:t>
      </w:r>
      <w:r w:rsidR="00AF5505" w:rsidRPr="00BD3625">
        <w:rPr>
          <w:rFonts w:hint="eastAsia"/>
          <w:lang w:eastAsia="zh-CN"/>
        </w:rPr>
        <w:t xml:space="preserve">n </w:t>
      </w:r>
      <w:r w:rsidR="00AF43E3">
        <w:rPr>
          <w:rFonts w:hint="eastAsia"/>
          <w:lang w:eastAsia="zh-CN"/>
        </w:rPr>
        <w:t>this contribution, we would concentrate on</w:t>
      </w:r>
      <w:r w:rsidR="00AF5505" w:rsidRPr="00BD3625">
        <w:rPr>
          <w:rFonts w:hint="eastAsia"/>
          <w:lang w:eastAsia="zh-CN"/>
        </w:rPr>
        <w:t xml:space="preserve"> </w:t>
      </w:r>
      <w:r w:rsidR="00624CCD">
        <w:rPr>
          <w:rFonts w:hint="eastAsia"/>
          <w:lang w:eastAsia="zh-CN"/>
        </w:rPr>
        <w:t xml:space="preserve">the </w:t>
      </w:r>
      <w:r w:rsidR="00E73A34">
        <w:rPr>
          <w:rFonts w:hint="eastAsia"/>
          <w:lang w:eastAsia="zh-CN"/>
        </w:rPr>
        <w:t>left</w:t>
      </w:r>
      <w:r w:rsidR="001E2A1F">
        <w:rPr>
          <w:rFonts w:hint="eastAsia"/>
          <w:lang w:eastAsia="zh-CN"/>
        </w:rPr>
        <w:t xml:space="preserve"> </w:t>
      </w:r>
      <w:r w:rsidR="00624CCD">
        <w:rPr>
          <w:rFonts w:hint="eastAsia"/>
          <w:lang w:eastAsia="zh-CN"/>
        </w:rPr>
        <w:t xml:space="preserve">issues </w:t>
      </w:r>
      <w:r w:rsidR="00E73A34">
        <w:rPr>
          <w:rFonts w:hint="eastAsia"/>
          <w:lang w:eastAsia="zh-CN"/>
        </w:rPr>
        <w:t xml:space="preserve">discussed </w:t>
      </w:r>
      <w:r w:rsidR="00CE6CBD">
        <w:rPr>
          <w:rFonts w:hint="eastAsia"/>
          <w:lang w:eastAsia="zh-CN"/>
        </w:rPr>
        <w:t xml:space="preserve">in </w:t>
      </w:r>
      <w:r w:rsidR="00CE6CBD" w:rsidRPr="007A3FCA">
        <w:rPr>
          <w:rFonts w:hint="eastAsia"/>
          <w:lang w:eastAsia="zh-CN"/>
        </w:rPr>
        <w:t xml:space="preserve">TR 23700-07 </w:t>
      </w:r>
      <w:r w:rsidR="00D04699">
        <w:rPr>
          <w:rFonts w:hint="eastAsia"/>
          <w:lang w:eastAsia="zh-CN"/>
        </w:rPr>
        <w:t>[2]</w:t>
      </w:r>
      <w:r w:rsidR="00E73A34">
        <w:rPr>
          <w:rFonts w:hint="eastAsia"/>
          <w:lang w:eastAsia="zh-CN"/>
        </w:rPr>
        <w:t xml:space="preserve"> and </w:t>
      </w:r>
      <w:r w:rsidR="00AC1CDE">
        <w:rPr>
          <w:rFonts w:hint="eastAsia"/>
          <w:lang w:eastAsia="zh-CN"/>
        </w:rPr>
        <w:t xml:space="preserve">summary document [3] </w:t>
      </w:r>
      <w:r w:rsidR="00624CCD">
        <w:rPr>
          <w:rFonts w:hint="eastAsia"/>
          <w:lang w:eastAsia="zh-CN"/>
        </w:rPr>
        <w:t xml:space="preserve">to support UE on-boarding and provisioning in </w:t>
      </w:r>
      <w:r w:rsidR="00F97050" w:rsidRPr="00762C22">
        <w:rPr>
          <w:rFonts w:hint="eastAsia"/>
          <w:lang w:eastAsia="zh-CN"/>
        </w:rPr>
        <w:t xml:space="preserve">idle mode </w:t>
      </w:r>
      <w:r w:rsidR="00FC3372" w:rsidRPr="00762C22">
        <w:rPr>
          <w:rFonts w:hint="eastAsia"/>
          <w:lang w:eastAsia="zh-CN"/>
        </w:rPr>
        <w:t xml:space="preserve">and </w:t>
      </w:r>
      <w:r w:rsidR="00F97050" w:rsidRPr="00762C22">
        <w:rPr>
          <w:rFonts w:hint="eastAsia"/>
          <w:lang w:eastAsia="zh-CN"/>
        </w:rPr>
        <w:t xml:space="preserve">connected mode </w:t>
      </w:r>
      <w:r w:rsidR="00FC3372" w:rsidRPr="00762C22">
        <w:rPr>
          <w:rFonts w:hint="eastAsia"/>
          <w:lang w:eastAsia="zh-CN"/>
        </w:rPr>
        <w:t xml:space="preserve">for </w:t>
      </w:r>
      <w:r w:rsidR="00D04699">
        <w:rPr>
          <w:rFonts w:hint="eastAsia"/>
          <w:lang w:eastAsia="zh-CN"/>
        </w:rPr>
        <w:t>SNPN</w:t>
      </w:r>
      <w:r w:rsidR="00BD3625">
        <w:rPr>
          <w:rFonts w:hint="eastAsia"/>
          <w:lang w:eastAsia="zh-CN"/>
        </w:rPr>
        <w:t>.</w:t>
      </w:r>
    </w:p>
    <w:p w:rsidR="001C57C3" w:rsidRDefault="00E26B77" w:rsidP="00E26B77">
      <w:pPr>
        <w:pStyle w:val="1"/>
        <w:spacing w:line="276" w:lineRule="auto"/>
        <w:jc w:val="both"/>
        <w:rPr>
          <w:lang w:eastAsia="zh-CN"/>
        </w:rPr>
      </w:pPr>
      <w:r>
        <w:rPr>
          <w:lang w:eastAsia="zh-CN"/>
        </w:rPr>
        <w:t>Discussion</w:t>
      </w:r>
    </w:p>
    <w:p w:rsidR="007A2AD0" w:rsidRDefault="00BA635E" w:rsidP="00991C41">
      <w:pPr>
        <w:pStyle w:val="3"/>
        <w:numPr>
          <w:ilvl w:val="1"/>
          <w:numId w:val="33"/>
        </w:numPr>
        <w:ind w:rightChars="0" w:right="0"/>
        <w:rPr>
          <w:rFonts w:eastAsiaTheme="minorEastAsia"/>
          <w:sz w:val="24"/>
          <w:lang w:eastAsia="zh-CN"/>
        </w:rPr>
      </w:pPr>
      <w:r>
        <w:rPr>
          <w:rFonts w:eastAsiaTheme="minorEastAsia" w:hint="eastAsia"/>
          <w:sz w:val="24"/>
          <w:lang w:eastAsia="zh-CN"/>
        </w:rPr>
        <w:t>Group ID</w:t>
      </w:r>
      <w:r w:rsidR="00A46E07">
        <w:rPr>
          <w:rFonts w:eastAsiaTheme="minorEastAsia" w:hint="eastAsia"/>
          <w:sz w:val="24"/>
          <w:lang w:eastAsia="zh-CN"/>
        </w:rPr>
        <w:t xml:space="preserve"> (GID)</w:t>
      </w:r>
      <w:r w:rsidR="00FE6ECE">
        <w:rPr>
          <w:rFonts w:eastAsiaTheme="minorEastAsia" w:hint="eastAsia"/>
          <w:sz w:val="24"/>
          <w:lang w:eastAsia="zh-CN"/>
        </w:rPr>
        <w:t xml:space="preserve"> related issue:</w:t>
      </w:r>
    </w:p>
    <w:p w:rsidR="003E742A" w:rsidRPr="00092FA5" w:rsidRDefault="00E15F30" w:rsidP="00D969D0">
      <w:pPr>
        <w:pStyle w:val="B1"/>
        <w:ind w:left="0" w:firstLine="0"/>
        <w:jc w:val="both"/>
        <w:rPr>
          <w:lang w:eastAsia="zh-CN"/>
        </w:rPr>
      </w:pPr>
      <w:r>
        <w:rPr>
          <w:lang w:eastAsia="zh-CN"/>
        </w:rPr>
        <w:t>I</w:t>
      </w:r>
      <w:r>
        <w:rPr>
          <w:rFonts w:hint="eastAsia"/>
          <w:lang w:eastAsia="zh-CN"/>
        </w:rPr>
        <w:t>n the last meeting, t</w:t>
      </w:r>
      <w:r w:rsidR="002A6D00">
        <w:rPr>
          <w:rFonts w:hint="eastAsia"/>
          <w:lang w:eastAsia="zh-CN"/>
        </w:rPr>
        <w:t>he indication for on-boarding enabled</w:t>
      </w:r>
      <w:r w:rsidR="009340A8">
        <w:rPr>
          <w:rFonts w:hint="eastAsia"/>
          <w:lang w:eastAsia="zh-CN"/>
        </w:rPr>
        <w:t xml:space="preserve"> has been </w:t>
      </w:r>
      <w:r w:rsidR="00741C82">
        <w:rPr>
          <w:rFonts w:hint="eastAsia"/>
          <w:lang w:eastAsia="zh-CN"/>
        </w:rPr>
        <w:t xml:space="preserve">decided </w:t>
      </w:r>
      <w:r w:rsidR="009340A8">
        <w:rPr>
          <w:rFonts w:hint="eastAsia"/>
          <w:lang w:eastAsia="zh-CN"/>
        </w:rPr>
        <w:t>to be broadcasted</w:t>
      </w:r>
      <w:r w:rsidR="002A6D00">
        <w:rPr>
          <w:rFonts w:hint="eastAsia"/>
          <w:lang w:eastAsia="zh-CN"/>
        </w:rPr>
        <w:t xml:space="preserve"> on </w:t>
      </w:r>
      <w:r w:rsidR="009340A8">
        <w:rPr>
          <w:rFonts w:hint="eastAsia"/>
          <w:lang w:eastAsia="zh-CN"/>
        </w:rPr>
        <w:t xml:space="preserve">per </w:t>
      </w:r>
      <w:r w:rsidR="000E1421">
        <w:rPr>
          <w:rFonts w:hint="eastAsia"/>
          <w:lang w:eastAsia="zh-CN"/>
        </w:rPr>
        <w:t>O</w:t>
      </w:r>
      <w:r w:rsidR="00320211">
        <w:rPr>
          <w:rFonts w:hint="eastAsia"/>
          <w:lang w:eastAsia="zh-CN"/>
        </w:rPr>
        <w:t>N</w:t>
      </w:r>
      <w:r w:rsidR="000E1421">
        <w:rPr>
          <w:rFonts w:hint="eastAsia"/>
          <w:lang w:eastAsia="zh-CN"/>
        </w:rPr>
        <w:t xml:space="preserve">-SNPN </w:t>
      </w:r>
      <w:r w:rsidR="009340A8">
        <w:rPr>
          <w:rFonts w:hint="eastAsia"/>
          <w:lang w:eastAsia="zh-CN"/>
        </w:rPr>
        <w:t xml:space="preserve">basis </w:t>
      </w:r>
      <w:r w:rsidR="002A6D00">
        <w:rPr>
          <w:rFonts w:hint="eastAsia"/>
          <w:lang w:eastAsia="zh-CN"/>
        </w:rPr>
        <w:t xml:space="preserve">in the </w:t>
      </w:r>
      <w:r w:rsidR="009D7FE8">
        <w:rPr>
          <w:rFonts w:hint="eastAsia"/>
          <w:lang w:eastAsia="zh-CN"/>
        </w:rPr>
        <w:t>SIB1</w:t>
      </w:r>
      <w:r w:rsidR="000E1421">
        <w:rPr>
          <w:rFonts w:hint="eastAsia"/>
          <w:lang w:eastAsia="zh-CN"/>
        </w:rPr>
        <w:t>.</w:t>
      </w:r>
      <w:r w:rsidR="007C2F12">
        <w:rPr>
          <w:rFonts w:hint="eastAsia"/>
          <w:lang w:eastAsia="zh-CN"/>
        </w:rPr>
        <w:t xml:space="preserve"> </w:t>
      </w:r>
      <w:r w:rsidR="00176496">
        <w:rPr>
          <w:lang w:eastAsia="zh-CN"/>
        </w:rPr>
        <w:t>A</w:t>
      </w:r>
      <w:r w:rsidR="00176496">
        <w:rPr>
          <w:rFonts w:hint="eastAsia"/>
          <w:lang w:eastAsia="zh-CN"/>
        </w:rPr>
        <w:t xml:space="preserve">s noted in the </w:t>
      </w:r>
      <w:r w:rsidR="00176496" w:rsidRPr="00F9066B">
        <w:rPr>
          <w:rFonts w:hint="eastAsia"/>
          <w:lang w:eastAsia="zh-CN"/>
        </w:rPr>
        <w:t>TR 23700-07</w:t>
      </w:r>
      <w:r w:rsidR="00CA4BE1">
        <w:rPr>
          <w:rFonts w:hint="eastAsia"/>
          <w:lang w:eastAsia="zh-CN"/>
        </w:rPr>
        <w:t xml:space="preserve"> [2]</w:t>
      </w:r>
      <w:r w:rsidR="00E85CBB">
        <w:rPr>
          <w:rFonts w:hint="eastAsia"/>
          <w:lang w:eastAsia="zh-CN"/>
        </w:rPr>
        <w:t>,</w:t>
      </w:r>
      <w:r w:rsidR="003A0BC2">
        <w:rPr>
          <w:rFonts w:hint="eastAsia"/>
          <w:lang w:eastAsia="zh-CN"/>
        </w:rPr>
        <w:t xml:space="preserve"> the UE may pre-configure </w:t>
      </w:r>
      <w:r w:rsidR="003A0BC2" w:rsidRPr="00655666">
        <w:t>with ON-SNPN network selection information</w:t>
      </w:r>
      <w:r w:rsidR="003A0BC2">
        <w:rPr>
          <w:rFonts w:hint="eastAsia"/>
          <w:lang w:eastAsia="zh-CN"/>
        </w:rPr>
        <w:t xml:space="preserve"> </w:t>
      </w:r>
      <w:r w:rsidR="003A0BC2">
        <w:rPr>
          <w:rFonts w:hint="eastAsia"/>
          <w:lang w:eastAsia="zh-CN"/>
        </w:rPr>
        <w:lastRenderedPageBreak/>
        <w:t>such as GID list per on-boarding network and t</w:t>
      </w:r>
      <w:r w:rsidR="00B30615">
        <w:rPr>
          <w:rFonts w:hint="eastAsia"/>
          <w:lang w:eastAsia="zh-CN"/>
        </w:rPr>
        <w:t xml:space="preserve">ake </w:t>
      </w:r>
      <w:r w:rsidR="005E13F7">
        <w:rPr>
          <w:rFonts w:hint="eastAsia"/>
          <w:lang w:eastAsia="zh-CN"/>
        </w:rPr>
        <w:t xml:space="preserve">account of </w:t>
      </w:r>
      <w:r w:rsidR="00E400FE">
        <w:rPr>
          <w:rFonts w:hint="eastAsia"/>
          <w:lang w:eastAsia="zh-CN"/>
        </w:rPr>
        <w:t xml:space="preserve">GID list </w:t>
      </w:r>
      <w:r w:rsidR="00176496">
        <w:rPr>
          <w:rFonts w:hint="eastAsia"/>
          <w:lang w:eastAsia="zh-CN"/>
        </w:rPr>
        <w:t xml:space="preserve">per </w:t>
      </w:r>
      <w:r w:rsidR="00B30615">
        <w:rPr>
          <w:rFonts w:hint="eastAsia"/>
          <w:lang w:eastAsia="zh-CN"/>
        </w:rPr>
        <w:t>on-boarding network</w:t>
      </w:r>
      <w:r w:rsidR="00634F64">
        <w:rPr>
          <w:rFonts w:hint="eastAsia"/>
          <w:lang w:eastAsia="zh-CN"/>
        </w:rPr>
        <w:t xml:space="preserve"> </w:t>
      </w:r>
      <w:r w:rsidR="00176496">
        <w:rPr>
          <w:rFonts w:hint="eastAsia"/>
          <w:lang w:eastAsia="zh-CN"/>
        </w:rPr>
        <w:t xml:space="preserve">to camp on </w:t>
      </w:r>
      <w:r w:rsidR="00542D6F">
        <w:rPr>
          <w:rFonts w:hint="eastAsia"/>
          <w:lang w:eastAsia="zh-CN"/>
        </w:rPr>
        <w:t>the suitable network or cell</w:t>
      </w:r>
      <w:r w:rsidR="003A0BC2">
        <w:rPr>
          <w:rFonts w:hint="eastAsia"/>
          <w:lang w:eastAsia="zh-CN"/>
        </w:rPr>
        <w:t xml:space="preserve">. Thus it is possible that </w:t>
      </w:r>
      <w:r w:rsidR="00D969D0">
        <w:rPr>
          <w:rFonts w:hint="eastAsia"/>
          <w:lang w:eastAsia="zh-CN"/>
        </w:rPr>
        <w:t xml:space="preserve">the group IDs (GIDs) per </w:t>
      </w:r>
      <w:r w:rsidR="00D969D0">
        <w:rPr>
          <w:lang w:eastAsia="zh-CN"/>
        </w:rPr>
        <w:t>on</w:t>
      </w:r>
      <w:r w:rsidR="00D969D0">
        <w:rPr>
          <w:rFonts w:hint="eastAsia"/>
          <w:lang w:eastAsia="zh-CN"/>
        </w:rPr>
        <w:t>-</w:t>
      </w:r>
      <w:r w:rsidR="00D969D0">
        <w:rPr>
          <w:lang w:eastAsia="zh-CN"/>
        </w:rPr>
        <w:t>boarding</w:t>
      </w:r>
      <w:r w:rsidR="00D969D0">
        <w:rPr>
          <w:rFonts w:hint="eastAsia"/>
          <w:lang w:eastAsia="zh-CN"/>
        </w:rPr>
        <w:t xml:space="preserve"> network could be </w:t>
      </w:r>
      <w:r w:rsidR="00D969D0">
        <w:rPr>
          <w:lang w:eastAsia="zh-CN"/>
        </w:rPr>
        <w:t>broadcasted</w:t>
      </w:r>
      <w:r w:rsidR="00D969D0">
        <w:rPr>
          <w:rFonts w:hint="eastAsia"/>
          <w:lang w:eastAsia="zh-CN"/>
        </w:rPr>
        <w:t xml:space="preserve"> optionally to assist the on-boarding procedure for UEs. </w:t>
      </w:r>
      <w:r w:rsidR="003E742A">
        <w:rPr>
          <w:rFonts w:hint="eastAsia"/>
          <w:lang w:eastAsia="zh-CN"/>
        </w:rPr>
        <w:t xml:space="preserve"> </w:t>
      </w:r>
    </w:p>
    <w:p w:rsidR="002315BC" w:rsidRDefault="00542D6F" w:rsidP="002315BC">
      <w:pPr>
        <w:spacing w:before="240" w:after="0"/>
        <w:rPr>
          <w:lang w:eastAsia="zh-CN"/>
        </w:rPr>
      </w:pPr>
      <w:r w:rsidRPr="00D8436C">
        <w:rPr>
          <w:rFonts w:hint="eastAsia"/>
          <w:lang w:eastAsia="zh-CN"/>
        </w:rPr>
        <w:t xml:space="preserve">In Rel-16, </w:t>
      </w:r>
      <w:r w:rsidRPr="00D8436C">
        <w:rPr>
          <w:lang w:eastAsia="zh-CN"/>
        </w:rPr>
        <w:t xml:space="preserve">the maximum number of networks is </w:t>
      </w:r>
      <w:r w:rsidRPr="00D8436C">
        <w:rPr>
          <w:rFonts w:hint="eastAsia"/>
          <w:lang w:eastAsia="zh-CN"/>
        </w:rPr>
        <w:t xml:space="preserve">set to </w:t>
      </w:r>
      <w:r w:rsidRPr="00D8436C">
        <w:rPr>
          <w:lang w:eastAsia="zh-CN"/>
        </w:rPr>
        <w:t>12 in the RRC signalling</w:t>
      </w:r>
      <w:r>
        <w:rPr>
          <w:rFonts w:hint="eastAsia"/>
          <w:lang w:eastAsia="zh-CN"/>
        </w:rPr>
        <w:t xml:space="preserve">. </w:t>
      </w:r>
    </w:p>
    <w:p w:rsidR="002315BC" w:rsidRDefault="002315BC" w:rsidP="002315BC">
      <w:pPr>
        <w:spacing w:before="240" w:after="0"/>
        <w:rPr>
          <w:lang w:eastAsia="zh-CN"/>
        </w:rPr>
      </w:pPr>
      <w:r>
        <w:rPr>
          <w:rFonts w:hint="eastAsia"/>
          <w:lang w:eastAsia="zh-CN"/>
        </w:rPr>
        <w:t>However, in last meeting, RAN2 had agreed that t</w:t>
      </w:r>
      <w:r w:rsidRPr="00451CDA">
        <w:rPr>
          <w:lang w:eastAsia="zh-CN"/>
        </w:rPr>
        <w:t>he supported Group IDs are broadcasted</w:t>
      </w:r>
      <w:r>
        <w:rPr>
          <w:rFonts w:hint="eastAsia"/>
          <w:b/>
          <w:lang w:eastAsia="zh-CN"/>
        </w:rPr>
        <w:t xml:space="preserve"> in a </w:t>
      </w:r>
      <w:r w:rsidRPr="00EA58E9">
        <w:rPr>
          <w:rFonts w:hint="eastAsia"/>
          <w:lang w:eastAsia="zh-CN"/>
        </w:rPr>
        <w:t>new SIB</w:t>
      </w:r>
      <w:r>
        <w:rPr>
          <w:rFonts w:hint="eastAsia"/>
          <w:lang w:eastAsia="zh-CN"/>
        </w:rPr>
        <w:t>, which will provide more room for Group ID broadcasting. Generally,</w:t>
      </w:r>
      <w:r w:rsidRPr="00D221A6">
        <w:rPr>
          <w:lang w:eastAsia="zh-CN"/>
        </w:rPr>
        <w:t xml:space="preserve"> a </w:t>
      </w:r>
      <w:r>
        <w:rPr>
          <w:rFonts w:hint="eastAsia"/>
          <w:lang w:eastAsia="zh-CN"/>
        </w:rPr>
        <w:t xml:space="preserve">typical </w:t>
      </w:r>
      <w:r w:rsidRPr="00D221A6">
        <w:rPr>
          <w:lang w:eastAsia="zh-CN"/>
        </w:rPr>
        <w:t xml:space="preserve">GIN </w:t>
      </w:r>
      <w:r>
        <w:rPr>
          <w:rFonts w:hint="eastAsia"/>
          <w:lang w:eastAsia="zh-CN"/>
        </w:rPr>
        <w:t>size is 68 bits, in case of the GIN constructed</w:t>
      </w:r>
      <w:r w:rsidRPr="00D221A6">
        <w:rPr>
          <w:lang w:eastAsia="zh-CN"/>
        </w:rPr>
        <w:t xml:space="preserve"> </w:t>
      </w:r>
      <w:r>
        <w:rPr>
          <w:rFonts w:hint="eastAsia"/>
          <w:lang w:eastAsia="zh-CN"/>
        </w:rPr>
        <w:t>by</w:t>
      </w:r>
      <w:r>
        <w:rPr>
          <w:lang w:eastAsia="zh-CN"/>
        </w:rPr>
        <w:t xml:space="preserve"> </w:t>
      </w:r>
      <w:r>
        <w:rPr>
          <w:rFonts w:hint="eastAsia"/>
          <w:lang w:eastAsia="zh-CN"/>
        </w:rPr>
        <w:t>24 bits-</w:t>
      </w:r>
      <w:r w:rsidRPr="00D221A6">
        <w:rPr>
          <w:lang w:eastAsia="zh-CN"/>
        </w:rPr>
        <w:t xml:space="preserve">PLMN ID </w:t>
      </w:r>
      <w:r>
        <w:rPr>
          <w:lang w:eastAsia="zh-CN"/>
        </w:rPr>
        <w:t xml:space="preserve">and </w:t>
      </w:r>
      <w:r>
        <w:rPr>
          <w:rFonts w:hint="eastAsia"/>
          <w:lang w:eastAsia="zh-CN"/>
        </w:rPr>
        <w:t>44 bits-</w:t>
      </w:r>
      <w:r>
        <w:rPr>
          <w:lang w:eastAsia="zh-CN"/>
        </w:rPr>
        <w:t>NID</w:t>
      </w:r>
      <w:r>
        <w:rPr>
          <w:rFonts w:hint="eastAsia"/>
          <w:lang w:eastAsia="zh-CN"/>
        </w:rPr>
        <w:t>.</w:t>
      </w:r>
      <w:r w:rsidRPr="00D221A6">
        <w:rPr>
          <w:lang w:eastAsia="zh-CN"/>
        </w:rPr>
        <w:t xml:space="preserve"> </w:t>
      </w:r>
      <w:r>
        <w:rPr>
          <w:rFonts w:hint="eastAsia"/>
          <w:lang w:eastAsia="zh-CN"/>
        </w:rPr>
        <w:t xml:space="preserve">As </w:t>
      </w:r>
      <w:r>
        <w:rPr>
          <w:lang w:eastAsia="zh-CN"/>
        </w:rPr>
        <w:t>specified</w:t>
      </w:r>
      <w:r>
        <w:rPr>
          <w:rFonts w:hint="eastAsia"/>
          <w:lang w:eastAsia="zh-CN"/>
        </w:rPr>
        <w:t xml:space="preserve"> that t</w:t>
      </w:r>
      <w:r w:rsidRPr="00D221A6">
        <w:rPr>
          <w:lang w:eastAsia="zh-CN"/>
        </w:rPr>
        <w:t>he maximum size of a SIB message is 2976 bits</w:t>
      </w:r>
      <w:r>
        <w:rPr>
          <w:rFonts w:hint="eastAsia"/>
          <w:lang w:eastAsia="zh-CN"/>
        </w:rPr>
        <w:t xml:space="preserve">, then it is </w:t>
      </w:r>
      <w:r>
        <w:rPr>
          <w:lang w:eastAsia="zh-CN"/>
        </w:rPr>
        <w:t>possible</w:t>
      </w:r>
      <w:r>
        <w:rPr>
          <w:rFonts w:hint="eastAsia"/>
          <w:lang w:eastAsia="zh-CN"/>
        </w:rPr>
        <w:t xml:space="preserve"> that up to </w:t>
      </w:r>
      <w:r w:rsidRPr="00D221A6">
        <w:rPr>
          <w:lang w:eastAsia="zh-CN"/>
        </w:rPr>
        <w:t xml:space="preserve">43 GINs can fit in a </w:t>
      </w:r>
      <w:r>
        <w:rPr>
          <w:rFonts w:hint="eastAsia"/>
          <w:lang w:eastAsia="zh-CN"/>
        </w:rPr>
        <w:t xml:space="preserve">new </w:t>
      </w:r>
      <w:r w:rsidRPr="00D221A6">
        <w:rPr>
          <w:lang w:eastAsia="zh-CN"/>
        </w:rPr>
        <w:t xml:space="preserve">SIB. </w:t>
      </w:r>
      <w:r>
        <w:rPr>
          <w:rFonts w:hint="eastAsia"/>
          <w:lang w:eastAsia="zh-CN"/>
        </w:rPr>
        <w:t xml:space="preserve">However, since, in common cases, there is no so much GID </w:t>
      </w:r>
      <w:r>
        <w:rPr>
          <w:lang w:eastAsia="zh-CN"/>
        </w:rPr>
        <w:t>requirement</w:t>
      </w:r>
      <w:r>
        <w:rPr>
          <w:rFonts w:hint="eastAsia"/>
          <w:lang w:eastAsia="zh-CN"/>
        </w:rPr>
        <w:t xml:space="preserve">, it is </w:t>
      </w:r>
      <w:r>
        <w:rPr>
          <w:lang w:eastAsia="zh-CN"/>
        </w:rPr>
        <w:t>preferred</w:t>
      </w:r>
      <w:r>
        <w:rPr>
          <w:rFonts w:hint="eastAsia"/>
          <w:lang w:eastAsia="zh-CN"/>
        </w:rPr>
        <w:t xml:space="preserve"> that the maximum number of GINs can be 12 </w:t>
      </w:r>
      <w:r>
        <w:rPr>
          <w:lang w:eastAsia="zh-CN"/>
        </w:rPr>
        <w:t>separately</w:t>
      </w:r>
      <w:r>
        <w:rPr>
          <w:rFonts w:hint="eastAsia"/>
          <w:lang w:eastAsia="zh-CN"/>
        </w:rPr>
        <w:t xml:space="preserve">. </w:t>
      </w:r>
    </w:p>
    <w:p w:rsidR="002315BC" w:rsidRPr="00AF1599" w:rsidRDefault="002315BC" w:rsidP="002315BC">
      <w:pPr>
        <w:spacing w:before="240" w:after="0"/>
        <w:rPr>
          <w:b/>
          <w:lang w:eastAsia="zh-CN"/>
        </w:rPr>
      </w:pPr>
      <w:r w:rsidRPr="00AF1599">
        <w:rPr>
          <w:rFonts w:hint="eastAsia"/>
          <w:b/>
          <w:lang w:eastAsia="zh-CN"/>
        </w:rPr>
        <w:t>Observation 1: Generally,</w:t>
      </w:r>
      <w:r w:rsidRPr="00AF1599">
        <w:rPr>
          <w:b/>
          <w:lang w:eastAsia="zh-CN"/>
        </w:rPr>
        <w:t xml:space="preserve"> a </w:t>
      </w:r>
      <w:r w:rsidRPr="00AF1599">
        <w:rPr>
          <w:rFonts w:hint="eastAsia"/>
          <w:b/>
          <w:lang w:eastAsia="zh-CN"/>
        </w:rPr>
        <w:t xml:space="preserve">typical </w:t>
      </w:r>
      <w:r w:rsidRPr="00AF1599">
        <w:rPr>
          <w:b/>
          <w:lang w:eastAsia="zh-CN"/>
        </w:rPr>
        <w:t xml:space="preserve">GIN </w:t>
      </w:r>
      <w:r w:rsidRPr="00AF1599">
        <w:rPr>
          <w:rFonts w:hint="eastAsia"/>
          <w:b/>
          <w:lang w:eastAsia="zh-CN"/>
        </w:rPr>
        <w:t>size is 68 bits, in case of the GIN constructed</w:t>
      </w:r>
      <w:r w:rsidRPr="00AF1599">
        <w:rPr>
          <w:b/>
          <w:lang w:eastAsia="zh-CN"/>
        </w:rPr>
        <w:t xml:space="preserve"> </w:t>
      </w:r>
      <w:r w:rsidRPr="00AF1599">
        <w:rPr>
          <w:rFonts w:hint="eastAsia"/>
          <w:b/>
          <w:lang w:eastAsia="zh-CN"/>
        </w:rPr>
        <w:t>by</w:t>
      </w:r>
      <w:r w:rsidRPr="00AF1599">
        <w:rPr>
          <w:b/>
          <w:lang w:eastAsia="zh-CN"/>
        </w:rPr>
        <w:t xml:space="preserve"> </w:t>
      </w:r>
      <w:r w:rsidRPr="00AF1599">
        <w:rPr>
          <w:rFonts w:hint="eastAsia"/>
          <w:b/>
          <w:lang w:eastAsia="zh-CN"/>
        </w:rPr>
        <w:t>24 bits-</w:t>
      </w:r>
      <w:r w:rsidRPr="00AF1599">
        <w:rPr>
          <w:b/>
          <w:lang w:eastAsia="zh-CN"/>
        </w:rPr>
        <w:t xml:space="preserve">PLMN ID and </w:t>
      </w:r>
      <w:r w:rsidRPr="00AF1599">
        <w:rPr>
          <w:rFonts w:hint="eastAsia"/>
          <w:b/>
          <w:lang w:eastAsia="zh-CN"/>
        </w:rPr>
        <w:t>44 bits-</w:t>
      </w:r>
      <w:r w:rsidRPr="00AF1599">
        <w:rPr>
          <w:b/>
          <w:lang w:eastAsia="zh-CN"/>
        </w:rPr>
        <w:t>NID</w:t>
      </w:r>
      <w:r w:rsidRPr="00AF1599">
        <w:rPr>
          <w:rFonts w:hint="eastAsia"/>
          <w:b/>
          <w:lang w:eastAsia="zh-CN"/>
        </w:rPr>
        <w:t>.</w:t>
      </w:r>
      <w:r w:rsidRPr="00AF1599">
        <w:rPr>
          <w:b/>
          <w:lang w:eastAsia="zh-CN"/>
        </w:rPr>
        <w:t xml:space="preserve"> </w:t>
      </w:r>
      <w:r w:rsidRPr="00AF1599">
        <w:rPr>
          <w:rFonts w:hint="eastAsia"/>
          <w:b/>
          <w:lang w:eastAsia="zh-CN"/>
        </w:rPr>
        <w:t xml:space="preserve">As </w:t>
      </w:r>
      <w:r w:rsidRPr="00AF1599">
        <w:rPr>
          <w:b/>
          <w:lang w:eastAsia="zh-CN"/>
        </w:rPr>
        <w:t>specified</w:t>
      </w:r>
      <w:r w:rsidRPr="00AF1599">
        <w:rPr>
          <w:rFonts w:hint="eastAsia"/>
          <w:b/>
          <w:lang w:eastAsia="zh-CN"/>
        </w:rPr>
        <w:t xml:space="preserve"> that t</w:t>
      </w:r>
      <w:r w:rsidRPr="00AF1599">
        <w:rPr>
          <w:b/>
          <w:lang w:eastAsia="zh-CN"/>
        </w:rPr>
        <w:t>he maximum size of a SIB message is 2976 bits</w:t>
      </w:r>
      <w:r w:rsidRPr="00AF1599">
        <w:rPr>
          <w:rFonts w:hint="eastAsia"/>
          <w:b/>
          <w:lang w:eastAsia="zh-CN"/>
        </w:rPr>
        <w:t xml:space="preserve">, then it is </w:t>
      </w:r>
      <w:r w:rsidRPr="00AF1599">
        <w:rPr>
          <w:b/>
          <w:lang w:eastAsia="zh-CN"/>
        </w:rPr>
        <w:t>possible</w:t>
      </w:r>
      <w:r w:rsidRPr="00AF1599">
        <w:rPr>
          <w:rFonts w:hint="eastAsia"/>
          <w:b/>
          <w:lang w:eastAsia="zh-CN"/>
        </w:rPr>
        <w:t xml:space="preserve"> that up to </w:t>
      </w:r>
      <w:r w:rsidRPr="00AF1599">
        <w:rPr>
          <w:b/>
          <w:lang w:eastAsia="zh-CN"/>
        </w:rPr>
        <w:t xml:space="preserve">43 GINs can fit in a </w:t>
      </w:r>
      <w:r w:rsidRPr="00AF1599">
        <w:rPr>
          <w:rFonts w:hint="eastAsia"/>
          <w:b/>
          <w:lang w:eastAsia="zh-CN"/>
        </w:rPr>
        <w:t xml:space="preserve">new </w:t>
      </w:r>
      <w:r w:rsidRPr="00AF1599">
        <w:rPr>
          <w:b/>
          <w:lang w:eastAsia="zh-CN"/>
        </w:rPr>
        <w:t xml:space="preserve">SIB. </w:t>
      </w:r>
      <w:r w:rsidRPr="00AF1599">
        <w:rPr>
          <w:rFonts w:hint="eastAsia"/>
          <w:b/>
          <w:lang w:eastAsia="zh-CN"/>
        </w:rPr>
        <w:t xml:space="preserve">However, considering in common cases there is no so much GID </w:t>
      </w:r>
      <w:r w:rsidRPr="00AF1599">
        <w:rPr>
          <w:b/>
          <w:lang w:eastAsia="zh-CN"/>
        </w:rPr>
        <w:t>requirement</w:t>
      </w:r>
      <w:r w:rsidRPr="00AF1599">
        <w:rPr>
          <w:rFonts w:hint="eastAsia"/>
          <w:b/>
          <w:lang w:eastAsia="zh-CN"/>
        </w:rPr>
        <w:t xml:space="preserve">, it is </w:t>
      </w:r>
      <w:r w:rsidRPr="00AF1599">
        <w:rPr>
          <w:b/>
          <w:lang w:eastAsia="zh-CN"/>
        </w:rPr>
        <w:t>preferred</w:t>
      </w:r>
      <w:r w:rsidRPr="00AF1599">
        <w:rPr>
          <w:rFonts w:hint="eastAsia"/>
          <w:b/>
          <w:lang w:eastAsia="zh-CN"/>
        </w:rPr>
        <w:t xml:space="preserve"> that the maximum number of GINs can be 12 </w:t>
      </w:r>
      <w:r w:rsidRPr="00AF1599">
        <w:rPr>
          <w:b/>
          <w:lang w:eastAsia="zh-CN"/>
        </w:rPr>
        <w:t>separately</w:t>
      </w:r>
      <w:r w:rsidRPr="00AF1599">
        <w:rPr>
          <w:rFonts w:hint="eastAsia"/>
          <w:b/>
          <w:lang w:eastAsia="zh-CN"/>
        </w:rPr>
        <w:t>.</w:t>
      </w:r>
    </w:p>
    <w:p w:rsidR="002315BC" w:rsidRDefault="002315BC" w:rsidP="002315BC">
      <w:pPr>
        <w:spacing w:before="240" w:after="0"/>
        <w:rPr>
          <w:b/>
          <w:lang w:eastAsia="zh-CN"/>
        </w:rPr>
      </w:pPr>
      <w:r w:rsidRPr="006A7BE0">
        <w:rPr>
          <w:b/>
          <w:lang w:eastAsia="zh-CN"/>
        </w:rPr>
        <w:t xml:space="preserve">Proposal 1: The maximum number of GINs </w:t>
      </w:r>
      <w:r w:rsidRPr="006A7BE0">
        <w:rPr>
          <w:rFonts w:hint="eastAsia"/>
          <w:b/>
          <w:lang w:eastAsia="zh-CN"/>
        </w:rPr>
        <w:t>listed in the new SIB can be 12</w:t>
      </w:r>
      <w:r w:rsidRPr="006A7BE0">
        <w:rPr>
          <w:b/>
          <w:lang w:eastAsia="zh-CN"/>
        </w:rPr>
        <w:t>.</w:t>
      </w:r>
    </w:p>
    <w:p w:rsidR="005338A3" w:rsidRPr="006A7BE0" w:rsidRDefault="005338A3" w:rsidP="002315BC">
      <w:pPr>
        <w:spacing w:before="240" w:after="0"/>
        <w:rPr>
          <w:b/>
          <w:lang w:eastAsia="zh-CN"/>
        </w:rPr>
      </w:pPr>
    </w:p>
    <w:p w:rsidR="00092FA5" w:rsidRPr="003E742A" w:rsidRDefault="00092FA5" w:rsidP="00092FA5">
      <w:pPr>
        <w:pStyle w:val="B1"/>
        <w:ind w:left="0" w:firstLine="0"/>
        <w:jc w:val="both"/>
        <w:rPr>
          <w:lang w:eastAsia="zh-CN"/>
        </w:rPr>
      </w:pPr>
      <w:r>
        <w:rPr>
          <w:rFonts w:hint="eastAsia"/>
          <w:lang w:eastAsia="zh-CN"/>
        </w:rPr>
        <w:t xml:space="preserve">One FFS raised last meeting was </w:t>
      </w:r>
      <w:r w:rsidRPr="003E742A">
        <w:rPr>
          <w:lang w:eastAsia="zh-CN"/>
        </w:rPr>
        <w:t>whether the Group IDs for on</w:t>
      </w:r>
      <w:r w:rsidR="00372E09">
        <w:rPr>
          <w:rFonts w:hint="eastAsia"/>
          <w:lang w:eastAsia="zh-CN"/>
        </w:rPr>
        <w:t>-</w:t>
      </w:r>
      <w:r w:rsidRPr="003E742A">
        <w:rPr>
          <w:lang w:eastAsia="zh-CN"/>
        </w:rPr>
        <w:t xml:space="preserve">boarding purpose and for credential by separate entity are different. </w:t>
      </w:r>
      <w:r>
        <w:rPr>
          <w:rFonts w:hint="eastAsia"/>
          <w:lang w:eastAsia="zh-CN"/>
        </w:rPr>
        <w:t xml:space="preserve"> </w:t>
      </w:r>
      <w:r>
        <w:rPr>
          <w:lang w:eastAsia="zh-CN"/>
        </w:rPr>
        <w:t>F</w:t>
      </w:r>
      <w:r>
        <w:rPr>
          <w:rFonts w:hint="eastAsia"/>
          <w:lang w:eastAsia="zh-CN"/>
        </w:rPr>
        <w:t xml:space="preserve">rom our view, the Group ID served different purpose and scenarios for on-boarding and for </w:t>
      </w:r>
      <w:r w:rsidRPr="003E742A">
        <w:rPr>
          <w:lang w:eastAsia="zh-CN"/>
        </w:rPr>
        <w:t>credential by separate entity</w:t>
      </w:r>
      <w:r>
        <w:rPr>
          <w:rFonts w:hint="eastAsia"/>
          <w:lang w:eastAsia="zh-CN"/>
        </w:rPr>
        <w:t xml:space="preserve"> and the Group ID may represent different </w:t>
      </w:r>
      <w:r>
        <w:rPr>
          <w:lang w:eastAsia="zh-CN"/>
        </w:rPr>
        <w:t>company</w:t>
      </w:r>
      <w:r>
        <w:rPr>
          <w:rFonts w:hint="eastAsia"/>
          <w:lang w:eastAsia="zh-CN"/>
        </w:rPr>
        <w:t xml:space="preserve"> groups even they have the same ID since the group ID could be defined by </w:t>
      </w:r>
      <w:r w:rsidR="00485012">
        <w:rPr>
          <w:rFonts w:hint="eastAsia"/>
          <w:lang w:eastAsia="zh-CN"/>
        </w:rPr>
        <w:t xml:space="preserve">any </w:t>
      </w:r>
      <w:r>
        <w:rPr>
          <w:rFonts w:hint="eastAsia"/>
          <w:lang w:eastAsia="zh-CN"/>
        </w:rPr>
        <w:t xml:space="preserve">private group. </w:t>
      </w:r>
      <w:r>
        <w:rPr>
          <w:lang w:eastAsia="zh-CN"/>
        </w:rPr>
        <w:t>H</w:t>
      </w:r>
      <w:r>
        <w:rPr>
          <w:rFonts w:hint="eastAsia"/>
          <w:lang w:eastAsia="zh-CN"/>
        </w:rPr>
        <w:t>owever, we think the Group ID should be in the same</w:t>
      </w:r>
      <w:r w:rsidR="002307B3">
        <w:rPr>
          <w:rFonts w:hint="eastAsia"/>
          <w:lang w:eastAsia="zh-CN"/>
        </w:rPr>
        <w:t xml:space="preserve"> format no matter the purpose is</w:t>
      </w:r>
      <w:r>
        <w:rPr>
          <w:rFonts w:hint="eastAsia"/>
          <w:lang w:eastAsia="zh-CN"/>
        </w:rPr>
        <w:t xml:space="preserve"> for </w:t>
      </w:r>
      <w:r w:rsidRPr="003E742A">
        <w:rPr>
          <w:lang w:eastAsia="zh-CN"/>
        </w:rPr>
        <w:t>on</w:t>
      </w:r>
      <w:r w:rsidR="00372E09">
        <w:rPr>
          <w:rFonts w:hint="eastAsia"/>
          <w:lang w:eastAsia="zh-CN"/>
        </w:rPr>
        <w:t>-</w:t>
      </w:r>
      <w:r w:rsidRPr="003E742A">
        <w:rPr>
          <w:lang w:eastAsia="zh-CN"/>
        </w:rPr>
        <w:t>boarding</w:t>
      </w:r>
      <w:r>
        <w:rPr>
          <w:rFonts w:hint="eastAsia"/>
          <w:lang w:eastAsia="zh-CN"/>
        </w:rPr>
        <w:t xml:space="preserve"> or </w:t>
      </w:r>
      <w:r w:rsidRPr="003E742A">
        <w:rPr>
          <w:lang w:eastAsia="zh-CN"/>
        </w:rPr>
        <w:t>for credential by separate entity</w:t>
      </w:r>
      <w:r>
        <w:rPr>
          <w:rFonts w:hint="eastAsia"/>
          <w:lang w:eastAsia="zh-CN"/>
        </w:rPr>
        <w:t>.</w:t>
      </w:r>
      <w:r w:rsidR="00485012">
        <w:rPr>
          <w:rFonts w:hint="eastAsia"/>
          <w:lang w:eastAsia="zh-CN"/>
        </w:rPr>
        <w:t xml:space="preserve"> </w:t>
      </w:r>
      <w:r w:rsidR="00485012">
        <w:rPr>
          <w:lang w:eastAsia="zh-CN"/>
        </w:rPr>
        <w:t>T</w:t>
      </w:r>
      <w:r w:rsidR="00485012">
        <w:rPr>
          <w:rFonts w:hint="eastAsia"/>
          <w:lang w:eastAsia="zh-CN"/>
        </w:rPr>
        <w:t>herefore,</w:t>
      </w:r>
      <w:r w:rsidR="001130B6">
        <w:rPr>
          <w:rFonts w:hint="eastAsia"/>
          <w:lang w:eastAsia="zh-CN"/>
        </w:rPr>
        <w:t xml:space="preserve"> it is proposed </w:t>
      </w:r>
      <w:r w:rsidR="00485012">
        <w:rPr>
          <w:rFonts w:hint="eastAsia"/>
          <w:lang w:eastAsia="zh-CN"/>
        </w:rPr>
        <w:t xml:space="preserve">to define </w:t>
      </w:r>
      <w:r w:rsidR="00485012">
        <w:rPr>
          <w:lang w:eastAsia="zh-CN"/>
        </w:rPr>
        <w:t>separate</w:t>
      </w:r>
      <w:r w:rsidR="00485012">
        <w:rPr>
          <w:rFonts w:hint="eastAsia"/>
          <w:lang w:eastAsia="zh-CN"/>
        </w:rPr>
        <w:t xml:space="preserve"> Group ID </w:t>
      </w:r>
      <w:r w:rsidR="00387F2E">
        <w:rPr>
          <w:rFonts w:hint="eastAsia"/>
          <w:lang w:eastAsia="zh-CN"/>
        </w:rPr>
        <w:t xml:space="preserve">list </w:t>
      </w:r>
      <w:r w:rsidR="00485012" w:rsidRPr="003E742A">
        <w:rPr>
          <w:lang w:eastAsia="zh-CN"/>
        </w:rPr>
        <w:t>for on</w:t>
      </w:r>
      <w:r w:rsidR="00372E09">
        <w:rPr>
          <w:rFonts w:hint="eastAsia"/>
          <w:lang w:eastAsia="zh-CN"/>
        </w:rPr>
        <w:t>-</w:t>
      </w:r>
      <w:r w:rsidR="00485012" w:rsidRPr="003E742A">
        <w:rPr>
          <w:lang w:eastAsia="zh-CN"/>
        </w:rPr>
        <w:t>boarding purpose and for credential by separate entity</w:t>
      </w:r>
      <w:r w:rsidR="00485012">
        <w:rPr>
          <w:rFonts w:hint="eastAsia"/>
          <w:lang w:eastAsia="zh-CN"/>
        </w:rPr>
        <w:t>.</w:t>
      </w:r>
      <w:r w:rsidR="00C626D4">
        <w:rPr>
          <w:rFonts w:hint="eastAsia"/>
          <w:lang w:eastAsia="zh-CN"/>
        </w:rPr>
        <w:t xml:space="preserve"> </w:t>
      </w:r>
      <w:r w:rsidR="00437D5F">
        <w:rPr>
          <w:rFonts w:hint="eastAsia"/>
          <w:lang w:eastAsia="zh-CN"/>
        </w:rPr>
        <w:t xml:space="preserve">Since RAN2 sent the LS to SA2 for clarification, we could wait for the response from SA2 before finally design the </w:t>
      </w:r>
      <w:r w:rsidR="00437D5F" w:rsidRPr="003E742A">
        <w:rPr>
          <w:lang w:eastAsia="zh-CN"/>
        </w:rPr>
        <w:t xml:space="preserve">Group IDs for </w:t>
      </w:r>
      <w:r w:rsidR="00437D5F">
        <w:rPr>
          <w:lang w:eastAsia="zh-CN"/>
        </w:rPr>
        <w:t>purpose</w:t>
      </w:r>
      <w:r w:rsidR="00437D5F">
        <w:rPr>
          <w:rFonts w:hint="eastAsia"/>
          <w:lang w:eastAsia="zh-CN"/>
        </w:rPr>
        <w:t xml:space="preserve"> of </w:t>
      </w:r>
      <w:r w:rsidR="00437D5F" w:rsidRPr="003E742A">
        <w:rPr>
          <w:lang w:eastAsia="zh-CN"/>
        </w:rPr>
        <w:t>on</w:t>
      </w:r>
      <w:r w:rsidR="00372E09">
        <w:rPr>
          <w:rFonts w:hint="eastAsia"/>
          <w:lang w:eastAsia="zh-CN"/>
        </w:rPr>
        <w:t>-</w:t>
      </w:r>
      <w:r w:rsidR="00437D5F" w:rsidRPr="003E742A">
        <w:rPr>
          <w:lang w:eastAsia="zh-CN"/>
        </w:rPr>
        <w:t xml:space="preserve">boarding </w:t>
      </w:r>
      <w:r w:rsidR="00437D5F">
        <w:rPr>
          <w:rFonts w:hint="eastAsia"/>
          <w:lang w:eastAsia="zh-CN"/>
        </w:rPr>
        <w:t xml:space="preserve">or </w:t>
      </w:r>
      <w:r w:rsidR="00437D5F" w:rsidRPr="003E742A">
        <w:rPr>
          <w:lang w:eastAsia="zh-CN"/>
        </w:rPr>
        <w:t>credential by separate entity</w:t>
      </w:r>
      <w:r w:rsidR="00437D5F">
        <w:rPr>
          <w:rFonts w:hint="eastAsia"/>
          <w:lang w:eastAsia="zh-CN"/>
        </w:rPr>
        <w:t xml:space="preserve">. </w:t>
      </w:r>
    </w:p>
    <w:p w:rsidR="00485012" w:rsidRDefault="00485012" w:rsidP="00092FA5">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sidR="00B46C71">
        <w:rPr>
          <w:rFonts w:ascii="Times New Roman" w:eastAsia="宋体" w:hAnsi="Times New Roman" w:cs="Times New Roman" w:hint="eastAsia"/>
          <w:b/>
          <w:i w:val="0"/>
          <w:color w:val="auto"/>
          <w:spacing w:val="0"/>
          <w:sz w:val="20"/>
          <w:szCs w:val="20"/>
          <w:lang w:eastAsia="zh-CN"/>
        </w:rPr>
        <w:t>bservation 2</w:t>
      </w:r>
      <w:r>
        <w:rPr>
          <w:rFonts w:ascii="Times New Roman" w:eastAsia="宋体" w:hAnsi="Times New Roman" w:cs="Times New Roman" w:hint="eastAsia"/>
          <w:b/>
          <w:i w:val="0"/>
          <w:color w:val="auto"/>
          <w:spacing w:val="0"/>
          <w:sz w:val="20"/>
          <w:szCs w:val="20"/>
          <w:lang w:eastAsia="zh-CN"/>
        </w:rPr>
        <w:t>:</w:t>
      </w:r>
      <w:r w:rsidR="001130B6" w:rsidRPr="001130B6">
        <w:rPr>
          <w:rFonts w:ascii="Times New Roman" w:eastAsia="宋体" w:hAnsi="Times New Roman" w:cs="Times New Roman" w:hint="eastAsia"/>
          <w:b/>
          <w:i w:val="0"/>
          <w:color w:val="auto"/>
          <w:spacing w:val="0"/>
          <w:sz w:val="20"/>
          <w:szCs w:val="20"/>
          <w:lang w:eastAsia="zh-CN"/>
        </w:rPr>
        <w:t xml:space="preserve"> Group ID served different purpose</w:t>
      </w:r>
      <w:r w:rsidR="002307B3">
        <w:rPr>
          <w:rFonts w:ascii="Times New Roman" w:eastAsia="宋体" w:hAnsi="Times New Roman" w:cs="Times New Roman" w:hint="eastAsia"/>
          <w:b/>
          <w:i w:val="0"/>
          <w:color w:val="auto"/>
          <w:spacing w:val="0"/>
          <w:sz w:val="20"/>
          <w:szCs w:val="20"/>
          <w:lang w:eastAsia="zh-CN"/>
        </w:rPr>
        <w:t>s</w:t>
      </w:r>
      <w:r w:rsidR="001130B6" w:rsidRPr="001130B6">
        <w:rPr>
          <w:rFonts w:ascii="Times New Roman" w:eastAsia="宋体" w:hAnsi="Times New Roman" w:cs="Times New Roman" w:hint="eastAsia"/>
          <w:b/>
          <w:i w:val="0"/>
          <w:color w:val="auto"/>
          <w:spacing w:val="0"/>
          <w:sz w:val="20"/>
          <w:szCs w:val="20"/>
          <w:lang w:eastAsia="zh-CN"/>
        </w:rPr>
        <w:t xml:space="preserve"> and scenarios for on-boarding and for </w:t>
      </w:r>
      <w:r w:rsidR="001130B6" w:rsidRPr="003E742A">
        <w:rPr>
          <w:rFonts w:ascii="Times New Roman" w:eastAsia="宋体" w:hAnsi="Times New Roman" w:cs="Times New Roman"/>
          <w:b/>
          <w:i w:val="0"/>
          <w:color w:val="auto"/>
          <w:spacing w:val="0"/>
          <w:sz w:val="20"/>
          <w:szCs w:val="20"/>
          <w:lang w:eastAsia="zh-CN"/>
        </w:rPr>
        <w:t>credential by separate entity</w:t>
      </w:r>
      <w:r w:rsidR="002307B3">
        <w:rPr>
          <w:rFonts w:ascii="Times New Roman" w:eastAsia="宋体" w:hAnsi="Times New Roman" w:cs="Times New Roman" w:hint="eastAsia"/>
          <w:b/>
          <w:i w:val="0"/>
          <w:color w:val="auto"/>
          <w:spacing w:val="0"/>
          <w:sz w:val="20"/>
          <w:szCs w:val="20"/>
          <w:lang w:eastAsia="zh-CN"/>
        </w:rPr>
        <w:t>. T</w:t>
      </w:r>
      <w:r w:rsidR="001130B6" w:rsidRPr="001130B6">
        <w:rPr>
          <w:rFonts w:ascii="Times New Roman" w:eastAsia="宋体" w:hAnsi="Times New Roman" w:cs="Times New Roman" w:hint="eastAsia"/>
          <w:b/>
          <w:i w:val="0"/>
          <w:color w:val="auto"/>
          <w:spacing w:val="0"/>
          <w:sz w:val="20"/>
          <w:szCs w:val="20"/>
          <w:lang w:eastAsia="zh-CN"/>
        </w:rPr>
        <w:t xml:space="preserve">he Group ID may represent different </w:t>
      </w:r>
      <w:r w:rsidR="001130B6" w:rsidRPr="001130B6">
        <w:rPr>
          <w:rFonts w:ascii="Times New Roman" w:eastAsia="宋体" w:hAnsi="Times New Roman" w:cs="Times New Roman"/>
          <w:b/>
          <w:i w:val="0"/>
          <w:color w:val="auto"/>
          <w:spacing w:val="0"/>
          <w:sz w:val="20"/>
          <w:szCs w:val="20"/>
          <w:lang w:eastAsia="zh-CN"/>
        </w:rPr>
        <w:t>company</w:t>
      </w:r>
      <w:r w:rsidR="001130B6" w:rsidRPr="001130B6">
        <w:rPr>
          <w:rFonts w:ascii="Times New Roman" w:eastAsia="宋体" w:hAnsi="Times New Roman" w:cs="Times New Roman" w:hint="eastAsia"/>
          <w:b/>
          <w:i w:val="0"/>
          <w:color w:val="auto"/>
          <w:spacing w:val="0"/>
          <w:sz w:val="20"/>
          <w:szCs w:val="20"/>
          <w:lang w:eastAsia="zh-CN"/>
        </w:rPr>
        <w:t xml:space="preserve"> groups even they have the same ID since the group ID could be defined by any private group.</w:t>
      </w:r>
    </w:p>
    <w:p w:rsidR="002B639B" w:rsidRDefault="00B46C71" w:rsidP="001E5BE6">
      <w:pPr>
        <w:pStyle w:val="B1"/>
        <w:ind w:left="0" w:firstLine="0"/>
        <w:jc w:val="both"/>
        <w:rPr>
          <w:rFonts w:eastAsia="宋体"/>
          <w:b/>
          <w:lang w:val="en-US" w:eastAsia="zh-CN"/>
        </w:rPr>
      </w:pPr>
      <w:r>
        <w:rPr>
          <w:rFonts w:eastAsia="宋体" w:hint="eastAsia"/>
          <w:b/>
          <w:lang w:val="en-US" w:eastAsia="zh-CN"/>
        </w:rPr>
        <w:t>Proposal 2</w:t>
      </w:r>
      <w:r w:rsidR="00092FA5" w:rsidRPr="001130B6">
        <w:rPr>
          <w:rFonts w:eastAsia="宋体" w:hint="eastAsia"/>
          <w:b/>
          <w:lang w:val="en-US" w:eastAsia="zh-CN"/>
        </w:rPr>
        <w:t>:</w:t>
      </w:r>
      <w:r w:rsidR="001130B6" w:rsidRPr="001130B6">
        <w:rPr>
          <w:rFonts w:eastAsia="宋体" w:hint="eastAsia"/>
          <w:b/>
          <w:lang w:val="en-US" w:eastAsia="zh-CN"/>
        </w:rPr>
        <w:t xml:space="preserve"> it is proposed to define </w:t>
      </w:r>
      <w:r w:rsidR="001130B6" w:rsidRPr="001130B6">
        <w:rPr>
          <w:rFonts w:eastAsia="宋体"/>
          <w:b/>
          <w:lang w:val="en-US" w:eastAsia="zh-CN"/>
        </w:rPr>
        <w:t>separate</w:t>
      </w:r>
      <w:r w:rsidR="001130B6" w:rsidRPr="001130B6">
        <w:rPr>
          <w:rFonts w:eastAsia="宋体" w:hint="eastAsia"/>
          <w:b/>
          <w:lang w:val="en-US" w:eastAsia="zh-CN"/>
        </w:rPr>
        <w:t xml:space="preserve"> Group ID</w:t>
      </w:r>
      <w:r w:rsidR="001130B6">
        <w:rPr>
          <w:rFonts w:eastAsia="宋体" w:hint="eastAsia"/>
          <w:b/>
          <w:lang w:val="en-US" w:eastAsia="zh-CN"/>
        </w:rPr>
        <w:t xml:space="preserve"> list</w:t>
      </w:r>
      <w:r w:rsidR="001130B6" w:rsidRPr="001130B6">
        <w:rPr>
          <w:rFonts w:eastAsia="宋体" w:hint="eastAsia"/>
          <w:b/>
          <w:lang w:val="en-US" w:eastAsia="zh-CN"/>
        </w:rPr>
        <w:t xml:space="preserve"> </w:t>
      </w:r>
      <w:r w:rsidR="001130B6" w:rsidRPr="003E742A">
        <w:rPr>
          <w:rFonts w:eastAsia="宋体"/>
          <w:b/>
          <w:lang w:val="en-US" w:eastAsia="zh-CN"/>
        </w:rPr>
        <w:t>for onboarding purpose and for credential by separate entity</w:t>
      </w:r>
      <w:r w:rsidR="001E5BE6">
        <w:rPr>
          <w:rFonts w:eastAsia="宋体" w:hint="eastAsia"/>
          <w:b/>
          <w:lang w:val="en-US" w:eastAsia="zh-CN"/>
        </w:rPr>
        <w:t xml:space="preserve"> but with same format.</w:t>
      </w:r>
      <w:r w:rsidR="00437D5F">
        <w:rPr>
          <w:rFonts w:eastAsia="宋体" w:hint="eastAsia"/>
          <w:b/>
          <w:lang w:val="en-US" w:eastAsia="zh-CN"/>
        </w:rPr>
        <w:t xml:space="preserve"> </w:t>
      </w:r>
      <w:r w:rsidR="00437D5F">
        <w:rPr>
          <w:rFonts w:eastAsia="宋体"/>
          <w:b/>
          <w:lang w:val="en-US" w:eastAsia="zh-CN"/>
        </w:rPr>
        <w:t>B</w:t>
      </w:r>
      <w:r w:rsidR="00437D5F">
        <w:rPr>
          <w:rFonts w:eastAsia="宋体" w:hint="eastAsia"/>
          <w:b/>
          <w:lang w:val="en-US" w:eastAsia="zh-CN"/>
        </w:rPr>
        <w:t>ut still co</w:t>
      </w:r>
      <w:r w:rsidR="0027060B">
        <w:rPr>
          <w:rFonts w:eastAsia="宋体" w:hint="eastAsia"/>
          <w:b/>
          <w:lang w:val="en-US" w:eastAsia="zh-CN"/>
        </w:rPr>
        <w:t>uld wait for SA2 response for clarification.</w:t>
      </w:r>
      <w:r w:rsidR="00437D5F">
        <w:rPr>
          <w:rFonts w:eastAsia="宋体" w:hint="eastAsia"/>
          <w:b/>
          <w:lang w:val="en-US" w:eastAsia="zh-CN"/>
        </w:rPr>
        <w:t xml:space="preserve"> </w:t>
      </w:r>
    </w:p>
    <w:p w:rsidR="002307B3" w:rsidRPr="001E5BE6" w:rsidRDefault="002307B3" w:rsidP="001E5BE6">
      <w:pPr>
        <w:pStyle w:val="B1"/>
        <w:ind w:left="0" w:firstLine="0"/>
        <w:jc w:val="both"/>
        <w:rPr>
          <w:rFonts w:eastAsia="宋体"/>
          <w:b/>
          <w:lang w:val="en-US" w:eastAsia="zh-CN"/>
        </w:rPr>
      </w:pPr>
    </w:p>
    <w:p w:rsidR="007178AF" w:rsidRDefault="0070175F" w:rsidP="00D12634">
      <w:pPr>
        <w:pStyle w:val="3"/>
        <w:numPr>
          <w:ilvl w:val="1"/>
          <w:numId w:val="33"/>
        </w:numPr>
        <w:ind w:rightChars="0" w:right="0"/>
        <w:rPr>
          <w:rFonts w:eastAsiaTheme="minorEastAsia"/>
          <w:sz w:val="24"/>
          <w:lang w:eastAsia="zh-CN"/>
        </w:rPr>
      </w:pPr>
      <w:r w:rsidRPr="0070175F">
        <w:rPr>
          <w:rFonts w:eastAsia="MS Mincho"/>
          <w:sz w:val="24"/>
        </w:rPr>
        <w:t>Cell access and congestion control</w:t>
      </w:r>
    </w:p>
    <w:p w:rsidR="006D2FDF" w:rsidRPr="006D2FDF" w:rsidRDefault="006D2FDF" w:rsidP="006D2FDF">
      <w:pPr>
        <w:rPr>
          <w:lang w:eastAsia="zh-CN"/>
        </w:rPr>
      </w:pPr>
      <w:bookmarkStart w:id="1" w:name="_Hlk78208735"/>
      <w:r w:rsidRPr="006D2FDF">
        <w:rPr>
          <w:lang w:eastAsia="zh-CN"/>
        </w:rPr>
        <w:t>At RAN2#114e the following agreement was made:</w:t>
      </w:r>
    </w:p>
    <w:bookmarkEnd w:id="1"/>
    <w:p w:rsidR="008C2651" w:rsidRDefault="00B7278E">
      <w:pPr>
        <w:pStyle w:val="af8"/>
        <w:numPr>
          <w:ilvl w:val="0"/>
          <w:numId w:val="34"/>
        </w:numPr>
        <w:rPr>
          <w:rFonts w:ascii="Arial" w:hAnsi="Arial" w:cs="Arial"/>
          <w:b/>
          <w:lang w:eastAsia="zh-CN"/>
        </w:rPr>
      </w:pPr>
      <w:r w:rsidRPr="00B7278E">
        <w:rPr>
          <w:rFonts w:ascii="Arial" w:hAnsi="Arial" w:cs="Arial"/>
          <w:b/>
          <w:sz w:val="20"/>
          <w:lang w:eastAsia="zh-CN"/>
        </w:rPr>
        <w:t>Toggling the 1-bit onboarding indication in SIB1 allows to control congestion due to onboarding request.</w:t>
      </w:r>
    </w:p>
    <w:p w:rsidR="008C2651" w:rsidRDefault="008C2651">
      <w:pPr>
        <w:rPr>
          <w:lang w:eastAsia="zh-CN"/>
        </w:rPr>
      </w:pPr>
    </w:p>
    <w:p w:rsidR="00CA74CE" w:rsidRDefault="00CA74CE" w:rsidP="00CA74CE">
      <w:pPr>
        <w:rPr>
          <w:lang w:eastAsia="zh-CN"/>
        </w:rPr>
      </w:pPr>
      <w:r w:rsidRPr="00CA74CE">
        <w:rPr>
          <w:lang w:eastAsia="zh-CN"/>
        </w:rPr>
        <w:lastRenderedPageBreak/>
        <w:t xml:space="preserve">However, </w:t>
      </w:r>
      <w:r>
        <w:rPr>
          <w:rFonts w:hint="eastAsia"/>
          <w:lang w:eastAsia="zh-CN"/>
        </w:rPr>
        <w:t xml:space="preserve">there is still pending on the conclusion on </w:t>
      </w:r>
      <w:r w:rsidRPr="00CA74CE">
        <w:rPr>
          <w:lang w:eastAsia="zh-CN"/>
        </w:rPr>
        <w:t xml:space="preserve">whether any changes are needed in UAC procedure. </w:t>
      </w:r>
      <w:r>
        <w:rPr>
          <w:lang w:eastAsia="zh-CN"/>
        </w:rPr>
        <w:t>A</w:t>
      </w:r>
      <w:r>
        <w:rPr>
          <w:rFonts w:hint="eastAsia"/>
          <w:lang w:eastAsia="zh-CN"/>
        </w:rPr>
        <w:t xml:space="preserve">nd </w:t>
      </w:r>
      <w:r>
        <w:rPr>
          <w:rFonts w:eastAsiaTheme="minorEastAsia" w:hint="eastAsia"/>
          <w:bCs/>
          <w:lang w:eastAsia="zh-CN"/>
        </w:rPr>
        <w:t xml:space="preserve">from our perspective, the UAC category may bring more </w:t>
      </w:r>
      <w:r>
        <w:rPr>
          <w:rFonts w:eastAsiaTheme="minorEastAsia"/>
          <w:bCs/>
          <w:lang w:eastAsia="zh-CN"/>
        </w:rPr>
        <w:t>flexibility</w:t>
      </w:r>
      <w:r>
        <w:rPr>
          <w:rFonts w:eastAsiaTheme="minorEastAsia" w:hint="eastAsia"/>
          <w:bCs/>
          <w:lang w:eastAsia="zh-CN"/>
        </w:rPr>
        <w:t xml:space="preserve"> for the operator to control the congestion level and some companies also support it d</w:t>
      </w:r>
      <w:r w:rsidRPr="00CA74CE">
        <w:rPr>
          <w:lang w:eastAsia="zh-CN"/>
        </w:rPr>
        <w:t>uring the email discussion at RAN2#11</w:t>
      </w:r>
      <w:r>
        <w:rPr>
          <w:lang w:eastAsia="zh-CN"/>
        </w:rPr>
        <w:t>4</w:t>
      </w:r>
      <w:r w:rsidRPr="00CA74CE">
        <w:rPr>
          <w:lang w:eastAsia="zh-CN"/>
        </w:rPr>
        <w:t xml:space="preserve">. </w:t>
      </w:r>
    </w:p>
    <w:p w:rsidR="002008F5" w:rsidRPr="002008F5" w:rsidRDefault="00622D52" w:rsidP="00C971FB">
      <w:pPr>
        <w:rPr>
          <w:b/>
          <w:lang w:val="en-US" w:eastAsia="zh-CN"/>
        </w:rPr>
      </w:pPr>
      <w:r>
        <w:rPr>
          <w:rFonts w:hint="eastAsia"/>
          <w:b/>
          <w:lang w:val="en-US" w:eastAsia="zh-CN"/>
        </w:rPr>
        <w:t>Proposal 3</w:t>
      </w:r>
      <w:r w:rsidR="002008F5" w:rsidRPr="002008F5">
        <w:rPr>
          <w:rFonts w:hint="eastAsia"/>
          <w:b/>
          <w:lang w:val="en-US" w:eastAsia="zh-CN"/>
        </w:rPr>
        <w:t xml:space="preserve">: </w:t>
      </w:r>
      <w:r w:rsidR="00A85240">
        <w:rPr>
          <w:rFonts w:hint="eastAsia"/>
          <w:b/>
          <w:lang w:val="en-US" w:eastAsia="zh-CN"/>
        </w:rPr>
        <w:t xml:space="preserve">it is proposed </w:t>
      </w:r>
      <w:r w:rsidR="00CA74CE">
        <w:rPr>
          <w:rFonts w:hint="eastAsia"/>
          <w:b/>
          <w:lang w:val="en-US" w:eastAsia="zh-CN"/>
        </w:rPr>
        <w:t>to introduce a new</w:t>
      </w:r>
      <w:r w:rsidR="002008F5" w:rsidRPr="002008F5">
        <w:rPr>
          <w:rFonts w:hint="eastAsia"/>
          <w:b/>
          <w:lang w:val="en-US" w:eastAsia="zh-CN"/>
        </w:rPr>
        <w:t xml:space="preserve"> UAC </w:t>
      </w:r>
      <w:r w:rsidR="004C44E9" w:rsidRPr="004C44E9">
        <w:rPr>
          <w:rFonts w:hint="eastAsia"/>
          <w:b/>
          <w:lang w:val="en-US" w:eastAsia="zh-CN"/>
        </w:rPr>
        <w:t>a</w:t>
      </w:r>
      <w:r w:rsidR="004C44E9" w:rsidRPr="004C44E9">
        <w:rPr>
          <w:b/>
          <w:lang w:val="en-US" w:eastAsia="zh-CN"/>
        </w:rPr>
        <w:t xml:space="preserve">ccess </w:t>
      </w:r>
      <w:r w:rsidR="004C44E9" w:rsidRPr="004C44E9">
        <w:rPr>
          <w:rFonts w:hint="eastAsia"/>
          <w:b/>
          <w:lang w:val="en-US" w:eastAsia="zh-CN"/>
        </w:rPr>
        <w:t>c</w:t>
      </w:r>
      <w:r w:rsidR="004C44E9" w:rsidRPr="004C44E9">
        <w:rPr>
          <w:b/>
          <w:lang w:val="en-US" w:eastAsia="zh-CN"/>
        </w:rPr>
        <w:t xml:space="preserve">ategory </w:t>
      </w:r>
      <w:r w:rsidR="002008F5" w:rsidRPr="002008F5">
        <w:rPr>
          <w:rFonts w:hint="eastAsia"/>
          <w:b/>
          <w:lang w:val="en-US" w:eastAsia="zh-CN"/>
        </w:rPr>
        <w:t>for RAN-level congestion control handling to partially block the UEs access.</w:t>
      </w:r>
    </w:p>
    <w:p w:rsidR="00CA74CE" w:rsidRDefault="00CA74CE" w:rsidP="00C971FB">
      <w:pPr>
        <w:rPr>
          <w:lang w:eastAsia="zh-CN"/>
        </w:rPr>
      </w:pPr>
    </w:p>
    <w:p w:rsidR="007A6A50" w:rsidRDefault="00591EC6" w:rsidP="007A6A50">
      <w:pPr>
        <w:pStyle w:val="3"/>
        <w:numPr>
          <w:ilvl w:val="1"/>
          <w:numId w:val="33"/>
        </w:numPr>
        <w:ind w:rightChars="0" w:right="0"/>
        <w:rPr>
          <w:rFonts w:eastAsiaTheme="minorEastAsia"/>
          <w:sz w:val="24"/>
          <w:lang w:eastAsia="zh-CN"/>
        </w:rPr>
      </w:pPr>
      <w:r>
        <w:rPr>
          <w:rFonts w:eastAsiaTheme="minorEastAsia"/>
          <w:sz w:val="24"/>
          <w:lang w:eastAsia="zh-CN"/>
        </w:rPr>
        <w:t>O</w:t>
      </w:r>
      <w:r>
        <w:rPr>
          <w:rFonts w:eastAsiaTheme="minorEastAsia" w:hint="eastAsia"/>
          <w:sz w:val="24"/>
          <w:lang w:eastAsia="zh-CN"/>
        </w:rPr>
        <w:t xml:space="preserve">n-boarding network </w:t>
      </w:r>
      <w:r w:rsidR="00A05A44">
        <w:rPr>
          <w:rFonts w:eastAsiaTheme="minorEastAsia" w:hint="eastAsia"/>
          <w:sz w:val="24"/>
          <w:lang w:eastAsia="zh-CN"/>
        </w:rPr>
        <w:t>type</w:t>
      </w:r>
      <w:r w:rsidR="00320211">
        <w:rPr>
          <w:rFonts w:eastAsiaTheme="minorEastAsia" w:hint="eastAsia"/>
          <w:sz w:val="24"/>
          <w:lang w:eastAsia="zh-CN"/>
        </w:rPr>
        <w:t>s</w:t>
      </w:r>
      <w:r>
        <w:rPr>
          <w:rFonts w:eastAsiaTheme="minorEastAsia" w:hint="eastAsia"/>
          <w:sz w:val="24"/>
          <w:lang w:eastAsia="zh-CN"/>
        </w:rPr>
        <w:t>:</w:t>
      </w:r>
    </w:p>
    <w:p w:rsidR="007A6A50" w:rsidRDefault="007A6A50" w:rsidP="007A6A50">
      <w:pPr>
        <w:jc w:val="both"/>
        <w:rPr>
          <w:lang w:eastAsia="zh-CN"/>
        </w:rPr>
      </w:pPr>
      <w:r>
        <w:rPr>
          <w:rFonts w:hint="eastAsia"/>
          <w:lang w:eastAsia="zh-CN"/>
        </w:rPr>
        <w:t xml:space="preserve">As defined in TS38.304 Section 4.5 [4] below, the suitable cell selection is base on the condition that the UE is operating in the SNPN access mode or not. </w:t>
      </w:r>
      <w:r>
        <w:rPr>
          <w:lang w:eastAsia="zh-CN"/>
        </w:rPr>
        <w:t>I</w:t>
      </w:r>
      <w:r>
        <w:rPr>
          <w:rFonts w:hint="eastAsia"/>
          <w:lang w:eastAsia="zh-CN"/>
        </w:rPr>
        <w:t>f the UE is not operation on the SNPN access mode, a PLMN cell could be considered as candidate cell for suitable cell otherwise, the SNPN cell may serve as suitable cell.</w:t>
      </w:r>
    </w:p>
    <w:tbl>
      <w:tblPr>
        <w:tblStyle w:val="af1"/>
        <w:tblW w:w="0" w:type="auto"/>
        <w:tblLook w:val="04A0"/>
      </w:tblPr>
      <w:tblGrid>
        <w:gridCol w:w="9857"/>
      </w:tblGrid>
      <w:tr w:rsidR="007A6A50" w:rsidTr="00070F96">
        <w:tc>
          <w:tcPr>
            <w:tcW w:w="9857" w:type="dxa"/>
          </w:tcPr>
          <w:p w:rsidR="007A6A50" w:rsidRPr="00FD3329" w:rsidRDefault="007A6A50" w:rsidP="00070F96">
            <w:pPr>
              <w:rPr>
                <w:b/>
                <w:bCs/>
              </w:rPr>
            </w:pPr>
            <w:r w:rsidRPr="00FD3329">
              <w:rPr>
                <w:b/>
                <w:bCs/>
              </w:rPr>
              <w:t>suitable cell:</w:t>
            </w:r>
          </w:p>
          <w:p w:rsidR="007A6A50" w:rsidRPr="00FD3329" w:rsidRDefault="007A6A50" w:rsidP="00070F96">
            <w:r w:rsidRPr="00FD3329">
              <w:t>For UE not operating in SNPN Access Mode, a cell is considered as suitable if the following conditions are fulfilled:</w:t>
            </w:r>
          </w:p>
          <w:p w:rsidR="007A6A50" w:rsidRPr="00FD3329" w:rsidRDefault="007A6A50" w:rsidP="00070F96">
            <w:pPr>
              <w:pStyle w:val="B1"/>
            </w:pPr>
            <w:r w:rsidRPr="00FD3329">
              <w:t>-</w:t>
            </w:r>
            <w:r w:rsidRPr="00FD3329">
              <w:tab/>
              <w:t>The cell is part of either the selected PLMN or the registered PLMN or PLMN of the Equivalent PLMN list, and for that PLMN either:</w:t>
            </w:r>
          </w:p>
          <w:p w:rsidR="007A6A50" w:rsidRPr="00FD3329" w:rsidRDefault="007A6A50" w:rsidP="00070F96">
            <w:pPr>
              <w:pStyle w:val="B2"/>
            </w:pPr>
            <w:r w:rsidRPr="00FD3329">
              <w:t>-</w:t>
            </w:r>
            <w:r w:rsidRPr="00FD3329">
              <w:tab/>
              <w:t>The PLMN-ID of that PLMN is broadcast by the cell with no associated CAG-IDs and CAG-only indication in the UE for that PLMN (TS 23.501 [10]) is absent or false;</w:t>
            </w:r>
          </w:p>
          <w:p w:rsidR="007A6A50" w:rsidRPr="00FD3329" w:rsidRDefault="007A6A50" w:rsidP="00070F96">
            <w:pPr>
              <w:pStyle w:val="B2"/>
            </w:pPr>
            <w:r w:rsidRPr="00FD3329">
              <w:t>-</w:t>
            </w:r>
            <w:r w:rsidRPr="00FD3329">
              <w:tab/>
              <w:t>Allowed CAG list in the UE for that PLMN (TS 23.501 [10]) includes a CAG-ID broadcast by the cell for that PLMN;</w:t>
            </w:r>
          </w:p>
          <w:p w:rsidR="007A6A50" w:rsidRPr="00FD3329" w:rsidRDefault="007A6A50" w:rsidP="00070F96">
            <w:pPr>
              <w:pStyle w:val="B1"/>
            </w:pPr>
            <w:r w:rsidRPr="00FD3329">
              <w:t>-</w:t>
            </w:r>
            <w:r w:rsidRPr="00FD3329">
              <w:tab/>
              <w:t>The cell selection criteria are fulfilled, see clause 5.2.3.2.</w:t>
            </w:r>
          </w:p>
          <w:p w:rsidR="007A6A50" w:rsidRPr="00FD3329" w:rsidRDefault="007A6A50" w:rsidP="00070F96">
            <w:r w:rsidRPr="00FD3329">
              <w:t>According to the latest information provided by NAS:</w:t>
            </w:r>
          </w:p>
          <w:p w:rsidR="007A6A50" w:rsidRPr="00FD3329" w:rsidRDefault="007A6A50" w:rsidP="00070F96">
            <w:pPr>
              <w:pStyle w:val="B1"/>
            </w:pPr>
            <w:r w:rsidRPr="00FD3329">
              <w:t>-</w:t>
            </w:r>
            <w:r w:rsidRPr="00FD3329">
              <w:tab/>
              <w:t>The cell is not barred, see clause 5.3.1;</w:t>
            </w:r>
          </w:p>
          <w:p w:rsidR="007A6A50" w:rsidRPr="00FD3329" w:rsidRDefault="007A6A50" w:rsidP="00070F96">
            <w:pPr>
              <w:pStyle w:val="B1"/>
            </w:pPr>
            <w:r w:rsidRPr="00FD3329">
              <w:t>-</w:t>
            </w:r>
            <w:r w:rsidRPr="00FD3329">
              <w:tab/>
              <w:t>The cell is part of at least one TA that is not part of the list of "Forbidden Tracking Areas for Roaming" (TS 22.011 [18]), which belongs to a PLMN that fulfils the first bullet above.</w:t>
            </w:r>
          </w:p>
          <w:p w:rsidR="007A6A50" w:rsidRPr="00FD3329" w:rsidRDefault="007A6A50" w:rsidP="00070F96">
            <w:r w:rsidRPr="00FD3329">
              <w:t>For UE operating in SNPN Access Mode, a cell is considered as suitable if the following conditions are fulfilled:</w:t>
            </w:r>
          </w:p>
          <w:p w:rsidR="007A6A50" w:rsidRPr="00FD3329" w:rsidRDefault="007A6A50" w:rsidP="00070F96">
            <w:pPr>
              <w:pStyle w:val="B1"/>
            </w:pPr>
            <w:r w:rsidRPr="00FD3329">
              <w:t>-</w:t>
            </w:r>
            <w:r w:rsidRPr="00FD3329">
              <w:tab/>
              <w:t>The cell is part of either the selected SNPN or the registered SNPN of the UE;</w:t>
            </w:r>
          </w:p>
          <w:p w:rsidR="007A6A50" w:rsidRPr="00FD3329" w:rsidRDefault="007A6A50" w:rsidP="00070F96">
            <w:pPr>
              <w:pStyle w:val="B1"/>
            </w:pPr>
            <w:r w:rsidRPr="00FD3329">
              <w:t>-</w:t>
            </w:r>
            <w:r w:rsidRPr="00FD3329">
              <w:tab/>
              <w:t>The cell selection criteria are fulfilled, see clause 5.2.3.2;</w:t>
            </w:r>
          </w:p>
          <w:p w:rsidR="007A6A50" w:rsidRPr="00FD3329" w:rsidRDefault="007A6A50" w:rsidP="00070F96">
            <w:r w:rsidRPr="00FD3329">
              <w:t>According to the latest information provided by NAS:</w:t>
            </w:r>
          </w:p>
          <w:p w:rsidR="007A6A50" w:rsidRPr="00FD3329" w:rsidRDefault="007A6A50" w:rsidP="00070F96">
            <w:pPr>
              <w:pStyle w:val="B1"/>
            </w:pPr>
            <w:r w:rsidRPr="00FD3329">
              <w:t>-</w:t>
            </w:r>
            <w:r w:rsidRPr="00FD3329">
              <w:tab/>
              <w:t>The cell is not barred, see clause 5.3.1;</w:t>
            </w:r>
          </w:p>
          <w:p w:rsidR="007A6A50" w:rsidRPr="00BD693B" w:rsidRDefault="007A6A50" w:rsidP="00070F96">
            <w:pPr>
              <w:pStyle w:val="B1"/>
              <w:rPr>
                <w:lang w:eastAsia="zh-CN"/>
              </w:rPr>
            </w:pPr>
            <w:r w:rsidRPr="00FD3329">
              <w:t>-</w:t>
            </w:r>
            <w:r w:rsidRPr="00FD3329">
              <w:tab/>
              <w:t>The cell is part of at least one TA that is not part of the list of "Forbidden Tracking Areas for Roaming" which belongs to either the selected SNPN or the registered SNPN of the UE.</w:t>
            </w:r>
          </w:p>
        </w:tc>
      </w:tr>
    </w:tbl>
    <w:p w:rsidR="007A6A50" w:rsidRDefault="007A6A50" w:rsidP="007A6A50">
      <w:pPr>
        <w:jc w:val="both"/>
        <w:rPr>
          <w:lang w:eastAsia="zh-CN"/>
        </w:rPr>
      </w:pPr>
    </w:p>
    <w:p w:rsidR="007A6A50" w:rsidRPr="00FE3CC2" w:rsidRDefault="007A6A50" w:rsidP="007A6A50">
      <w:pPr>
        <w:jc w:val="both"/>
        <w:rPr>
          <w:lang w:eastAsia="zh-CN"/>
        </w:rPr>
      </w:pPr>
      <w:r>
        <w:rPr>
          <w:lang w:eastAsia="zh-CN"/>
        </w:rPr>
        <w:t>I</w:t>
      </w:r>
      <w:r>
        <w:rPr>
          <w:rFonts w:hint="eastAsia"/>
          <w:lang w:eastAsia="zh-CN"/>
        </w:rPr>
        <w:t xml:space="preserve">n the </w:t>
      </w:r>
      <w:r w:rsidR="00591EC6">
        <w:rPr>
          <w:rFonts w:hint="eastAsia"/>
          <w:lang w:eastAsia="zh-CN"/>
        </w:rPr>
        <w:t>TS23.501 [1</w:t>
      </w:r>
      <w:r w:rsidR="00FE3CC2">
        <w:rPr>
          <w:rFonts w:hint="eastAsia"/>
          <w:lang w:eastAsia="zh-CN"/>
        </w:rPr>
        <w:t>],</w:t>
      </w:r>
      <w:r w:rsidR="00A05A44">
        <w:rPr>
          <w:rFonts w:hint="eastAsia"/>
          <w:lang w:eastAsia="zh-CN"/>
        </w:rPr>
        <w:t xml:space="preserve"> it is indicated that </w:t>
      </w:r>
      <w:r w:rsidR="0031528E" w:rsidRPr="00655666">
        <w:t>the UE is not in SNPN access mode</w:t>
      </w:r>
      <w:r w:rsidR="0031528E">
        <w:rPr>
          <w:rFonts w:hint="eastAsia"/>
          <w:lang w:eastAsia="zh-CN"/>
        </w:rPr>
        <w:t xml:space="preserve"> when it </w:t>
      </w:r>
      <w:r w:rsidR="00FE3CC2">
        <w:rPr>
          <w:rFonts w:hint="eastAsia"/>
          <w:lang w:eastAsia="zh-CN"/>
        </w:rPr>
        <w:t xml:space="preserve">take the PLMN as </w:t>
      </w:r>
      <w:r w:rsidR="0015683B">
        <w:rPr>
          <w:rFonts w:hint="eastAsia"/>
          <w:lang w:eastAsia="zh-CN"/>
        </w:rPr>
        <w:t xml:space="preserve">an </w:t>
      </w:r>
      <w:r w:rsidR="00FE3CC2">
        <w:rPr>
          <w:rFonts w:hint="eastAsia"/>
          <w:lang w:eastAsia="zh-CN"/>
        </w:rPr>
        <w:t>on-boarding network to perform</w:t>
      </w:r>
      <w:r w:rsidR="0031528E">
        <w:rPr>
          <w:rFonts w:hint="eastAsia"/>
          <w:lang w:eastAsia="zh-CN"/>
        </w:rPr>
        <w:t xml:space="preserve"> the on-boarding procedure and </w:t>
      </w:r>
      <w:r w:rsidR="00FE3CC2">
        <w:rPr>
          <w:rFonts w:hint="eastAsia"/>
          <w:lang w:eastAsia="zh-CN"/>
        </w:rPr>
        <w:t>remote provisioning</w:t>
      </w:r>
      <w:r w:rsidR="0015683B">
        <w:rPr>
          <w:rFonts w:hint="eastAsia"/>
          <w:lang w:eastAsia="zh-CN"/>
        </w:rPr>
        <w:t xml:space="preserve"> and if the UE take an SNPN as an on-boarding network, it </w:t>
      </w:r>
      <w:r w:rsidR="00DD6305">
        <w:rPr>
          <w:rFonts w:hint="eastAsia"/>
          <w:lang w:eastAsia="zh-CN"/>
        </w:rPr>
        <w:t xml:space="preserve">must be </w:t>
      </w:r>
      <w:r w:rsidR="0015683B" w:rsidRPr="00655666">
        <w:t>in SNPN access mode.</w:t>
      </w:r>
      <w:r w:rsidR="00FE3CC2">
        <w:rPr>
          <w:rFonts w:hint="eastAsia"/>
          <w:lang w:eastAsia="zh-CN"/>
        </w:rPr>
        <w:t xml:space="preserve"> </w:t>
      </w:r>
      <w:r w:rsidR="00FE3CC2">
        <w:rPr>
          <w:lang w:eastAsia="zh-CN"/>
        </w:rPr>
        <w:t>T</w:t>
      </w:r>
      <w:r w:rsidR="00FE3CC2">
        <w:rPr>
          <w:rFonts w:hint="eastAsia"/>
          <w:lang w:eastAsia="zh-CN"/>
        </w:rPr>
        <w:t xml:space="preserve">herefore, no </w:t>
      </w:r>
      <w:r>
        <w:rPr>
          <w:rFonts w:hint="eastAsia"/>
          <w:lang w:eastAsia="zh-CN"/>
        </w:rPr>
        <w:t>modification is needed in TS38.304</w:t>
      </w:r>
      <w:r w:rsidR="00FE3CC2">
        <w:rPr>
          <w:rFonts w:hint="eastAsia"/>
          <w:lang w:eastAsia="zh-CN"/>
        </w:rPr>
        <w:t xml:space="preserve"> for the definition of suitable cell</w:t>
      </w:r>
      <w:r>
        <w:rPr>
          <w:rFonts w:hint="eastAsia"/>
          <w:lang w:eastAsia="zh-CN"/>
        </w:rPr>
        <w:t>.</w:t>
      </w:r>
    </w:p>
    <w:p w:rsidR="007A6A50" w:rsidRPr="00DD6305" w:rsidRDefault="003D2A2E" w:rsidP="00DD6305">
      <w:pPr>
        <w:jc w:val="both"/>
        <w:rPr>
          <w:b/>
          <w:lang w:val="en-US" w:eastAsia="zh-CN"/>
        </w:rPr>
      </w:pPr>
      <w:r>
        <w:rPr>
          <w:rFonts w:hint="eastAsia"/>
          <w:b/>
          <w:lang w:val="en-US" w:eastAsia="zh-CN"/>
        </w:rPr>
        <w:lastRenderedPageBreak/>
        <w:t>Proposal 4</w:t>
      </w:r>
      <w:r w:rsidR="00FE3CC2" w:rsidRPr="005F3F89">
        <w:rPr>
          <w:rFonts w:hint="eastAsia"/>
          <w:b/>
          <w:lang w:val="en-US" w:eastAsia="zh-CN"/>
        </w:rPr>
        <w:t xml:space="preserve">: </w:t>
      </w:r>
      <w:r w:rsidR="00E7414B">
        <w:rPr>
          <w:rFonts w:hint="eastAsia"/>
          <w:b/>
          <w:lang w:val="en-US" w:eastAsia="zh-CN"/>
        </w:rPr>
        <w:t xml:space="preserve">it is indicated in TS23.501 that </w:t>
      </w:r>
      <w:r w:rsidR="007A6A50" w:rsidRPr="009773CF">
        <w:rPr>
          <w:rFonts w:hint="eastAsia"/>
          <w:b/>
          <w:lang w:val="en-US" w:eastAsia="zh-CN"/>
        </w:rPr>
        <w:t xml:space="preserve">the UE is </w:t>
      </w:r>
      <w:r w:rsidR="007A6A50">
        <w:rPr>
          <w:rFonts w:hint="eastAsia"/>
          <w:b/>
          <w:lang w:val="en-US" w:eastAsia="zh-CN"/>
        </w:rPr>
        <w:t xml:space="preserve">not </w:t>
      </w:r>
      <w:r w:rsidR="007A6A50" w:rsidRPr="009773CF">
        <w:rPr>
          <w:rFonts w:hint="eastAsia"/>
          <w:b/>
          <w:lang w:val="en-US" w:eastAsia="zh-CN"/>
        </w:rPr>
        <w:t>ope</w:t>
      </w:r>
      <w:r w:rsidR="00FE3CC2">
        <w:rPr>
          <w:rFonts w:hint="eastAsia"/>
          <w:b/>
          <w:lang w:val="en-US" w:eastAsia="zh-CN"/>
        </w:rPr>
        <w:t xml:space="preserve">ration on the SNPN access mode when </w:t>
      </w:r>
      <w:r w:rsidR="007A6A50" w:rsidRPr="009773CF">
        <w:rPr>
          <w:rFonts w:hint="eastAsia"/>
          <w:b/>
          <w:lang w:val="en-US" w:eastAsia="zh-CN"/>
        </w:rPr>
        <w:t>a PLMN cell could be considered as c</w:t>
      </w:r>
      <w:r w:rsidR="00E7414B">
        <w:rPr>
          <w:rFonts w:hint="eastAsia"/>
          <w:b/>
          <w:lang w:val="en-US" w:eastAsia="zh-CN"/>
        </w:rPr>
        <w:t>andidate cell</w:t>
      </w:r>
      <w:r w:rsidR="00FE3CC2">
        <w:rPr>
          <w:rFonts w:hint="eastAsia"/>
          <w:b/>
          <w:lang w:val="en-US" w:eastAsia="zh-CN"/>
        </w:rPr>
        <w:t xml:space="preserve"> for suitable cell, </w:t>
      </w:r>
      <w:r w:rsidR="00FE3CC2" w:rsidRPr="00FE3CC2">
        <w:rPr>
          <w:rFonts w:hint="eastAsia"/>
          <w:b/>
          <w:lang w:val="en-US" w:eastAsia="zh-CN"/>
        </w:rPr>
        <w:t xml:space="preserve">no modification is needed in TS38.304 for the definition of suitable cell </w:t>
      </w:r>
      <w:r w:rsidR="007A6A50">
        <w:rPr>
          <w:rFonts w:hint="eastAsia"/>
          <w:b/>
          <w:lang w:val="en-US" w:eastAsia="zh-CN"/>
        </w:rPr>
        <w:t xml:space="preserve">in TS38.304. </w:t>
      </w:r>
    </w:p>
    <w:p w:rsidR="000367F2" w:rsidRDefault="000367F2" w:rsidP="000367F2">
      <w:pPr>
        <w:pStyle w:val="1"/>
        <w:tabs>
          <w:tab w:val="num" w:pos="420"/>
        </w:tabs>
        <w:spacing w:line="276" w:lineRule="auto"/>
        <w:ind w:left="420" w:hanging="420"/>
        <w:jc w:val="both"/>
        <w:rPr>
          <w:lang w:eastAsia="zh-CN"/>
        </w:rPr>
      </w:pPr>
      <w:r w:rsidRPr="000367F2">
        <w:t>Conclusion</w:t>
      </w:r>
    </w:p>
    <w:p w:rsidR="005338A3" w:rsidRPr="00AF1599" w:rsidRDefault="005338A3" w:rsidP="005338A3">
      <w:pPr>
        <w:spacing w:before="240" w:after="0"/>
        <w:rPr>
          <w:b/>
          <w:lang w:eastAsia="zh-CN"/>
        </w:rPr>
      </w:pPr>
      <w:r w:rsidRPr="00AF1599">
        <w:rPr>
          <w:rFonts w:hint="eastAsia"/>
          <w:b/>
          <w:lang w:eastAsia="zh-CN"/>
        </w:rPr>
        <w:t>Observation 1: Generally,</w:t>
      </w:r>
      <w:r w:rsidRPr="00AF1599">
        <w:rPr>
          <w:b/>
          <w:lang w:eastAsia="zh-CN"/>
        </w:rPr>
        <w:t xml:space="preserve"> a </w:t>
      </w:r>
      <w:r w:rsidRPr="00AF1599">
        <w:rPr>
          <w:rFonts w:hint="eastAsia"/>
          <w:b/>
          <w:lang w:eastAsia="zh-CN"/>
        </w:rPr>
        <w:t xml:space="preserve">typical </w:t>
      </w:r>
      <w:r w:rsidRPr="00AF1599">
        <w:rPr>
          <w:b/>
          <w:lang w:eastAsia="zh-CN"/>
        </w:rPr>
        <w:t xml:space="preserve">GIN </w:t>
      </w:r>
      <w:r w:rsidRPr="00AF1599">
        <w:rPr>
          <w:rFonts w:hint="eastAsia"/>
          <w:b/>
          <w:lang w:eastAsia="zh-CN"/>
        </w:rPr>
        <w:t>size is 68 bits, in case of the GIN constructed</w:t>
      </w:r>
      <w:r w:rsidRPr="00AF1599">
        <w:rPr>
          <w:b/>
          <w:lang w:eastAsia="zh-CN"/>
        </w:rPr>
        <w:t xml:space="preserve"> </w:t>
      </w:r>
      <w:r w:rsidRPr="00AF1599">
        <w:rPr>
          <w:rFonts w:hint="eastAsia"/>
          <w:b/>
          <w:lang w:eastAsia="zh-CN"/>
        </w:rPr>
        <w:t>by</w:t>
      </w:r>
      <w:r w:rsidRPr="00AF1599">
        <w:rPr>
          <w:b/>
          <w:lang w:eastAsia="zh-CN"/>
        </w:rPr>
        <w:t xml:space="preserve"> </w:t>
      </w:r>
      <w:r w:rsidRPr="00AF1599">
        <w:rPr>
          <w:rFonts w:hint="eastAsia"/>
          <w:b/>
          <w:lang w:eastAsia="zh-CN"/>
        </w:rPr>
        <w:t>24 bits-</w:t>
      </w:r>
      <w:r w:rsidRPr="00AF1599">
        <w:rPr>
          <w:b/>
          <w:lang w:eastAsia="zh-CN"/>
        </w:rPr>
        <w:t xml:space="preserve">PLMN ID and </w:t>
      </w:r>
      <w:r w:rsidRPr="00AF1599">
        <w:rPr>
          <w:rFonts w:hint="eastAsia"/>
          <w:b/>
          <w:lang w:eastAsia="zh-CN"/>
        </w:rPr>
        <w:t>44 bits-</w:t>
      </w:r>
      <w:r w:rsidRPr="00AF1599">
        <w:rPr>
          <w:b/>
          <w:lang w:eastAsia="zh-CN"/>
        </w:rPr>
        <w:t>NID</w:t>
      </w:r>
      <w:r w:rsidRPr="00AF1599">
        <w:rPr>
          <w:rFonts w:hint="eastAsia"/>
          <w:b/>
          <w:lang w:eastAsia="zh-CN"/>
        </w:rPr>
        <w:t>.</w:t>
      </w:r>
      <w:r w:rsidRPr="00AF1599">
        <w:rPr>
          <w:b/>
          <w:lang w:eastAsia="zh-CN"/>
        </w:rPr>
        <w:t xml:space="preserve"> </w:t>
      </w:r>
      <w:r w:rsidRPr="00AF1599">
        <w:rPr>
          <w:rFonts w:hint="eastAsia"/>
          <w:b/>
          <w:lang w:eastAsia="zh-CN"/>
        </w:rPr>
        <w:t xml:space="preserve">As </w:t>
      </w:r>
      <w:r w:rsidRPr="00AF1599">
        <w:rPr>
          <w:b/>
          <w:lang w:eastAsia="zh-CN"/>
        </w:rPr>
        <w:t>specified</w:t>
      </w:r>
      <w:r w:rsidRPr="00AF1599">
        <w:rPr>
          <w:rFonts w:hint="eastAsia"/>
          <w:b/>
          <w:lang w:eastAsia="zh-CN"/>
        </w:rPr>
        <w:t xml:space="preserve"> that t</w:t>
      </w:r>
      <w:r w:rsidRPr="00AF1599">
        <w:rPr>
          <w:b/>
          <w:lang w:eastAsia="zh-CN"/>
        </w:rPr>
        <w:t>he maximum size of a SIB message is 2976 bits</w:t>
      </w:r>
      <w:r w:rsidRPr="00AF1599">
        <w:rPr>
          <w:rFonts w:hint="eastAsia"/>
          <w:b/>
          <w:lang w:eastAsia="zh-CN"/>
        </w:rPr>
        <w:t xml:space="preserve">, then it is </w:t>
      </w:r>
      <w:r w:rsidRPr="00AF1599">
        <w:rPr>
          <w:b/>
          <w:lang w:eastAsia="zh-CN"/>
        </w:rPr>
        <w:t>possible</w:t>
      </w:r>
      <w:r w:rsidRPr="00AF1599">
        <w:rPr>
          <w:rFonts w:hint="eastAsia"/>
          <w:b/>
          <w:lang w:eastAsia="zh-CN"/>
        </w:rPr>
        <w:t xml:space="preserve"> that up to </w:t>
      </w:r>
      <w:r w:rsidRPr="00AF1599">
        <w:rPr>
          <w:b/>
          <w:lang w:eastAsia="zh-CN"/>
        </w:rPr>
        <w:t xml:space="preserve">43 GINs can fit in a </w:t>
      </w:r>
      <w:r w:rsidRPr="00AF1599">
        <w:rPr>
          <w:rFonts w:hint="eastAsia"/>
          <w:b/>
          <w:lang w:eastAsia="zh-CN"/>
        </w:rPr>
        <w:t xml:space="preserve">new </w:t>
      </w:r>
      <w:r w:rsidRPr="00AF1599">
        <w:rPr>
          <w:b/>
          <w:lang w:eastAsia="zh-CN"/>
        </w:rPr>
        <w:t xml:space="preserve">SIB. </w:t>
      </w:r>
      <w:r w:rsidRPr="00AF1599">
        <w:rPr>
          <w:rFonts w:hint="eastAsia"/>
          <w:b/>
          <w:lang w:eastAsia="zh-CN"/>
        </w:rPr>
        <w:t xml:space="preserve">However, considering in common cases there is no so much GID </w:t>
      </w:r>
      <w:r w:rsidRPr="00AF1599">
        <w:rPr>
          <w:b/>
          <w:lang w:eastAsia="zh-CN"/>
        </w:rPr>
        <w:t>requirement</w:t>
      </w:r>
      <w:r w:rsidRPr="00AF1599">
        <w:rPr>
          <w:rFonts w:hint="eastAsia"/>
          <w:b/>
          <w:lang w:eastAsia="zh-CN"/>
        </w:rPr>
        <w:t xml:space="preserve">, it is </w:t>
      </w:r>
      <w:r w:rsidRPr="00AF1599">
        <w:rPr>
          <w:b/>
          <w:lang w:eastAsia="zh-CN"/>
        </w:rPr>
        <w:t>preferred</w:t>
      </w:r>
      <w:r w:rsidRPr="00AF1599">
        <w:rPr>
          <w:rFonts w:hint="eastAsia"/>
          <w:b/>
          <w:lang w:eastAsia="zh-CN"/>
        </w:rPr>
        <w:t xml:space="preserve"> that the maximum number of GINs can be 12 </w:t>
      </w:r>
      <w:r w:rsidRPr="00AF1599">
        <w:rPr>
          <w:b/>
          <w:lang w:eastAsia="zh-CN"/>
        </w:rPr>
        <w:t>separately</w:t>
      </w:r>
      <w:r w:rsidRPr="00AF1599">
        <w:rPr>
          <w:rFonts w:hint="eastAsia"/>
          <w:b/>
          <w:lang w:eastAsia="zh-CN"/>
        </w:rPr>
        <w:t>.</w:t>
      </w:r>
    </w:p>
    <w:p w:rsidR="005338A3" w:rsidRDefault="005338A3" w:rsidP="005338A3">
      <w:pPr>
        <w:spacing w:before="240" w:after="0"/>
        <w:rPr>
          <w:b/>
          <w:lang w:eastAsia="zh-CN"/>
        </w:rPr>
      </w:pPr>
      <w:r w:rsidRPr="006A7BE0">
        <w:rPr>
          <w:b/>
          <w:lang w:eastAsia="zh-CN"/>
        </w:rPr>
        <w:t xml:space="preserve">Proposal 1: The maximum number of GINs </w:t>
      </w:r>
      <w:r w:rsidRPr="006A7BE0">
        <w:rPr>
          <w:rFonts w:hint="eastAsia"/>
          <w:b/>
          <w:lang w:eastAsia="zh-CN"/>
        </w:rPr>
        <w:t>listed in the new SIB can be 12</w:t>
      </w:r>
      <w:r w:rsidRPr="006A7BE0">
        <w:rPr>
          <w:b/>
          <w:lang w:eastAsia="zh-CN"/>
        </w:rPr>
        <w:t>.</w:t>
      </w:r>
    </w:p>
    <w:p w:rsidR="00B46C71" w:rsidRDefault="00B46C71" w:rsidP="00B46C71">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Pr>
          <w:rFonts w:ascii="Times New Roman" w:eastAsia="宋体" w:hAnsi="Times New Roman" w:cs="Times New Roman" w:hint="eastAsia"/>
          <w:b/>
          <w:i w:val="0"/>
          <w:color w:val="auto"/>
          <w:spacing w:val="0"/>
          <w:sz w:val="20"/>
          <w:szCs w:val="20"/>
          <w:lang w:eastAsia="zh-CN"/>
        </w:rPr>
        <w:t>bservation 2:</w:t>
      </w:r>
      <w:r w:rsidRPr="001130B6">
        <w:rPr>
          <w:rFonts w:ascii="Times New Roman" w:eastAsia="宋体" w:hAnsi="Times New Roman" w:cs="Times New Roman" w:hint="eastAsia"/>
          <w:b/>
          <w:i w:val="0"/>
          <w:color w:val="auto"/>
          <w:spacing w:val="0"/>
          <w:sz w:val="20"/>
          <w:szCs w:val="20"/>
          <w:lang w:eastAsia="zh-CN"/>
        </w:rPr>
        <w:t xml:space="preserve"> Group ID served different purpose</w:t>
      </w:r>
      <w:r>
        <w:rPr>
          <w:rFonts w:ascii="Times New Roman" w:eastAsia="宋体" w:hAnsi="Times New Roman" w:cs="Times New Roman" w:hint="eastAsia"/>
          <w:b/>
          <w:i w:val="0"/>
          <w:color w:val="auto"/>
          <w:spacing w:val="0"/>
          <w:sz w:val="20"/>
          <w:szCs w:val="20"/>
          <w:lang w:eastAsia="zh-CN"/>
        </w:rPr>
        <w:t>s</w:t>
      </w:r>
      <w:r w:rsidRPr="001130B6">
        <w:rPr>
          <w:rFonts w:ascii="Times New Roman" w:eastAsia="宋体" w:hAnsi="Times New Roman" w:cs="Times New Roman" w:hint="eastAsia"/>
          <w:b/>
          <w:i w:val="0"/>
          <w:color w:val="auto"/>
          <w:spacing w:val="0"/>
          <w:sz w:val="20"/>
          <w:szCs w:val="20"/>
          <w:lang w:eastAsia="zh-CN"/>
        </w:rPr>
        <w:t xml:space="preserve"> and scenarios for on-boarding and for </w:t>
      </w:r>
      <w:r w:rsidRPr="003E742A">
        <w:rPr>
          <w:rFonts w:ascii="Times New Roman" w:eastAsia="宋体" w:hAnsi="Times New Roman" w:cs="Times New Roman"/>
          <w:b/>
          <w:i w:val="0"/>
          <w:color w:val="auto"/>
          <w:spacing w:val="0"/>
          <w:sz w:val="20"/>
          <w:szCs w:val="20"/>
          <w:lang w:eastAsia="zh-CN"/>
        </w:rPr>
        <w:t>credential by separate entity</w:t>
      </w:r>
      <w:r>
        <w:rPr>
          <w:rFonts w:ascii="Times New Roman" w:eastAsia="宋体" w:hAnsi="Times New Roman" w:cs="Times New Roman" w:hint="eastAsia"/>
          <w:b/>
          <w:i w:val="0"/>
          <w:color w:val="auto"/>
          <w:spacing w:val="0"/>
          <w:sz w:val="20"/>
          <w:szCs w:val="20"/>
          <w:lang w:eastAsia="zh-CN"/>
        </w:rPr>
        <w:t>. T</w:t>
      </w:r>
      <w:r w:rsidRPr="001130B6">
        <w:rPr>
          <w:rFonts w:ascii="Times New Roman" w:eastAsia="宋体" w:hAnsi="Times New Roman" w:cs="Times New Roman" w:hint="eastAsia"/>
          <w:b/>
          <w:i w:val="0"/>
          <w:color w:val="auto"/>
          <w:spacing w:val="0"/>
          <w:sz w:val="20"/>
          <w:szCs w:val="20"/>
          <w:lang w:eastAsia="zh-CN"/>
        </w:rPr>
        <w:t xml:space="preserve">he Group ID may represent different </w:t>
      </w:r>
      <w:r w:rsidRPr="001130B6">
        <w:rPr>
          <w:rFonts w:ascii="Times New Roman" w:eastAsia="宋体" w:hAnsi="Times New Roman" w:cs="Times New Roman"/>
          <w:b/>
          <w:i w:val="0"/>
          <w:color w:val="auto"/>
          <w:spacing w:val="0"/>
          <w:sz w:val="20"/>
          <w:szCs w:val="20"/>
          <w:lang w:eastAsia="zh-CN"/>
        </w:rPr>
        <w:t>company</w:t>
      </w:r>
      <w:r w:rsidRPr="001130B6">
        <w:rPr>
          <w:rFonts w:ascii="Times New Roman" w:eastAsia="宋体" w:hAnsi="Times New Roman" w:cs="Times New Roman" w:hint="eastAsia"/>
          <w:b/>
          <w:i w:val="0"/>
          <w:color w:val="auto"/>
          <w:spacing w:val="0"/>
          <w:sz w:val="20"/>
          <w:szCs w:val="20"/>
          <w:lang w:eastAsia="zh-CN"/>
        </w:rPr>
        <w:t xml:space="preserve"> groups even they have the same ID since the group ID could be defined by any private group.</w:t>
      </w:r>
    </w:p>
    <w:p w:rsidR="00B46C71" w:rsidRDefault="00B46C71" w:rsidP="00B46C71">
      <w:pPr>
        <w:pStyle w:val="B1"/>
        <w:ind w:left="0" w:firstLine="0"/>
        <w:jc w:val="both"/>
        <w:rPr>
          <w:rFonts w:eastAsia="宋体"/>
          <w:b/>
          <w:lang w:val="en-US" w:eastAsia="zh-CN"/>
        </w:rPr>
      </w:pPr>
      <w:r>
        <w:rPr>
          <w:rFonts w:eastAsia="宋体" w:hint="eastAsia"/>
          <w:b/>
          <w:lang w:val="en-US" w:eastAsia="zh-CN"/>
        </w:rPr>
        <w:t>Proposal 2</w:t>
      </w:r>
      <w:r w:rsidRPr="001130B6">
        <w:rPr>
          <w:rFonts w:eastAsia="宋体" w:hint="eastAsia"/>
          <w:b/>
          <w:lang w:val="en-US" w:eastAsia="zh-CN"/>
        </w:rPr>
        <w:t xml:space="preserve">: it is proposed to define </w:t>
      </w:r>
      <w:r w:rsidRPr="001130B6">
        <w:rPr>
          <w:rFonts w:eastAsia="宋体"/>
          <w:b/>
          <w:lang w:val="en-US" w:eastAsia="zh-CN"/>
        </w:rPr>
        <w:t>separate</w:t>
      </w:r>
      <w:r w:rsidRPr="001130B6">
        <w:rPr>
          <w:rFonts w:eastAsia="宋体" w:hint="eastAsia"/>
          <w:b/>
          <w:lang w:val="en-US" w:eastAsia="zh-CN"/>
        </w:rPr>
        <w:t xml:space="preserve"> Group ID</w:t>
      </w:r>
      <w:r>
        <w:rPr>
          <w:rFonts w:eastAsia="宋体" w:hint="eastAsia"/>
          <w:b/>
          <w:lang w:val="en-US" w:eastAsia="zh-CN"/>
        </w:rPr>
        <w:t xml:space="preserve"> list</w:t>
      </w:r>
      <w:r w:rsidRPr="001130B6">
        <w:rPr>
          <w:rFonts w:eastAsia="宋体" w:hint="eastAsia"/>
          <w:b/>
          <w:lang w:val="en-US" w:eastAsia="zh-CN"/>
        </w:rPr>
        <w:t xml:space="preserve"> </w:t>
      </w:r>
      <w:r w:rsidRPr="003E742A">
        <w:rPr>
          <w:rFonts w:eastAsia="宋体"/>
          <w:b/>
          <w:lang w:val="en-US" w:eastAsia="zh-CN"/>
        </w:rPr>
        <w:t>for onboarding purpose and for credential by separate entity</w:t>
      </w:r>
      <w:r>
        <w:rPr>
          <w:rFonts w:eastAsia="宋体" w:hint="eastAsia"/>
          <w:b/>
          <w:lang w:val="en-US" w:eastAsia="zh-CN"/>
        </w:rPr>
        <w:t xml:space="preserve"> but with same format. </w:t>
      </w:r>
      <w:r>
        <w:rPr>
          <w:rFonts w:eastAsia="宋体"/>
          <w:b/>
          <w:lang w:val="en-US" w:eastAsia="zh-CN"/>
        </w:rPr>
        <w:t>B</w:t>
      </w:r>
      <w:r>
        <w:rPr>
          <w:rFonts w:eastAsia="宋体" w:hint="eastAsia"/>
          <w:b/>
          <w:lang w:val="en-US" w:eastAsia="zh-CN"/>
        </w:rPr>
        <w:t xml:space="preserve">ut still could wait for SA2 response for clarification. </w:t>
      </w:r>
    </w:p>
    <w:p w:rsidR="00493EB9" w:rsidRPr="002008F5" w:rsidRDefault="00493EB9" w:rsidP="00493EB9">
      <w:pPr>
        <w:rPr>
          <w:b/>
          <w:lang w:val="en-US" w:eastAsia="zh-CN"/>
        </w:rPr>
      </w:pPr>
      <w:r>
        <w:rPr>
          <w:rFonts w:hint="eastAsia"/>
          <w:b/>
          <w:lang w:val="en-US" w:eastAsia="zh-CN"/>
        </w:rPr>
        <w:t>Proposal 3</w:t>
      </w:r>
      <w:r w:rsidRPr="002008F5">
        <w:rPr>
          <w:rFonts w:hint="eastAsia"/>
          <w:b/>
          <w:lang w:val="en-US" w:eastAsia="zh-CN"/>
        </w:rPr>
        <w:t xml:space="preserve">: </w:t>
      </w:r>
      <w:r>
        <w:rPr>
          <w:rFonts w:hint="eastAsia"/>
          <w:b/>
          <w:lang w:val="en-US" w:eastAsia="zh-CN"/>
        </w:rPr>
        <w:t>it is proposed to introduce a new</w:t>
      </w:r>
      <w:r w:rsidRPr="002008F5">
        <w:rPr>
          <w:rFonts w:hint="eastAsia"/>
          <w:b/>
          <w:lang w:val="en-US" w:eastAsia="zh-CN"/>
        </w:rPr>
        <w:t xml:space="preserve"> UAC </w:t>
      </w:r>
      <w:r w:rsidRPr="004C44E9">
        <w:rPr>
          <w:rFonts w:hint="eastAsia"/>
          <w:b/>
          <w:lang w:val="en-US" w:eastAsia="zh-CN"/>
        </w:rPr>
        <w:t>a</w:t>
      </w:r>
      <w:r w:rsidRPr="004C44E9">
        <w:rPr>
          <w:b/>
          <w:lang w:val="en-US" w:eastAsia="zh-CN"/>
        </w:rPr>
        <w:t xml:space="preserve">ccess </w:t>
      </w:r>
      <w:r w:rsidRPr="004C44E9">
        <w:rPr>
          <w:rFonts w:hint="eastAsia"/>
          <w:b/>
          <w:lang w:val="en-US" w:eastAsia="zh-CN"/>
        </w:rPr>
        <w:t>c</w:t>
      </w:r>
      <w:r w:rsidRPr="004C44E9">
        <w:rPr>
          <w:b/>
          <w:lang w:val="en-US" w:eastAsia="zh-CN"/>
        </w:rPr>
        <w:t xml:space="preserve">ategory </w:t>
      </w:r>
      <w:r w:rsidRPr="002008F5">
        <w:rPr>
          <w:rFonts w:hint="eastAsia"/>
          <w:b/>
          <w:lang w:val="en-US" w:eastAsia="zh-CN"/>
        </w:rPr>
        <w:t>for RAN-level congestion control handling to partially block the UEs access.</w:t>
      </w:r>
    </w:p>
    <w:p w:rsidR="003D2A2E" w:rsidRPr="00DD6305" w:rsidRDefault="003D2A2E" w:rsidP="003D2A2E">
      <w:pPr>
        <w:jc w:val="both"/>
        <w:rPr>
          <w:b/>
          <w:lang w:val="en-US" w:eastAsia="zh-CN"/>
        </w:rPr>
      </w:pPr>
      <w:r>
        <w:rPr>
          <w:rFonts w:hint="eastAsia"/>
          <w:b/>
          <w:lang w:val="en-US" w:eastAsia="zh-CN"/>
        </w:rPr>
        <w:t>Proposal 4</w:t>
      </w:r>
      <w:r w:rsidRPr="005F3F89">
        <w:rPr>
          <w:rFonts w:hint="eastAsia"/>
          <w:b/>
          <w:lang w:val="en-US" w:eastAsia="zh-CN"/>
        </w:rPr>
        <w:t xml:space="preserve">: </w:t>
      </w:r>
      <w:r>
        <w:rPr>
          <w:rFonts w:hint="eastAsia"/>
          <w:b/>
          <w:lang w:val="en-US" w:eastAsia="zh-CN"/>
        </w:rPr>
        <w:t xml:space="preserve">it is indicated in TS23.501 that </w:t>
      </w:r>
      <w:r w:rsidRPr="009773CF">
        <w:rPr>
          <w:rFonts w:hint="eastAsia"/>
          <w:b/>
          <w:lang w:val="en-US" w:eastAsia="zh-CN"/>
        </w:rPr>
        <w:t xml:space="preserve">the UE is </w:t>
      </w:r>
      <w:r>
        <w:rPr>
          <w:rFonts w:hint="eastAsia"/>
          <w:b/>
          <w:lang w:val="en-US" w:eastAsia="zh-CN"/>
        </w:rPr>
        <w:t xml:space="preserve">not </w:t>
      </w:r>
      <w:r w:rsidRPr="009773CF">
        <w:rPr>
          <w:rFonts w:hint="eastAsia"/>
          <w:b/>
          <w:lang w:val="en-US" w:eastAsia="zh-CN"/>
        </w:rPr>
        <w:t>ope</w:t>
      </w:r>
      <w:r>
        <w:rPr>
          <w:rFonts w:hint="eastAsia"/>
          <w:b/>
          <w:lang w:val="en-US" w:eastAsia="zh-CN"/>
        </w:rPr>
        <w:t xml:space="preserve">ration on the SNPN access mode when </w:t>
      </w:r>
      <w:r w:rsidRPr="009773CF">
        <w:rPr>
          <w:rFonts w:hint="eastAsia"/>
          <w:b/>
          <w:lang w:val="en-US" w:eastAsia="zh-CN"/>
        </w:rPr>
        <w:t>a PLMN cell could be considered as c</w:t>
      </w:r>
      <w:r>
        <w:rPr>
          <w:rFonts w:hint="eastAsia"/>
          <w:b/>
          <w:lang w:val="en-US" w:eastAsia="zh-CN"/>
        </w:rPr>
        <w:t xml:space="preserve">andidate cell for suitable cell, </w:t>
      </w:r>
      <w:r w:rsidRPr="00FE3CC2">
        <w:rPr>
          <w:rFonts w:hint="eastAsia"/>
          <w:b/>
          <w:lang w:val="en-US" w:eastAsia="zh-CN"/>
        </w:rPr>
        <w:t xml:space="preserve">no modification is needed in TS38.304 for the definition of suitable cell </w:t>
      </w:r>
      <w:r>
        <w:rPr>
          <w:rFonts w:hint="eastAsia"/>
          <w:b/>
          <w:lang w:val="en-US" w:eastAsia="zh-CN"/>
        </w:rPr>
        <w:t xml:space="preserve">in TS38.304. </w:t>
      </w:r>
    </w:p>
    <w:p w:rsidR="0001565F" w:rsidRDefault="0001565F" w:rsidP="003E742A">
      <w:pPr>
        <w:pStyle w:val="1"/>
      </w:pPr>
      <w:r w:rsidRPr="00CC0168">
        <w:t>Reference</w:t>
      </w:r>
    </w:p>
    <w:p w:rsidR="00D04699" w:rsidRDefault="00D04699" w:rsidP="00D04699">
      <w:pPr>
        <w:numPr>
          <w:ilvl w:val="0"/>
          <w:numId w:val="13"/>
        </w:numPr>
        <w:spacing w:line="276" w:lineRule="auto"/>
        <w:jc w:val="both"/>
        <w:rPr>
          <w:lang w:eastAsia="zh-CN"/>
        </w:rPr>
      </w:pPr>
      <w:bookmarkStart w:id="2"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p w:rsidR="006E0FDB" w:rsidRDefault="009F2C74" w:rsidP="006E0FDB">
      <w:pPr>
        <w:numPr>
          <w:ilvl w:val="0"/>
          <w:numId w:val="13"/>
        </w:numPr>
        <w:spacing w:line="276" w:lineRule="auto"/>
        <w:jc w:val="both"/>
        <w:rPr>
          <w:lang w:eastAsia="zh-CN"/>
        </w:rPr>
      </w:pPr>
      <w:r>
        <w:rPr>
          <w:rFonts w:hint="eastAsia"/>
        </w:rPr>
        <w:t>3GPP TS 23.700-07</w:t>
      </w:r>
      <w:r>
        <w:rPr>
          <w:rFonts w:hint="eastAsia"/>
        </w:rPr>
        <w:tab/>
        <w:t xml:space="preserve"> v17</w:t>
      </w:r>
      <w:r w:rsidR="00BA5C4B">
        <w:rPr>
          <w:rFonts w:hint="eastAsia"/>
        </w:rPr>
        <w:t>.0</w:t>
      </w:r>
      <w:r w:rsidR="00204D2A">
        <w:rPr>
          <w:rFonts w:hint="eastAsia"/>
        </w:rPr>
        <w:t>.0</w:t>
      </w:r>
      <w:r>
        <w:rPr>
          <w:rFonts w:hint="eastAsia"/>
        </w:rPr>
        <w:t>(</w:t>
      </w:r>
      <w:bookmarkStart w:id="3" w:name="issueDate"/>
      <w:r w:rsidRPr="009F2C74">
        <w:t>2021-03</w:t>
      </w:r>
      <w:bookmarkEnd w:id="3"/>
      <w:r>
        <w:rPr>
          <w:rFonts w:hint="eastAsia"/>
        </w:rPr>
        <w:t>)</w:t>
      </w:r>
      <w:r w:rsidR="00204D2A">
        <w:rPr>
          <w:rFonts w:hint="eastAsia"/>
        </w:rPr>
        <w:t xml:space="preserve"> </w:t>
      </w:r>
      <w:r w:rsidR="00204D2A" w:rsidRPr="00A97959">
        <w:t>Study on enhanced support of non-public networks</w:t>
      </w:r>
      <w:r>
        <w:rPr>
          <w:rFonts w:hint="eastAsia"/>
          <w:lang w:eastAsia="zh-CN"/>
        </w:rPr>
        <w:t xml:space="preserve"> (NPN)</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4" w:name="specRelease"/>
      <w:r w:rsidR="008A49A3" w:rsidRPr="00A97959">
        <w:rPr>
          <w:rStyle w:val="ZGSM"/>
        </w:rPr>
        <w:t>17</w:t>
      </w:r>
      <w:bookmarkEnd w:id="4"/>
      <w:r w:rsidR="008A49A3" w:rsidRPr="00A97959">
        <w:t>)</w:t>
      </w:r>
    </w:p>
    <w:p w:rsidR="0073594D" w:rsidRPr="006E0FDB" w:rsidRDefault="008C2651" w:rsidP="006E0FDB">
      <w:pPr>
        <w:numPr>
          <w:ilvl w:val="0"/>
          <w:numId w:val="13"/>
        </w:numPr>
        <w:spacing w:line="276" w:lineRule="auto"/>
        <w:jc w:val="both"/>
      </w:pPr>
      <w:hyperlink r:id="rId8" w:tooltip="D:Documents3GPPtsg_ranWG2TSGR2_113bis-eDocsR2-2104492.zip" w:history="1">
        <w:r w:rsidR="006E0FDB" w:rsidRPr="006E0FDB">
          <w:t>R2-2104492</w:t>
        </w:r>
      </w:hyperlink>
      <w:r w:rsidR="006E0FDB">
        <w:rPr>
          <w:rFonts w:hint="eastAsia"/>
        </w:rPr>
        <w:t xml:space="preserve"> </w:t>
      </w:r>
      <w:r w:rsidR="006E0FDB" w:rsidRPr="00260650">
        <w:t>Summary for UE onboarding and provisioning for NPN</w:t>
      </w:r>
      <w:r w:rsidR="006E0FDB" w:rsidRPr="00260650">
        <w:tab/>
        <w:t>Intel</w:t>
      </w:r>
      <w:r w:rsidR="006E0FDB" w:rsidRPr="00260650">
        <w:tab/>
      </w:r>
    </w:p>
    <w:p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bookmarkEnd w:id="2"/>
    <w:p w:rsidR="00CC2895" w:rsidRDefault="00CC2895" w:rsidP="005458D9">
      <w:pPr>
        <w:pStyle w:val="1"/>
        <w:numPr>
          <w:ilvl w:val="0"/>
          <w:numId w:val="0"/>
        </w:numPr>
        <w:spacing w:line="276" w:lineRule="auto"/>
        <w:ind w:left="567" w:hanging="567"/>
        <w:jc w:val="both"/>
      </w:pPr>
    </w:p>
    <w:sectPr w:rsidR="00CC2895" w:rsidSect="00286134">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DCB" w:rsidRDefault="00AD6DCB">
      <w:r>
        <w:separator/>
      </w:r>
    </w:p>
  </w:endnote>
  <w:endnote w:type="continuationSeparator" w:id="0">
    <w:p w:rsidR="00AD6DCB" w:rsidRDefault="00AD6D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0E" w:rsidRDefault="00403C0E">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DCB" w:rsidRDefault="00AD6DCB">
      <w:r>
        <w:separator/>
      </w:r>
    </w:p>
  </w:footnote>
  <w:footnote w:type="continuationSeparator" w:id="0">
    <w:p w:rsidR="00AD6DCB" w:rsidRDefault="00AD6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96E477A"/>
    <w:multiLevelType w:val="hybridMultilevel"/>
    <w:tmpl w:val="A66E4B68"/>
    <w:lvl w:ilvl="0" w:tplc="E02C9768">
      <w:start w:val="2"/>
      <w:numFmt w:val="bullet"/>
      <w:lvlText w:val=""/>
      <w:lvlJc w:val="left"/>
      <w:pPr>
        <w:ind w:left="1004" w:hanging="360"/>
      </w:pPr>
      <w:rPr>
        <w:rFonts w:ascii="Wingdings" w:eastAsia="Gulim" w:hAnsi="Wingdings"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515B7F"/>
    <w:multiLevelType w:val="multilevel"/>
    <w:tmpl w:val="CD96B0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4">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5">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8">
    <w:nsid w:val="46446EBA"/>
    <w:multiLevelType w:val="hybridMultilevel"/>
    <w:tmpl w:val="36C816E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D2C6476"/>
    <w:multiLevelType w:val="multilevel"/>
    <w:tmpl w:val="AD18EFC0"/>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8"/>
  </w:num>
  <w:num w:numId="3">
    <w:abstractNumId w:val="31"/>
  </w:num>
  <w:num w:numId="4">
    <w:abstractNumId w:val="24"/>
  </w:num>
  <w:num w:numId="5">
    <w:abstractNumId w:val="1"/>
  </w:num>
  <w:num w:numId="6">
    <w:abstractNumId w:val="3"/>
  </w:num>
  <w:num w:numId="7">
    <w:abstractNumId w:val="17"/>
  </w:num>
  <w:num w:numId="8">
    <w:abstractNumId w:val="19"/>
  </w:num>
  <w:num w:numId="9">
    <w:abstractNumId w:val="14"/>
  </w:num>
  <w:num w:numId="10">
    <w:abstractNumId w:val="23"/>
  </w:num>
  <w:num w:numId="11">
    <w:abstractNumId w:val="13"/>
  </w:num>
  <w:num w:numId="12">
    <w:abstractNumId w:val="29"/>
  </w:num>
  <w:num w:numId="13">
    <w:abstractNumId w:val="25"/>
  </w:num>
  <w:num w:numId="14">
    <w:abstractNumId w:val="8"/>
  </w:num>
  <w:num w:numId="15">
    <w:abstractNumId w:val="26"/>
  </w:num>
  <w:num w:numId="16">
    <w:abstractNumId w:val="16"/>
  </w:num>
  <w:num w:numId="17">
    <w:abstractNumId w:val="9"/>
  </w:num>
  <w:num w:numId="18">
    <w:abstractNumId w:val="22"/>
  </w:num>
  <w:num w:numId="19">
    <w:abstractNumId w:val="30"/>
  </w:num>
  <w:num w:numId="20">
    <w:abstractNumId w:val="27"/>
  </w:num>
  <w:num w:numId="21">
    <w:abstractNumId w:val="12"/>
  </w:num>
  <w:num w:numId="22">
    <w:abstractNumId w:val="15"/>
  </w:num>
  <w:num w:numId="23">
    <w:abstractNumId w:val="11"/>
  </w:num>
  <w:num w:numId="24">
    <w:abstractNumId w:val="21"/>
  </w:num>
  <w:num w:numId="25">
    <w:abstractNumId w:val="4"/>
  </w:num>
  <w:num w:numId="26">
    <w:abstractNumId w:val="0"/>
  </w:num>
  <w:num w:numId="27">
    <w:abstractNumId w:val="10"/>
  </w:num>
  <w:num w:numId="28">
    <w:abstractNumId w:val="6"/>
  </w:num>
  <w:num w:numId="29">
    <w:abstractNumId w:val="20"/>
  </w:num>
  <w:num w:numId="30">
    <w:abstractNumId w:val="26"/>
  </w:num>
  <w:num w:numId="31">
    <w:abstractNumId w:val="18"/>
  </w:num>
  <w:num w:numId="32">
    <w:abstractNumId w:val="26"/>
  </w:num>
  <w:num w:numId="33">
    <w:abstractNumId w:val="7"/>
  </w:num>
  <w:num w:numId="34">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9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F6"/>
    <w:rsid w:val="00011D5A"/>
    <w:rsid w:val="00012761"/>
    <w:rsid w:val="0001277E"/>
    <w:rsid w:val="00012A8D"/>
    <w:rsid w:val="00012D00"/>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6F23"/>
    <w:rsid w:val="0002747B"/>
    <w:rsid w:val="00027E64"/>
    <w:rsid w:val="00030517"/>
    <w:rsid w:val="00031161"/>
    <w:rsid w:val="000311E6"/>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58E"/>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440"/>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61F"/>
    <w:rsid w:val="0006592F"/>
    <w:rsid w:val="0006622B"/>
    <w:rsid w:val="00066763"/>
    <w:rsid w:val="00066775"/>
    <w:rsid w:val="0006725B"/>
    <w:rsid w:val="000674A3"/>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92B"/>
    <w:rsid w:val="00072E2E"/>
    <w:rsid w:val="00072EDF"/>
    <w:rsid w:val="00073621"/>
    <w:rsid w:val="000737BB"/>
    <w:rsid w:val="000737F6"/>
    <w:rsid w:val="00073C97"/>
    <w:rsid w:val="00073CF4"/>
    <w:rsid w:val="00073D53"/>
    <w:rsid w:val="00073EA4"/>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2FA5"/>
    <w:rsid w:val="0009364D"/>
    <w:rsid w:val="0009383B"/>
    <w:rsid w:val="00093E22"/>
    <w:rsid w:val="000940A9"/>
    <w:rsid w:val="00094829"/>
    <w:rsid w:val="0009499C"/>
    <w:rsid w:val="00094C30"/>
    <w:rsid w:val="00094E61"/>
    <w:rsid w:val="00095806"/>
    <w:rsid w:val="000963D2"/>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EC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993"/>
    <w:rsid w:val="000A5A1F"/>
    <w:rsid w:val="000A5FFF"/>
    <w:rsid w:val="000A60BE"/>
    <w:rsid w:val="000A65BD"/>
    <w:rsid w:val="000A67BD"/>
    <w:rsid w:val="000A689E"/>
    <w:rsid w:val="000A6CBD"/>
    <w:rsid w:val="000A6E4D"/>
    <w:rsid w:val="000A6F99"/>
    <w:rsid w:val="000A70B3"/>
    <w:rsid w:val="000A7570"/>
    <w:rsid w:val="000A757E"/>
    <w:rsid w:val="000A7E1F"/>
    <w:rsid w:val="000A7EA2"/>
    <w:rsid w:val="000B0842"/>
    <w:rsid w:val="000B0E8F"/>
    <w:rsid w:val="000B1047"/>
    <w:rsid w:val="000B1289"/>
    <w:rsid w:val="000B13E4"/>
    <w:rsid w:val="000B15AC"/>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6D3"/>
    <w:rsid w:val="000B78CC"/>
    <w:rsid w:val="000B7C3D"/>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C7E22"/>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E35"/>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41"/>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0B6"/>
    <w:rsid w:val="0011316C"/>
    <w:rsid w:val="001133CF"/>
    <w:rsid w:val="001133D0"/>
    <w:rsid w:val="0011345D"/>
    <w:rsid w:val="00113571"/>
    <w:rsid w:val="00113D6F"/>
    <w:rsid w:val="001144F3"/>
    <w:rsid w:val="00114997"/>
    <w:rsid w:val="00114B4C"/>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A4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683B"/>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1F3"/>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96"/>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1AAB"/>
    <w:rsid w:val="0019227A"/>
    <w:rsid w:val="00192773"/>
    <w:rsid w:val="00192877"/>
    <w:rsid w:val="00192FF7"/>
    <w:rsid w:val="00193578"/>
    <w:rsid w:val="001936CB"/>
    <w:rsid w:val="00193704"/>
    <w:rsid w:val="00193718"/>
    <w:rsid w:val="00193BE6"/>
    <w:rsid w:val="00193FE3"/>
    <w:rsid w:val="00194937"/>
    <w:rsid w:val="00194BBB"/>
    <w:rsid w:val="00194D42"/>
    <w:rsid w:val="00195649"/>
    <w:rsid w:val="00195650"/>
    <w:rsid w:val="00195A55"/>
    <w:rsid w:val="00195B2F"/>
    <w:rsid w:val="00195F8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4ED0"/>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3CCE"/>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9D2"/>
    <w:rsid w:val="001D7D40"/>
    <w:rsid w:val="001D7F68"/>
    <w:rsid w:val="001E09C3"/>
    <w:rsid w:val="001E0B08"/>
    <w:rsid w:val="001E0B57"/>
    <w:rsid w:val="001E0E99"/>
    <w:rsid w:val="001E10C2"/>
    <w:rsid w:val="001E11CD"/>
    <w:rsid w:val="001E1A4D"/>
    <w:rsid w:val="001E24FA"/>
    <w:rsid w:val="001E2A1F"/>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32C"/>
    <w:rsid w:val="001E58D6"/>
    <w:rsid w:val="001E596B"/>
    <w:rsid w:val="001E5BE6"/>
    <w:rsid w:val="001E6065"/>
    <w:rsid w:val="001E622C"/>
    <w:rsid w:val="001E64FB"/>
    <w:rsid w:val="001E6EAD"/>
    <w:rsid w:val="001E7450"/>
    <w:rsid w:val="001E75B2"/>
    <w:rsid w:val="001E7D40"/>
    <w:rsid w:val="001E7DAE"/>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8F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AA1"/>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5C9"/>
    <w:rsid w:val="002107B2"/>
    <w:rsid w:val="00210DC4"/>
    <w:rsid w:val="002111DA"/>
    <w:rsid w:val="0021160E"/>
    <w:rsid w:val="0021172A"/>
    <w:rsid w:val="0021211D"/>
    <w:rsid w:val="002122D7"/>
    <w:rsid w:val="00212651"/>
    <w:rsid w:val="002127E2"/>
    <w:rsid w:val="00213447"/>
    <w:rsid w:val="00213DA3"/>
    <w:rsid w:val="00214202"/>
    <w:rsid w:val="00214281"/>
    <w:rsid w:val="002146CA"/>
    <w:rsid w:val="00214991"/>
    <w:rsid w:val="00214A16"/>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7B3"/>
    <w:rsid w:val="00230EAA"/>
    <w:rsid w:val="00230F02"/>
    <w:rsid w:val="002310E7"/>
    <w:rsid w:val="0023115D"/>
    <w:rsid w:val="002313BF"/>
    <w:rsid w:val="002315BC"/>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396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1A5"/>
    <w:rsid w:val="00241221"/>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5E3F"/>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095"/>
    <w:rsid w:val="00270339"/>
    <w:rsid w:val="0027034A"/>
    <w:rsid w:val="00270604"/>
    <w:rsid w:val="0027060B"/>
    <w:rsid w:val="00270B00"/>
    <w:rsid w:val="00270B57"/>
    <w:rsid w:val="00270E07"/>
    <w:rsid w:val="00270FEE"/>
    <w:rsid w:val="00271369"/>
    <w:rsid w:val="00271812"/>
    <w:rsid w:val="002723F2"/>
    <w:rsid w:val="00272472"/>
    <w:rsid w:val="0027256D"/>
    <w:rsid w:val="0027279B"/>
    <w:rsid w:val="00272958"/>
    <w:rsid w:val="00272E61"/>
    <w:rsid w:val="0027346E"/>
    <w:rsid w:val="00273821"/>
    <w:rsid w:val="00273FC1"/>
    <w:rsid w:val="0027475D"/>
    <w:rsid w:val="00274E67"/>
    <w:rsid w:val="00274F68"/>
    <w:rsid w:val="002750CB"/>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756"/>
    <w:rsid w:val="00281A6B"/>
    <w:rsid w:val="00281A90"/>
    <w:rsid w:val="00281DB3"/>
    <w:rsid w:val="00281EB0"/>
    <w:rsid w:val="0028202A"/>
    <w:rsid w:val="002820D0"/>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C3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609"/>
    <w:rsid w:val="002978F1"/>
    <w:rsid w:val="00297933"/>
    <w:rsid w:val="002A029E"/>
    <w:rsid w:val="002A0365"/>
    <w:rsid w:val="002A0581"/>
    <w:rsid w:val="002A0740"/>
    <w:rsid w:val="002A0D05"/>
    <w:rsid w:val="002A14B3"/>
    <w:rsid w:val="002A1724"/>
    <w:rsid w:val="002A202C"/>
    <w:rsid w:val="002A2180"/>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82F"/>
    <w:rsid w:val="002B5909"/>
    <w:rsid w:val="002B59FE"/>
    <w:rsid w:val="002B5E75"/>
    <w:rsid w:val="002B5FD4"/>
    <w:rsid w:val="002B61F0"/>
    <w:rsid w:val="002B6383"/>
    <w:rsid w:val="002B639B"/>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03B"/>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66FD"/>
    <w:rsid w:val="002D7178"/>
    <w:rsid w:val="002D71D1"/>
    <w:rsid w:val="002D721E"/>
    <w:rsid w:val="002D7C01"/>
    <w:rsid w:val="002D7DF0"/>
    <w:rsid w:val="002E05FF"/>
    <w:rsid w:val="002E068A"/>
    <w:rsid w:val="002E0A7C"/>
    <w:rsid w:val="002E0E6D"/>
    <w:rsid w:val="002E13F2"/>
    <w:rsid w:val="002E16EB"/>
    <w:rsid w:val="002E1DC1"/>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5C8"/>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7F7"/>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28E"/>
    <w:rsid w:val="0031543D"/>
    <w:rsid w:val="00315F2F"/>
    <w:rsid w:val="00316A01"/>
    <w:rsid w:val="00316C3B"/>
    <w:rsid w:val="00316D12"/>
    <w:rsid w:val="00316D4A"/>
    <w:rsid w:val="00316EFF"/>
    <w:rsid w:val="00316FEF"/>
    <w:rsid w:val="00317088"/>
    <w:rsid w:val="0031773A"/>
    <w:rsid w:val="003177B2"/>
    <w:rsid w:val="00320211"/>
    <w:rsid w:val="00320428"/>
    <w:rsid w:val="003205DA"/>
    <w:rsid w:val="00320A09"/>
    <w:rsid w:val="00320E15"/>
    <w:rsid w:val="00321286"/>
    <w:rsid w:val="0032143F"/>
    <w:rsid w:val="003223F2"/>
    <w:rsid w:val="003224FB"/>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51D"/>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60B"/>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2E09"/>
    <w:rsid w:val="00373866"/>
    <w:rsid w:val="00373893"/>
    <w:rsid w:val="00373C23"/>
    <w:rsid w:val="00373E10"/>
    <w:rsid w:val="00373E9F"/>
    <w:rsid w:val="0037427C"/>
    <w:rsid w:val="00374539"/>
    <w:rsid w:val="00374727"/>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6780"/>
    <w:rsid w:val="00387288"/>
    <w:rsid w:val="00387985"/>
    <w:rsid w:val="00387F2E"/>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BC2"/>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3BFB"/>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46D"/>
    <w:rsid w:val="003B7C48"/>
    <w:rsid w:val="003B7C7F"/>
    <w:rsid w:val="003B7FD9"/>
    <w:rsid w:val="003C01DD"/>
    <w:rsid w:val="003C040C"/>
    <w:rsid w:val="003C0638"/>
    <w:rsid w:val="003C0D5D"/>
    <w:rsid w:val="003C1312"/>
    <w:rsid w:val="003C15C7"/>
    <w:rsid w:val="003C1838"/>
    <w:rsid w:val="003C1BAA"/>
    <w:rsid w:val="003C24D7"/>
    <w:rsid w:val="003C284F"/>
    <w:rsid w:val="003C2C40"/>
    <w:rsid w:val="003C2DAB"/>
    <w:rsid w:val="003C2E36"/>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2A2E"/>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8A7"/>
    <w:rsid w:val="003E3068"/>
    <w:rsid w:val="003E31AC"/>
    <w:rsid w:val="003E354C"/>
    <w:rsid w:val="003E3706"/>
    <w:rsid w:val="003E3929"/>
    <w:rsid w:val="003E3ABC"/>
    <w:rsid w:val="003E437A"/>
    <w:rsid w:val="003E43AD"/>
    <w:rsid w:val="003E47BE"/>
    <w:rsid w:val="003E4936"/>
    <w:rsid w:val="003E4E87"/>
    <w:rsid w:val="003E4F0B"/>
    <w:rsid w:val="003E4F4F"/>
    <w:rsid w:val="003E570E"/>
    <w:rsid w:val="003E576C"/>
    <w:rsid w:val="003E5DAD"/>
    <w:rsid w:val="003E5E18"/>
    <w:rsid w:val="003E5FA3"/>
    <w:rsid w:val="003E62F7"/>
    <w:rsid w:val="003E6759"/>
    <w:rsid w:val="003E69F6"/>
    <w:rsid w:val="003E6C2A"/>
    <w:rsid w:val="003E6EAC"/>
    <w:rsid w:val="003E71D0"/>
    <w:rsid w:val="003E742A"/>
    <w:rsid w:val="003E7548"/>
    <w:rsid w:val="003E788A"/>
    <w:rsid w:val="003E7A0B"/>
    <w:rsid w:val="003E7BAA"/>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74C"/>
    <w:rsid w:val="0040590F"/>
    <w:rsid w:val="00405E7A"/>
    <w:rsid w:val="004069D9"/>
    <w:rsid w:val="0040734E"/>
    <w:rsid w:val="00407541"/>
    <w:rsid w:val="00407AFD"/>
    <w:rsid w:val="00407CD6"/>
    <w:rsid w:val="00407F9F"/>
    <w:rsid w:val="0041071D"/>
    <w:rsid w:val="0041087B"/>
    <w:rsid w:val="0041099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992"/>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5F"/>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97D"/>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5CB"/>
    <w:rsid w:val="004626A5"/>
    <w:rsid w:val="00463186"/>
    <w:rsid w:val="00464E09"/>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12"/>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3EB9"/>
    <w:rsid w:val="00494A79"/>
    <w:rsid w:val="00494ABD"/>
    <w:rsid w:val="00494B9D"/>
    <w:rsid w:val="00494E96"/>
    <w:rsid w:val="0049582C"/>
    <w:rsid w:val="00495A4F"/>
    <w:rsid w:val="00495A6C"/>
    <w:rsid w:val="00495B41"/>
    <w:rsid w:val="00495C0F"/>
    <w:rsid w:val="00495EE1"/>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3EEC"/>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055"/>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4E9"/>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337"/>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0C4"/>
    <w:rsid w:val="004D530B"/>
    <w:rsid w:val="004D5606"/>
    <w:rsid w:val="004D6157"/>
    <w:rsid w:val="004D62C1"/>
    <w:rsid w:val="004D679B"/>
    <w:rsid w:val="004D7516"/>
    <w:rsid w:val="004D760F"/>
    <w:rsid w:val="004D7929"/>
    <w:rsid w:val="004D7B86"/>
    <w:rsid w:val="004D7C85"/>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A49"/>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767"/>
    <w:rsid w:val="00503992"/>
    <w:rsid w:val="00503B3D"/>
    <w:rsid w:val="00503BCD"/>
    <w:rsid w:val="00504166"/>
    <w:rsid w:val="00504274"/>
    <w:rsid w:val="005042FE"/>
    <w:rsid w:val="00504E75"/>
    <w:rsid w:val="0050524A"/>
    <w:rsid w:val="005056C9"/>
    <w:rsid w:val="005058E9"/>
    <w:rsid w:val="00505F57"/>
    <w:rsid w:val="00506CEC"/>
    <w:rsid w:val="005076A9"/>
    <w:rsid w:val="005101CF"/>
    <w:rsid w:val="00510391"/>
    <w:rsid w:val="005108A4"/>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7B"/>
    <w:rsid w:val="00515748"/>
    <w:rsid w:val="005157EE"/>
    <w:rsid w:val="00516342"/>
    <w:rsid w:val="00516344"/>
    <w:rsid w:val="00516565"/>
    <w:rsid w:val="005166CA"/>
    <w:rsid w:val="0051671D"/>
    <w:rsid w:val="00516808"/>
    <w:rsid w:val="00516815"/>
    <w:rsid w:val="00516F5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11E"/>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54"/>
    <w:rsid w:val="00530D6B"/>
    <w:rsid w:val="00530FB6"/>
    <w:rsid w:val="005312E2"/>
    <w:rsid w:val="00531843"/>
    <w:rsid w:val="00531B0A"/>
    <w:rsid w:val="00531C66"/>
    <w:rsid w:val="005321A8"/>
    <w:rsid w:val="005321BC"/>
    <w:rsid w:val="00532342"/>
    <w:rsid w:val="00532512"/>
    <w:rsid w:val="005325C5"/>
    <w:rsid w:val="005325DA"/>
    <w:rsid w:val="005328A3"/>
    <w:rsid w:val="00532F2B"/>
    <w:rsid w:val="005330EE"/>
    <w:rsid w:val="005333A2"/>
    <w:rsid w:val="00533898"/>
    <w:rsid w:val="005338A3"/>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B96"/>
    <w:rsid w:val="00542D6F"/>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14"/>
    <w:rsid w:val="00573E45"/>
    <w:rsid w:val="00573F8E"/>
    <w:rsid w:val="005741D9"/>
    <w:rsid w:val="0057426E"/>
    <w:rsid w:val="00574518"/>
    <w:rsid w:val="00574608"/>
    <w:rsid w:val="00574976"/>
    <w:rsid w:val="005751A7"/>
    <w:rsid w:val="0057524A"/>
    <w:rsid w:val="0057590F"/>
    <w:rsid w:val="00575936"/>
    <w:rsid w:val="00575C14"/>
    <w:rsid w:val="00575DAF"/>
    <w:rsid w:val="00575F14"/>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EC6"/>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4E8"/>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0FF"/>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E47"/>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C7765"/>
    <w:rsid w:val="005D0520"/>
    <w:rsid w:val="005D1316"/>
    <w:rsid w:val="005D1410"/>
    <w:rsid w:val="005D1877"/>
    <w:rsid w:val="005D1BF0"/>
    <w:rsid w:val="005D1DAC"/>
    <w:rsid w:val="005D1DEB"/>
    <w:rsid w:val="005D2189"/>
    <w:rsid w:val="005D2625"/>
    <w:rsid w:val="005D2860"/>
    <w:rsid w:val="005D2E91"/>
    <w:rsid w:val="005D2EF6"/>
    <w:rsid w:val="005D2F30"/>
    <w:rsid w:val="005D2F63"/>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3F7"/>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B0D"/>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347"/>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95C"/>
    <w:rsid w:val="00620B0F"/>
    <w:rsid w:val="00621D26"/>
    <w:rsid w:val="00622365"/>
    <w:rsid w:val="006226CB"/>
    <w:rsid w:val="00622936"/>
    <w:rsid w:val="00622D52"/>
    <w:rsid w:val="00622E4B"/>
    <w:rsid w:val="00623683"/>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13E"/>
    <w:rsid w:val="00632362"/>
    <w:rsid w:val="006323F7"/>
    <w:rsid w:val="00632418"/>
    <w:rsid w:val="006324B0"/>
    <w:rsid w:val="006326D0"/>
    <w:rsid w:val="006328C1"/>
    <w:rsid w:val="006329F7"/>
    <w:rsid w:val="00632CAB"/>
    <w:rsid w:val="00632D28"/>
    <w:rsid w:val="00632D99"/>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5E9C"/>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B13"/>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27E"/>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C7D"/>
    <w:rsid w:val="006C7ECA"/>
    <w:rsid w:val="006D0082"/>
    <w:rsid w:val="006D00C1"/>
    <w:rsid w:val="006D057B"/>
    <w:rsid w:val="006D059C"/>
    <w:rsid w:val="006D0603"/>
    <w:rsid w:val="006D0D08"/>
    <w:rsid w:val="006D1E5C"/>
    <w:rsid w:val="006D2311"/>
    <w:rsid w:val="006D2909"/>
    <w:rsid w:val="006D2F3B"/>
    <w:rsid w:val="006D2FDF"/>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66C"/>
    <w:rsid w:val="006E0B67"/>
    <w:rsid w:val="006E0CB0"/>
    <w:rsid w:val="006E0DB9"/>
    <w:rsid w:val="006E0E0B"/>
    <w:rsid w:val="006E0F11"/>
    <w:rsid w:val="006E0FDB"/>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75F"/>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A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DA5"/>
    <w:rsid w:val="00713FF0"/>
    <w:rsid w:val="00714178"/>
    <w:rsid w:val="00715345"/>
    <w:rsid w:val="007156C4"/>
    <w:rsid w:val="00715DB1"/>
    <w:rsid w:val="00715E79"/>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2EB"/>
    <w:rsid w:val="00723304"/>
    <w:rsid w:val="007237AB"/>
    <w:rsid w:val="007237C9"/>
    <w:rsid w:val="007237E6"/>
    <w:rsid w:val="007237E8"/>
    <w:rsid w:val="00723813"/>
    <w:rsid w:val="00723C3A"/>
    <w:rsid w:val="00723FEC"/>
    <w:rsid w:val="007241E7"/>
    <w:rsid w:val="007245E8"/>
    <w:rsid w:val="0072515E"/>
    <w:rsid w:val="00725390"/>
    <w:rsid w:val="00725979"/>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39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5DD"/>
    <w:rsid w:val="0073594D"/>
    <w:rsid w:val="007359D7"/>
    <w:rsid w:val="00735E21"/>
    <w:rsid w:val="007362E1"/>
    <w:rsid w:val="00736A16"/>
    <w:rsid w:val="007378BA"/>
    <w:rsid w:val="00737A64"/>
    <w:rsid w:val="007404A2"/>
    <w:rsid w:val="00740CCC"/>
    <w:rsid w:val="00740DC4"/>
    <w:rsid w:val="0074141A"/>
    <w:rsid w:val="007418EF"/>
    <w:rsid w:val="00741C82"/>
    <w:rsid w:val="00741EC7"/>
    <w:rsid w:val="007423C5"/>
    <w:rsid w:val="00742608"/>
    <w:rsid w:val="007426DB"/>
    <w:rsid w:val="0074300F"/>
    <w:rsid w:val="0074377F"/>
    <w:rsid w:val="00743E59"/>
    <w:rsid w:val="007443A5"/>
    <w:rsid w:val="00744523"/>
    <w:rsid w:val="007446F8"/>
    <w:rsid w:val="007447F3"/>
    <w:rsid w:val="00744D9F"/>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BEE"/>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110"/>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934"/>
    <w:rsid w:val="00761AD4"/>
    <w:rsid w:val="00761D7B"/>
    <w:rsid w:val="00761EB0"/>
    <w:rsid w:val="00762C22"/>
    <w:rsid w:val="00764077"/>
    <w:rsid w:val="00764184"/>
    <w:rsid w:val="0076425D"/>
    <w:rsid w:val="0076434F"/>
    <w:rsid w:val="007645FA"/>
    <w:rsid w:val="0076497C"/>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355"/>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9C"/>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D15"/>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325"/>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A4"/>
    <w:rsid w:val="007A18EA"/>
    <w:rsid w:val="007A1A41"/>
    <w:rsid w:val="007A1ABF"/>
    <w:rsid w:val="007A29E9"/>
    <w:rsid w:val="007A2AD0"/>
    <w:rsid w:val="007A2CF7"/>
    <w:rsid w:val="007A3020"/>
    <w:rsid w:val="007A3A01"/>
    <w:rsid w:val="007A3C96"/>
    <w:rsid w:val="007A3FCA"/>
    <w:rsid w:val="007A407A"/>
    <w:rsid w:val="007A42BE"/>
    <w:rsid w:val="007A42FF"/>
    <w:rsid w:val="007A43CC"/>
    <w:rsid w:val="007A4999"/>
    <w:rsid w:val="007A4A6B"/>
    <w:rsid w:val="007A4CA9"/>
    <w:rsid w:val="007A4CD1"/>
    <w:rsid w:val="007A53CB"/>
    <w:rsid w:val="007A55D0"/>
    <w:rsid w:val="007A55F9"/>
    <w:rsid w:val="007A5755"/>
    <w:rsid w:val="007A5E9B"/>
    <w:rsid w:val="007A65BE"/>
    <w:rsid w:val="007A66F6"/>
    <w:rsid w:val="007A68E7"/>
    <w:rsid w:val="007A6A50"/>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46"/>
    <w:rsid w:val="007D3680"/>
    <w:rsid w:val="007D36F1"/>
    <w:rsid w:val="007D37F7"/>
    <w:rsid w:val="007D398B"/>
    <w:rsid w:val="007D3ECC"/>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88F"/>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3D3"/>
    <w:rsid w:val="007E7452"/>
    <w:rsid w:val="007E77C6"/>
    <w:rsid w:val="007E7FB5"/>
    <w:rsid w:val="007E7FB6"/>
    <w:rsid w:val="007F03CD"/>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6A"/>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0C1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6BC5"/>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814"/>
    <w:rsid w:val="008169F5"/>
    <w:rsid w:val="008179A8"/>
    <w:rsid w:val="00817B52"/>
    <w:rsid w:val="00817EF5"/>
    <w:rsid w:val="00820169"/>
    <w:rsid w:val="008201C0"/>
    <w:rsid w:val="0082027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B88"/>
    <w:rsid w:val="00837EEB"/>
    <w:rsid w:val="0084015E"/>
    <w:rsid w:val="008405C3"/>
    <w:rsid w:val="008406A9"/>
    <w:rsid w:val="0084096C"/>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B7D"/>
    <w:rsid w:val="00870C22"/>
    <w:rsid w:val="00872013"/>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42"/>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1D5"/>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912"/>
    <w:rsid w:val="00887B20"/>
    <w:rsid w:val="00890170"/>
    <w:rsid w:val="008902D4"/>
    <w:rsid w:val="008903C6"/>
    <w:rsid w:val="0089057E"/>
    <w:rsid w:val="00890590"/>
    <w:rsid w:val="00890994"/>
    <w:rsid w:val="00890B25"/>
    <w:rsid w:val="00890C7C"/>
    <w:rsid w:val="00890F8C"/>
    <w:rsid w:val="008910E8"/>
    <w:rsid w:val="008915EB"/>
    <w:rsid w:val="00891725"/>
    <w:rsid w:val="00891EF1"/>
    <w:rsid w:val="00892023"/>
    <w:rsid w:val="00892039"/>
    <w:rsid w:val="008922C2"/>
    <w:rsid w:val="00892701"/>
    <w:rsid w:val="00892757"/>
    <w:rsid w:val="00892AB5"/>
    <w:rsid w:val="00892B59"/>
    <w:rsid w:val="00892B9E"/>
    <w:rsid w:val="00892F71"/>
    <w:rsid w:val="00893365"/>
    <w:rsid w:val="008933DD"/>
    <w:rsid w:val="00893CA2"/>
    <w:rsid w:val="00893D0C"/>
    <w:rsid w:val="008946B7"/>
    <w:rsid w:val="00894991"/>
    <w:rsid w:val="00894A6E"/>
    <w:rsid w:val="00894B93"/>
    <w:rsid w:val="00895336"/>
    <w:rsid w:val="00895824"/>
    <w:rsid w:val="00896181"/>
    <w:rsid w:val="00896377"/>
    <w:rsid w:val="00896487"/>
    <w:rsid w:val="00896833"/>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651"/>
    <w:rsid w:val="008C2871"/>
    <w:rsid w:val="008C31D1"/>
    <w:rsid w:val="008C31F4"/>
    <w:rsid w:val="008C320D"/>
    <w:rsid w:val="008C3325"/>
    <w:rsid w:val="008C36C1"/>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365"/>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726"/>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27D"/>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01BA"/>
    <w:rsid w:val="008F1281"/>
    <w:rsid w:val="008F16C1"/>
    <w:rsid w:val="008F1914"/>
    <w:rsid w:val="008F1CBB"/>
    <w:rsid w:val="008F1DD5"/>
    <w:rsid w:val="008F1F58"/>
    <w:rsid w:val="008F23C8"/>
    <w:rsid w:val="008F26AD"/>
    <w:rsid w:val="008F2B18"/>
    <w:rsid w:val="008F2C30"/>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456"/>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A4E"/>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0A8"/>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8A"/>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9C4"/>
    <w:rsid w:val="00946A28"/>
    <w:rsid w:val="00947458"/>
    <w:rsid w:val="00947943"/>
    <w:rsid w:val="009479C8"/>
    <w:rsid w:val="00947C8A"/>
    <w:rsid w:val="0095004D"/>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5F9A"/>
    <w:rsid w:val="00956178"/>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56"/>
    <w:rsid w:val="00964977"/>
    <w:rsid w:val="00964BF3"/>
    <w:rsid w:val="00964DEA"/>
    <w:rsid w:val="009650A4"/>
    <w:rsid w:val="00965429"/>
    <w:rsid w:val="00965501"/>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3CF"/>
    <w:rsid w:val="00977B96"/>
    <w:rsid w:val="00977E69"/>
    <w:rsid w:val="00977E87"/>
    <w:rsid w:val="0098004E"/>
    <w:rsid w:val="00980067"/>
    <w:rsid w:val="009810C2"/>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766"/>
    <w:rsid w:val="009842D8"/>
    <w:rsid w:val="009842DB"/>
    <w:rsid w:val="00984455"/>
    <w:rsid w:val="00984AAE"/>
    <w:rsid w:val="00984B9C"/>
    <w:rsid w:val="00984C1E"/>
    <w:rsid w:val="0098512B"/>
    <w:rsid w:val="00985260"/>
    <w:rsid w:val="0098550A"/>
    <w:rsid w:val="00985BBE"/>
    <w:rsid w:val="00985DB8"/>
    <w:rsid w:val="009862B6"/>
    <w:rsid w:val="00986C59"/>
    <w:rsid w:val="00986F1B"/>
    <w:rsid w:val="0098770B"/>
    <w:rsid w:val="00987A4E"/>
    <w:rsid w:val="00987A9E"/>
    <w:rsid w:val="00987F4F"/>
    <w:rsid w:val="00987FFE"/>
    <w:rsid w:val="009900AF"/>
    <w:rsid w:val="00990A84"/>
    <w:rsid w:val="00991380"/>
    <w:rsid w:val="00991BB7"/>
    <w:rsid w:val="00991C41"/>
    <w:rsid w:val="00991C5F"/>
    <w:rsid w:val="00991CA2"/>
    <w:rsid w:val="00991CD4"/>
    <w:rsid w:val="0099267A"/>
    <w:rsid w:val="00992D23"/>
    <w:rsid w:val="00992F7D"/>
    <w:rsid w:val="009930E6"/>
    <w:rsid w:val="009933B1"/>
    <w:rsid w:val="009935B7"/>
    <w:rsid w:val="0099366B"/>
    <w:rsid w:val="0099383F"/>
    <w:rsid w:val="00993877"/>
    <w:rsid w:val="0099449D"/>
    <w:rsid w:val="00994616"/>
    <w:rsid w:val="00994AB9"/>
    <w:rsid w:val="00994BCB"/>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1F05"/>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54A"/>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911"/>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593"/>
    <w:rsid w:val="009E48D8"/>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93"/>
    <w:rsid w:val="009E79AF"/>
    <w:rsid w:val="009E7AEA"/>
    <w:rsid w:val="009E7D27"/>
    <w:rsid w:val="009F0150"/>
    <w:rsid w:val="009F019C"/>
    <w:rsid w:val="009F0A98"/>
    <w:rsid w:val="009F0E56"/>
    <w:rsid w:val="009F0EE6"/>
    <w:rsid w:val="009F1342"/>
    <w:rsid w:val="009F148F"/>
    <w:rsid w:val="009F165E"/>
    <w:rsid w:val="009F1954"/>
    <w:rsid w:val="009F1BA9"/>
    <w:rsid w:val="009F20E9"/>
    <w:rsid w:val="009F21DF"/>
    <w:rsid w:val="009F23A1"/>
    <w:rsid w:val="009F26B8"/>
    <w:rsid w:val="009F29FD"/>
    <w:rsid w:val="009F2C74"/>
    <w:rsid w:val="009F2DDF"/>
    <w:rsid w:val="009F31DE"/>
    <w:rsid w:val="009F3207"/>
    <w:rsid w:val="009F3605"/>
    <w:rsid w:val="009F3664"/>
    <w:rsid w:val="009F386D"/>
    <w:rsid w:val="009F38BD"/>
    <w:rsid w:val="009F39FC"/>
    <w:rsid w:val="009F3AC3"/>
    <w:rsid w:val="009F3B15"/>
    <w:rsid w:val="009F3BA3"/>
    <w:rsid w:val="009F3D8B"/>
    <w:rsid w:val="009F405A"/>
    <w:rsid w:val="009F4089"/>
    <w:rsid w:val="009F457C"/>
    <w:rsid w:val="009F458D"/>
    <w:rsid w:val="009F4AC2"/>
    <w:rsid w:val="009F4D99"/>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44"/>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639"/>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172"/>
    <w:rsid w:val="00A222BB"/>
    <w:rsid w:val="00A223DC"/>
    <w:rsid w:val="00A22803"/>
    <w:rsid w:val="00A22820"/>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6E07"/>
    <w:rsid w:val="00A473FF"/>
    <w:rsid w:val="00A4755E"/>
    <w:rsid w:val="00A47A11"/>
    <w:rsid w:val="00A47C3C"/>
    <w:rsid w:val="00A47E70"/>
    <w:rsid w:val="00A47F78"/>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986"/>
    <w:rsid w:val="00A83E1B"/>
    <w:rsid w:val="00A83E7D"/>
    <w:rsid w:val="00A83ED4"/>
    <w:rsid w:val="00A8433F"/>
    <w:rsid w:val="00A84D2A"/>
    <w:rsid w:val="00A85240"/>
    <w:rsid w:val="00A8533D"/>
    <w:rsid w:val="00A85B34"/>
    <w:rsid w:val="00A863EE"/>
    <w:rsid w:val="00A867A8"/>
    <w:rsid w:val="00A86E4E"/>
    <w:rsid w:val="00A8776F"/>
    <w:rsid w:val="00A879FD"/>
    <w:rsid w:val="00A900BA"/>
    <w:rsid w:val="00A9052E"/>
    <w:rsid w:val="00A907B1"/>
    <w:rsid w:val="00A9163F"/>
    <w:rsid w:val="00A91886"/>
    <w:rsid w:val="00A91F6D"/>
    <w:rsid w:val="00A9289E"/>
    <w:rsid w:val="00A928E5"/>
    <w:rsid w:val="00A929A9"/>
    <w:rsid w:val="00A92AA4"/>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97BE7"/>
    <w:rsid w:val="00AA1A82"/>
    <w:rsid w:val="00AA1DF4"/>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2C0"/>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7"/>
    <w:rsid w:val="00AC06CC"/>
    <w:rsid w:val="00AC0AA5"/>
    <w:rsid w:val="00AC0CED"/>
    <w:rsid w:val="00AC0D19"/>
    <w:rsid w:val="00AC0DBE"/>
    <w:rsid w:val="00AC0EBB"/>
    <w:rsid w:val="00AC1022"/>
    <w:rsid w:val="00AC1CDE"/>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3FE"/>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980"/>
    <w:rsid w:val="00AD3AB8"/>
    <w:rsid w:val="00AD3B6A"/>
    <w:rsid w:val="00AD4600"/>
    <w:rsid w:val="00AD482F"/>
    <w:rsid w:val="00AD530D"/>
    <w:rsid w:val="00AD5D53"/>
    <w:rsid w:val="00AD6278"/>
    <w:rsid w:val="00AD64DB"/>
    <w:rsid w:val="00AD685E"/>
    <w:rsid w:val="00AD6DCB"/>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DC8"/>
    <w:rsid w:val="00AE4202"/>
    <w:rsid w:val="00AE430D"/>
    <w:rsid w:val="00AE4372"/>
    <w:rsid w:val="00AE476B"/>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FD2"/>
    <w:rsid w:val="00B042DE"/>
    <w:rsid w:val="00B04338"/>
    <w:rsid w:val="00B044A7"/>
    <w:rsid w:val="00B0478A"/>
    <w:rsid w:val="00B04C7C"/>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7DB"/>
    <w:rsid w:val="00B168C7"/>
    <w:rsid w:val="00B16A7A"/>
    <w:rsid w:val="00B16B57"/>
    <w:rsid w:val="00B16F39"/>
    <w:rsid w:val="00B16FD7"/>
    <w:rsid w:val="00B174FB"/>
    <w:rsid w:val="00B17885"/>
    <w:rsid w:val="00B178FE"/>
    <w:rsid w:val="00B17DC5"/>
    <w:rsid w:val="00B17FD1"/>
    <w:rsid w:val="00B2091A"/>
    <w:rsid w:val="00B2105F"/>
    <w:rsid w:val="00B21279"/>
    <w:rsid w:val="00B21AA4"/>
    <w:rsid w:val="00B21E5B"/>
    <w:rsid w:val="00B2218E"/>
    <w:rsid w:val="00B22304"/>
    <w:rsid w:val="00B2290C"/>
    <w:rsid w:val="00B2315B"/>
    <w:rsid w:val="00B2333A"/>
    <w:rsid w:val="00B235F4"/>
    <w:rsid w:val="00B23D2B"/>
    <w:rsid w:val="00B23E1C"/>
    <w:rsid w:val="00B241EB"/>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3FF0"/>
    <w:rsid w:val="00B3427C"/>
    <w:rsid w:val="00B347E8"/>
    <w:rsid w:val="00B34A43"/>
    <w:rsid w:val="00B34F87"/>
    <w:rsid w:val="00B34FB1"/>
    <w:rsid w:val="00B3502E"/>
    <w:rsid w:val="00B35165"/>
    <w:rsid w:val="00B35A86"/>
    <w:rsid w:val="00B35BC2"/>
    <w:rsid w:val="00B35CC0"/>
    <w:rsid w:val="00B35D6D"/>
    <w:rsid w:val="00B3618B"/>
    <w:rsid w:val="00B373EA"/>
    <w:rsid w:val="00B37E3D"/>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6C71"/>
    <w:rsid w:val="00B47997"/>
    <w:rsid w:val="00B47C0A"/>
    <w:rsid w:val="00B47F0E"/>
    <w:rsid w:val="00B50132"/>
    <w:rsid w:val="00B502ED"/>
    <w:rsid w:val="00B50621"/>
    <w:rsid w:val="00B50707"/>
    <w:rsid w:val="00B50C11"/>
    <w:rsid w:val="00B50C24"/>
    <w:rsid w:val="00B50D5E"/>
    <w:rsid w:val="00B51805"/>
    <w:rsid w:val="00B51CBE"/>
    <w:rsid w:val="00B51F72"/>
    <w:rsid w:val="00B521F3"/>
    <w:rsid w:val="00B52217"/>
    <w:rsid w:val="00B526AD"/>
    <w:rsid w:val="00B5289F"/>
    <w:rsid w:val="00B52B4D"/>
    <w:rsid w:val="00B52D23"/>
    <w:rsid w:val="00B532CE"/>
    <w:rsid w:val="00B53403"/>
    <w:rsid w:val="00B535DC"/>
    <w:rsid w:val="00B5366C"/>
    <w:rsid w:val="00B536D4"/>
    <w:rsid w:val="00B53817"/>
    <w:rsid w:val="00B53942"/>
    <w:rsid w:val="00B53BB3"/>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5A1"/>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78E"/>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5C4B"/>
    <w:rsid w:val="00BA635E"/>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46C"/>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93B"/>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019"/>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43A"/>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399"/>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274E"/>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302"/>
    <w:rsid w:val="00C366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0F19"/>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AC"/>
    <w:rsid w:val="00C609E1"/>
    <w:rsid w:val="00C60B17"/>
    <w:rsid w:val="00C61119"/>
    <w:rsid w:val="00C612C1"/>
    <w:rsid w:val="00C613E6"/>
    <w:rsid w:val="00C61C41"/>
    <w:rsid w:val="00C61DC0"/>
    <w:rsid w:val="00C61F26"/>
    <w:rsid w:val="00C62011"/>
    <w:rsid w:val="00C620F4"/>
    <w:rsid w:val="00C6240F"/>
    <w:rsid w:val="00C626D4"/>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57D"/>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6E0"/>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DD8"/>
    <w:rsid w:val="00C9483E"/>
    <w:rsid w:val="00C950C5"/>
    <w:rsid w:val="00C95985"/>
    <w:rsid w:val="00C95C2D"/>
    <w:rsid w:val="00C95DEA"/>
    <w:rsid w:val="00C95E66"/>
    <w:rsid w:val="00C95E7A"/>
    <w:rsid w:val="00C960BE"/>
    <w:rsid w:val="00C96CDB"/>
    <w:rsid w:val="00C96DFE"/>
    <w:rsid w:val="00C96EC3"/>
    <w:rsid w:val="00C971FB"/>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4BE1"/>
    <w:rsid w:val="00CA50A6"/>
    <w:rsid w:val="00CA5422"/>
    <w:rsid w:val="00CA550D"/>
    <w:rsid w:val="00CA5BDD"/>
    <w:rsid w:val="00CA5EFC"/>
    <w:rsid w:val="00CA68C7"/>
    <w:rsid w:val="00CA7018"/>
    <w:rsid w:val="00CA7256"/>
    <w:rsid w:val="00CA74CE"/>
    <w:rsid w:val="00CA77AF"/>
    <w:rsid w:val="00CA782E"/>
    <w:rsid w:val="00CA7875"/>
    <w:rsid w:val="00CA7E34"/>
    <w:rsid w:val="00CB04BC"/>
    <w:rsid w:val="00CB07E7"/>
    <w:rsid w:val="00CB0C2E"/>
    <w:rsid w:val="00CB1071"/>
    <w:rsid w:val="00CB11E0"/>
    <w:rsid w:val="00CB156E"/>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5B6"/>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C71"/>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C10"/>
    <w:rsid w:val="00CE5D62"/>
    <w:rsid w:val="00CE6197"/>
    <w:rsid w:val="00CE6634"/>
    <w:rsid w:val="00CE6CBD"/>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5AC1"/>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1654"/>
    <w:rsid w:val="00D020D2"/>
    <w:rsid w:val="00D024ED"/>
    <w:rsid w:val="00D0291E"/>
    <w:rsid w:val="00D029E4"/>
    <w:rsid w:val="00D02E2A"/>
    <w:rsid w:val="00D0349F"/>
    <w:rsid w:val="00D034A0"/>
    <w:rsid w:val="00D0385E"/>
    <w:rsid w:val="00D03DA9"/>
    <w:rsid w:val="00D0414C"/>
    <w:rsid w:val="00D041BC"/>
    <w:rsid w:val="00D0423F"/>
    <w:rsid w:val="00D045B1"/>
    <w:rsid w:val="00D04699"/>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9D4"/>
    <w:rsid w:val="00D11BAC"/>
    <w:rsid w:val="00D11C8D"/>
    <w:rsid w:val="00D11F97"/>
    <w:rsid w:val="00D12270"/>
    <w:rsid w:val="00D12304"/>
    <w:rsid w:val="00D1252E"/>
    <w:rsid w:val="00D12634"/>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74C"/>
    <w:rsid w:val="00D248B3"/>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60"/>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AC8"/>
    <w:rsid w:val="00D47B18"/>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1F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8B5"/>
    <w:rsid w:val="00D60A8F"/>
    <w:rsid w:val="00D6101E"/>
    <w:rsid w:val="00D61353"/>
    <w:rsid w:val="00D613CC"/>
    <w:rsid w:val="00D61551"/>
    <w:rsid w:val="00D61C4A"/>
    <w:rsid w:val="00D61CFF"/>
    <w:rsid w:val="00D61E64"/>
    <w:rsid w:val="00D628F3"/>
    <w:rsid w:val="00D62ABE"/>
    <w:rsid w:val="00D62BD4"/>
    <w:rsid w:val="00D62FB1"/>
    <w:rsid w:val="00D6360C"/>
    <w:rsid w:val="00D63E6B"/>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6C"/>
    <w:rsid w:val="00D843BB"/>
    <w:rsid w:val="00D843FF"/>
    <w:rsid w:val="00D848EA"/>
    <w:rsid w:val="00D8495E"/>
    <w:rsid w:val="00D84B1F"/>
    <w:rsid w:val="00D84D21"/>
    <w:rsid w:val="00D85619"/>
    <w:rsid w:val="00D85E4C"/>
    <w:rsid w:val="00D8638E"/>
    <w:rsid w:val="00D8660A"/>
    <w:rsid w:val="00D86766"/>
    <w:rsid w:val="00D87224"/>
    <w:rsid w:val="00D872AF"/>
    <w:rsid w:val="00D87563"/>
    <w:rsid w:val="00D877E0"/>
    <w:rsid w:val="00D903E2"/>
    <w:rsid w:val="00D90743"/>
    <w:rsid w:val="00D9074A"/>
    <w:rsid w:val="00D907E1"/>
    <w:rsid w:val="00D9097D"/>
    <w:rsid w:val="00D90B35"/>
    <w:rsid w:val="00D90C94"/>
    <w:rsid w:val="00D90EF4"/>
    <w:rsid w:val="00D91187"/>
    <w:rsid w:val="00D91346"/>
    <w:rsid w:val="00D91A3D"/>
    <w:rsid w:val="00D91FA8"/>
    <w:rsid w:val="00D92972"/>
    <w:rsid w:val="00D93178"/>
    <w:rsid w:val="00D93370"/>
    <w:rsid w:val="00D933A9"/>
    <w:rsid w:val="00D933DB"/>
    <w:rsid w:val="00D93B9C"/>
    <w:rsid w:val="00D945D3"/>
    <w:rsid w:val="00D9480F"/>
    <w:rsid w:val="00D9493F"/>
    <w:rsid w:val="00D949C7"/>
    <w:rsid w:val="00D94AFE"/>
    <w:rsid w:val="00D94B3B"/>
    <w:rsid w:val="00D94CEE"/>
    <w:rsid w:val="00D94E69"/>
    <w:rsid w:val="00D94F22"/>
    <w:rsid w:val="00D952E4"/>
    <w:rsid w:val="00D95370"/>
    <w:rsid w:val="00D95418"/>
    <w:rsid w:val="00D9555D"/>
    <w:rsid w:val="00D9582C"/>
    <w:rsid w:val="00D95954"/>
    <w:rsid w:val="00D95B22"/>
    <w:rsid w:val="00D95D75"/>
    <w:rsid w:val="00D961D0"/>
    <w:rsid w:val="00D969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6D6"/>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0D50"/>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8F3"/>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305"/>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332"/>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8F3"/>
    <w:rsid w:val="00E10F6B"/>
    <w:rsid w:val="00E11037"/>
    <w:rsid w:val="00E1121F"/>
    <w:rsid w:val="00E11951"/>
    <w:rsid w:val="00E119DC"/>
    <w:rsid w:val="00E11E3A"/>
    <w:rsid w:val="00E11EC9"/>
    <w:rsid w:val="00E1264A"/>
    <w:rsid w:val="00E12B40"/>
    <w:rsid w:val="00E12C4D"/>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5F30"/>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144"/>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0FE"/>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47B"/>
    <w:rsid w:val="00E43A2B"/>
    <w:rsid w:val="00E43D78"/>
    <w:rsid w:val="00E440F3"/>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9F"/>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2C24"/>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BC2"/>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34"/>
    <w:rsid w:val="00E73AA2"/>
    <w:rsid w:val="00E73B4A"/>
    <w:rsid w:val="00E73D36"/>
    <w:rsid w:val="00E7414B"/>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CBB"/>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A7D20"/>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670"/>
    <w:rsid w:val="00EB79C9"/>
    <w:rsid w:val="00EB7FA8"/>
    <w:rsid w:val="00EC0124"/>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68"/>
    <w:rsid w:val="00ED11EE"/>
    <w:rsid w:val="00ED12F1"/>
    <w:rsid w:val="00ED1380"/>
    <w:rsid w:val="00ED17A9"/>
    <w:rsid w:val="00ED1A97"/>
    <w:rsid w:val="00ED1E2A"/>
    <w:rsid w:val="00ED2233"/>
    <w:rsid w:val="00ED2326"/>
    <w:rsid w:val="00ED2347"/>
    <w:rsid w:val="00ED27EC"/>
    <w:rsid w:val="00ED29DE"/>
    <w:rsid w:val="00ED35C2"/>
    <w:rsid w:val="00ED3729"/>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13A"/>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3C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6425"/>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D10"/>
    <w:rsid w:val="00F27E6A"/>
    <w:rsid w:val="00F300AE"/>
    <w:rsid w:val="00F300FB"/>
    <w:rsid w:val="00F30741"/>
    <w:rsid w:val="00F308E8"/>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DF"/>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2D07"/>
    <w:rsid w:val="00F53C09"/>
    <w:rsid w:val="00F53EBD"/>
    <w:rsid w:val="00F5423E"/>
    <w:rsid w:val="00F54CF9"/>
    <w:rsid w:val="00F54EA6"/>
    <w:rsid w:val="00F550A2"/>
    <w:rsid w:val="00F5519B"/>
    <w:rsid w:val="00F555DA"/>
    <w:rsid w:val="00F5579F"/>
    <w:rsid w:val="00F557BC"/>
    <w:rsid w:val="00F55867"/>
    <w:rsid w:val="00F563FF"/>
    <w:rsid w:val="00F56CBC"/>
    <w:rsid w:val="00F56E19"/>
    <w:rsid w:val="00F56E7C"/>
    <w:rsid w:val="00F56F3D"/>
    <w:rsid w:val="00F57005"/>
    <w:rsid w:val="00F57345"/>
    <w:rsid w:val="00F57623"/>
    <w:rsid w:val="00F57C8E"/>
    <w:rsid w:val="00F57F31"/>
    <w:rsid w:val="00F600FF"/>
    <w:rsid w:val="00F601F4"/>
    <w:rsid w:val="00F60760"/>
    <w:rsid w:val="00F60F29"/>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74C"/>
    <w:rsid w:val="00FA69E5"/>
    <w:rsid w:val="00FA6DD1"/>
    <w:rsid w:val="00FA6F98"/>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BA4"/>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5F6E"/>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3CC2"/>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6ECE"/>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D4D"/>
    <w:rsid w:val="00FF3E01"/>
    <w:rsid w:val="00FF3F40"/>
    <w:rsid w:val="00FF42BC"/>
    <w:rsid w:val="00FF4B07"/>
    <w:rsid w:val="00FF4C7F"/>
    <w:rsid w:val="00FF4F6E"/>
    <w:rsid w:val="00FF527C"/>
    <w:rsid w:val="00FF54F9"/>
    <w:rsid w:val="00FF56CD"/>
    <w:rsid w:val="00FF59BD"/>
    <w:rsid w:val="00FF5AE0"/>
    <w:rsid w:val="00FF5E33"/>
    <w:rsid w:val="00FF6566"/>
    <w:rsid w:val="00FF6A56"/>
    <w:rsid w:val="00FF6A59"/>
    <w:rsid w:val="00FF7509"/>
    <w:rsid w:val="00FF78E0"/>
    <w:rsid w:val="00FF7CCC"/>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a"/>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 w:type="paragraph" w:customStyle="1" w:styleId="IvDInstructiontext">
    <w:name w:val="IvD Instructiontext"/>
    <w:basedOn w:val="afa"/>
    <w:link w:val="IvDInstructiontextChar"/>
    <w:uiPriority w:val="99"/>
    <w:qFormat/>
    <w:rsid w:val="00744D9F"/>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744D9F"/>
    <w:rPr>
      <w:rFonts w:ascii="Arial" w:eastAsiaTheme="minorEastAsia" w:hAnsi="Arial" w:cstheme="minorBidi"/>
      <w:i/>
      <w:color w:val="7F7F7F" w:themeColor="text1" w:themeTint="80"/>
      <w:spacing w:val="2"/>
      <w:sz w:val="18"/>
      <w:szCs w:val="18"/>
      <w:lang w:eastAsia="en-US"/>
    </w:rPr>
  </w:style>
  <w:style w:type="paragraph" w:customStyle="1" w:styleId="Doc-title">
    <w:name w:val="Doc-title"/>
    <w:basedOn w:val="a0"/>
    <w:next w:val="Doc-text2"/>
    <w:link w:val="Doc-titleChar"/>
    <w:qFormat/>
    <w:rsid w:val="006E0FD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E0FDB"/>
    <w:rPr>
      <w:rFonts w:ascii="Arial" w:eastAsia="MS Mincho" w:hAnsi="Arial"/>
      <w:noProof/>
      <w:szCs w:val="24"/>
      <w:lang w:val="en-GB" w:eastAsia="en-GB"/>
    </w:rPr>
  </w:style>
  <w:style w:type="paragraph" w:styleId="afc">
    <w:name w:val="Normal (Web)"/>
    <w:basedOn w:val="a0"/>
    <w:uiPriority w:val="99"/>
    <w:semiHidden/>
    <w:unhideWhenUsed/>
    <w:rsid w:val="003C0D5D"/>
    <w:pPr>
      <w:spacing w:before="100" w:beforeAutospacing="1" w:after="100" w:afterAutospacing="1"/>
    </w:pPr>
    <w:rPr>
      <w:rFonts w:eastAsia="Times New Roman"/>
      <w:sz w:val="24"/>
      <w:szCs w:val="24"/>
      <w:lang w:val="en-US" w:eastAsia="zh-CN"/>
    </w:rPr>
  </w:style>
  <w:style w:type="paragraph" w:styleId="HTML">
    <w:name w:val="HTML Preformatted"/>
    <w:basedOn w:val="a0"/>
    <w:link w:val="HTMLChar"/>
    <w:uiPriority w:val="99"/>
    <w:semiHidden/>
    <w:unhideWhenUsed/>
    <w:rsid w:val="003E7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semiHidden/>
    <w:rsid w:val="003E742A"/>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7036491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250026">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0752363">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4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5B762-C23B-4169-89ED-19F0B446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3736</TotalTime>
  <Pages>4</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liwei</cp:lastModifiedBy>
  <cp:revision>465</cp:revision>
  <cp:lastPrinted>2009-04-22T01:01:00Z</cp:lastPrinted>
  <dcterms:created xsi:type="dcterms:W3CDTF">2019-08-15T09:13:00Z</dcterms:created>
  <dcterms:modified xsi:type="dcterms:W3CDTF">2021-08-06T03:31:00Z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