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43465C7C" w:rsidR="00D309CC" w:rsidRDefault="00961ADE" w:rsidP="00D46431">
      <w:pPr>
        <w:pStyle w:val="CH"/>
      </w:pPr>
      <w:bookmarkStart w:id="0" w:name="historyclause"/>
      <w:r w:rsidRPr="00AE3A2C">
        <w:t>3GPP TSG-RAN WG2 Meeting #10</w:t>
      </w:r>
      <w:r>
        <w:t>9bis-e</w:t>
      </w:r>
      <w:r w:rsidR="00D309CC">
        <w:tab/>
      </w:r>
      <w:r w:rsidR="00D46431">
        <w:tab/>
      </w:r>
      <w:r w:rsidR="00D309CC" w:rsidRPr="00447117">
        <w:t>R</w:t>
      </w:r>
      <w:r w:rsidR="00313F1B" w:rsidRPr="00447117">
        <w:t>2</w:t>
      </w:r>
      <w:r w:rsidR="00D309CC" w:rsidRPr="00447117">
        <w:t>-</w:t>
      </w:r>
      <w:r w:rsidR="00707124">
        <w:t>200</w:t>
      </w:r>
      <w:r w:rsidR="00707124">
        <w:t>3828</w:t>
      </w:r>
      <w:bookmarkStart w:id="1" w:name="_GoBack"/>
      <w:bookmarkEnd w:id="1"/>
    </w:p>
    <w:p w14:paraId="50DC9730" w14:textId="23467DBE"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C832B0">
        <w:rPr>
          <w:lang w:val="de-DE"/>
        </w:rPr>
        <w:t>20</w:t>
      </w:r>
      <w:r w:rsidRPr="001065F9">
        <w:rPr>
          <w:lang w:val="de-DE"/>
        </w:rPr>
        <w:t xml:space="preserve"> </w:t>
      </w:r>
      <w:r w:rsidR="00C832B0">
        <w:rPr>
          <w:lang w:val="de-DE"/>
        </w:rPr>
        <w:t>April</w:t>
      </w:r>
      <w:r>
        <w:rPr>
          <w:lang w:val="de-DE"/>
        </w:rPr>
        <w:t xml:space="preserve"> </w:t>
      </w:r>
      <w:r w:rsidR="00961ADE">
        <w:rPr>
          <w:lang w:val="de-DE"/>
        </w:rPr>
        <w:t>-</w:t>
      </w:r>
      <w:r w:rsidRPr="001065F9">
        <w:rPr>
          <w:lang w:val="de-DE"/>
        </w:rPr>
        <w:t xml:space="preserve"> </w:t>
      </w:r>
      <w:r w:rsidR="00C832B0">
        <w:rPr>
          <w:lang w:val="de-DE"/>
        </w:rPr>
        <w:t>30</w:t>
      </w:r>
      <w:r w:rsidRPr="001065F9">
        <w:rPr>
          <w:lang w:val="de-DE"/>
        </w:rPr>
        <w:t xml:space="preserve"> </w:t>
      </w:r>
      <w:r w:rsidR="00C832B0">
        <w:rPr>
          <w:lang w:val="de-DE"/>
        </w:rPr>
        <w:t>April</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6765ED03" w:rsidR="00D309CC" w:rsidRPr="0008103A" w:rsidRDefault="00D309CC" w:rsidP="00D309CC">
      <w:pPr>
        <w:pStyle w:val="CH"/>
        <w:rPr>
          <w:b w:val="0"/>
        </w:rPr>
      </w:pPr>
      <w:r w:rsidRPr="0008103A">
        <w:t>Agenda item:</w:t>
      </w:r>
      <w:r>
        <w:tab/>
      </w:r>
      <w:r w:rsidR="00D212FB">
        <w:rPr>
          <w:lang w:eastAsia="zh-CN"/>
        </w:rPr>
        <w:t>6</w:t>
      </w:r>
      <w:r w:rsidR="00692656" w:rsidRPr="00961ADE">
        <w:t>.</w:t>
      </w:r>
      <w:r w:rsidR="00D212FB">
        <w:rPr>
          <w:lang w:val="en-US"/>
        </w:rPr>
        <w:t>20</w:t>
      </w:r>
      <w:r w:rsidR="00692656" w:rsidRPr="00961ADE">
        <w:t>.</w:t>
      </w:r>
      <w:r w:rsidR="00D212FB">
        <w:t>1.1</w:t>
      </w:r>
    </w:p>
    <w:p w14:paraId="4DBE005A" w14:textId="6D6BF36B" w:rsidR="00D309CC" w:rsidRPr="00A558BE" w:rsidRDefault="00D309CC" w:rsidP="00D212FB">
      <w:pPr>
        <w:pStyle w:val="CH"/>
        <w:rPr>
          <w:b w:val="0"/>
          <w:lang w:val="en-US" w:eastAsia="zh-CN"/>
        </w:rPr>
      </w:pPr>
      <w:r>
        <w:t>Source:</w:t>
      </w:r>
      <w:r>
        <w:tab/>
        <w:t>Apple</w:t>
      </w:r>
    </w:p>
    <w:p w14:paraId="0D2061A1" w14:textId="4943B612" w:rsidR="00D309CC" w:rsidRPr="00D212FB" w:rsidRDefault="00D309CC" w:rsidP="00776039">
      <w:pPr>
        <w:pStyle w:val="CH"/>
        <w:ind w:left="2260" w:hanging="2260"/>
        <w:rPr>
          <w:lang w:val="en-US" w:eastAsia="zh-CN"/>
        </w:rPr>
      </w:pPr>
      <w:r w:rsidRPr="0008103A">
        <w:t>Title:</w:t>
      </w:r>
      <w:r w:rsidRPr="0008103A">
        <w:tab/>
      </w:r>
      <w:r w:rsidR="00D212FB">
        <w:rPr>
          <w:lang w:val="en-US" w:eastAsia="zh-CN"/>
        </w:rPr>
        <w:t xml:space="preserve">Discussion on </w:t>
      </w:r>
      <w:proofErr w:type="spellStart"/>
      <w:r w:rsidR="00D212FB">
        <w:rPr>
          <w:lang w:val="en-US" w:eastAsia="zh-CN"/>
        </w:rPr>
        <w:t>NeedForGap</w:t>
      </w:r>
      <w:proofErr w:type="spellEnd"/>
      <w:r w:rsidR="00D212FB">
        <w:rPr>
          <w:lang w:val="en-US" w:eastAsia="zh-CN"/>
        </w:rPr>
        <w:t xml:space="preserve"> Capability</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65775CA1" w14:textId="7A091FBF" w:rsidR="00D212FB" w:rsidRDefault="00004B93" w:rsidP="008E7986">
      <w:pPr>
        <w:rPr>
          <w:lang w:val="en-US" w:eastAsia="zh-CN"/>
        </w:rPr>
      </w:pPr>
      <w:r>
        <w:rPr>
          <w:lang w:val="en-US" w:eastAsia="zh-CN"/>
        </w:rPr>
        <w:t>In RAN2#10</w:t>
      </w:r>
      <w:r w:rsidR="00910E77">
        <w:rPr>
          <w:lang w:val="en-US" w:eastAsia="zh-CN"/>
        </w:rPr>
        <w:t>9</w:t>
      </w:r>
      <w:r>
        <w:rPr>
          <w:lang w:val="en-US" w:eastAsia="zh-CN"/>
        </w:rPr>
        <w:t xml:space="preserve">, </w:t>
      </w:r>
      <w:proofErr w:type="spellStart"/>
      <w:r w:rsidR="00D212FB">
        <w:rPr>
          <w:lang w:val="en-US" w:eastAsia="zh-CN"/>
        </w:rPr>
        <w:t>NeedForGap</w:t>
      </w:r>
      <w:proofErr w:type="spellEnd"/>
      <w:r w:rsidR="00D212FB">
        <w:rPr>
          <w:lang w:val="en-US" w:eastAsia="zh-CN"/>
        </w:rPr>
        <w:t xml:space="preserve"> UE capability had made a lot of progress as shown below</w:t>
      </w:r>
      <w:r w:rsidR="00D75F67">
        <w:rPr>
          <w:lang w:val="en-US" w:eastAsia="zh-CN"/>
        </w:rPr>
        <w:t xml:space="preserve"> [1]</w:t>
      </w:r>
      <w:r w:rsidR="00D212FB">
        <w:rPr>
          <w:lang w:val="en-US" w:eastAsia="zh-CN"/>
        </w:rPr>
        <w:t>. In this contribution, we discussed the two FFS points</w:t>
      </w:r>
      <w:r w:rsidR="00676E3E">
        <w:rPr>
          <w:lang w:val="en-US" w:eastAsia="zh-CN"/>
        </w:rPr>
        <w:t xml:space="preserve"> </w:t>
      </w:r>
      <w:r w:rsidR="00D75F67">
        <w:rPr>
          <w:lang w:val="en-US" w:eastAsia="zh-CN"/>
        </w:rPr>
        <w:t>and</w:t>
      </w:r>
      <w:r w:rsidR="00676E3E">
        <w:rPr>
          <w:lang w:val="en-US" w:eastAsia="zh-CN"/>
        </w:rPr>
        <w:t xml:space="preserve"> </w:t>
      </w:r>
      <w:r w:rsidR="00D212FB">
        <w:rPr>
          <w:lang w:val="en-US" w:eastAsia="zh-CN"/>
        </w:rPr>
        <w:t>suggest</w:t>
      </w:r>
      <w:r w:rsidR="00D75F67">
        <w:rPr>
          <w:lang w:val="en-US" w:eastAsia="zh-CN"/>
        </w:rPr>
        <w:t>ed</w:t>
      </w:r>
      <w:r w:rsidR="00D212FB">
        <w:rPr>
          <w:lang w:val="en-US" w:eastAsia="zh-CN"/>
        </w:rPr>
        <w:t xml:space="preserve"> to send an LS to RAN4</w:t>
      </w:r>
      <w:r w:rsidR="00EA11F2">
        <w:rPr>
          <w:lang w:val="en-US" w:eastAsia="zh-CN"/>
        </w:rPr>
        <w:t xml:space="preserve"> to inform them our agreements and ask for comments in case any inconsistence happens between RAN2 and RAN4 on different features</w:t>
      </w:r>
      <w:r w:rsidR="009B53A1">
        <w:rPr>
          <w:rFonts w:hint="eastAsia"/>
          <w:lang w:val="en-US" w:eastAsia="zh-CN"/>
        </w:rPr>
        <w:t>.</w:t>
      </w:r>
    </w:p>
    <w:p w14:paraId="36BD7785"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sidRPr="00CD4D31">
        <w:rPr>
          <w:lang w:val="en-US"/>
        </w:rPr>
        <w:t xml:space="preserve">In dynamic need for gap reporting, the network could </w:t>
      </w:r>
      <w:proofErr w:type="spellStart"/>
      <w:r w:rsidRPr="00CD4D31">
        <w:rPr>
          <w:lang w:val="en-US"/>
        </w:rPr>
        <w:t>deconfigure</w:t>
      </w:r>
      <w:proofErr w:type="spellEnd"/>
      <w:r w:rsidRPr="00CD4D31">
        <w:rPr>
          <w:lang w:val="en-US"/>
        </w:rPr>
        <w:t xml:space="preserve"> the feature temporarily in order to prevent UE from sending the information. The UE shall report the </w:t>
      </w:r>
      <w:proofErr w:type="spellStart"/>
      <w:r w:rsidRPr="00CD4D31">
        <w:rPr>
          <w:lang w:val="en-US"/>
        </w:rPr>
        <w:t>NeedForGap</w:t>
      </w:r>
      <w:proofErr w:type="spellEnd"/>
      <w:r w:rsidRPr="00CD4D31">
        <w:rPr>
          <w:lang w:val="en-US"/>
        </w:rPr>
        <w:t xml:space="preserve"> information if the feature is enabled by the network from disable (i.e. the UE reports the information no matter the capability is changed or not).</w:t>
      </w:r>
    </w:p>
    <w:p w14:paraId="1D9EEB68"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w:t>
      </w:r>
      <w:r w:rsidRPr="00CD4D31">
        <w:rPr>
          <w:lang w:val="en-US"/>
        </w:rPr>
        <w:t xml:space="preserve">n Rel-16, the reporting of additional </w:t>
      </w:r>
      <w:proofErr w:type="spellStart"/>
      <w:r w:rsidRPr="00CD4D31">
        <w:rPr>
          <w:lang w:val="en-US"/>
        </w:rPr>
        <w:t>NeedForGap</w:t>
      </w:r>
      <w:proofErr w:type="spellEnd"/>
      <w:r w:rsidRPr="00CD4D31">
        <w:rPr>
          <w:lang w:val="en-US"/>
        </w:rPr>
        <w:t xml:space="preserve"> information based on the potential band combinations is not supported.  The UE reports the </w:t>
      </w:r>
      <w:proofErr w:type="spellStart"/>
      <w:r w:rsidRPr="00CD4D31">
        <w:rPr>
          <w:lang w:val="en-US"/>
        </w:rPr>
        <w:t>NeedForGap</w:t>
      </w:r>
      <w:proofErr w:type="spellEnd"/>
      <w:r w:rsidRPr="00CD4D31">
        <w:rPr>
          <w:lang w:val="en-US"/>
        </w:rPr>
        <w:t xml:space="preserve"> information based on resultant configuration (current configured band combination). </w:t>
      </w:r>
    </w:p>
    <w:p w14:paraId="74B9B032" w14:textId="77777777" w:rsidR="00D212FB" w:rsidRPr="00804404" w:rsidRDefault="00D212FB" w:rsidP="00D212FB">
      <w:pPr>
        <w:pStyle w:val="Agreement"/>
        <w:pBdr>
          <w:top w:val="single" w:sz="4" w:space="1" w:color="auto"/>
          <w:left w:val="single" w:sz="4" w:space="4" w:color="auto"/>
          <w:bottom w:val="single" w:sz="4" w:space="1" w:color="auto"/>
          <w:right w:val="single" w:sz="4" w:space="4" w:color="auto"/>
        </w:pBdr>
        <w:rPr>
          <w:lang w:val="en-US"/>
        </w:rPr>
      </w:pPr>
      <w:r w:rsidRPr="00CD4D31">
        <w:rPr>
          <w:lang w:val="en-US"/>
        </w:rPr>
        <w:t xml:space="preserve">In Rel-16, the reporting of measurement gap requirement information with granularity of frequency range (e.g. FR1 and/or FR2) is not supported. </w:t>
      </w:r>
    </w:p>
    <w:p w14:paraId="12A96FF1" w14:textId="77777777" w:rsidR="00D212FB" w:rsidRPr="00CD4D31"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It is FFS</w:t>
      </w:r>
      <w:r w:rsidRPr="00CD4D31">
        <w:rPr>
          <w:lang w:val="en-US"/>
        </w:rPr>
        <w:t xml:space="preserve"> whether to introduce a target band filter configuration for dynamic need for gap reporting. If agreed, the UE only reports the </w:t>
      </w:r>
      <w:proofErr w:type="spellStart"/>
      <w:r w:rsidRPr="00CD4D31">
        <w:rPr>
          <w:lang w:val="en-US"/>
        </w:rPr>
        <w:t>NeedForGap</w:t>
      </w:r>
      <w:proofErr w:type="spellEnd"/>
      <w:r w:rsidRPr="00CD4D31">
        <w:rPr>
          <w:lang w:val="en-US"/>
        </w:rPr>
        <w:t xml:space="preserve"> information for the corresponding target bands provided by the network.</w:t>
      </w:r>
    </w:p>
    <w:p w14:paraId="2CFB5DC7" w14:textId="4034BFC3" w:rsidR="00063EA4" w:rsidRPr="00D212FB" w:rsidRDefault="00D212FB" w:rsidP="00D212FB">
      <w:pPr>
        <w:pStyle w:val="Agreement"/>
        <w:pBdr>
          <w:top w:val="single" w:sz="4" w:space="1" w:color="auto"/>
          <w:left w:val="single" w:sz="4" w:space="4" w:color="auto"/>
          <w:bottom w:val="single" w:sz="4" w:space="1" w:color="auto"/>
          <w:right w:val="single" w:sz="4" w:space="4" w:color="auto"/>
        </w:pBdr>
        <w:rPr>
          <w:lang w:val="en-US"/>
        </w:rPr>
      </w:pPr>
      <w:r>
        <w:rPr>
          <w:lang w:val="en-US"/>
        </w:rPr>
        <w:t>It is FFS</w:t>
      </w:r>
      <w:r w:rsidRPr="00CD4D31">
        <w:rPr>
          <w:lang w:val="en-US"/>
        </w:rPr>
        <w:t xml:space="preserve"> whether to report </w:t>
      </w:r>
      <w:proofErr w:type="spellStart"/>
      <w:r w:rsidRPr="00CD4D31">
        <w:rPr>
          <w:lang w:val="en-US"/>
        </w:rPr>
        <w:t>NeedForGap</w:t>
      </w:r>
      <w:proofErr w:type="spellEnd"/>
      <w:r w:rsidRPr="00CD4D31">
        <w:rPr>
          <w:lang w:val="en-US"/>
        </w:rPr>
        <w:t xml:space="preserve"> information for intra-frequency measurement. If agreed, the intra-frequency </w:t>
      </w:r>
      <w:proofErr w:type="spellStart"/>
      <w:r w:rsidRPr="00CD4D31">
        <w:rPr>
          <w:lang w:val="en-US"/>
        </w:rPr>
        <w:t>NeedForGpp</w:t>
      </w:r>
      <w:proofErr w:type="spellEnd"/>
      <w:r w:rsidRPr="00CD4D31">
        <w:rPr>
          <w:lang w:val="en-US"/>
        </w:rPr>
        <w:t xml:space="preserve"> information should be reported by separate IE (different from the one for inter-frequency measurement).</w:t>
      </w:r>
    </w:p>
    <w:p w14:paraId="5D51C02C" w14:textId="0564903D" w:rsidR="00004B93" w:rsidRPr="00004B93" w:rsidRDefault="008E7986" w:rsidP="00004B93">
      <w:pPr>
        <w:pStyle w:val="Heading1"/>
      </w:pPr>
      <w:r>
        <w:t>2</w:t>
      </w:r>
      <w:r w:rsidR="00004B93">
        <w:t xml:space="preserve">  </w:t>
      </w:r>
      <w:r w:rsidR="00476CE3">
        <w:t xml:space="preserve"> </w:t>
      </w:r>
      <w:r w:rsidR="009575A3">
        <w:t>Discussion</w:t>
      </w:r>
    </w:p>
    <w:p w14:paraId="1F55C2CB" w14:textId="53BE5684" w:rsidR="0038169C" w:rsidRDefault="0038169C" w:rsidP="00DB5A6B">
      <w:r>
        <w:t xml:space="preserve">Firstly, we would like to discuss about the scope of this feature, </w:t>
      </w:r>
      <w:proofErr w:type="spellStart"/>
      <w:r>
        <w:t>i.e</w:t>
      </w:r>
      <w:proofErr w:type="spellEnd"/>
      <w:r>
        <w:t>, whether it only covers SSB based measurement or also covers CSI-RS based measurement. From the previous discussion</w:t>
      </w:r>
      <w:r w:rsidR="001061CB">
        <w:t>s</w:t>
      </w:r>
      <w:r>
        <w:t xml:space="preserve">, we don’t </w:t>
      </w:r>
      <w:r w:rsidR="001061CB">
        <w:t>see</w:t>
      </w:r>
      <w:r>
        <w:t xml:space="preserve"> clear agreement </w:t>
      </w:r>
      <w:r w:rsidR="00D26579">
        <w:t>but</w:t>
      </w:r>
      <w:r w:rsidR="001061CB">
        <w:t xml:space="preserve"> </w:t>
      </w:r>
      <w:r>
        <w:t xml:space="preserve">in the draft CR [2] only SSB based measurement is captured. </w:t>
      </w:r>
    </w:p>
    <w:p w14:paraId="211D8D12" w14:textId="4809DAEC" w:rsidR="0038169C" w:rsidRPr="0038169C" w:rsidRDefault="0038169C" w:rsidP="00DB5A6B">
      <w:pPr>
        <w:rPr>
          <w:b/>
        </w:rPr>
      </w:pPr>
      <w:r w:rsidRPr="0038169C">
        <w:rPr>
          <w:b/>
        </w:rPr>
        <w:t xml:space="preserve">Proposal 1: RAN2 to make a clear agreement if dynamic </w:t>
      </w:r>
      <w:proofErr w:type="spellStart"/>
      <w:r w:rsidRPr="0038169C">
        <w:rPr>
          <w:b/>
        </w:rPr>
        <w:t>NeedForGap</w:t>
      </w:r>
      <w:proofErr w:type="spellEnd"/>
      <w:r w:rsidRPr="0038169C">
        <w:rPr>
          <w:b/>
        </w:rPr>
        <w:t xml:space="preserve"> is only for SSB based measurement.</w:t>
      </w:r>
    </w:p>
    <w:p w14:paraId="4DFB4E77" w14:textId="03FE1EEF" w:rsidR="0038169C" w:rsidRDefault="00797086" w:rsidP="00DB5A6B">
      <w:r>
        <w:t>Regarding</w:t>
      </w:r>
      <w:r w:rsidR="009B53A1">
        <w:t xml:space="preserve"> the intra-frequency measurement case, as well known, the NR intra-frequency</w:t>
      </w:r>
      <w:r>
        <w:t xml:space="preserve"> </w:t>
      </w:r>
      <w:r w:rsidR="002027AD">
        <w:rPr>
          <w:lang w:val="en-US" w:eastAsia="zh-CN"/>
        </w:rPr>
        <w:t>measurement</w:t>
      </w:r>
      <w:r w:rsidR="009B53A1">
        <w:rPr>
          <w:rFonts w:hint="eastAsia"/>
          <w:lang w:eastAsia="zh-CN"/>
        </w:rPr>
        <w:t xml:space="preserve"> </w:t>
      </w:r>
      <w:r w:rsidR="009B53A1">
        <w:t>may or may not require measurement gap depending on BWP configura</w:t>
      </w:r>
      <w:r w:rsidR="00A93DB8">
        <w:t>ti</w:t>
      </w:r>
      <w:r w:rsidR="009B53A1">
        <w:t>on. For example, if the SSB to measure is c</w:t>
      </w:r>
      <w:r w:rsidR="00A93DB8">
        <w:t>ontained inside</w:t>
      </w:r>
      <w:r w:rsidR="009B53A1">
        <w:t xml:space="preserve"> </w:t>
      </w:r>
      <w:r w:rsidR="00A93DB8">
        <w:t>the</w:t>
      </w:r>
      <w:r w:rsidR="009B53A1">
        <w:t xml:space="preserve"> active BWP</w:t>
      </w:r>
      <w:r>
        <w:t xml:space="preserve"> bandwidth</w:t>
      </w:r>
      <w:r w:rsidR="009B53A1">
        <w:t>, UE can perform intra-frequency measurement without gap.</w:t>
      </w:r>
      <w:r>
        <w:t xml:space="preserve"> Otherwise, measurement gap is needed. </w:t>
      </w:r>
      <w:r w:rsidR="001061CB">
        <w:t xml:space="preserve">It was mentioned by companies that </w:t>
      </w:r>
      <w:r w:rsidR="009B53A1">
        <w:t xml:space="preserve">if BWP switching </w:t>
      </w:r>
      <w:r w:rsidR="00041CF5">
        <w:t>needs to be</w:t>
      </w:r>
      <w:r w:rsidR="009B53A1">
        <w:t xml:space="preserve"> </w:t>
      </w:r>
      <w:r w:rsidR="001061CB">
        <w:t>considered</w:t>
      </w:r>
      <w:r w:rsidR="009B53A1">
        <w:t xml:space="preserve"> for </w:t>
      </w:r>
      <w:proofErr w:type="spellStart"/>
      <w:r w:rsidR="009B53A1">
        <w:t>NeedForGap</w:t>
      </w:r>
      <w:proofErr w:type="spellEnd"/>
      <w:r w:rsidR="009B53A1">
        <w:t xml:space="preserve"> determination, the whole feature may get too dynamic.</w:t>
      </w:r>
    </w:p>
    <w:p w14:paraId="38FBF6BE" w14:textId="78D6D711" w:rsidR="0038169C" w:rsidRDefault="0038169C" w:rsidP="00DB5A6B">
      <w:r>
        <w:t xml:space="preserve">However, from </w:t>
      </w:r>
      <w:proofErr w:type="spellStart"/>
      <w:r>
        <w:t>signaling</w:t>
      </w:r>
      <w:proofErr w:type="spellEnd"/>
      <w:r>
        <w:t xml:space="preserve"> point of view, our understanding is UE can report </w:t>
      </w:r>
      <w:proofErr w:type="spellStart"/>
      <w:r>
        <w:t>NeedForGap</w:t>
      </w:r>
      <w:proofErr w:type="spellEnd"/>
      <w:r>
        <w:t xml:space="preserve"> for intra-frequency measurement regardless of active BWP configuration. That is, if UE reports “no gap” for intra-frequency measureme</w:t>
      </w:r>
      <w:r w:rsidR="003B6D40">
        <w:t>nt</w:t>
      </w:r>
      <w:r>
        <w:t xml:space="preserve">, it means UE does not need gap for the worst intra-frequency case, namely, target SSB is not covered by active BWP. </w:t>
      </w:r>
      <w:r w:rsidR="001061CB">
        <w:t>NW side will not configure any gap for its intra-frequency measurement</w:t>
      </w:r>
      <w:r w:rsidR="003B6D40">
        <w:t xml:space="preserve"> no matter the SSB is within active BWP or not</w:t>
      </w:r>
      <w:r w:rsidR="001061CB">
        <w:t>. Otherwise f</w:t>
      </w:r>
      <w:r>
        <w:t xml:space="preserve">or UE who reports “gap is required”, NW side will always configure measurement gap for intra-frequency measurement, no matter the SSB is within active BWP or not. </w:t>
      </w:r>
    </w:p>
    <w:p w14:paraId="3A654EDC" w14:textId="174654AD" w:rsidR="0038169C" w:rsidRDefault="001061CB" w:rsidP="00DB5A6B">
      <w:r>
        <w:t xml:space="preserve">The logic behind this is for inter-frequency measurement, </w:t>
      </w:r>
      <w:r w:rsidR="004D6DA4">
        <w:t>there are also</w:t>
      </w:r>
      <w:r w:rsidR="003B6D40">
        <w:t xml:space="preserve"> two cases whether the SSB is contained within active BWP or not. But </w:t>
      </w:r>
      <w:proofErr w:type="spellStart"/>
      <w:r w:rsidR="003B6D40">
        <w:t>NeedForGap</w:t>
      </w:r>
      <w:proofErr w:type="spellEnd"/>
      <w:r w:rsidR="003B6D40">
        <w:t xml:space="preserve"> indication for inter-frequency measurement is not associated with active BWP configuration. </w:t>
      </w:r>
      <w:r w:rsidR="00E20951">
        <w:t>We think the same logic can apply in intra-frequency case.</w:t>
      </w:r>
    </w:p>
    <w:p w14:paraId="60229B70" w14:textId="23331809" w:rsidR="001061CB" w:rsidRDefault="008C499C" w:rsidP="00DB5A6B">
      <w:pPr>
        <w:rPr>
          <w:b/>
        </w:rPr>
      </w:pPr>
      <w:r w:rsidRPr="00702CE9">
        <w:rPr>
          <w:b/>
        </w:rPr>
        <w:lastRenderedPageBreak/>
        <w:t xml:space="preserve">Proposal </w:t>
      </w:r>
      <w:r w:rsidR="001061CB">
        <w:rPr>
          <w:b/>
        </w:rPr>
        <w:t>2</w:t>
      </w:r>
      <w:r w:rsidRPr="00702CE9">
        <w:rPr>
          <w:b/>
        </w:rPr>
        <w:t xml:space="preserve">: </w:t>
      </w:r>
      <w:r w:rsidR="001061CB">
        <w:rPr>
          <w:b/>
        </w:rPr>
        <w:t xml:space="preserve">From </w:t>
      </w:r>
      <w:proofErr w:type="spellStart"/>
      <w:r w:rsidR="001061CB">
        <w:rPr>
          <w:b/>
        </w:rPr>
        <w:t>signaling</w:t>
      </w:r>
      <w:proofErr w:type="spellEnd"/>
      <w:r w:rsidR="001061CB">
        <w:rPr>
          <w:b/>
        </w:rPr>
        <w:t xml:space="preserve"> point of view, UE could report </w:t>
      </w:r>
      <w:proofErr w:type="spellStart"/>
      <w:r w:rsidR="001061CB">
        <w:rPr>
          <w:b/>
        </w:rPr>
        <w:t>NeedForGap</w:t>
      </w:r>
      <w:proofErr w:type="spellEnd"/>
      <w:r w:rsidR="001061CB">
        <w:rPr>
          <w:b/>
        </w:rPr>
        <w:t xml:space="preserve"> for intra-frequency measurement</w:t>
      </w:r>
      <w:r w:rsidR="004D6DA4">
        <w:rPr>
          <w:b/>
        </w:rPr>
        <w:t>, same as inter-frequency measurement</w:t>
      </w:r>
      <w:r w:rsidRPr="00702CE9">
        <w:rPr>
          <w:b/>
        </w:rPr>
        <w:t>.</w:t>
      </w:r>
      <w:r w:rsidR="001061CB">
        <w:rPr>
          <w:b/>
        </w:rPr>
        <w:t xml:space="preserve"> </w:t>
      </w:r>
    </w:p>
    <w:p w14:paraId="45829C9C" w14:textId="71CDDEAB" w:rsidR="008C499C" w:rsidRDefault="001061CB" w:rsidP="001061CB">
      <w:pPr>
        <w:pStyle w:val="ListParagraph"/>
        <w:numPr>
          <w:ilvl w:val="0"/>
          <w:numId w:val="14"/>
        </w:numPr>
        <w:rPr>
          <w:b/>
        </w:rPr>
      </w:pPr>
      <w:r w:rsidRPr="001061CB">
        <w:rPr>
          <w:b/>
        </w:rPr>
        <w:t>If UE reports “no gap”, NW side will not configure any gap for its intra-frequency measurement, no matter that at this moment the SSB is within active BWP or not.</w:t>
      </w:r>
    </w:p>
    <w:p w14:paraId="0675B467" w14:textId="2406442E" w:rsidR="003B6D40" w:rsidRPr="003B6D40" w:rsidRDefault="001061CB" w:rsidP="00DB5A6B">
      <w:pPr>
        <w:pStyle w:val="ListParagraph"/>
        <w:numPr>
          <w:ilvl w:val="0"/>
          <w:numId w:val="14"/>
        </w:numPr>
        <w:rPr>
          <w:b/>
        </w:rPr>
      </w:pPr>
      <w:r>
        <w:rPr>
          <w:b/>
        </w:rPr>
        <w:t>Otherwise if UE reports “gap is required”, NW side will always configure measurement gap for intra-frequency measurement</w:t>
      </w:r>
      <w:r w:rsidR="003B6D40">
        <w:rPr>
          <w:b/>
        </w:rPr>
        <w:t>, no matter that at this moment the SSB is within active BWP or not.</w:t>
      </w:r>
    </w:p>
    <w:p w14:paraId="2BD57CEA" w14:textId="3FA40035" w:rsidR="002027AD" w:rsidRPr="00DE7112" w:rsidRDefault="003B6D40" w:rsidP="003B6D40">
      <w:r>
        <w:rPr>
          <w:lang w:val="en-US" w:eastAsia="zh-CN"/>
        </w:rPr>
        <w:t>Regarding the target band filter configuration from NW side,</w:t>
      </w:r>
      <w:r>
        <w:t xml:space="preserve"> we think it's beneficial to have it, in order to reduce the </w:t>
      </w:r>
      <w:proofErr w:type="spellStart"/>
      <w:r>
        <w:t>signaling</w:t>
      </w:r>
      <w:proofErr w:type="spellEnd"/>
      <w:r>
        <w:t xml:space="preserve"> overhead. The straightforward way is to send the target band filter together with the band combination configuration, as proposed in [2]. </w:t>
      </w:r>
    </w:p>
    <w:p w14:paraId="3CCD8C8E" w14:textId="7F8B377A" w:rsidR="003B6D40" w:rsidRDefault="003B6D40" w:rsidP="003B6D40">
      <w:pPr>
        <w:rPr>
          <w:b/>
        </w:rPr>
      </w:pPr>
      <w:r w:rsidRPr="00E74D99">
        <w:rPr>
          <w:b/>
        </w:rPr>
        <w:t xml:space="preserve">Proposal </w:t>
      </w:r>
      <w:r>
        <w:rPr>
          <w:b/>
        </w:rPr>
        <w:t>3</w:t>
      </w:r>
      <w:r w:rsidRPr="00E74D99">
        <w:rPr>
          <w:b/>
        </w:rPr>
        <w:t xml:space="preserve">: The target band filter configuration is </w:t>
      </w:r>
      <w:r>
        <w:rPr>
          <w:b/>
        </w:rPr>
        <w:t>sent</w:t>
      </w:r>
      <w:r w:rsidRPr="00E74D99">
        <w:rPr>
          <w:b/>
        </w:rPr>
        <w:t xml:space="preserve"> together with band combination configuration.</w:t>
      </w:r>
    </w:p>
    <w:p w14:paraId="470B98B7" w14:textId="5E16CA5E" w:rsidR="002027AD" w:rsidRDefault="002027AD" w:rsidP="002027AD">
      <w:pPr>
        <w:rPr>
          <w:lang w:val="en-US" w:eastAsia="zh-CN"/>
        </w:rPr>
      </w:pPr>
      <w:r w:rsidRPr="006F729C">
        <w:t>Another issue</w:t>
      </w:r>
      <w:r>
        <w:t xml:space="preserve"> we would like to discuss is the SCS of target band. As well known, </w:t>
      </w:r>
      <w:r>
        <w:rPr>
          <w:lang w:val="en-US" w:eastAsia="zh-CN"/>
        </w:rPr>
        <w:t xml:space="preserve">besides the carrier frequency factor, </w:t>
      </w:r>
      <w:r>
        <w:t>intra-frequency measurement requires that</w:t>
      </w:r>
      <w:r>
        <w:rPr>
          <w:rFonts w:hint="eastAsia"/>
          <w:lang w:eastAsia="zh-CN"/>
        </w:rPr>
        <w:t xml:space="preserve"> </w:t>
      </w:r>
      <w:r w:rsidR="006F729C">
        <w:rPr>
          <w:lang w:eastAsia="zh-CN"/>
        </w:rPr>
        <w:t xml:space="preserve">the </w:t>
      </w:r>
      <w:r>
        <w:rPr>
          <w:lang w:val="en-US" w:eastAsia="zh-CN"/>
        </w:rPr>
        <w:t>same</w:t>
      </w:r>
      <w:r>
        <w:t xml:space="preserve"> numerology is used</w:t>
      </w:r>
      <w:r>
        <w:rPr>
          <w:lang w:val="en-US" w:eastAsia="zh-CN"/>
        </w:rPr>
        <w:t xml:space="preserve"> in the serving carrier SSB and target carrier SSB. For the target carrier on the same frequency as serving carrier while with different numerology</w:t>
      </w:r>
      <w:r w:rsidR="006F729C">
        <w:rPr>
          <w:lang w:val="en-US" w:eastAsia="zh-CN"/>
        </w:rPr>
        <w:t xml:space="preserve"> on SSB</w:t>
      </w:r>
      <w:r>
        <w:rPr>
          <w:lang w:val="en-US" w:eastAsia="zh-CN"/>
        </w:rPr>
        <w:t>, inter-</w:t>
      </w:r>
      <w:proofErr w:type="spellStart"/>
      <w:r>
        <w:rPr>
          <w:lang w:val="en-US" w:eastAsia="zh-CN"/>
        </w:rPr>
        <w:t>freq</w:t>
      </w:r>
      <w:proofErr w:type="spellEnd"/>
      <w:r>
        <w:rPr>
          <w:lang w:val="en-US" w:eastAsia="zh-CN"/>
        </w:rPr>
        <w:t xml:space="preserve"> </w:t>
      </w:r>
      <w:proofErr w:type="spellStart"/>
      <w:r>
        <w:rPr>
          <w:lang w:val="en-US" w:eastAsia="zh-CN"/>
        </w:rPr>
        <w:t>NeedForGap</w:t>
      </w:r>
      <w:proofErr w:type="spellEnd"/>
      <w:r>
        <w:rPr>
          <w:lang w:val="en-US" w:eastAsia="zh-CN"/>
        </w:rPr>
        <w:t xml:space="preserve"> reporting should be used. That is to say, for the same carrier, </w:t>
      </w:r>
      <w:r w:rsidR="006F729C">
        <w:rPr>
          <w:lang w:val="en-US" w:eastAsia="zh-CN"/>
        </w:rPr>
        <w:t>separate</w:t>
      </w:r>
      <w:r>
        <w:rPr>
          <w:lang w:val="en-US" w:eastAsia="zh-CN"/>
        </w:rPr>
        <w:t xml:space="preserve"> </w:t>
      </w:r>
      <w:proofErr w:type="spellStart"/>
      <w:r>
        <w:rPr>
          <w:lang w:val="en-US" w:eastAsia="zh-CN"/>
        </w:rPr>
        <w:t>NeedForGap</w:t>
      </w:r>
      <w:proofErr w:type="spellEnd"/>
      <w:r>
        <w:rPr>
          <w:lang w:val="en-US" w:eastAsia="zh-CN"/>
        </w:rPr>
        <w:t xml:space="preserve"> reporting is needed when the target carrier </w:t>
      </w:r>
      <w:r w:rsidR="006F729C">
        <w:rPr>
          <w:lang w:val="en-US" w:eastAsia="zh-CN"/>
        </w:rPr>
        <w:t xml:space="preserve">SSB </w:t>
      </w:r>
      <w:r>
        <w:rPr>
          <w:lang w:val="en-US" w:eastAsia="zh-CN"/>
        </w:rPr>
        <w:t>applies</w:t>
      </w:r>
      <w:r>
        <w:rPr>
          <w:rFonts w:hint="eastAsia"/>
          <w:lang w:val="en-US" w:eastAsia="zh-CN"/>
        </w:rPr>
        <w:t xml:space="preserve"> </w:t>
      </w:r>
      <w:r>
        <w:rPr>
          <w:lang w:val="en-US" w:eastAsia="zh-CN"/>
        </w:rPr>
        <w:t>different numerolog</w:t>
      </w:r>
      <w:r w:rsidR="006F729C">
        <w:rPr>
          <w:lang w:val="en-US" w:eastAsia="zh-CN"/>
        </w:rPr>
        <w:t>y</w:t>
      </w:r>
      <w:r>
        <w:rPr>
          <w:lang w:val="en-US" w:eastAsia="zh-CN"/>
        </w:rPr>
        <w:t>.</w:t>
      </w:r>
    </w:p>
    <w:p w14:paraId="4EA199BA" w14:textId="1E43FA8F" w:rsidR="002027AD" w:rsidRDefault="002027AD" w:rsidP="002027AD">
      <w:pPr>
        <w:rPr>
          <w:lang w:val="en-US" w:eastAsia="zh-CN"/>
        </w:rPr>
      </w:pPr>
      <w:r>
        <w:rPr>
          <w:lang w:val="en-US" w:eastAsia="zh-CN"/>
        </w:rPr>
        <w:t>Exploring the numerology metric to a generic sense</w:t>
      </w:r>
      <w:r w:rsidR="006F729C">
        <w:rPr>
          <w:lang w:val="en-US" w:eastAsia="zh-CN"/>
        </w:rPr>
        <w:t xml:space="preserve"> for inter-frequency measurement</w:t>
      </w:r>
      <w:r>
        <w:rPr>
          <w:lang w:val="en-US" w:eastAsia="zh-CN"/>
        </w:rPr>
        <w:t xml:space="preserve">, whether the numerology of the target band impacts the </w:t>
      </w:r>
      <w:proofErr w:type="spellStart"/>
      <w:r>
        <w:rPr>
          <w:lang w:val="en-US" w:eastAsia="zh-CN"/>
        </w:rPr>
        <w:t>NeedForGap</w:t>
      </w:r>
      <w:proofErr w:type="spellEnd"/>
      <w:r>
        <w:rPr>
          <w:lang w:val="en-US" w:eastAsia="zh-CN"/>
        </w:rPr>
        <w:t xml:space="preserve"> reporting should be further investigated. To our understanding, it is largely dependent on whether UE is equipped with spare RF chain for the RRM measurement on that particular target band. If UE uses the same RF chain for serving cell </w:t>
      </w:r>
      <w:r w:rsidR="006F729C">
        <w:rPr>
          <w:lang w:val="en-US" w:eastAsia="zh-CN"/>
        </w:rPr>
        <w:t xml:space="preserve">reception </w:t>
      </w:r>
      <w:r>
        <w:rPr>
          <w:lang w:val="en-US" w:eastAsia="zh-CN"/>
        </w:rPr>
        <w:t>and target band RRM measurement</w:t>
      </w:r>
      <w:r w:rsidR="006F729C">
        <w:rPr>
          <w:lang w:val="en-US" w:eastAsia="zh-CN"/>
        </w:rPr>
        <w:t xml:space="preserve"> simultaneously (without gap)</w:t>
      </w:r>
      <w:r>
        <w:rPr>
          <w:lang w:val="en-US" w:eastAsia="zh-CN"/>
        </w:rPr>
        <w:t xml:space="preserve">, the </w:t>
      </w:r>
      <w:r w:rsidR="006F729C">
        <w:rPr>
          <w:lang w:val="en-US" w:eastAsia="zh-CN"/>
        </w:rPr>
        <w:t xml:space="preserve">SSB </w:t>
      </w:r>
      <w:r>
        <w:rPr>
          <w:lang w:val="en-US" w:eastAsia="zh-CN"/>
        </w:rPr>
        <w:t xml:space="preserve">SCS </w:t>
      </w:r>
      <w:r w:rsidR="006F729C">
        <w:rPr>
          <w:lang w:val="en-US" w:eastAsia="zh-CN"/>
        </w:rPr>
        <w:t>of two carriers must be the same. Otherwise if UE can spare one RF chain to perform RRM measurement, the SCS of the target carrier will not matter.</w:t>
      </w:r>
    </w:p>
    <w:p w14:paraId="2612DA09" w14:textId="618CA2C1" w:rsidR="006F729C" w:rsidRDefault="006F729C" w:rsidP="002027AD">
      <w:pPr>
        <w:rPr>
          <w:lang w:val="en-US" w:eastAsia="zh-CN"/>
        </w:rPr>
      </w:pPr>
      <w:r>
        <w:rPr>
          <w:lang w:val="en-US" w:eastAsia="zh-CN"/>
        </w:rPr>
        <w:t>Since the RF architecture in UE is invisible to NW side, the only way we can see is to let NW side provide the SCS of target band together with the band number, so that UE can make an accurate decision regarding whether gap is needed for measurement.</w:t>
      </w:r>
    </w:p>
    <w:p w14:paraId="46F558C4" w14:textId="1C8E89C4" w:rsidR="002027AD" w:rsidRPr="00707124" w:rsidRDefault="006F729C" w:rsidP="003B6D40">
      <w:pPr>
        <w:rPr>
          <w:b/>
          <w:lang w:val="en-US" w:eastAsia="zh-CN"/>
        </w:rPr>
      </w:pPr>
      <w:r w:rsidRPr="00707124">
        <w:rPr>
          <w:b/>
          <w:lang w:val="en-US" w:eastAsia="zh-CN"/>
        </w:rPr>
        <w:t>Proposal 4: The SCS of target band</w:t>
      </w:r>
      <w:r>
        <w:rPr>
          <w:b/>
          <w:lang w:val="en-US" w:eastAsia="zh-CN"/>
        </w:rPr>
        <w:t xml:space="preserve"> SSB</w:t>
      </w:r>
      <w:r w:rsidRPr="00707124">
        <w:rPr>
          <w:b/>
          <w:lang w:val="en-US" w:eastAsia="zh-CN"/>
        </w:rPr>
        <w:t xml:space="preserve"> is indicated together with the target band number in the filter configuration.</w:t>
      </w:r>
    </w:p>
    <w:p w14:paraId="6776A714" w14:textId="7B49DCF4" w:rsidR="0038169C" w:rsidRPr="00381234" w:rsidRDefault="0038169C" w:rsidP="0038169C">
      <w:pPr>
        <w:rPr>
          <w:lang w:val="en-US" w:eastAsia="zh-CN"/>
        </w:rPr>
      </w:pPr>
      <w:r w:rsidRPr="0081484C">
        <w:rPr>
          <w:rFonts w:hint="eastAsia"/>
          <w:lang w:val="en-US" w:eastAsia="zh-CN"/>
        </w:rPr>
        <w:t>Further</w:t>
      </w:r>
      <w:r w:rsidRPr="0081484C">
        <w:rPr>
          <w:lang w:val="en-US" w:eastAsia="zh-CN"/>
        </w:rPr>
        <w:t>more, there is one on-going R16 topic of inter-frequency measurement without measurement gap in RAN4 under RRM enhancement WI, and it was agreed that the UE can perform inter-frequency SSB based measurements without measurement gaps if the SSB is completely contained in the active BWP of the UE</w:t>
      </w:r>
      <w:r w:rsidR="0081484C" w:rsidRPr="0081484C">
        <w:rPr>
          <w:lang w:val="en-US" w:eastAsia="zh-CN"/>
        </w:rPr>
        <w:t xml:space="preserve"> [3]</w:t>
      </w:r>
      <w:r w:rsidRPr="0081484C">
        <w:rPr>
          <w:lang w:val="en-US" w:eastAsia="zh-CN"/>
        </w:rPr>
        <w:t xml:space="preserve">. It is </w:t>
      </w:r>
      <w:r w:rsidR="00DE5973">
        <w:rPr>
          <w:lang w:val="en-US" w:eastAsia="zh-CN"/>
        </w:rPr>
        <w:t>not clear on</w:t>
      </w:r>
      <w:r w:rsidRPr="0081484C">
        <w:rPr>
          <w:lang w:val="en-US" w:eastAsia="zh-CN"/>
        </w:rPr>
        <w:t xml:space="preserve"> the relation between </w:t>
      </w:r>
      <w:r w:rsidR="004D6DA4">
        <w:rPr>
          <w:lang w:val="en-US" w:eastAsia="zh-CN"/>
        </w:rPr>
        <w:t xml:space="preserve">dynamic </w:t>
      </w:r>
      <w:proofErr w:type="spellStart"/>
      <w:r w:rsidRPr="0081484C">
        <w:rPr>
          <w:lang w:val="en-US" w:eastAsia="zh-CN"/>
        </w:rPr>
        <w:t>NeedForGap</w:t>
      </w:r>
      <w:proofErr w:type="spellEnd"/>
      <w:r w:rsidRPr="0081484C">
        <w:rPr>
          <w:lang w:val="en-US" w:eastAsia="zh-CN"/>
        </w:rPr>
        <w:t xml:space="preserve"> and RAN4 inter-frequency</w:t>
      </w:r>
      <w:r w:rsidR="00DE5973">
        <w:rPr>
          <w:lang w:val="en-US" w:eastAsia="zh-CN"/>
        </w:rPr>
        <w:t xml:space="preserve"> measurement</w:t>
      </w:r>
      <w:r w:rsidRPr="0081484C">
        <w:rPr>
          <w:lang w:val="en-US" w:eastAsia="zh-CN"/>
        </w:rPr>
        <w:t xml:space="preserve"> without MG</w:t>
      </w:r>
      <w:r w:rsidR="004D6DA4">
        <w:rPr>
          <w:lang w:val="en-US" w:eastAsia="zh-CN"/>
        </w:rPr>
        <w:t xml:space="preserve">. In addition, </w:t>
      </w:r>
      <w:r w:rsidRPr="0081484C">
        <w:rPr>
          <w:lang w:val="en-US" w:eastAsia="zh-CN"/>
        </w:rPr>
        <w:t xml:space="preserve">we may need to understand on the UE behavior </w:t>
      </w:r>
      <w:r w:rsidR="00DE5973">
        <w:rPr>
          <w:lang w:val="en-US" w:eastAsia="zh-CN"/>
        </w:rPr>
        <w:t>with</w:t>
      </w:r>
      <w:r w:rsidRPr="0081484C">
        <w:rPr>
          <w:lang w:val="en-US" w:eastAsia="zh-CN"/>
        </w:rPr>
        <w:t xml:space="preserve"> </w:t>
      </w:r>
      <w:proofErr w:type="spellStart"/>
      <w:r w:rsidR="00445F9D">
        <w:rPr>
          <w:lang w:val="en-US" w:eastAsia="zh-CN"/>
        </w:rPr>
        <w:t>dynamci</w:t>
      </w:r>
      <w:proofErr w:type="spellEnd"/>
      <w:r w:rsidR="00445F9D">
        <w:rPr>
          <w:lang w:val="en-US" w:eastAsia="zh-CN"/>
        </w:rPr>
        <w:t xml:space="preserve"> </w:t>
      </w:r>
      <w:proofErr w:type="spellStart"/>
      <w:r w:rsidRPr="0081484C">
        <w:rPr>
          <w:lang w:val="en-US" w:eastAsia="zh-CN"/>
        </w:rPr>
        <w:t>NeedForGap</w:t>
      </w:r>
      <w:proofErr w:type="spellEnd"/>
      <w:r w:rsidRPr="0081484C">
        <w:rPr>
          <w:lang w:val="en-US" w:eastAsia="zh-CN"/>
        </w:rPr>
        <w:t>, e.g. how to handl</w:t>
      </w:r>
      <w:r w:rsidR="004D6DA4">
        <w:rPr>
          <w:lang w:val="en-US" w:eastAsia="zh-CN"/>
        </w:rPr>
        <w:t>e</w:t>
      </w:r>
      <w:r w:rsidRPr="0081484C">
        <w:rPr>
          <w:lang w:val="en-US" w:eastAsia="zh-CN"/>
        </w:rPr>
        <w:t xml:space="preserve"> scheduling restriction or whether it would shorten the UE measurement period. It would be helpful if RAN2 can check this new signaling with RAN4 and then it can avoid potential issues in RAN2 spec in the future.</w:t>
      </w:r>
      <w:r>
        <w:rPr>
          <w:lang w:val="en-US" w:eastAsia="zh-CN"/>
        </w:rPr>
        <w:t xml:space="preserve"> </w:t>
      </w:r>
    </w:p>
    <w:p w14:paraId="0C3C2C7A" w14:textId="7D56E7C5" w:rsidR="008C499C" w:rsidRPr="00C32093" w:rsidRDefault="008C499C" w:rsidP="00D75F67">
      <w:pPr>
        <w:spacing w:after="120"/>
        <w:rPr>
          <w:b/>
        </w:rPr>
      </w:pPr>
      <w:r w:rsidRPr="00C32093">
        <w:rPr>
          <w:b/>
        </w:rPr>
        <w:t>Proposal</w:t>
      </w:r>
      <w:r w:rsidR="00C32093" w:rsidRPr="00C32093">
        <w:rPr>
          <w:b/>
        </w:rPr>
        <w:t xml:space="preserve"> </w:t>
      </w:r>
      <w:r w:rsidR="006F729C">
        <w:rPr>
          <w:b/>
        </w:rPr>
        <w:t>5</w:t>
      </w:r>
      <w:r w:rsidRPr="00C32093">
        <w:rPr>
          <w:b/>
        </w:rPr>
        <w:t xml:space="preserve">: Send an LS to RAN4 </w:t>
      </w:r>
      <w:r w:rsidR="0081484C">
        <w:rPr>
          <w:b/>
        </w:rPr>
        <w:t xml:space="preserve">to inform the agreement made in RAN2 on </w:t>
      </w:r>
      <w:r w:rsidR="00DE5973">
        <w:rPr>
          <w:b/>
        </w:rPr>
        <w:t xml:space="preserve">dynamic </w:t>
      </w:r>
      <w:proofErr w:type="spellStart"/>
      <w:r w:rsidR="0081484C">
        <w:rPr>
          <w:b/>
        </w:rPr>
        <w:t>NeedForGap</w:t>
      </w:r>
      <w:proofErr w:type="spellEnd"/>
      <w:r w:rsidR="0081484C">
        <w:rPr>
          <w:b/>
        </w:rPr>
        <w:t xml:space="preserve"> and ask if they have any concerns.</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7662516B" w14:textId="58B00335" w:rsidR="0081484C" w:rsidRPr="0038169C" w:rsidRDefault="0081484C" w:rsidP="0081484C">
      <w:pPr>
        <w:rPr>
          <w:b/>
        </w:rPr>
      </w:pPr>
      <w:r w:rsidRPr="0038169C">
        <w:rPr>
          <w:b/>
        </w:rPr>
        <w:t xml:space="preserve">Proposal 1: RAN2 to make a clear agreement if dynamic </w:t>
      </w:r>
      <w:proofErr w:type="spellStart"/>
      <w:r w:rsidRPr="0038169C">
        <w:rPr>
          <w:b/>
        </w:rPr>
        <w:t>NeedForGap</w:t>
      </w:r>
      <w:proofErr w:type="spellEnd"/>
      <w:r w:rsidRPr="0038169C">
        <w:rPr>
          <w:b/>
        </w:rPr>
        <w:t xml:space="preserve"> introduced is only for SSB based measurement.</w:t>
      </w:r>
    </w:p>
    <w:p w14:paraId="1B03044D" w14:textId="77777777" w:rsidR="0081484C" w:rsidRDefault="0081484C" w:rsidP="0081484C">
      <w:pPr>
        <w:rPr>
          <w:b/>
        </w:rPr>
      </w:pPr>
      <w:r w:rsidRPr="00702CE9">
        <w:rPr>
          <w:b/>
        </w:rPr>
        <w:t xml:space="preserve">Proposal </w:t>
      </w:r>
      <w:r>
        <w:rPr>
          <w:b/>
        </w:rPr>
        <w:t>2</w:t>
      </w:r>
      <w:r w:rsidRPr="00702CE9">
        <w:rPr>
          <w:b/>
        </w:rPr>
        <w:t xml:space="preserve">: </w:t>
      </w:r>
      <w:r>
        <w:rPr>
          <w:b/>
        </w:rPr>
        <w:t xml:space="preserve">From </w:t>
      </w:r>
      <w:proofErr w:type="spellStart"/>
      <w:r>
        <w:rPr>
          <w:b/>
        </w:rPr>
        <w:t>signaling</w:t>
      </w:r>
      <w:proofErr w:type="spellEnd"/>
      <w:r>
        <w:rPr>
          <w:b/>
        </w:rPr>
        <w:t xml:space="preserve"> point of view, UE could report </w:t>
      </w:r>
      <w:proofErr w:type="spellStart"/>
      <w:r>
        <w:rPr>
          <w:b/>
        </w:rPr>
        <w:t>NeedForGap</w:t>
      </w:r>
      <w:proofErr w:type="spellEnd"/>
      <w:r>
        <w:rPr>
          <w:b/>
        </w:rPr>
        <w:t xml:space="preserve"> for intra-frequency measurement</w:t>
      </w:r>
      <w:r w:rsidRPr="00702CE9">
        <w:rPr>
          <w:b/>
        </w:rPr>
        <w:t>.</w:t>
      </w:r>
      <w:r>
        <w:rPr>
          <w:b/>
        </w:rPr>
        <w:t xml:space="preserve"> </w:t>
      </w:r>
    </w:p>
    <w:p w14:paraId="5DC8C514" w14:textId="77777777" w:rsidR="0081484C" w:rsidRDefault="0081484C" w:rsidP="0081484C">
      <w:pPr>
        <w:pStyle w:val="ListParagraph"/>
        <w:numPr>
          <w:ilvl w:val="0"/>
          <w:numId w:val="14"/>
        </w:numPr>
        <w:rPr>
          <w:b/>
        </w:rPr>
      </w:pPr>
      <w:r w:rsidRPr="001061CB">
        <w:rPr>
          <w:b/>
        </w:rPr>
        <w:t>If UE reports “no gap”, NW side will not configure any gap for its intra-frequency measurement, no matter that at this moment the SSB is within active BWP or not.</w:t>
      </w:r>
    </w:p>
    <w:p w14:paraId="7A3D7890" w14:textId="77777777" w:rsidR="0081484C" w:rsidRPr="003B6D40" w:rsidRDefault="0081484C" w:rsidP="0081484C">
      <w:pPr>
        <w:pStyle w:val="ListParagraph"/>
        <w:numPr>
          <w:ilvl w:val="0"/>
          <w:numId w:val="14"/>
        </w:numPr>
        <w:rPr>
          <w:b/>
        </w:rPr>
      </w:pPr>
      <w:r>
        <w:rPr>
          <w:b/>
        </w:rPr>
        <w:t>Otherwise if UE reports “gap is required”, NW side will always configure measurement gap for intra-frequency measurement, no matter that at this moment the SSB is within active BWP or not.</w:t>
      </w:r>
    </w:p>
    <w:p w14:paraId="45B57E9E" w14:textId="1ABC4D73" w:rsidR="0081484C" w:rsidRDefault="0081484C" w:rsidP="0081484C">
      <w:pPr>
        <w:rPr>
          <w:b/>
        </w:rPr>
      </w:pPr>
      <w:r w:rsidRPr="00E74D99">
        <w:rPr>
          <w:b/>
        </w:rPr>
        <w:t xml:space="preserve">Proposal </w:t>
      </w:r>
      <w:r>
        <w:rPr>
          <w:b/>
        </w:rPr>
        <w:t>3</w:t>
      </w:r>
      <w:r w:rsidRPr="00E74D99">
        <w:rPr>
          <w:b/>
        </w:rPr>
        <w:t xml:space="preserve">: The target band filter configuration is </w:t>
      </w:r>
      <w:r>
        <w:rPr>
          <w:b/>
        </w:rPr>
        <w:t>sent</w:t>
      </w:r>
      <w:r w:rsidRPr="00E74D99">
        <w:rPr>
          <w:b/>
        </w:rPr>
        <w:t xml:space="preserve"> together with band combination configuration.</w:t>
      </w:r>
    </w:p>
    <w:p w14:paraId="489C570C" w14:textId="77777777" w:rsidR="00A84B5A" w:rsidRPr="00934843" w:rsidRDefault="00A84B5A" w:rsidP="00A84B5A">
      <w:pPr>
        <w:rPr>
          <w:b/>
          <w:lang w:val="en-US" w:eastAsia="zh-CN"/>
        </w:rPr>
      </w:pPr>
      <w:r w:rsidRPr="00934843">
        <w:rPr>
          <w:b/>
          <w:lang w:val="en-US" w:eastAsia="zh-CN"/>
        </w:rPr>
        <w:t>Proposal 4: The SCS of target band</w:t>
      </w:r>
      <w:r>
        <w:rPr>
          <w:b/>
          <w:lang w:val="en-US" w:eastAsia="zh-CN"/>
        </w:rPr>
        <w:t xml:space="preserve"> SSB</w:t>
      </w:r>
      <w:r w:rsidRPr="00934843">
        <w:rPr>
          <w:b/>
          <w:lang w:val="en-US" w:eastAsia="zh-CN"/>
        </w:rPr>
        <w:t xml:space="preserve"> is indicated together with the target band number in the filter configuration.</w:t>
      </w:r>
    </w:p>
    <w:p w14:paraId="33B88392" w14:textId="77777777" w:rsidR="00A84B5A" w:rsidRPr="00E74D99" w:rsidRDefault="00A84B5A" w:rsidP="0081484C">
      <w:pPr>
        <w:rPr>
          <w:b/>
          <w:lang w:val="en-US" w:eastAsia="zh-CN"/>
        </w:rPr>
      </w:pPr>
    </w:p>
    <w:p w14:paraId="5D7B4D69" w14:textId="441AE178" w:rsidR="00BD300D" w:rsidRPr="00C32093" w:rsidRDefault="00BD300D" w:rsidP="00BD300D">
      <w:pPr>
        <w:spacing w:after="120"/>
        <w:rPr>
          <w:b/>
        </w:rPr>
      </w:pPr>
      <w:r w:rsidRPr="00C32093">
        <w:rPr>
          <w:b/>
        </w:rPr>
        <w:t xml:space="preserve">Proposal </w:t>
      </w:r>
      <w:r w:rsidR="00A84B5A">
        <w:rPr>
          <w:b/>
        </w:rPr>
        <w:t>5</w:t>
      </w:r>
      <w:r w:rsidRPr="00C32093">
        <w:rPr>
          <w:b/>
        </w:rPr>
        <w:t xml:space="preserve">: Send an LS to RAN4 </w:t>
      </w:r>
      <w:r>
        <w:rPr>
          <w:b/>
        </w:rPr>
        <w:t xml:space="preserve">to inform the agreement made in RAN2 on dynamic </w:t>
      </w:r>
      <w:proofErr w:type="spellStart"/>
      <w:r>
        <w:rPr>
          <w:b/>
        </w:rPr>
        <w:t>NeedForGap</w:t>
      </w:r>
      <w:proofErr w:type="spellEnd"/>
      <w:r>
        <w:rPr>
          <w:b/>
        </w:rPr>
        <w:t xml:space="preserve"> and ask if they have any concerns.</w:t>
      </w:r>
    </w:p>
    <w:p w14:paraId="404B682A" w14:textId="61DB6701" w:rsidR="003E31FD" w:rsidRPr="003A0483" w:rsidRDefault="003E31FD" w:rsidP="003E31FD">
      <w:pPr>
        <w:pStyle w:val="Heading1"/>
      </w:pPr>
      <w:r>
        <w:t>4</w:t>
      </w:r>
      <w:r>
        <w:tab/>
        <w:t>References</w:t>
      </w:r>
    </w:p>
    <w:p w14:paraId="7C52075D" w14:textId="486E73DF" w:rsidR="003E31FD" w:rsidRDefault="00D75F67" w:rsidP="003E31FD">
      <w:pPr>
        <w:pStyle w:val="EX"/>
        <w:numPr>
          <w:ilvl w:val="0"/>
          <w:numId w:val="5"/>
        </w:numPr>
      </w:pPr>
      <w:r>
        <w:t>RAN2#109 meeting minutes</w:t>
      </w:r>
    </w:p>
    <w:p w14:paraId="4085E693" w14:textId="6B0F1425" w:rsidR="003E31FD" w:rsidRDefault="00D75F67" w:rsidP="003F3C0E">
      <w:pPr>
        <w:pStyle w:val="EX"/>
        <w:numPr>
          <w:ilvl w:val="0"/>
          <w:numId w:val="5"/>
        </w:numPr>
      </w:pPr>
      <w:r>
        <w:t>R2-2002309</w:t>
      </w:r>
      <w:r>
        <w:tab/>
        <w:t xml:space="preserve">Introduction of </w:t>
      </w:r>
      <w:proofErr w:type="spellStart"/>
      <w:r>
        <w:t>NeedForGap</w:t>
      </w:r>
      <w:proofErr w:type="spellEnd"/>
      <w:r>
        <w:t xml:space="preserve"> capability for NR measurement - 38.331</w:t>
      </w:r>
      <w:r>
        <w:tab/>
        <w:t xml:space="preserve">MediaTek Inc. </w:t>
      </w:r>
      <w:r w:rsidR="003F3C0E">
        <w:t xml:space="preserve">  </w:t>
      </w:r>
      <w:r>
        <w:t>CR</w:t>
      </w:r>
      <w:r>
        <w:tab/>
        <w:t>Rel-1</w:t>
      </w:r>
      <w:r w:rsidR="003F3C0E">
        <w:t>6</w:t>
      </w:r>
    </w:p>
    <w:p w14:paraId="3C84AF80" w14:textId="111E8547" w:rsidR="000309EC" w:rsidRDefault="000309EC" w:rsidP="003F3C0E">
      <w:pPr>
        <w:pStyle w:val="EX"/>
        <w:numPr>
          <w:ilvl w:val="0"/>
          <w:numId w:val="5"/>
        </w:numPr>
      </w:pPr>
      <w:r>
        <w:t xml:space="preserve">R4-1915853 </w:t>
      </w:r>
      <w:r w:rsidRPr="000309EC">
        <w:t>WF on inter-frequency without MG</w:t>
      </w:r>
      <w:r>
        <w:t xml:space="preserve">     CMCC</w:t>
      </w:r>
    </w:p>
    <w:sectPr w:rsidR="000309E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7A38F" w14:textId="77777777" w:rsidR="00097203" w:rsidRDefault="00097203">
      <w:r>
        <w:separator/>
      </w:r>
    </w:p>
  </w:endnote>
  <w:endnote w:type="continuationSeparator" w:id="0">
    <w:p w14:paraId="7BAC6F28" w14:textId="77777777" w:rsidR="00097203" w:rsidRDefault="0009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7A4BF" w14:textId="77777777" w:rsidR="00097203" w:rsidRDefault="00097203">
      <w:r>
        <w:separator/>
      </w:r>
    </w:p>
  </w:footnote>
  <w:footnote w:type="continuationSeparator" w:id="0">
    <w:p w14:paraId="0D6A56A5" w14:textId="77777777" w:rsidR="00097203" w:rsidRDefault="00097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4"/>
  </w:num>
  <w:num w:numId="8">
    <w:abstractNumId w:val="3"/>
  </w:num>
  <w:num w:numId="9">
    <w:abstractNumId w:val="2"/>
  </w:num>
  <w:num w:numId="10">
    <w:abstractNumId w:val="5"/>
  </w:num>
  <w:num w:numId="11">
    <w:abstractNumId w:val="8"/>
  </w:num>
  <w:num w:numId="12">
    <w:abstractNumId w:val="9"/>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3750"/>
    <w:rsid w:val="000309EC"/>
    <w:rsid w:val="00033397"/>
    <w:rsid w:val="00040095"/>
    <w:rsid w:val="00041CF5"/>
    <w:rsid w:val="00051834"/>
    <w:rsid w:val="00054A22"/>
    <w:rsid w:val="00062023"/>
    <w:rsid w:val="00063EA4"/>
    <w:rsid w:val="000655A6"/>
    <w:rsid w:val="00080512"/>
    <w:rsid w:val="000872A4"/>
    <w:rsid w:val="00097203"/>
    <w:rsid w:val="0009755D"/>
    <w:rsid w:val="000A365D"/>
    <w:rsid w:val="000A7B22"/>
    <w:rsid w:val="000B2CFA"/>
    <w:rsid w:val="000C47C3"/>
    <w:rsid w:val="000C50DC"/>
    <w:rsid w:val="000D582E"/>
    <w:rsid w:val="000D58AB"/>
    <w:rsid w:val="000E1AFC"/>
    <w:rsid w:val="000F7392"/>
    <w:rsid w:val="00104BC6"/>
    <w:rsid w:val="001061CB"/>
    <w:rsid w:val="00133525"/>
    <w:rsid w:val="0013608F"/>
    <w:rsid w:val="001378F3"/>
    <w:rsid w:val="00160F3D"/>
    <w:rsid w:val="001644D8"/>
    <w:rsid w:val="0017007C"/>
    <w:rsid w:val="0018138E"/>
    <w:rsid w:val="001A4C42"/>
    <w:rsid w:val="001C21C3"/>
    <w:rsid w:val="001D02C2"/>
    <w:rsid w:val="001D3AF3"/>
    <w:rsid w:val="001E69EE"/>
    <w:rsid w:val="001F0590"/>
    <w:rsid w:val="001F0C1D"/>
    <w:rsid w:val="001F1132"/>
    <w:rsid w:val="001F168B"/>
    <w:rsid w:val="002027AD"/>
    <w:rsid w:val="00205A11"/>
    <w:rsid w:val="002347A2"/>
    <w:rsid w:val="002347D9"/>
    <w:rsid w:val="002369B7"/>
    <w:rsid w:val="00241F2F"/>
    <w:rsid w:val="00245165"/>
    <w:rsid w:val="00247926"/>
    <w:rsid w:val="002508FA"/>
    <w:rsid w:val="00254AB3"/>
    <w:rsid w:val="002675F0"/>
    <w:rsid w:val="00276EE4"/>
    <w:rsid w:val="002772D3"/>
    <w:rsid w:val="00295C21"/>
    <w:rsid w:val="002B6339"/>
    <w:rsid w:val="002C196A"/>
    <w:rsid w:val="002E00EE"/>
    <w:rsid w:val="002F41D1"/>
    <w:rsid w:val="00313F1B"/>
    <w:rsid w:val="003172DC"/>
    <w:rsid w:val="00331E92"/>
    <w:rsid w:val="003448DD"/>
    <w:rsid w:val="003501FB"/>
    <w:rsid w:val="003511B1"/>
    <w:rsid w:val="0035462D"/>
    <w:rsid w:val="00372C8F"/>
    <w:rsid w:val="003765B8"/>
    <w:rsid w:val="0038169C"/>
    <w:rsid w:val="003A0483"/>
    <w:rsid w:val="003A2259"/>
    <w:rsid w:val="003A4ACA"/>
    <w:rsid w:val="003B6758"/>
    <w:rsid w:val="003B6D40"/>
    <w:rsid w:val="003C3971"/>
    <w:rsid w:val="003C564B"/>
    <w:rsid w:val="003D1FE2"/>
    <w:rsid w:val="003D7AA8"/>
    <w:rsid w:val="003E31FD"/>
    <w:rsid w:val="003E43E3"/>
    <w:rsid w:val="003E4DE1"/>
    <w:rsid w:val="003E7753"/>
    <w:rsid w:val="003F3AD6"/>
    <w:rsid w:val="003F3C0E"/>
    <w:rsid w:val="00423334"/>
    <w:rsid w:val="004345EC"/>
    <w:rsid w:val="00445F9D"/>
    <w:rsid w:val="00447117"/>
    <w:rsid w:val="00462D23"/>
    <w:rsid w:val="00476CE3"/>
    <w:rsid w:val="004826A9"/>
    <w:rsid w:val="0048614B"/>
    <w:rsid w:val="004C1601"/>
    <w:rsid w:val="004D3578"/>
    <w:rsid w:val="004D6DA4"/>
    <w:rsid w:val="004E213A"/>
    <w:rsid w:val="004E350F"/>
    <w:rsid w:val="004E681F"/>
    <w:rsid w:val="004E6EB4"/>
    <w:rsid w:val="004F0988"/>
    <w:rsid w:val="004F3340"/>
    <w:rsid w:val="004F3E3D"/>
    <w:rsid w:val="004F552B"/>
    <w:rsid w:val="005214DC"/>
    <w:rsid w:val="0053388B"/>
    <w:rsid w:val="00535773"/>
    <w:rsid w:val="00543E6C"/>
    <w:rsid w:val="00562B5D"/>
    <w:rsid w:val="00565087"/>
    <w:rsid w:val="00572E14"/>
    <w:rsid w:val="00583ADE"/>
    <w:rsid w:val="005973BE"/>
    <w:rsid w:val="005A5986"/>
    <w:rsid w:val="005B0515"/>
    <w:rsid w:val="005D2E01"/>
    <w:rsid w:val="005D7526"/>
    <w:rsid w:val="005E69AE"/>
    <w:rsid w:val="005F2C8C"/>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B0443"/>
    <w:rsid w:val="006B30D0"/>
    <w:rsid w:val="006B740C"/>
    <w:rsid w:val="006C3D95"/>
    <w:rsid w:val="006C5DC0"/>
    <w:rsid w:val="006E290D"/>
    <w:rsid w:val="006E434B"/>
    <w:rsid w:val="006E5C86"/>
    <w:rsid w:val="006F729C"/>
    <w:rsid w:val="00702CE9"/>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E5DDC"/>
    <w:rsid w:val="007F0F4A"/>
    <w:rsid w:val="008028A4"/>
    <w:rsid w:val="00806C56"/>
    <w:rsid w:val="0081484C"/>
    <w:rsid w:val="00820B25"/>
    <w:rsid w:val="00830747"/>
    <w:rsid w:val="00835F9B"/>
    <w:rsid w:val="00857745"/>
    <w:rsid w:val="008730C8"/>
    <w:rsid w:val="008768CA"/>
    <w:rsid w:val="00882458"/>
    <w:rsid w:val="008A7428"/>
    <w:rsid w:val="008A7581"/>
    <w:rsid w:val="008C384C"/>
    <w:rsid w:val="008C3D3E"/>
    <w:rsid w:val="008C499C"/>
    <w:rsid w:val="008D70D0"/>
    <w:rsid w:val="008E7986"/>
    <w:rsid w:val="008F1588"/>
    <w:rsid w:val="0090271F"/>
    <w:rsid w:val="00902E23"/>
    <w:rsid w:val="00910E77"/>
    <w:rsid w:val="009114D7"/>
    <w:rsid w:val="0091348E"/>
    <w:rsid w:val="00913853"/>
    <w:rsid w:val="00917CCB"/>
    <w:rsid w:val="00932699"/>
    <w:rsid w:val="009332B0"/>
    <w:rsid w:val="00942EC2"/>
    <w:rsid w:val="009575A3"/>
    <w:rsid w:val="00960814"/>
    <w:rsid w:val="00961ADE"/>
    <w:rsid w:val="0096691B"/>
    <w:rsid w:val="00977E47"/>
    <w:rsid w:val="00997281"/>
    <w:rsid w:val="009B53A1"/>
    <w:rsid w:val="009C72E6"/>
    <w:rsid w:val="009D798C"/>
    <w:rsid w:val="009E6B92"/>
    <w:rsid w:val="009F37B7"/>
    <w:rsid w:val="009F5E43"/>
    <w:rsid w:val="009F6881"/>
    <w:rsid w:val="009F6F20"/>
    <w:rsid w:val="00A037C9"/>
    <w:rsid w:val="00A10F02"/>
    <w:rsid w:val="00A13BC0"/>
    <w:rsid w:val="00A15EFF"/>
    <w:rsid w:val="00A164B4"/>
    <w:rsid w:val="00A2395C"/>
    <w:rsid w:val="00A2397C"/>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B86"/>
    <w:rsid w:val="00A92BA1"/>
    <w:rsid w:val="00A93484"/>
    <w:rsid w:val="00A93DB8"/>
    <w:rsid w:val="00AB408F"/>
    <w:rsid w:val="00AC6BC6"/>
    <w:rsid w:val="00AD330E"/>
    <w:rsid w:val="00AD563A"/>
    <w:rsid w:val="00AE0E06"/>
    <w:rsid w:val="00AE3797"/>
    <w:rsid w:val="00AE44FD"/>
    <w:rsid w:val="00B03B5E"/>
    <w:rsid w:val="00B102B6"/>
    <w:rsid w:val="00B15449"/>
    <w:rsid w:val="00B27A39"/>
    <w:rsid w:val="00B35DBA"/>
    <w:rsid w:val="00B35F32"/>
    <w:rsid w:val="00B64F8E"/>
    <w:rsid w:val="00B80010"/>
    <w:rsid w:val="00B80F14"/>
    <w:rsid w:val="00B93086"/>
    <w:rsid w:val="00BA19ED"/>
    <w:rsid w:val="00BA300B"/>
    <w:rsid w:val="00BA4B8D"/>
    <w:rsid w:val="00BA5ADB"/>
    <w:rsid w:val="00BA6B22"/>
    <w:rsid w:val="00BC0F7D"/>
    <w:rsid w:val="00BC29C3"/>
    <w:rsid w:val="00BD300D"/>
    <w:rsid w:val="00BE3255"/>
    <w:rsid w:val="00BF128E"/>
    <w:rsid w:val="00C120EB"/>
    <w:rsid w:val="00C1496A"/>
    <w:rsid w:val="00C20C9A"/>
    <w:rsid w:val="00C21E56"/>
    <w:rsid w:val="00C32093"/>
    <w:rsid w:val="00C33079"/>
    <w:rsid w:val="00C45231"/>
    <w:rsid w:val="00C61CAA"/>
    <w:rsid w:val="00C645F2"/>
    <w:rsid w:val="00C72833"/>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7A03"/>
    <w:rsid w:val="00DB1818"/>
    <w:rsid w:val="00DB5A6B"/>
    <w:rsid w:val="00DC06ED"/>
    <w:rsid w:val="00DC0F04"/>
    <w:rsid w:val="00DC309B"/>
    <w:rsid w:val="00DC4DA2"/>
    <w:rsid w:val="00DD4C17"/>
    <w:rsid w:val="00DE5973"/>
    <w:rsid w:val="00DE7112"/>
    <w:rsid w:val="00DF000A"/>
    <w:rsid w:val="00DF2B1F"/>
    <w:rsid w:val="00DF434F"/>
    <w:rsid w:val="00DF6189"/>
    <w:rsid w:val="00DF62CD"/>
    <w:rsid w:val="00E14F1D"/>
    <w:rsid w:val="00E16509"/>
    <w:rsid w:val="00E20951"/>
    <w:rsid w:val="00E214B7"/>
    <w:rsid w:val="00E30929"/>
    <w:rsid w:val="00E40260"/>
    <w:rsid w:val="00E44582"/>
    <w:rsid w:val="00E50039"/>
    <w:rsid w:val="00E52814"/>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48CD"/>
    <w:rsid w:val="00EE5AA7"/>
    <w:rsid w:val="00EF7BF5"/>
    <w:rsid w:val="00F025A2"/>
    <w:rsid w:val="00F04712"/>
    <w:rsid w:val="00F21311"/>
    <w:rsid w:val="00F22EC7"/>
    <w:rsid w:val="00F262F6"/>
    <w:rsid w:val="00F325C8"/>
    <w:rsid w:val="00F501B8"/>
    <w:rsid w:val="00F62AEB"/>
    <w:rsid w:val="00F650CA"/>
    <w:rsid w:val="00F653B8"/>
    <w:rsid w:val="00F65AD8"/>
    <w:rsid w:val="00F65EC6"/>
    <w:rsid w:val="00F70647"/>
    <w:rsid w:val="00F712B9"/>
    <w:rsid w:val="00F7437C"/>
    <w:rsid w:val="00F76A1C"/>
    <w:rsid w:val="00F86365"/>
    <w:rsid w:val="00F914BD"/>
    <w:rsid w:val="00F937F5"/>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3B1D0-E656-1F4B-9393-4F7748D47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509</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108</cp:revision>
  <cp:lastPrinted>2019-02-25T14:05:00Z</cp:lastPrinted>
  <dcterms:created xsi:type="dcterms:W3CDTF">2019-10-02T13:54:00Z</dcterms:created>
  <dcterms:modified xsi:type="dcterms:W3CDTF">2020-04-21T08:33:00Z</dcterms:modified>
  <cp:category/>
</cp:coreProperties>
</file>