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1302702F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bookmarkStart w:id="1" w:name="_GoBack"/>
      <w:bookmarkEnd w:id="1"/>
      <w:r w:rsidRPr="00560D5A">
        <w:rPr>
          <w:rFonts w:cs="Arial"/>
          <w:bCs/>
          <w:szCs w:val="28"/>
          <w:highlight w:val="yellow"/>
        </w:rPr>
        <w:t>R2-18</w:t>
      </w:r>
      <w:r w:rsidR="00944A14" w:rsidRPr="00560D5A">
        <w:rPr>
          <w:rFonts w:cs="Arial"/>
          <w:bCs/>
          <w:szCs w:val="28"/>
          <w:highlight w:val="yellow"/>
        </w:rPr>
        <w:t>08861</w:t>
      </w:r>
      <w:r w:rsidR="0071121A">
        <w:rPr>
          <w:rFonts w:cs="Arial"/>
          <w:bCs/>
          <w:szCs w:val="28"/>
          <w:highlight w:val="yellow"/>
        </w:rPr>
        <w:t xml:space="preserve"> 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A2466D6" w14:textId="77777777" w:rsidR="00700FD2" w:rsidRPr="00700FD2" w:rsidRDefault="00FE5643" w:rsidP="00FE5643">
      <w:pPr>
        <w:spacing w:after="60"/>
        <w:ind w:left="1985" w:hanging="1985"/>
        <w:rPr>
          <w:b/>
        </w:rPr>
      </w:pPr>
      <w:r w:rsidRPr="00700FD2">
        <w:rPr>
          <w:rFonts w:cs="Arial"/>
          <w:b/>
          <w:lang w:val="en-US"/>
        </w:rPr>
        <w:t>Title:</w:t>
      </w:r>
      <w:r w:rsidRPr="00700FD2">
        <w:rPr>
          <w:rFonts w:cs="Arial"/>
          <w:b/>
          <w:lang w:val="en-US"/>
        </w:rPr>
        <w:tab/>
      </w:r>
      <w:r w:rsidR="00952557" w:rsidRPr="00700FD2">
        <w:rPr>
          <w:rFonts w:cs="Arial"/>
          <w:b/>
        </w:rPr>
        <w:t xml:space="preserve">LS on </w:t>
      </w:r>
      <w:r w:rsidR="00700FD2" w:rsidRPr="00700FD2">
        <w:rPr>
          <w:b/>
        </w:rPr>
        <w:t>Addition of access/load control for CE</w:t>
      </w:r>
    </w:p>
    <w:p w14:paraId="254F6137" w14:textId="163C671F" w:rsidR="00A555F3" w:rsidRPr="00A10FDA" w:rsidRDefault="00A555F3" w:rsidP="00560D5A">
      <w:pPr>
        <w:spacing w:after="60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</w:p>
    <w:p w14:paraId="490314A9" w14:textId="77777777" w:rsidR="00560D5A" w:rsidRDefault="00560D5A" w:rsidP="0064418F">
      <w:pPr>
        <w:spacing w:after="60"/>
        <w:ind w:left="1985" w:hanging="1985"/>
        <w:outlineLvl w:val="0"/>
        <w:rPr>
          <w:rFonts w:cs="Arial"/>
          <w:b/>
          <w:lang w:val="en-US"/>
        </w:rPr>
      </w:pPr>
    </w:p>
    <w:p w14:paraId="71514DB3" w14:textId="43BD1CB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475C873D" w14:textId="77777777" w:rsidR="00560D5A" w:rsidRDefault="00560D5A" w:rsidP="00593DFF">
      <w:pPr>
        <w:spacing w:after="60"/>
        <w:ind w:left="1985" w:hanging="1985"/>
        <w:outlineLvl w:val="0"/>
        <w:rPr>
          <w:rFonts w:cs="Arial"/>
          <w:b/>
          <w:lang w:val="en-US"/>
        </w:rPr>
      </w:pPr>
    </w:p>
    <w:p w14:paraId="3011A2D0" w14:textId="428A1BE2" w:rsidR="00593DFF" w:rsidRDefault="00560D5A" w:rsidP="00593DFF">
      <w:pPr>
        <w:spacing w:after="60"/>
        <w:ind w:left="1985" w:hanging="1985"/>
        <w:outlineLvl w:val="0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Work Item</w:t>
      </w:r>
      <w:r w:rsidR="00593DFF" w:rsidRPr="00A10FDA">
        <w:rPr>
          <w:rFonts w:cs="Arial"/>
          <w:b/>
          <w:lang w:val="en-US"/>
        </w:rPr>
        <w:t>:</w:t>
      </w:r>
      <w:r w:rsidR="00593DFF" w:rsidRPr="00A10FDA">
        <w:rPr>
          <w:rFonts w:cs="Arial"/>
          <w:b/>
          <w:lang w:val="en-US"/>
        </w:rPr>
        <w:tab/>
      </w:r>
      <w:r w:rsidRPr="00560D5A">
        <w:rPr>
          <w:rFonts w:eastAsiaTheme="minorEastAsia" w:cs="Arial"/>
          <w:b/>
          <w:lang w:val="en-US"/>
        </w:rPr>
        <w:t>LTE-</w:t>
      </w:r>
      <w:proofErr w:type="spellStart"/>
      <w:r w:rsidRPr="00560D5A">
        <w:rPr>
          <w:rFonts w:eastAsiaTheme="minorEastAsia" w:cs="Arial"/>
          <w:b/>
          <w:lang w:val="en-US"/>
        </w:rPr>
        <w:t>efeMTC</w:t>
      </w:r>
      <w:proofErr w:type="spellEnd"/>
      <w:r w:rsidRPr="00560D5A">
        <w:rPr>
          <w:rFonts w:eastAsiaTheme="minorEastAsia" w:cs="Arial"/>
          <w:b/>
          <w:lang w:val="en-US"/>
        </w:rPr>
        <w:t>, NB-</w:t>
      </w:r>
      <w:proofErr w:type="spellStart"/>
      <w:r w:rsidRPr="00560D5A">
        <w:rPr>
          <w:rFonts w:eastAsiaTheme="minorEastAsia" w:cs="Arial"/>
          <w:b/>
          <w:lang w:val="en-US"/>
        </w:rPr>
        <w:t>IOTfenh</w:t>
      </w:r>
      <w:proofErr w:type="spellEnd"/>
    </w:p>
    <w:p w14:paraId="571EBA3F" w14:textId="2A33B2F7" w:rsidR="00FE5643" w:rsidRPr="00593DFF" w:rsidRDefault="00FE5643" w:rsidP="00593DFF">
      <w:pPr>
        <w:spacing w:after="0"/>
        <w:rPr>
          <w:noProof/>
          <w:highlight w:val="yellow"/>
        </w:rPr>
      </w:pP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4A8F7011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944A14">
        <w:rPr>
          <w:rFonts w:cs="Arial"/>
          <w:b/>
          <w:bCs/>
          <w:highlight w:val="yellow"/>
          <w:lang w:val="en-US"/>
        </w:rPr>
        <w:t>Sierra Wireless S.A.</w:t>
      </w:r>
      <w:r w:rsidR="00485BB5" w:rsidRPr="00485BB5">
        <w:rPr>
          <w:rFonts w:cs="Arial"/>
          <w:b/>
          <w:bCs/>
          <w:highlight w:val="yellow"/>
          <w:lang w:val="en-US"/>
        </w:rPr>
        <w:t xml:space="preserve"> (to be RAN2)</w:t>
      </w:r>
    </w:p>
    <w:p w14:paraId="4784758D" w14:textId="0637ACAD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944A14">
        <w:rPr>
          <w:rFonts w:cs="Arial"/>
          <w:b/>
          <w:bCs/>
          <w:lang w:val="en-US"/>
        </w:rPr>
        <w:t>SA1</w:t>
      </w:r>
    </w:p>
    <w:p w14:paraId="1E072F83" w14:textId="02E5B160"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030B3CB8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944A14">
        <w:rPr>
          <w:rFonts w:eastAsiaTheme="minorEastAsia" w:cs="Arial"/>
          <w:bCs/>
          <w:lang w:val="es-ES"/>
        </w:rPr>
        <w:t>Steve Bennett</w:t>
      </w:r>
    </w:p>
    <w:p w14:paraId="4E363AF9" w14:textId="65080666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560D5A">
        <w:rPr>
          <w:rFonts w:eastAsiaTheme="minorEastAsia" w:cs="Arial"/>
          <w:lang w:val="es-ES"/>
        </w:rPr>
        <w:t>s</w:t>
      </w:r>
      <w:r w:rsidR="00944A14">
        <w:rPr>
          <w:rFonts w:eastAsiaTheme="minorEastAsia" w:cs="Arial"/>
          <w:lang w:val="es-ES"/>
        </w:rPr>
        <w:t>bennett@sierrawireless.com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A9D7810" w14:textId="5628D78C" w:rsidR="00741CBE" w:rsidRDefault="00700FD2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 has agreed, as listed below, to add new bits to SIB14 and SIB14-NB to inform UEs that they are barred</w:t>
      </w:r>
      <w:r w:rsidR="00560D5A">
        <w:rPr>
          <w:rFonts w:cs="Arial"/>
          <w:iCs/>
          <w:lang w:val="en-US" w:eastAsia="ko-KR"/>
        </w:rPr>
        <w:t xml:space="preserve"> </w:t>
      </w:r>
      <w:r>
        <w:rPr>
          <w:rFonts w:cs="Arial"/>
          <w:iCs/>
          <w:lang w:val="en-US" w:eastAsia="ko-KR"/>
        </w:rPr>
        <w:t xml:space="preserve">from using CE. </w:t>
      </w:r>
      <w:r w:rsidR="00560D5A">
        <w:rPr>
          <w:rFonts w:cs="Arial"/>
          <w:iCs/>
          <w:lang w:val="en-US" w:eastAsia="ko-KR"/>
        </w:rPr>
        <w:t>T</w:t>
      </w:r>
      <w:r>
        <w:rPr>
          <w:rFonts w:cs="Arial"/>
          <w:iCs/>
          <w:lang w:val="en-US" w:eastAsia="ko-KR"/>
        </w:rPr>
        <w:t>he UE</w:t>
      </w:r>
      <w:r w:rsidR="00560D5A">
        <w:rPr>
          <w:rFonts w:cs="Arial"/>
          <w:iCs/>
          <w:lang w:val="en-US" w:eastAsia="ko-KR"/>
        </w:rPr>
        <w:t>s</w:t>
      </w:r>
      <w:r>
        <w:rPr>
          <w:rFonts w:cs="Arial"/>
          <w:iCs/>
          <w:lang w:val="en-US" w:eastAsia="ko-KR"/>
        </w:rPr>
        <w:t xml:space="preserve"> will be informed that (N)PRACH resources will be temporarily unavailable for access.</w:t>
      </w:r>
    </w:p>
    <w:p w14:paraId="4C5153ED" w14:textId="77777777" w:rsidR="00700FD2" w:rsidRDefault="00700FD2" w:rsidP="00700FD2">
      <w:pPr>
        <w:pStyle w:val="Doc-text2"/>
        <w:ind w:left="0" w:firstLine="0"/>
      </w:pPr>
    </w:p>
    <w:tbl>
      <w:tblPr>
        <w:tblStyle w:val="TableGrid"/>
        <w:tblW w:w="0" w:type="auto"/>
        <w:tblInd w:w="1259" w:type="dxa"/>
        <w:tblLook w:val="05E0" w:firstRow="1" w:lastRow="1" w:firstColumn="1" w:lastColumn="1" w:noHBand="0" w:noVBand="1"/>
      </w:tblPr>
      <w:tblGrid>
        <w:gridCol w:w="8370"/>
      </w:tblGrid>
      <w:tr w:rsidR="00700FD2" w14:paraId="35561A00" w14:textId="77777777" w:rsidTr="00DB711B">
        <w:tc>
          <w:tcPr>
            <w:tcW w:w="9890" w:type="dxa"/>
          </w:tcPr>
          <w:p w14:paraId="670D8CCD" w14:textId="77777777" w:rsidR="00700FD2" w:rsidRDefault="00700FD2" w:rsidP="00DB711B">
            <w:pPr>
              <w:tabs>
                <w:tab w:val="left" w:pos="340"/>
              </w:tabs>
              <w:spacing w:before="60"/>
              <w:ind w:left="340" w:hanging="340"/>
            </w:pPr>
            <w:r>
              <w:rPr>
                <w:b/>
              </w:rPr>
              <w:t>Agreements</w:t>
            </w:r>
          </w:p>
          <w:p w14:paraId="0DDF8F49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</w:t>
            </w:r>
            <w:r w:rsidRPr="0058528E">
              <w:t>Add new bits in system information for Rel-15 UEs that will bar them from network access in enhanced coverage.</w:t>
            </w:r>
          </w:p>
          <w:p w14:paraId="54888BD4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Add SIB14 bits for indicating 4 levels of CE barring for </w:t>
            </w:r>
            <w:proofErr w:type="spellStart"/>
            <w:r>
              <w:t>eMTC</w:t>
            </w:r>
            <w:proofErr w:type="spellEnd"/>
            <w:r>
              <w:t xml:space="preserve"> UEs applied as PRACH resource barring.</w:t>
            </w:r>
          </w:p>
          <w:p w14:paraId="15693995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>- Add SIB14-NB to indicate 3 levels of PRACH resource barring for NB-IoT UE.</w:t>
            </w:r>
          </w:p>
          <w:p w14:paraId="00D2BC62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All </w:t>
            </w:r>
            <w:proofErr w:type="spellStart"/>
            <w:r>
              <w:t>eMTC</w:t>
            </w:r>
            <w:proofErr w:type="spellEnd"/>
            <w:r>
              <w:t xml:space="preserve"> that support EAB and NB-IoT UEs that belong to only access classes 0 to 9, i.e. if the network does not assign a special class to the UE, is barred with this mechanism regardless of PLMN.</w:t>
            </w:r>
          </w:p>
          <w:p w14:paraId="2F91B85F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>- No CE/RSRP level barring with respect to access classes 0 to 9.</w:t>
            </w:r>
          </w:p>
          <w:p w14:paraId="045AD3E8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Existing mechanism, i.e. </w:t>
            </w:r>
            <w:proofErr w:type="spellStart"/>
            <w:r>
              <w:t>eab-ParamModification</w:t>
            </w:r>
            <w:proofErr w:type="spellEnd"/>
            <w:r>
              <w:t>/ab-enabled, is used to indicate the related system information update in SIB14 and SIB14-NB.</w:t>
            </w:r>
          </w:p>
          <w:p w14:paraId="2B801D86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>- Emergency (</w:t>
            </w:r>
            <w:proofErr w:type="spellStart"/>
            <w:r>
              <w:t>eMTC</w:t>
            </w:r>
            <w:proofErr w:type="spellEnd"/>
            <w:r>
              <w:t>) and MO exception data (NB-IoT) are exempted from this barring mechanism.</w:t>
            </w:r>
          </w:p>
          <w:p w14:paraId="6CF95C48" w14:textId="77777777" w:rsidR="00700FD2" w:rsidRPr="00C03E7D" w:rsidRDefault="00700FD2" w:rsidP="00DB711B">
            <w:pPr>
              <w:tabs>
                <w:tab w:val="left" w:pos="340"/>
              </w:tabs>
              <w:spacing w:before="60"/>
            </w:pPr>
          </w:p>
        </w:tc>
      </w:tr>
    </w:tbl>
    <w:p w14:paraId="4CCFF231" w14:textId="77777777" w:rsidR="00741CBE" w:rsidRDefault="00741CBE" w:rsidP="00A10FDA">
      <w:pPr>
        <w:rPr>
          <w:rFonts w:cs="Arial"/>
          <w:iCs/>
          <w:lang w:val="en-US" w:eastAsia="ko-KR"/>
        </w:rPr>
      </w:pPr>
    </w:p>
    <w:p w14:paraId="54CFA751" w14:textId="77E20C51" w:rsidR="00741CBE" w:rsidRDefault="00700FD2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RAN2 has noted that these changes may have </w:t>
      </w:r>
      <w:proofErr w:type="spellStart"/>
      <w:r>
        <w:rPr>
          <w:rFonts w:cs="Arial"/>
          <w:iCs/>
          <w:lang w:val="en-US" w:eastAsia="ko-KR"/>
        </w:rPr>
        <w:t>affects</w:t>
      </w:r>
      <w:proofErr w:type="spellEnd"/>
      <w:r>
        <w:rPr>
          <w:rFonts w:cs="Arial"/>
          <w:iCs/>
          <w:lang w:val="en-US" w:eastAsia="ko-KR"/>
        </w:rPr>
        <w:t xml:space="preserve"> on TS22.011</w:t>
      </w:r>
      <w:r w:rsidR="00560D5A">
        <w:rPr>
          <w:rFonts w:cs="Arial"/>
          <w:iCs/>
          <w:lang w:val="en-US" w:eastAsia="ko-KR"/>
        </w:rPr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84B71FC" w14:textId="77777777" w:rsidR="00922DBE" w:rsidRPr="00922DBE" w:rsidRDefault="00922DBE" w:rsidP="007A686A">
      <w:pPr>
        <w:rPr>
          <w:b/>
        </w:rPr>
      </w:pPr>
      <w:r w:rsidRPr="00922DBE">
        <w:rPr>
          <w:b/>
        </w:rPr>
        <w:t xml:space="preserve">To CT1: </w:t>
      </w:r>
    </w:p>
    <w:p w14:paraId="4C3355E4" w14:textId="26CFE9A7" w:rsidR="007A686A" w:rsidRDefault="007A686A" w:rsidP="007A686A">
      <w:r>
        <w:lastRenderedPageBreak/>
        <w:t xml:space="preserve">RAN2 respectfully asks </w:t>
      </w:r>
      <w:r w:rsidR="00741CBE">
        <w:t>SA</w:t>
      </w:r>
      <w:r w:rsidR="00922DBE">
        <w:t>1</w:t>
      </w:r>
      <w:r>
        <w:t xml:space="preserve"> </w:t>
      </w:r>
      <w:r w:rsidR="00741CBE">
        <w:t xml:space="preserve">to take note of the agreements above and to </w:t>
      </w:r>
      <w:r w:rsidR="00700FD2">
        <w:t>advi</w:t>
      </w:r>
      <w:r w:rsidR="00560D5A">
        <w:t>s</w:t>
      </w:r>
      <w:r w:rsidR="00700FD2">
        <w:t xml:space="preserve">e of possible consequences and to </w:t>
      </w:r>
      <w:r w:rsidR="00741CBE">
        <w:t>amend specifications that may be affected.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20D7FFC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 xml:space="preserve">Date of Next </w:t>
      </w:r>
      <w:r w:rsidR="00944A14">
        <w:rPr>
          <w:rFonts w:cs="Arial"/>
          <w:b/>
          <w:lang w:val="en-US"/>
        </w:rPr>
        <w:t>TSG-SA WG1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4861D2FA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bookmarkStart w:id="2" w:name="_Hlk514871637"/>
      <w:r w:rsidRPr="00A10FDA">
        <w:rPr>
          <w:rFonts w:cs="Arial"/>
          <w:bCs/>
          <w:lang w:val="en-US" w:eastAsia="ko-KR"/>
        </w:rPr>
        <w:t xml:space="preserve">TSG </w:t>
      </w:r>
      <w:r w:rsidR="00944A14">
        <w:rPr>
          <w:rFonts w:cs="Arial"/>
          <w:bCs/>
          <w:lang w:val="en-US" w:eastAsia="ko-KR"/>
        </w:rPr>
        <w:t>SA WG1</w:t>
      </w:r>
      <w:r w:rsidRPr="00A10FDA">
        <w:rPr>
          <w:rFonts w:cs="Arial"/>
          <w:bCs/>
          <w:lang w:val="en-US" w:eastAsia="ko-KR"/>
        </w:rPr>
        <w:t xml:space="preserve"> Meeting</w:t>
      </w:r>
      <w:r w:rsidR="00944A14">
        <w:rPr>
          <w:rFonts w:cs="Arial"/>
          <w:bCs/>
          <w:lang w:val="en-US" w:eastAsia="ko-KR"/>
        </w:rPr>
        <w:t xml:space="preserve"> #83</w:t>
      </w:r>
      <w:bookmarkEnd w:id="2"/>
      <w:r w:rsidR="00944A14">
        <w:rPr>
          <w:rFonts w:cs="Arial"/>
          <w:bCs/>
          <w:lang w:val="en-US" w:eastAsia="ko-KR"/>
        </w:rPr>
        <w:tab/>
      </w:r>
      <w:r w:rsidR="00944A14">
        <w:rPr>
          <w:rFonts w:cs="Arial"/>
        </w:rPr>
        <w:t xml:space="preserve">20 – 24 August </w:t>
      </w:r>
      <w:r w:rsidR="00265E79" w:rsidRPr="00C831B1">
        <w:rPr>
          <w:rFonts w:cs="Arial"/>
        </w:rPr>
        <w:t>2018</w:t>
      </w:r>
      <w:r w:rsidR="00944A14">
        <w:rPr>
          <w:rFonts w:cs="Arial"/>
        </w:rPr>
        <w:t xml:space="preserve">   West Palm Beach, Florida</w:t>
      </w:r>
    </w:p>
    <w:p w14:paraId="2968A372" w14:textId="4D46EA0B" w:rsidR="00922DBE" w:rsidRPr="00A10FDA" w:rsidRDefault="00944A14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 xml:space="preserve">TSG </w:t>
      </w:r>
      <w:r>
        <w:rPr>
          <w:rFonts w:cs="Arial"/>
          <w:bCs/>
          <w:lang w:val="en-US" w:eastAsia="ko-KR"/>
        </w:rPr>
        <w:t>SA WG1</w:t>
      </w:r>
      <w:r w:rsidRPr="00A10FDA">
        <w:rPr>
          <w:rFonts w:cs="Arial"/>
          <w:bCs/>
          <w:lang w:val="en-US" w:eastAsia="ko-KR"/>
        </w:rPr>
        <w:t xml:space="preserve"> Meeting</w:t>
      </w:r>
      <w:r>
        <w:rPr>
          <w:rFonts w:cs="Arial"/>
          <w:bCs/>
          <w:lang w:val="en-US" w:eastAsia="ko-KR"/>
        </w:rPr>
        <w:t xml:space="preserve"> #84</w:t>
      </w:r>
      <w:r w:rsidR="00922DBE"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11 – 16 November 2</w:t>
      </w:r>
      <w:r w:rsidR="00922DBE" w:rsidRPr="00A10FDA">
        <w:rPr>
          <w:lang w:val="en-US"/>
        </w:rPr>
        <w:t>018</w:t>
      </w:r>
      <w:r w:rsidR="00922DBE"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TBD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A895E" w14:textId="77777777" w:rsidR="00015ABD" w:rsidRDefault="00015ABD">
      <w:r>
        <w:separator/>
      </w:r>
    </w:p>
  </w:endnote>
  <w:endnote w:type="continuationSeparator" w:id="0">
    <w:p w14:paraId="34FCB8EE" w14:textId="77777777" w:rsidR="00015ABD" w:rsidRDefault="0001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C41D3" w14:textId="77777777" w:rsidR="00015ABD" w:rsidRDefault="00015ABD">
      <w:r>
        <w:separator/>
      </w:r>
    </w:p>
  </w:footnote>
  <w:footnote w:type="continuationSeparator" w:id="0">
    <w:p w14:paraId="5B0F4A28" w14:textId="77777777" w:rsidR="00015ABD" w:rsidRDefault="00015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ABD"/>
    <w:rsid w:val="00015D15"/>
    <w:rsid w:val="0002294D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D3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12AC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C4CA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0D5A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3DFF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0FD2"/>
    <w:rsid w:val="0070346E"/>
    <w:rsid w:val="00704EDB"/>
    <w:rsid w:val="0070537F"/>
    <w:rsid w:val="00706101"/>
    <w:rsid w:val="00706856"/>
    <w:rsid w:val="00707072"/>
    <w:rsid w:val="00707D61"/>
    <w:rsid w:val="0071121A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CBE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A1D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96F4B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4A14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5D92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0E5E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8A60F-19BE-4BED-A802-A5BD61C08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Steve Bennett</cp:lastModifiedBy>
  <cp:revision>5</cp:revision>
  <cp:lastPrinted>2008-01-31T06:09:00Z</cp:lastPrinted>
  <dcterms:created xsi:type="dcterms:W3CDTF">2018-05-24T04:03:00Z</dcterms:created>
  <dcterms:modified xsi:type="dcterms:W3CDTF">2018-05-25T06:30:00Z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