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7FEB4091" w:rsidR="00025D6F" w:rsidRPr="008068FB" w:rsidRDefault="00025D6F" w:rsidP="000F2155">
      <w:pPr>
        <w:tabs>
          <w:tab w:val="center" w:pos="4536"/>
          <w:tab w:val="right" w:pos="9630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D1BF7">
        <w:rPr>
          <w:rFonts w:ascii="Arial" w:hAnsi="Arial" w:cs="Arial"/>
          <w:b/>
          <w:bCs/>
          <w:sz w:val="28"/>
        </w:rPr>
        <w:t>6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="009961FD">
        <w:rPr>
          <w:rFonts w:ascii="Arial" w:hAnsi="Arial" w:cs="Arial"/>
          <w:b/>
          <w:bCs/>
          <w:sz w:val="28"/>
        </w:rPr>
        <w:t xml:space="preserve">       </w:t>
      </w:r>
      <w:r w:rsidR="007E04FE" w:rsidRPr="00CB4DCA">
        <w:rPr>
          <w:rFonts w:ascii="Arial" w:hAnsi="Arial" w:cs="Arial"/>
          <w:b/>
          <w:bCs/>
          <w:sz w:val="28"/>
        </w:rPr>
        <w:t>R1-</w:t>
      </w:r>
      <w:r w:rsidR="0079740D">
        <w:rPr>
          <w:rFonts w:ascii="Arial" w:hAnsi="Arial" w:cs="Arial"/>
          <w:b/>
          <w:bCs/>
          <w:sz w:val="28"/>
        </w:rPr>
        <w:t>190</w:t>
      </w:r>
      <w:r w:rsidR="00210C2F">
        <w:rPr>
          <w:rFonts w:ascii="Arial" w:hAnsi="Arial" w:cs="Arial"/>
          <w:b/>
          <w:bCs/>
          <w:sz w:val="28"/>
        </w:rPr>
        <w:t>3428</w:t>
      </w:r>
    </w:p>
    <w:p w14:paraId="005AD573" w14:textId="0EB4E41B" w:rsidR="00025D6F" w:rsidRPr="009513AC" w:rsidRDefault="00072EDA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 xml:space="preserve">March </w:t>
      </w:r>
      <w:r w:rsidR="00D3612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64F7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9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1418A8C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4B2269BF" w:rsidR="001E41F3" w:rsidRPr="00290CB4" w:rsidRDefault="00A91D22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  <w:r w:rsidR="00295959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.885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A6D1C62" w:rsidR="001E41F3" w:rsidRPr="0077400C" w:rsidRDefault="001E41F3" w:rsidP="00CB4DCA">
            <w:pPr>
              <w:pStyle w:val="CRCoverPage"/>
              <w:spacing w:after="0"/>
              <w:rPr>
                <w:noProof/>
                <w:color w:val="FF0000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5C971945" w:rsidR="001E41F3" w:rsidRPr="00290CB4" w:rsidRDefault="00295959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02F9A1D7" w:rsidR="00A467A1" w:rsidRPr="00BD4544" w:rsidRDefault="007B20AF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Text proposal</w:t>
            </w:r>
            <w:r w:rsidR="0079740D">
              <w:t xml:space="preserve"> on </w:t>
            </w:r>
            <w:r w:rsidR="00F61938">
              <w:t>2 Rx Antennas for NR V2X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526C6C3C" w:rsidR="001E41F3" w:rsidRPr="00290CB4" w:rsidRDefault="00F61938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Motors</w:t>
            </w:r>
            <w:r w:rsidR="004518E1">
              <w:rPr>
                <w:noProof/>
              </w:rPr>
              <w:t>, Volkswagen AG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3FF988B4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3FB5E406" w:rsidR="001E41F3" w:rsidRPr="00290CB4" w:rsidRDefault="00F843F1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FS_NR_</w:t>
            </w:r>
            <w:r w:rsidR="00F61938">
              <w:rPr>
                <w:lang w:eastAsia="zh-CN"/>
              </w:rPr>
              <w:t>V2X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0A4C24C3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F36748">
              <w:rPr>
                <w:noProof/>
                <w:lang w:eastAsia="zh-CN"/>
              </w:rPr>
              <w:t>9</w:t>
            </w:r>
            <w:r w:rsidR="006518A4">
              <w:rPr>
                <w:noProof/>
                <w:lang w:eastAsia="zh-CN"/>
              </w:rPr>
              <w:t>-</w:t>
            </w:r>
            <w:r w:rsidR="00F36748">
              <w:rPr>
                <w:noProof/>
                <w:lang w:eastAsia="zh-CN"/>
              </w:rPr>
              <w:t>2</w:t>
            </w:r>
            <w:r w:rsidR="006518A4">
              <w:rPr>
                <w:noProof/>
                <w:lang w:eastAsia="zh-CN"/>
              </w:rPr>
              <w:t>-</w:t>
            </w:r>
            <w:r w:rsidR="00F61938">
              <w:rPr>
                <w:noProof/>
                <w:lang w:eastAsia="zh-CN"/>
              </w:rPr>
              <w:t>25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6A9B8D83" w:rsidR="001E41F3" w:rsidRPr="00290CB4" w:rsidRDefault="00F6193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591447FA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F61938">
              <w:rPr>
                <w:noProof/>
              </w:rPr>
              <w:t>6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DCE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EA808" w14:textId="77777777" w:rsidR="00680396" w:rsidRDefault="00712FCD" w:rsidP="00680396">
            <w:pPr>
              <w:spacing w:after="240" w:line="276" w:lineRule="auto"/>
              <w:rPr>
                <w:rFonts w:ascii="Arial" w:hAnsi="Arial" w:cs="Arial"/>
              </w:rPr>
            </w:pPr>
            <w:r w:rsidRPr="00EB52DD">
              <w:rPr>
                <w:rFonts w:ascii="Arial" w:hAnsi="Arial" w:cs="Arial"/>
              </w:rPr>
              <w:t xml:space="preserve">In the recent RAN plenary meeting (RAN #82) it has been decided to grant a waiver for vehicular UEs that </w:t>
            </w:r>
            <w:r>
              <w:rPr>
                <w:rFonts w:ascii="Arial" w:hAnsi="Arial" w:cs="Arial"/>
              </w:rPr>
              <w:t>allows</w:t>
            </w:r>
            <w:r w:rsidRPr="00EB52DD">
              <w:rPr>
                <w:rFonts w:ascii="Arial" w:hAnsi="Arial" w:cs="Arial"/>
              </w:rPr>
              <w:t xml:space="preserve"> the use of 2Rx antennas</w:t>
            </w:r>
            <w:r>
              <w:rPr>
                <w:rFonts w:ascii="Arial" w:hAnsi="Arial" w:cs="Arial"/>
              </w:rPr>
              <w:t xml:space="preserve"> for the Uu link</w:t>
            </w:r>
            <w:r w:rsidRPr="00EB52DD">
              <w:rPr>
                <w:rFonts w:ascii="Arial" w:hAnsi="Arial" w:cs="Arial"/>
              </w:rPr>
              <w:t xml:space="preserve">. This waiver </w:t>
            </w:r>
            <w:r>
              <w:rPr>
                <w:rFonts w:ascii="Arial" w:hAnsi="Arial" w:cs="Arial"/>
              </w:rPr>
              <w:t>is based on the</w:t>
            </w:r>
            <w:r w:rsidRPr="00EB52DD">
              <w:rPr>
                <w:rFonts w:ascii="Arial" w:hAnsi="Arial" w:cs="Arial"/>
              </w:rPr>
              <w:t xml:space="preserve"> work </w:t>
            </w:r>
            <w:r>
              <w:rPr>
                <w:rFonts w:ascii="Arial" w:hAnsi="Arial" w:cs="Arial"/>
              </w:rPr>
              <w:t xml:space="preserve">jointly </w:t>
            </w:r>
            <w:r w:rsidRPr="00EB52DD">
              <w:rPr>
                <w:rFonts w:ascii="Arial" w:hAnsi="Arial" w:cs="Arial"/>
              </w:rPr>
              <w:t xml:space="preserve">done by </w:t>
            </w:r>
            <w:r>
              <w:rPr>
                <w:rFonts w:ascii="Arial" w:hAnsi="Arial" w:cs="Arial"/>
              </w:rPr>
              <w:t xml:space="preserve">the </w:t>
            </w:r>
            <w:r w:rsidRPr="00EB52DD">
              <w:rPr>
                <w:rFonts w:ascii="Arial" w:hAnsi="Arial" w:cs="Arial"/>
              </w:rPr>
              <w:t>automotive industry</w:t>
            </w:r>
            <w:r>
              <w:rPr>
                <w:rFonts w:ascii="Arial" w:hAnsi="Arial" w:cs="Arial"/>
              </w:rPr>
              <w:t>, 5GAA and 3GPP</w:t>
            </w:r>
            <w:r w:rsidRPr="00EB52DD">
              <w:rPr>
                <w:rFonts w:ascii="Arial" w:hAnsi="Arial" w:cs="Arial"/>
              </w:rPr>
              <w:t xml:space="preserve"> to explain the challenges automakers face in deploying multiple antennas on a vehicle.</w:t>
            </w:r>
          </w:p>
          <w:p w14:paraId="5904FC4A" w14:textId="168A4B03" w:rsidR="00F24E4C" w:rsidRPr="000A0DCE" w:rsidRDefault="00712FCD" w:rsidP="00680396">
            <w:pPr>
              <w:spacing w:after="240" w:line="276" w:lineRule="auto"/>
              <w:rPr>
                <w:noProof/>
                <w:lang w:val="en-US"/>
              </w:rPr>
            </w:pPr>
            <w:r>
              <w:rPr>
                <w:rFonts w:ascii="Arial" w:hAnsi="Arial" w:cs="Arial"/>
              </w:rPr>
              <w:t>RAN1 simulation assumptions for NR V2X (sidelink) at FR1, however, include 4Rx</w:t>
            </w:r>
            <w:r w:rsidR="001F52A4" w:rsidRPr="0032049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antennas as a baseline.</w:t>
            </w:r>
            <w:r>
              <w:rPr>
                <w:rFonts w:ascii="Arial" w:hAnsi="Arial" w:cs="Arial" w:hint="eastAsia"/>
              </w:rPr>
              <w:t xml:space="preserve"> For the reason</w:t>
            </w:r>
            <w:r w:rsidR="004518E1">
              <w:rPr>
                <w:rFonts w:ascii="Arial" w:hAnsi="Arial" w:cs="Arial"/>
              </w:rPr>
              <w:t xml:space="preserve"> of implementation challenges (also outlined in TR38.826)</w:t>
            </w:r>
            <w:r>
              <w:rPr>
                <w:rFonts w:ascii="Arial" w:hAnsi="Arial" w:cs="Arial" w:hint="eastAsia"/>
              </w:rPr>
              <w:t xml:space="preserve">, </w:t>
            </w:r>
            <w:r w:rsidR="001F52A4" w:rsidRPr="0032049B">
              <w:rPr>
                <w:rFonts w:ascii="Arial" w:hAnsi="Arial" w:cs="Arial"/>
              </w:rPr>
              <w:t>it is</w:t>
            </w:r>
            <w:r>
              <w:rPr>
                <w:rFonts w:ascii="Arial" w:hAnsi="Arial" w:cs="Arial" w:hint="eastAsia"/>
              </w:rPr>
              <w:t xml:space="preserve"> </w:t>
            </w:r>
            <w:r w:rsidR="001F52A4" w:rsidRPr="0032049B">
              <w:rPr>
                <w:rFonts w:ascii="Arial" w:hAnsi="Arial" w:cs="Arial"/>
              </w:rPr>
              <w:t>requested that</w:t>
            </w:r>
            <w:r>
              <w:rPr>
                <w:rFonts w:ascii="Arial" w:hAnsi="Arial" w:cs="Arial" w:hint="eastAsia"/>
              </w:rPr>
              <w:t xml:space="preserve"> </w:t>
            </w:r>
            <w:r w:rsidR="004518E1">
              <w:rPr>
                <w:rFonts w:ascii="Arial" w:hAnsi="Arial" w:cs="Arial"/>
              </w:rPr>
              <w:t>2</w:t>
            </w:r>
            <w:r>
              <w:rPr>
                <w:rFonts w:ascii="Arial" w:hAnsi="Arial" w:cs="Arial" w:hint="eastAsia"/>
              </w:rPr>
              <w:t>RX antennas</w:t>
            </w:r>
            <w:r>
              <w:rPr>
                <w:rFonts w:ascii="Arial" w:hAnsi="Arial" w:cs="Arial"/>
              </w:rPr>
              <w:t xml:space="preserve"> </w:t>
            </w:r>
            <w:r w:rsidR="004518E1">
              <w:rPr>
                <w:rFonts w:ascii="Arial" w:hAnsi="Arial" w:cs="Arial"/>
              </w:rPr>
              <w:t xml:space="preserve">are also </w:t>
            </w:r>
            <w:r>
              <w:rPr>
                <w:rFonts w:ascii="Arial" w:hAnsi="Arial" w:cs="Arial"/>
              </w:rPr>
              <w:t>considered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/>
              </w:rPr>
              <w:t>for</w:t>
            </w:r>
            <w:r>
              <w:rPr>
                <w:rFonts w:ascii="Arial" w:hAnsi="Arial" w:cs="Arial" w:hint="eastAsia"/>
              </w:rPr>
              <w:t xml:space="preserve"> </w:t>
            </w:r>
            <w:r w:rsidR="004518E1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 w:hint="eastAsia"/>
              </w:rPr>
              <w:t>sidelink at FR1 in Rel-16 NR V2X.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F546D" w14:textId="28683E07" w:rsidR="003A73C6" w:rsidRPr="00521F9A" w:rsidRDefault="000E3F60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ko-KR"/>
              </w:rPr>
              <w:t xml:space="preserve">Add </w:t>
            </w:r>
            <w:r>
              <w:rPr>
                <w:rFonts w:cs="Arial"/>
              </w:rPr>
              <w:t xml:space="preserve">2RX antennas </w:t>
            </w:r>
            <w:r w:rsidRPr="0092500B">
              <w:rPr>
                <w:rFonts w:cs="Arial"/>
              </w:rPr>
              <w:t>to the same extend</w:t>
            </w:r>
            <w:r>
              <w:rPr>
                <w:rFonts w:cs="Arial"/>
              </w:rPr>
              <w:t xml:space="preserve"> as</w:t>
            </w:r>
            <w:r w:rsidRPr="0092500B">
              <w:rPr>
                <w:rFonts w:cs="Arial"/>
              </w:rPr>
              <w:t xml:space="preserve"> 4Rx antennas for</w:t>
            </w:r>
            <w:r>
              <w:rPr>
                <w:rFonts w:cs="Arial"/>
              </w:rPr>
              <w:t xml:space="preserve"> the development of the NR V2X </w:t>
            </w:r>
            <w:r>
              <w:rPr>
                <w:rFonts w:cs="Arial" w:hint="eastAsia"/>
                <w:lang w:eastAsia="ko-KR"/>
              </w:rPr>
              <w:t xml:space="preserve">sidelink </w:t>
            </w:r>
            <w:r>
              <w:rPr>
                <w:rFonts w:cs="Arial"/>
              </w:rPr>
              <w:t>at FR1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91105" w14:textId="47CF58BC" w:rsidR="007A7221" w:rsidRDefault="001F52A4" w:rsidP="007A72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Significant adoption challenges of the technology by some automotive companies</w:t>
            </w:r>
          </w:p>
          <w:p w14:paraId="271D9DB6" w14:textId="36DAC44A" w:rsidR="0050006D" w:rsidRPr="00BE3FA9" w:rsidRDefault="0050006D" w:rsidP="008B2B5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45F5D9B6" w:rsidR="0050006D" w:rsidRPr="00290CB4" w:rsidRDefault="00295959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D4FD" w14:textId="5A575AB4" w:rsidR="00B21C7E" w:rsidRPr="00290CB4" w:rsidRDefault="002C0BA0" w:rsidP="001F52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4008447C" w14:textId="280D8B36" w:rsidR="009F3521" w:rsidRPr="00EB1512" w:rsidRDefault="009F3521" w:rsidP="009F3521">
      <w:pPr>
        <w:rPr>
          <w:b/>
          <w:color w:val="FF0000"/>
        </w:rPr>
      </w:pPr>
      <w:r w:rsidRPr="00EB1512">
        <w:rPr>
          <w:b/>
          <w:color w:val="FF0000"/>
        </w:rPr>
        <w:lastRenderedPageBreak/>
        <w:t>-----------Text Proposal for 38.21</w:t>
      </w:r>
      <w:r w:rsidR="00BF0A12"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 w:rsidR="00BF0A12">
        <w:rPr>
          <w:b/>
          <w:color w:val="FF0000"/>
        </w:rPr>
        <w:t>6.</w:t>
      </w:r>
      <w:r w:rsidR="007A7221">
        <w:rPr>
          <w:b/>
          <w:color w:val="FF0000"/>
        </w:rPr>
        <w:t>1</w:t>
      </w:r>
      <w:r w:rsidRPr="00EB1512">
        <w:rPr>
          <w:b/>
          <w:color w:val="FF0000"/>
        </w:rPr>
        <w:t>--------</w:t>
      </w:r>
    </w:p>
    <w:p w14:paraId="43C0619A" w14:textId="77777777" w:rsidR="00295959" w:rsidRDefault="00295959" w:rsidP="00295959">
      <w:pPr>
        <w:pStyle w:val="Heading2"/>
      </w:pPr>
      <w:bookmarkStart w:id="3" w:name="_Toc531124331"/>
      <w:r>
        <w:t>A.1</w:t>
      </w:r>
      <w:r>
        <w:tab/>
        <w:t>Simulation profiles</w:t>
      </w:r>
      <w:bookmarkEnd w:id="3"/>
    </w:p>
    <w:p w14:paraId="466D2C35" w14:textId="77777777" w:rsidR="00295959" w:rsidRDefault="00295959" w:rsidP="00295959">
      <w:r>
        <w:t>Simulation profiles are defined in Table A.1-1.</w:t>
      </w:r>
    </w:p>
    <w:p w14:paraId="6545D03B" w14:textId="77777777" w:rsidR="00295959" w:rsidRPr="00AA0E39" w:rsidRDefault="00295959" w:rsidP="00295959">
      <w:pPr>
        <w:pStyle w:val="TH"/>
        <w:rPr>
          <w:rFonts w:eastAsia="Times New Roman"/>
        </w:rPr>
      </w:pPr>
      <w:r w:rsidRPr="00AA0E39">
        <w:rPr>
          <w:rFonts w:eastAsia="Times New Roman"/>
        </w:rPr>
        <w:t>Table A</w:t>
      </w:r>
      <w:r>
        <w:rPr>
          <w:rFonts w:eastAsia="Times New Roman"/>
        </w:rPr>
        <w:t>.1-</w:t>
      </w:r>
      <w:r w:rsidRPr="00AA0E39">
        <w:rPr>
          <w:rFonts w:eastAsia="Times New Roman"/>
        </w:rPr>
        <w:t>1: Simulation profiles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1994"/>
        <w:gridCol w:w="1994"/>
        <w:gridCol w:w="1994"/>
        <w:gridCol w:w="2002"/>
      </w:tblGrid>
      <w:tr w:rsidR="00295959" w14:paraId="554F6037" w14:textId="77777777" w:rsidTr="00234FA7">
        <w:trPr>
          <w:jc w:val="center"/>
        </w:trPr>
        <w:tc>
          <w:tcPr>
            <w:tcW w:w="1668" w:type="dxa"/>
            <w:shd w:val="clear" w:color="auto" w:fill="auto"/>
          </w:tcPr>
          <w:p w14:paraId="4252659D" w14:textId="77777777" w:rsidR="00295959" w:rsidRDefault="00295959" w:rsidP="00234FA7">
            <w:pPr>
              <w:pStyle w:val="TAL"/>
            </w:pPr>
          </w:p>
        </w:tc>
        <w:tc>
          <w:tcPr>
            <w:tcW w:w="2047" w:type="dxa"/>
            <w:shd w:val="clear" w:color="auto" w:fill="auto"/>
          </w:tcPr>
          <w:p w14:paraId="6E110D60" w14:textId="77777777" w:rsidR="00295959" w:rsidRDefault="00295959" w:rsidP="00234FA7">
            <w:pPr>
              <w:pStyle w:val="TAH"/>
            </w:pPr>
            <w:r>
              <w:t>Unicast</w:t>
            </w:r>
          </w:p>
        </w:tc>
        <w:tc>
          <w:tcPr>
            <w:tcW w:w="2047" w:type="dxa"/>
            <w:shd w:val="clear" w:color="auto" w:fill="auto"/>
          </w:tcPr>
          <w:p w14:paraId="1F3B17CF" w14:textId="77777777" w:rsidR="00295959" w:rsidRDefault="00295959" w:rsidP="00234FA7">
            <w:pPr>
              <w:pStyle w:val="TAH"/>
            </w:pPr>
            <w:r>
              <w:t>Multicast</w:t>
            </w:r>
          </w:p>
        </w:tc>
        <w:tc>
          <w:tcPr>
            <w:tcW w:w="2047" w:type="dxa"/>
            <w:shd w:val="clear" w:color="auto" w:fill="auto"/>
          </w:tcPr>
          <w:p w14:paraId="390D2476" w14:textId="77777777" w:rsidR="00295959" w:rsidRDefault="00295959" w:rsidP="00234FA7">
            <w:pPr>
              <w:pStyle w:val="TAH"/>
            </w:pPr>
            <w:r>
              <w:t>Broadcast</w:t>
            </w:r>
          </w:p>
        </w:tc>
        <w:tc>
          <w:tcPr>
            <w:tcW w:w="2048" w:type="dxa"/>
            <w:shd w:val="clear" w:color="auto" w:fill="auto"/>
          </w:tcPr>
          <w:p w14:paraId="483C888D" w14:textId="77777777" w:rsidR="00295959" w:rsidRDefault="00295959" w:rsidP="00234FA7">
            <w:pPr>
              <w:pStyle w:val="TAH"/>
            </w:pPr>
            <w:r>
              <w:t>Mixture</w:t>
            </w:r>
          </w:p>
        </w:tc>
      </w:tr>
      <w:tr w:rsidR="00295959" w14:paraId="734F0ECE" w14:textId="77777777" w:rsidTr="00234FA7">
        <w:trPr>
          <w:jc w:val="center"/>
        </w:trPr>
        <w:tc>
          <w:tcPr>
            <w:tcW w:w="1668" w:type="dxa"/>
            <w:shd w:val="clear" w:color="auto" w:fill="auto"/>
          </w:tcPr>
          <w:p w14:paraId="612AF366" w14:textId="77777777" w:rsidR="00295959" w:rsidRDefault="00295959" w:rsidP="00234FA7">
            <w:pPr>
              <w:pStyle w:val="TAL"/>
            </w:pPr>
            <w:r>
              <w:t>SL frequency (GHz)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7C86C97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6</w:t>
            </w:r>
            <w:r w:rsidRPr="001C302B">
              <w:rPr>
                <w:rFonts w:hint="eastAsia"/>
                <w:szCs w:val="22"/>
                <w:lang w:eastAsia="ko-KR"/>
              </w:rPr>
              <w:t>, 30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EFAC334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6</w:t>
            </w:r>
            <w:r w:rsidRPr="001C302B">
              <w:rPr>
                <w:rFonts w:hint="eastAsia"/>
                <w:szCs w:val="22"/>
                <w:lang w:eastAsia="ko-KR"/>
              </w:rPr>
              <w:t>, 30</w:t>
            </w:r>
            <w:r w:rsidRPr="001C302B">
              <w:rPr>
                <w:szCs w:val="22"/>
              </w:rPr>
              <w:t xml:space="preserve"> 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251FA6BE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6</w:t>
            </w:r>
            <w:r w:rsidRPr="001C302B">
              <w:rPr>
                <w:rFonts w:hint="eastAsia"/>
                <w:szCs w:val="22"/>
                <w:lang w:eastAsia="ko-KR"/>
              </w:rPr>
              <w:t>, 30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4A4C7C72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</w:rPr>
              <w:t>6, 30</w:t>
            </w:r>
          </w:p>
        </w:tc>
      </w:tr>
      <w:tr w:rsidR="00295959" w14:paraId="71FF40BC" w14:textId="77777777" w:rsidTr="00234FA7">
        <w:trPr>
          <w:jc w:val="center"/>
        </w:trPr>
        <w:tc>
          <w:tcPr>
            <w:tcW w:w="1668" w:type="dxa"/>
            <w:shd w:val="clear" w:color="auto" w:fill="auto"/>
          </w:tcPr>
          <w:p w14:paraId="3AF7FC88" w14:textId="77777777" w:rsidR="00295959" w:rsidRDefault="00295959" w:rsidP="00234FA7">
            <w:pPr>
              <w:pStyle w:val="TAL"/>
            </w:pPr>
            <w:r>
              <w:t>Traffic models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569FC572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 xml:space="preserve">Periodic: Medium intensity; </w:t>
            </w:r>
            <w:r w:rsidRPr="001C302B">
              <w:rPr>
                <w:rFonts w:hint="eastAsia"/>
                <w:szCs w:val="22"/>
                <w:lang w:eastAsia="ko-KR"/>
              </w:rPr>
              <w:t>[5</w:t>
            </w:r>
            <w:r w:rsidRPr="001C302B">
              <w:rPr>
                <w:szCs w:val="22"/>
              </w:rPr>
              <w:t>0</w:t>
            </w:r>
            <w:r w:rsidRPr="001C302B">
              <w:rPr>
                <w:rFonts w:hint="eastAsia"/>
                <w:szCs w:val="22"/>
                <w:lang w:eastAsia="ko-KR"/>
              </w:rPr>
              <w:t>]</w:t>
            </w:r>
            <w:r w:rsidRPr="001C302B">
              <w:rPr>
                <w:szCs w:val="22"/>
              </w:rPr>
              <w:t xml:space="preserve"> ms inter-packet arrival</w:t>
            </w:r>
            <w:r w:rsidRPr="001C302B">
              <w:rPr>
                <w:rFonts w:hint="eastAsia"/>
                <w:szCs w:val="22"/>
                <w:lang w:eastAsia="ko-KR"/>
              </w:rPr>
              <w:t>, [50]% vehicles generate packets.</w:t>
            </w:r>
          </w:p>
          <w:p w14:paraId="4A6690A9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Aperiodic: Medium intensity</w:t>
            </w:r>
            <w:r w:rsidRPr="001C302B"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14:paraId="5BC892F6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Periodic and aperiodic traffic are simulated separately.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38BAD2F7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 xml:space="preserve">Periodic: Medium intensity; </w:t>
            </w:r>
            <w:r w:rsidRPr="001C302B">
              <w:rPr>
                <w:rFonts w:hint="eastAsia"/>
                <w:szCs w:val="22"/>
                <w:lang w:eastAsia="ko-KR"/>
              </w:rPr>
              <w:t>[5</w:t>
            </w:r>
            <w:r w:rsidRPr="001C302B">
              <w:rPr>
                <w:szCs w:val="22"/>
              </w:rPr>
              <w:t>0</w:t>
            </w:r>
            <w:r w:rsidRPr="001C302B">
              <w:rPr>
                <w:rFonts w:hint="eastAsia"/>
                <w:szCs w:val="22"/>
                <w:lang w:eastAsia="ko-KR"/>
              </w:rPr>
              <w:t>]</w:t>
            </w:r>
            <w:r w:rsidRPr="001C302B">
              <w:rPr>
                <w:szCs w:val="22"/>
              </w:rPr>
              <w:t xml:space="preserve"> ms inter-packet arrival</w:t>
            </w:r>
            <w:r w:rsidRPr="001C302B">
              <w:rPr>
                <w:rFonts w:hint="eastAsia"/>
                <w:szCs w:val="22"/>
                <w:lang w:eastAsia="ko-KR"/>
              </w:rPr>
              <w:t>, [50]% vehicles generate packets.</w:t>
            </w:r>
          </w:p>
          <w:p w14:paraId="723C2146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Aperiodic: Medium intensity</w:t>
            </w:r>
            <w:r w:rsidRPr="001C302B"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14:paraId="07D56894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Periodic and aperiodic traffic are simulated separately.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2119A9D8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 xml:space="preserve">Periodic: Medium intensity; </w:t>
            </w:r>
            <w:r w:rsidRPr="001C302B">
              <w:rPr>
                <w:rFonts w:hint="eastAsia"/>
                <w:szCs w:val="22"/>
                <w:lang w:eastAsia="ko-KR"/>
              </w:rPr>
              <w:t>[5</w:t>
            </w:r>
            <w:r w:rsidRPr="001C302B">
              <w:rPr>
                <w:szCs w:val="22"/>
              </w:rPr>
              <w:t>0</w:t>
            </w:r>
            <w:r w:rsidRPr="001C302B">
              <w:rPr>
                <w:rFonts w:hint="eastAsia"/>
                <w:szCs w:val="22"/>
                <w:lang w:eastAsia="ko-KR"/>
              </w:rPr>
              <w:t>]</w:t>
            </w:r>
            <w:r w:rsidRPr="001C302B">
              <w:rPr>
                <w:szCs w:val="22"/>
              </w:rPr>
              <w:t xml:space="preserve"> ms inter-packet arrival</w:t>
            </w:r>
            <w:r w:rsidRPr="001C302B">
              <w:rPr>
                <w:rFonts w:hint="eastAsia"/>
                <w:szCs w:val="22"/>
                <w:lang w:eastAsia="ko-KR"/>
              </w:rPr>
              <w:t>, [50]% vehicles generate packets</w:t>
            </w:r>
          </w:p>
          <w:p w14:paraId="70958028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Aperiodic: Medium intensity</w:t>
            </w:r>
            <w:r w:rsidRPr="001C302B"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14:paraId="326283AE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Periodic and aperiodic traffic are simulated separately.</w:t>
            </w:r>
          </w:p>
        </w:tc>
        <w:tc>
          <w:tcPr>
            <w:tcW w:w="2048" w:type="dxa"/>
            <w:shd w:val="clear" w:color="auto" w:fill="auto"/>
          </w:tcPr>
          <w:p w14:paraId="08627B83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rFonts w:hint="eastAsia"/>
                <w:szCs w:val="22"/>
                <w:lang w:eastAsia="ko-KR"/>
              </w:rPr>
              <w:t>33%, 33%, 34% vehicles generate unicast, multicast, broadcast packets, respectively. For each traffic type, 50% is periodic and 50% is aperiodic.</w:t>
            </w:r>
          </w:p>
          <w:p w14:paraId="45290723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rFonts w:hint="eastAsia"/>
                <w:szCs w:val="22"/>
                <w:lang w:eastAsia="ko-KR"/>
              </w:rPr>
              <w:t xml:space="preserve">Periodic: </w:t>
            </w:r>
            <w:r w:rsidRPr="001C302B">
              <w:rPr>
                <w:szCs w:val="22"/>
              </w:rPr>
              <w:t>Medium intensity; 100 ms inter-packet arrival</w:t>
            </w:r>
          </w:p>
          <w:p w14:paraId="5203AC8B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Aperiodic: Medium intensity</w:t>
            </w:r>
          </w:p>
        </w:tc>
      </w:tr>
      <w:tr w:rsidR="00295959" w14:paraId="4373DED6" w14:textId="77777777" w:rsidTr="00234FA7">
        <w:trPr>
          <w:jc w:val="center"/>
        </w:trPr>
        <w:tc>
          <w:tcPr>
            <w:tcW w:w="1668" w:type="dxa"/>
            <w:shd w:val="clear" w:color="auto" w:fill="auto"/>
          </w:tcPr>
          <w:p w14:paraId="6863703E" w14:textId="77777777" w:rsidR="00295959" w:rsidRDefault="00295959" w:rsidP="00234FA7">
            <w:pPr>
              <w:pStyle w:val="TAL"/>
            </w:pPr>
            <w:r>
              <w:t>Simulation environment, UE drop and mobility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9D5F5C8" w14:textId="77777777" w:rsidR="00295959" w:rsidRPr="001C302B" w:rsidRDefault="00295959" w:rsidP="00234FA7">
            <w:pPr>
              <w:pStyle w:val="TAL"/>
              <w:rPr>
                <w:i/>
                <w:szCs w:val="22"/>
              </w:rPr>
            </w:pPr>
            <w:r w:rsidRPr="001C302B">
              <w:rPr>
                <w:szCs w:val="22"/>
              </w:rPr>
              <w:t>Highway: Option A</w:t>
            </w:r>
          </w:p>
          <w:p w14:paraId="3042CBC7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0D906E22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Highway: Option A</w:t>
            </w:r>
          </w:p>
          <w:p w14:paraId="78DDC3D9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EAF5031" w14:textId="77777777" w:rsidR="00295959" w:rsidRPr="001C302B" w:rsidRDefault="00295959" w:rsidP="00234FA7">
            <w:pPr>
              <w:pStyle w:val="TAL"/>
              <w:rPr>
                <w:i/>
                <w:szCs w:val="22"/>
              </w:rPr>
            </w:pPr>
            <w:r w:rsidRPr="001C302B">
              <w:rPr>
                <w:szCs w:val="22"/>
              </w:rPr>
              <w:t>Highway: Option A</w:t>
            </w:r>
          </w:p>
          <w:p w14:paraId="56A46B73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  <w:tc>
          <w:tcPr>
            <w:tcW w:w="2048" w:type="dxa"/>
            <w:shd w:val="clear" w:color="auto" w:fill="auto"/>
          </w:tcPr>
          <w:p w14:paraId="7CBAFA28" w14:textId="77777777" w:rsidR="00295959" w:rsidRPr="001C302B" w:rsidRDefault="00295959" w:rsidP="00234FA7">
            <w:pPr>
              <w:pStyle w:val="TAL"/>
              <w:rPr>
                <w:i/>
                <w:szCs w:val="22"/>
              </w:rPr>
            </w:pPr>
            <w:r w:rsidRPr="001C302B">
              <w:rPr>
                <w:szCs w:val="22"/>
              </w:rPr>
              <w:t>Highway: Option A</w:t>
            </w:r>
          </w:p>
          <w:p w14:paraId="2C1BD980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</w:tr>
      <w:tr w:rsidR="00295959" w14:paraId="7753DF8C" w14:textId="77777777" w:rsidTr="00234FA7">
        <w:trPr>
          <w:jc w:val="center"/>
        </w:trPr>
        <w:tc>
          <w:tcPr>
            <w:tcW w:w="1668" w:type="dxa"/>
            <w:shd w:val="clear" w:color="auto" w:fill="auto"/>
          </w:tcPr>
          <w:p w14:paraId="4F38A1B1" w14:textId="77777777" w:rsidR="00295959" w:rsidRPr="001C302B" w:rsidRDefault="00295959" w:rsidP="00234FA7">
            <w:pPr>
              <w:pStyle w:val="TAL"/>
              <w:rPr>
                <w:vertAlign w:val="superscript"/>
              </w:rPr>
            </w:pPr>
            <w:r>
              <w:t>Number of Tx/Rx antenna elements for vehicle UE</w:t>
            </w:r>
            <w:r w:rsidRPr="001C302B">
              <w:rPr>
                <w:vertAlign w:val="superscript"/>
              </w:rPr>
              <w:t>1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A9FD6FF" w14:textId="77777777" w:rsidR="00295959" w:rsidRDefault="00295959" w:rsidP="00234FA7">
            <w:pPr>
              <w:pStyle w:val="TAL"/>
              <w:rPr>
                <w:szCs w:val="22"/>
                <w:lang w:eastAsia="ko-KR"/>
              </w:rPr>
            </w:pPr>
            <w:r w:rsidRPr="001C302B">
              <w:rPr>
                <w:szCs w:val="22"/>
              </w:rPr>
              <w:t>2Tx/4Rx</w:t>
            </w:r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50866869" w14:textId="44E7923D" w:rsidR="00295959" w:rsidRPr="00295959" w:rsidRDefault="00295959" w:rsidP="00234FA7">
            <w:pPr>
              <w:pStyle w:val="TAL"/>
              <w:rPr>
                <w:b/>
                <w:bCs/>
                <w:i/>
                <w:color w:val="FF0000"/>
                <w:szCs w:val="22"/>
                <w:lang w:eastAsia="ko-KR"/>
              </w:rPr>
            </w:pPr>
            <w:r w:rsidRPr="00295959">
              <w:rPr>
                <w:b/>
                <w:bCs/>
                <w:color w:val="FF0000"/>
                <w:szCs w:val="22"/>
                <w:lang w:eastAsia="ko-KR"/>
              </w:rPr>
              <w:t>2Tx/2Rx for 6GHz</w:t>
            </w:r>
          </w:p>
          <w:p w14:paraId="7107CA5A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52EAD71B" w14:textId="77777777" w:rsidR="00295959" w:rsidRDefault="00295959" w:rsidP="00234FA7">
            <w:pPr>
              <w:pStyle w:val="TAL"/>
              <w:rPr>
                <w:szCs w:val="22"/>
                <w:lang w:eastAsia="ko-KR"/>
              </w:rPr>
            </w:pPr>
            <w:r w:rsidRPr="001C302B">
              <w:rPr>
                <w:szCs w:val="22"/>
              </w:rPr>
              <w:t>2Tx/4Rx</w:t>
            </w:r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35D80879" w14:textId="497D2592" w:rsidR="00295959" w:rsidRPr="00295959" w:rsidRDefault="00295959" w:rsidP="00295959">
            <w:pPr>
              <w:pStyle w:val="TAL"/>
              <w:rPr>
                <w:b/>
                <w:bCs/>
                <w:i/>
                <w:color w:val="FF0000"/>
                <w:szCs w:val="22"/>
                <w:lang w:eastAsia="ko-KR"/>
              </w:rPr>
            </w:pPr>
            <w:r w:rsidRPr="00295959">
              <w:rPr>
                <w:b/>
                <w:bCs/>
                <w:color w:val="FF0000"/>
                <w:szCs w:val="22"/>
                <w:lang w:eastAsia="ko-KR"/>
              </w:rPr>
              <w:t>2Tx/2Rx for 6GHz</w:t>
            </w:r>
          </w:p>
          <w:p w14:paraId="164AFCC1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55CF38B3" w14:textId="77777777" w:rsidR="00295959" w:rsidRDefault="00295959" w:rsidP="00234FA7">
            <w:pPr>
              <w:pStyle w:val="TAL"/>
              <w:rPr>
                <w:szCs w:val="22"/>
                <w:lang w:eastAsia="ko-KR"/>
              </w:rPr>
            </w:pPr>
            <w:r w:rsidRPr="001C302B">
              <w:rPr>
                <w:szCs w:val="22"/>
              </w:rPr>
              <w:t>2Tx/4Rx</w:t>
            </w:r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61173312" w14:textId="28B1D30A" w:rsidR="00295959" w:rsidRPr="00295959" w:rsidRDefault="00295959" w:rsidP="00295959">
            <w:pPr>
              <w:pStyle w:val="TAL"/>
              <w:rPr>
                <w:b/>
                <w:bCs/>
                <w:i/>
                <w:color w:val="FF0000"/>
                <w:szCs w:val="22"/>
                <w:lang w:eastAsia="ko-KR"/>
              </w:rPr>
            </w:pPr>
            <w:r w:rsidRPr="00295959">
              <w:rPr>
                <w:b/>
                <w:bCs/>
                <w:color w:val="FF0000"/>
                <w:szCs w:val="22"/>
                <w:lang w:eastAsia="ko-KR"/>
              </w:rPr>
              <w:t>2Tx/2Rx for 6GHz</w:t>
            </w:r>
          </w:p>
          <w:p w14:paraId="09BF1AE6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2048" w:type="dxa"/>
            <w:shd w:val="clear" w:color="auto" w:fill="auto"/>
          </w:tcPr>
          <w:p w14:paraId="0377A44D" w14:textId="77777777" w:rsidR="00295959" w:rsidRDefault="00295959" w:rsidP="00234FA7">
            <w:pPr>
              <w:pStyle w:val="TAL"/>
              <w:rPr>
                <w:szCs w:val="22"/>
                <w:lang w:eastAsia="ko-KR"/>
              </w:rPr>
            </w:pPr>
            <w:r w:rsidRPr="001C302B">
              <w:rPr>
                <w:szCs w:val="22"/>
              </w:rPr>
              <w:t>2Tx/4Rx</w:t>
            </w:r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48F9F276" w14:textId="5E4FE752" w:rsidR="00295959" w:rsidRPr="00295959" w:rsidRDefault="00295959" w:rsidP="00295959">
            <w:pPr>
              <w:pStyle w:val="TAL"/>
              <w:rPr>
                <w:b/>
                <w:bCs/>
                <w:i/>
                <w:color w:val="FF0000"/>
                <w:szCs w:val="22"/>
                <w:lang w:eastAsia="ko-KR"/>
              </w:rPr>
            </w:pPr>
            <w:r w:rsidRPr="00295959">
              <w:rPr>
                <w:b/>
                <w:bCs/>
                <w:color w:val="FF0000"/>
                <w:szCs w:val="22"/>
                <w:lang w:eastAsia="ko-KR"/>
              </w:rPr>
              <w:t>2Tx/2Rx for 6GHz</w:t>
            </w:r>
          </w:p>
          <w:p w14:paraId="1FE6E109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</w:tr>
      <w:tr w:rsidR="00295959" w14:paraId="5A5F3036" w14:textId="77777777" w:rsidTr="00234FA7">
        <w:trPr>
          <w:jc w:val="center"/>
        </w:trPr>
        <w:tc>
          <w:tcPr>
            <w:tcW w:w="1668" w:type="dxa"/>
            <w:shd w:val="clear" w:color="auto" w:fill="auto"/>
          </w:tcPr>
          <w:p w14:paraId="67B3F06C" w14:textId="77777777" w:rsidR="00295959" w:rsidRDefault="00295959" w:rsidP="00234FA7">
            <w:pPr>
              <w:pStyle w:val="TAL"/>
            </w:pPr>
            <w:r>
              <w:t>Antenna model for vehicle UE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7D1B5518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2047" w:type="dxa"/>
            <w:shd w:val="clear" w:color="auto" w:fill="auto"/>
          </w:tcPr>
          <w:p w14:paraId="1C9C6F35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2047" w:type="dxa"/>
            <w:shd w:val="clear" w:color="auto" w:fill="auto"/>
          </w:tcPr>
          <w:p w14:paraId="386316E7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2048" w:type="dxa"/>
            <w:shd w:val="clear" w:color="auto" w:fill="auto"/>
          </w:tcPr>
          <w:p w14:paraId="4C725CCE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</w:tr>
      <w:tr w:rsidR="00295959" w14:paraId="4146C4ED" w14:textId="77777777" w:rsidTr="00234FA7">
        <w:trPr>
          <w:jc w:val="center"/>
        </w:trPr>
        <w:tc>
          <w:tcPr>
            <w:tcW w:w="1668" w:type="dxa"/>
            <w:shd w:val="clear" w:color="auto" w:fill="auto"/>
          </w:tcPr>
          <w:p w14:paraId="10C97E9B" w14:textId="77777777" w:rsidR="00295959" w:rsidRDefault="00295959" w:rsidP="00234FA7">
            <w:pPr>
              <w:pStyle w:val="TAL"/>
            </w:pPr>
            <w:r>
              <w:t>Channel model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1D0AC4DF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12F5A35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50A469C3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  <w:tc>
          <w:tcPr>
            <w:tcW w:w="2048" w:type="dxa"/>
            <w:shd w:val="clear" w:color="auto" w:fill="auto"/>
          </w:tcPr>
          <w:p w14:paraId="4E7A34C2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</w:tr>
      <w:tr w:rsidR="00295959" w14:paraId="7A05A970" w14:textId="77777777" w:rsidTr="00234FA7">
        <w:trPr>
          <w:jc w:val="center"/>
        </w:trPr>
        <w:tc>
          <w:tcPr>
            <w:tcW w:w="1668" w:type="dxa"/>
            <w:shd w:val="clear" w:color="auto" w:fill="auto"/>
          </w:tcPr>
          <w:p w14:paraId="52FD98C1" w14:textId="77777777" w:rsidR="00295959" w:rsidRDefault="00295959" w:rsidP="00234FA7">
            <w:pPr>
              <w:pStyle w:val="TAL"/>
            </w:pPr>
            <w:r>
              <w:t>SL simulation bandwidth (MHz)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5DA0A17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78C1F65C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41517BD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783C9249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6C4F88D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0D8000C8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2048" w:type="dxa"/>
            <w:shd w:val="clear" w:color="auto" w:fill="auto"/>
          </w:tcPr>
          <w:p w14:paraId="02AABE0B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6B49671D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</w:tr>
      <w:tr w:rsidR="00295959" w14:paraId="71CAEDE3" w14:textId="77777777" w:rsidTr="00234FA7">
        <w:trPr>
          <w:jc w:val="center"/>
        </w:trPr>
        <w:tc>
          <w:tcPr>
            <w:tcW w:w="9857" w:type="dxa"/>
            <w:gridSpan w:val="5"/>
            <w:shd w:val="clear" w:color="auto" w:fill="auto"/>
          </w:tcPr>
          <w:p w14:paraId="46421FCE" w14:textId="77777777" w:rsidR="00295959" w:rsidRPr="0091429D" w:rsidRDefault="00295959" w:rsidP="00234FA7">
            <w:pPr>
              <w:pStyle w:val="TAN"/>
            </w:pPr>
            <w:r w:rsidRPr="001C302B">
              <w:rPr>
                <w:rFonts w:eastAsia="Times New Roman"/>
              </w:rPr>
              <w:t>NOTE 1:</w:t>
            </w:r>
            <w:r w:rsidRPr="001C302B">
              <w:rPr>
                <w:rFonts w:eastAsia="Times New Roman"/>
              </w:rPr>
              <w:tab/>
              <w:t>The number of antennas can be increased for the evaluations for transmissions using more than 2 layers.</w:t>
            </w:r>
          </w:p>
        </w:tc>
      </w:tr>
    </w:tbl>
    <w:p w14:paraId="11150552" w14:textId="77777777" w:rsidR="00295959" w:rsidRDefault="00295959" w:rsidP="00295959"/>
    <w:p w14:paraId="6E79C4F9" w14:textId="77777777" w:rsidR="00295959" w:rsidRDefault="00295959" w:rsidP="00295959">
      <w:r>
        <w:t>The transmitter-receiver association model in [5] is used, with setting X and Y to [150 meters for Urban and 320 meters for Freeway] as baseline. Other values of X and Y are not precluded. When evaluating V2I based on Uu, it is assumed that the packet is generated at the location where UE-type RSU is placed.</w:t>
      </w:r>
    </w:p>
    <w:p w14:paraId="42F99CCD" w14:textId="19066C8E" w:rsidR="009F3521" w:rsidRPr="00EB1512" w:rsidRDefault="009F3521" w:rsidP="009F3521">
      <w:pPr>
        <w:rPr>
          <w:b/>
        </w:rPr>
      </w:pPr>
      <w:r w:rsidRPr="00EB1512">
        <w:rPr>
          <w:b/>
          <w:color w:val="FF0000"/>
        </w:rPr>
        <w:t>-----------End of Text Proposal--------</w:t>
      </w:r>
    </w:p>
    <w:p w14:paraId="44BC4C20" w14:textId="77777777" w:rsidR="009F3521" w:rsidRDefault="009F3521" w:rsidP="00CB4DCA">
      <w:pPr>
        <w:rPr>
          <w:noProof/>
        </w:rPr>
      </w:pPr>
    </w:p>
    <w:sectPr w:rsidR="009F3521" w:rsidSect="008815C0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821E4" w14:textId="77777777" w:rsidR="00CF3217" w:rsidRDefault="00CF3217">
      <w:r>
        <w:separator/>
      </w:r>
    </w:p>
  </w:endnote>
  <w:endnote w:type="continuationSeparator" w:id="0">
    <w:p w14:paraId="6372F30F" w14:textId="77777777" w:rsidR="00CF3217" w:rsidRDefault="00CF3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DE97B" w14:textId="77777777" w:rsidR="00CF3217" w:rsidRDefault="00CF3217">
      <w:r>
        <w:separator/>
      </w:r>
    </w:p>
  </w:footnote>
  <w:footnote w:type="continuationSeparator" w:id="0">
    <w:p w14:paraId="71DA893C" w14:textId="77777777" w:rsidR="00CF3217" w:rsidRDefault="00CF3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6F4"/>
    <w:multiLevelType w:val="hybridMultilevel"/>
    <w:tmpl w:val="13A4CDBC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090E9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AD872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B207B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50A3AB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2E687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B3E29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C0718B"/>
    <w:multiLevelType w:val="hybridMultilevel"/>
    <w:tmpl w:val="7C681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8"/>
  </w:num>
  <w:num w:numId="3">
    <w:abstractNumId w:val="33"/>
  </w:num>
  <w:num w:numId="4">
    <w:abstractNumId w:val="21"/>
  </w:num>
  <w:num w:numId="5">
    <w:abstractNumId w:val="22"/>
  </w:num>
  <w:num w:numId="6">
    <w:abstractNumId w:val="31"/>
  </w:num>
  <w:num w:numId="7">
    <w:abstractNumId w:val="11"/>
  </w:num>
  <w:num w:numId="8">
    <w:abstractNumId w:val="29"/>
  </w:num>
  <w:num w:numId="9">
    <w:abstractNumId w:val="14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9"/>
  </w:num>
  <w:num w:numId="14">
    <w:abstractNumId w:val="2"/>
  </w:num>
  <w:num w:numId="15">
    <w:abstractNumId w:val="15"/>
  </w:num>
  <w:num w:numId="16">
    <w:abstractNumId w:val="28"/>
  </w:num>
  <w:num w:numId="17">
    <w:abstractNumId w:val="41"/>
  </w:num>
  <w:num w:numId="18">
    <w:abstractNumId w:val="27"/>
  </w:num>
  <w:num w:numId="19">
    <w:abstractNumId w:val="10"/>
  </w:num>
  <w:num w:numId="20">
    <w:abstractNumId w:val="32"/>
  </w:num>
  <w:num w:numId="21">
    <w:abstractNumId w:val="34"/>
  </w:num>
  <w:num w:numId="22">
    <w:abstractNumId w:val="24"/>
  </w:num>
  <w:num w:numId="23">
    <w:abstractNumId w:val="25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13"/>
  </w:num>
  <w:num w:numId="28">
    <w:abstractNumId w:val="19"/>
  </w:num>
  <w:num w:numId="29">
    <w:abstractNumId w:val="46"/>
  </w:num>
  <w:num w:numId="30">
    <w:abstractNumId w:val="30"/>
  </w:num>
  <w:num w:numId="31">
    <w:abstractNumId w:val="17"/>
  </w:num>
  <w:num w:numId="32">
    <w:abstractNumId w:val="44"/>
  </w:num>
  <w:num w:numId="33">
    <w:abstractNumId w:val="40"/>
  </w:num>
  <w:num w:numId="34">
    <w:abstractNumId w:val="37"/>
  </w:num>
  <w:num w:numId="35">
    <w:abstractNumId w:val="5"/>
  </w:num>
  <w:num w:numId="36">
    <w:abstractNumId w:val="38"/>
  </w:num>
  <w:num w:numId="37">
    <w:abstractNumId w:val="4"/>
  </w:num>
  <w:num w:numId="38">
    <w:abstractNumId w:val="16"/>
  </w:num>
  <w:num w:numId="39">
    <w:abstractNumId w:val="36"/>
  </w:num>
  <w:num w:numId="40">
    <w:abstractNumId w:val="42"/>
  </w:num>
  <w:num w:numId="41">
    <w:abstractNumId w:val="7"/>
  </w:num>
  <w:num w:numId="42">
    <w:abstractNumId w:val="35"/>
  </w:num>
  <w:num w:numId="43">
    <w:abstractNumId w:val="12"/>
  </w:num>
  <w:num w:numId="44">
    <w:abstractNumId w:val="9"/>
  </w:num>
  <w:num w:numId="45">
    <w:abstractNumId w:val="20"/>
  </w:num>
  <w:num w:numId="46">
    <w:abstractNumId w:val="23"/>
  </w:num>
  <w:num w:numId="47">
    <w:abstractNumId w:val="48"/>
  </w:num>
  <w:num w:numId="48">
    <w:abstractNumId w:val="8"/>
  </w:num>
  <w:num w:numId="49">
    <w:abstractNumId w:val="6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11B10"/>
    <w:rsid w:val="00016CEA"/>
    <w:rsid w:val="00021746"/>
    <w:rsid w:val="000229A6"/>
    <w:rsid w:val="00022E4A"/>
    <w:rsid w:val="00025D6F"/>
    <w:rsid w:val="0003134A"/>
    <w:rsid w:val="00036880"/>
    <w:rsid w:val="00037FE4"/>
    <w:rsid w:val="00042FBF"/>
    <w:rsid w:val="0004579B"/>
    <w:rsid w:val="00046CA1"/>
    <w:rsid w:val="00050BA5"/>
    <w:rsid w:val="00052AFB"/>
    <w:rsid w:val="00052D88"/>
    <w:rsid w:val="0006219F"/>
    <w:rsid w:val="0007226C"/>
    <w:rsid w:val="00072EDA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0DCE"/>
    <w:rsid w:val="000A3329"/>
    <w:rsid w:val="000A6394"/>
    <w:rsid w:val="000A6DF8"/>
    <w:rsid w:val="000A6FD7"/>
    <w:rsid w:val="000B6F8F"/>
    <w:rsid w:val="000C00AB"/>
    <w:rsid w:val="000C038A"/>
    <w:rsid w:val="000C25B2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E3F60"/>
    <w:rsid w:val="000F2155"/>
    <w:rsid w:val="000F4595"/>
    <w:rsid w:val="0010264C"/>
    <w:rsid w:val="00103BDA"/>
    <w:rsid w:val="0011297A"/>
    <w:rsid w:val="00112DCB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C90"/>
    <w:rsid w:val="00172E44"/>
    <w:rsid w:val="00176E57"/>
    <w:rsid w:val="00181AC8"/>
    <w:rsid w:val="001822FA"/>
    <w:rsid w:val="00185FD0"/>
    <w:rsid w:val="00190A01"/>
    <w:rsid w:val="00190F89"/>
    <w:rsid w:val="00192C46"/>
    <w:rsid w:val="00194CD8"/>
    <w:rsid w:val="001962D2"/>
    <w:rsid w:val="00196E34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E2AC9"/>
    <w:rsid w:val="001E41F3"/>
    <w:rsid w:val="001F2348"/>
    <w:rsid w:val="001F3313"/>
    <w:rsid w:val="001F4EA3"/>
    <w:rsid w:val="001F5293"/>
    <w:rsid w:val="001F52A4"/>
    <w:rsid w:val="001F593B"/>
    <w:rsid w:val="001F79A3"/>
    <w:rsid w:val="00202690"/>
    <w:rsid w:val="002053D7"/>
    <w:rsid w:val="00207A12"/>
    <w:rsid w:val="00210C2F"/>
    <w:rsid w:val="0021225C"/>
    <w:rsid w:val="00213766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7538"/>
    <w:rsid w:val="00277D87"/>
    <w:rsid w:val="00277DC2"/>
    <w:rsid w:val="002849D2"/>
    <w:rsid w:val="002860C4"/>
    <w:rsid w:val="00290CB4"/>
    <w:rsid w:val="0029363B"/>
    <w:rsid w:val="00293FFB"/>
    <w:rsid w:val="00295959"/>
    <w:rsid w:val="00297063"/>
    <w:rsid w:val="002A121C"/>
    <w:rsid w:val="002A291F"/>
    <w:rsid w:val="002A2F9C"/>
    <w:rsid w:val="002A47A9"/>
    <w:rsid w:val="002B17AE"/>
    <w:rsid w:val="002B3585"/>
    <w:rsid w:val="002B5741"/>
    <w:rsid w:val="002C0053"/>
    <w:rsid w:val="002C0BA0"/>
    <w:rsid w:val="002C3D43"/>
    <w:rsid w:val="002C4431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029D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049B"/>
    <w:rsid w:val="00323BCE"/>
    <w:rsid w:val="003243FC"/>
    <w:rsid w:val="00326900"/>
    <w:rsid w:val="00326FDC"/>
    <w:rsid w:val="00327436"/>
    <w:rsid w:val="00327608"/>
    <w:rsid w:val="00337233"/>
    <w:rsid w:val="0034437A"/>
    <w:rsid w:val="00346253"/>
    <w:rsid w:val="00353AE6"/>
    <w:rsid w:val="0035738E"/>
    <w:rsid w:val="00361481"/>
    <w:rsid w:val="003626D9"/>
    <w:rsid w:val="00362713"/>
    <w:rsid w:val="00362B95"/>
    <w:rsid w:val="00365569"/>
    <w:rsid w:val="0036592A"/>
    <w:rsid w:val="003700EB"/>
    <w:rsid w:val="00372048"/>
    <w:rsid w:val="003753C5"/>
    <w:rsid w:val="003762E0"/>
    <w:rsid w:val="00382C03"/>
    <w:rsid w:val="00383EC7"/>
    <w:rsid w:val="00383F80"/>
    <w:rsid w:val="00386019"/>
    <w:rsid w:val="0039698D"/>
    <w:rsid w:val="003A28D9"/>
    <w:rsid w:val="003A6559"/>
    <w:rsid w:val="003A73C6"/>
    <w:rsid w:val="003B020D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F0D99"/>
    <w:rsid w:val="003F3920"/>
    <w:rsid w:val="003F5882"/>
    <w:rsid w:val="00400302"/>
    <w:rsid w:val="00401E1C"/>
    <w:rsid w:val="00402AF8"/>
    <w:rsid w:val="00403A98"/>
    <w:rsid w:val="00403F81"/>
    <w:rsid w:val="0040553D"/>
    <w:rsid w:val="00407455"/>
    <w:rsid w:val="00410432"/>
    <w:rsid w:val="00410A72"/>
    <w:rsid w:val="00412701"/>
    <w:rsid w:val="00417E97"/>
    <w:rsid w:val="00422B5C"/>
    <w:rsid w:val="004242F1"/>
    <w:rsid w:val="004321E5"/>
    <w:rsid w:val="004475F3"/>
    <w:rsid w:val="004516C5"/>
    <w:rsid w:val="004518E1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E9"/>
    <w:rsid w:val="00483B94"/>
    <w:rsid w:val="00487314"/>
    <w:rsid w:val="004904A0"/>
    <w:rsid w:val="00493534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3E1"/>
    <w:rsid w:val="004D5F32"/>
    <w:rsid w:val="004D7F73"/>
    <w:rsid w:val="004E1036"/>
    <w:rsid w:val="004E1EE6"/>
    <w:rsid w:val="004E2D0C"/>
    <w:rsid w:val="004E315D"/>
    <w:rsid w:val="004E52B1"/>
    <w:rsid w:val="004E674D"/>
    <w:rsid w:val="004F3128"/>
    <w:rsid w:val="004F69F0"/>
    <w:rsid w:val="004F6AF1"/>
    <w:rsid w:val="004F70C7"/>
    <w:rsid w:val="0050006D"/>
    <w:rsid w:val="0050378B"/>
    <w:rsid w:val="0051580D"/>
    <w:rsid w:val="005208D4"/>
    <w:rsid w:val="00521F9A"/>
    <w:rsid w:val="00522FAC"/>
    <w:rsid w:val="00525CE3"/>
    <w:rsid w:val="00527DFB"/>
    <w:rsid w:val="00531CD0"/>
    <w:rsid w:val="005324DB"/>
    <w:rsid w:val="00533C67"/>
    <w:rsid w:val="0053412D"/>
    <w:rsid w:val="005469CA"/>
    <w:rsid w:val="005474DD"/>
    <w:rsid w:val="00547A0C"/>
    <w:rsid w:val="00553D32"/>
    <w:rsid w:val="00554E94"/>
    <w:rsid w:val="00557540"/>
    <w:rsid w:val="005639E3"/>
    <w:rsid w:val="00564F7F"/>
    <w:rsid w:val="0056517C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7D28"/>
    <w:rsid w:val="005D1171"/>
    <w:rsid w:val="005D3C20"/>
    <w:rsid w:val="005E0915"/>
    <w:rsid w:val="005E2C44"/>
    <w:rsid w:val="005E5101"/>
    <w:rsid w:val="005F46D0"/>
    <w:rsid w:val="0060075A"/>
    <w:rsid w:val="0060103C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601C"/>
    <w:rsid w:val="006518A4"/>
    <w:rsid w:val="006528A9"/>
    <w:rsid w:val="006556D8"/>
    <w:rsid w:val="006568A0"/>
    <w:rsid w:val="00660FD5"/>
    <w:rsid w:val="00664286"/>
    <w:rsid w:val="0067219F"/>
    <w:rsid w:val="00675A6D"/>
    <w:rsid w:val="00675AFC"/>
    <w:rsid w:val="006774B6"/>
    <w:rsid w:val="00680396"/>
    <w:rsid w:val="00681079"/>
    <w:rsid w:val="006867BB"/>
    <w:rsid w:val="00686EAC"/>
    <w:rsid w:val="00690C43"/>
    <w:rsid w:val="0069198F"/>
    <w:rsid w:val="00695808"/>
    <w:rsid w:val="0069706A"/>
    <w:rsid w:val="006A0B02"/>
    <w:rsid w:val="006A0B92"/>
    <w:rsid w:val="006A349B"/>
    <w:rsid w:val="006A64BE"/>
    <w:rsid w:val="006B0593"/>
    <w:rsid w:val="006B16FF"/>
    <w:rsid w:val="006B46F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266B"/>
    <w:rsid w:val="006F665F"/>
    <w:rsid w:val="0070009A"/>
    <w:rsid w:val="007129E5"/>
    <w:rsid w:val="00712FCD"/>
    <w:rsid w:val="0071784C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3E42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4A6D"/>
    <w:rsid w:val="00795676"/>
    <w:rsid w:val="00795C86"/>
    <w:rsid w:val="0079740D"/>
    <w:rsid w:val="007A23F4"/>
    <w:rsid w:val="007A28F0"/>
    <w:rsid w:val="007A3042"/>
    <w:rsid w:val="007A5227"/>
    <w:rsid w:val="007A5748"/>
    <w:rsid w:val="007A7221"/>
    <w:rsid w:val="007B03C3"/>
    <w:rsid w:val="007B20AF"/>
    <w:rsid w:val="007B512A"/>
    <w:rsid w:val="007B5176"/>
    <w:rsid w:val="007C1325"/>
    <w:rsid w:val="007C2097"/>
    <w:rsid w:val="007C3F46"/>
    <w:rsid w:val="007C4BB9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801752"/>
    <w:rsid w:val="00801ADD"/>
    <w:rsid w:val="008055C1"/>
    <w:rsid w:val="008068FB"/>
    <w:rsid w:val="0081052B"/>
    <w:rsid w:val="00810DA5"/>
    <w:rsid w:val="00811726"/>
    <w:rsid w:val="00812CA1"/>
    <w:rsid w:val="008130DB"/>
    <w:rsid w:val="00813CFF"/>
    <w:rsid w:val="00816542"/>
    <w:rsid w:val="008200F9"/>
    <w:rsid w:val="008217AB"/>
    <w:rsid w:val="00825548"/>
    <w:rsid w:val="008279FA"/>
    <w:rsid w:val="00830B16"/>
    <w:rsid w:val="00831903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353E"/>
    <w:rsid w:val="00866880"/>
    <w:rsid w:val="008701DC"/>
    <w:rsid w:val="0087058B"/>
    <w:rsid w:val="00870EE7"/>
    <w:rsid w:val="00871B3A"/>
    <w:rsid w:val="008730EC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B08E3"/>
    <w:rsid w:val="008B2B5E"/>
    <w:rsid w:val="008B4C3F"/>
    <w:rsid w:val="008B7C5A"/>
    <w:rsid w:val="008C0E06"/>
    <w:rsid w:val="008C111B"/>
    <w:rsid w:val="008C47F5"/>
    <w:rsid w:val="008C7AC4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31D9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4650"/>
    <w:rsid w:val="009961FD"/>
    <w:rsid w:val="00997B44"/>
    <w:rsid w:val="009A05CB"/>
    <w:rsid w:val="009A579D"/>
    <w:rsid w:val="009A6435"/>
    <w:rsid w:val="009A6822"/>
    <w:rsid w:val="009A7715"/>
    <w:rsid w:val="009B3B8B"/>
    <w:rsid w:val="009B6C67"/>
    <w:rsid w:val="009C65F7"/>
    <w:rsid w:val="009C7A74"/>
    <w:rsid w:val="009D20C3"/>
    <w:rsid w:val="009D6F97"/>
    <w:rsid w:val="009E3297"/>
    <w:rsid w:val="009E48E8"/>
    <w:rsid w:val="009F1947"/>
    <w:rsid w:val="009F3521"/>
    <w:rsid w:val="009F3CD0"/>
    <w:rsid w:val="009F5C3C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273E"/>
    <w:rsid w:val="00A246B6"/>
    <w:rsid w:val="00A31325"/>
    <w:rsid w:val="00A33D8F"/>
    <w:rsid w:val="00A347B2"/>
    <w:rsid w:val="00A348DF"/>
    <w:rsid w:val="00A35AA0"/>
    <w:rsid w:val="00A36FDB"/>
    <w:rsid w:val="00A37505"/>
    <w:rsid w:val="00A452D9"/>
    <w:rsid w:val="00A467A1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E03"/>
    <w:rsid w:val="00A7671C"/>
    <w:rsid w:val="00A821BA"/>
    <w:rsid w:val="00A840AC"/>
    <w:rsid w:val="00A85A11"/>
    <w:rsid w:val="00A902E5"/>
    <w:rsid w:val="00A91D22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D747B"/>
    <w:rsid w:val="00AE69CB"/>
    <w:rsid w:val="00AF0E22"/>
    <w:rsid w:val="00AF499E"/>
    <w:rsid w:val="00AF5E70"/>
    <w:rsid w:val="00AF74D1"/>
    <w:rsid w:val="00B01C36"/>
    <w:rsid w:val="00B035C8"/>
    <w:rsid w:val="00B037FC"/>
    <w:rsid w:val="00B05527"/>
    <w:rsid w:val="00B06618"/>
    <w:rsid w:val="00B1088E"/>
    <w:rsid w:val="00B14BCD"/>
    <w:rsid w:val="00B14CFA"/>
    <w:rsid w:val="00B152C6"/>
    <w:rsid w:val="00B20438"/>
    <w:rsid w:val="00B21C7E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35F15"/>
    <w:rsid w:val="00B40178"/>
    <w:rsid w:val="00B40E0E"/>
    <w:rsid w:val="00B4185D"/>
    <w:rsid w:val="00B43CE8"/>
    <w:rsid w:val="00B43D0A"/>
    <w:rsid w:val="00B43FE0"/>
    <w:rsid w:val="00B50230"/>
    <w:rsid w:val="00B50455"/>
    <w:rsid w:val="00B63019"/>
    <w:rsid w:val="00B63268"/>
    <w:rsid w:val="00B63A89"/>
    <w:rsid w:val="00B6703B"/>
    <w:rsid w:val="00B67B97"/>
    <w:rsid w:val="00B71687"/>
    <w:rsid w:val="00B71D06"/>
    <w:rsid w:val="00B73272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2335"/>
    <w:rsid w:val="00BB3252"/>
    <w:rsid w:val="00BB5DFC"/>
    <w:rsid w:val="00BB5F52"/>
    <w:rsid w:val="00BB70EE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F0432"/>
    <w:rsid w:val="00BF0A12"/>
    <w:rsid w:val="00BF0F89"/>
    <w:rsid w:val="00BF28EE"/>
    <w:rsid w:val="00BF620E"/>
    <w:rsid w:val="00C063A1"/>
    <w:rsid w:val="00C16879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61951"/>
    <w:rsid w:val="00C62975"/>
    <w:rsid w:val="00C62A7F"/>
    <w:rsid w:val="00C65164"/>
    <w:rsid w:val="00C712D0"/>
    <w:rsid w:val="00C72059"/>
    <w:rsid w:val="00C80B0D"/>
    <w:rsid w:val="00C831B1"/>
    <w:rsid w:val="00C84ACC"/>
    <w:rsid w:val="00C8540B"/>
    <w:rsid w:val="00C85AF9"/>
    <w:rsid w:val="00C86C0F"/>
    <w:rsid w:val="00C95985"/>
    <w:rsid w:val="00CA231F"/>
    <w:rsid w:val="00CA2470"/>
    <w:rsid w:val="00CA4E7D"/>
    <w:rsid w:val="00CA6B81"/>
    <w:rsid w:val="00CB0309"/>
    <w:rsid w:val="00CB17E0"/>
    <w:rsid w:val="00CB3384"/>
    <w:rsid w:val="00CB4DCA"/>
    <w:rsid w:val="00CB54B7"/>
    <w:rsid w:val="00CB7417"/>
    <w:rsid w:val="00CC5026"/>
    <w:rsid w:val="00CC6F7D"/>
    <w:rsid w:val="00CD0DC4"/>
    <w:rsid w:val="00CD2358"/>
    <w:rsid w:val="00CD3417"/>
    <w:rsid w:val="00CD63CD"/>
    <w:rsid w:val="00CD7087"/>
    <w:rsid w:val="00CE132A"/>
    <w:rsid w:val="00CE3153"/>
    <w:rsid w:val="00CE3F5B"/>
    <w:rsid w:val="00CF2F2B"/>
    <w:rsid w:val="00CF3217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30933"/>
    <w:rsid w:val="00D35806"/>
    <w:rsid w:val="00D3612D"/>
    <w:rsid w:val="00D36C74"/>
    <w:rsid w:val="00D40A25"/>
    <w:rsid w:val="00D45C2E"/>
    <w:rsid w:val="00D466DD"/>
    <w:rsid w:val="00D5664E"/>
    <w:rsid w:val="00D61C59"/>
    <w:rsid w:val="00D6573A"/>
    <w:rsid w:val="00D67D76"/>
    <w:rsid w:val="00D71061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D4D"/>
    <w:rsid w:val="00DB698D"/>
    <w:rsid w:val="00DC2548"/>
    <w:rsid w:val="00DC615A"/>
    <w:rsid w:val="00DD0E91"/>
    <w:rsid w:val="00DD1BF7"/>
    <w:rsid w:val="00DD518E"/>
    <w:rsid w:val="00DD67B2"/>
    <w:rsid w:val="00DE030D"/>
    <w:rsid w:val="00DE2771"/>
    <w:rsid w:val="00DE29EF"/>
    <w:rsid w:val="00DE3459"/>
    <w:rsid w:val="00DE34CF"/>
    <w:rsid w:val="00DE3AA8"/>
    <w:rsid w:val="00DE70DD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1B98"/>
    <w:rsid w:val="00E16F67"/>
    <w:rsid w:val="00E206A9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39FB"/>
    <w:rsid w:val="00E53D26"/>
    <w:rsid w:val="00E62246"/>
    <w:rsid w:val="00E6442C"/>
    <w:rsid w:val="00E659A8"/>
    <w:rsid w:val="00E671FD"/>
    <w:rsid w:val="00E67FD2"/>
    <w:rsid w:val="00E72512"/>
    <w:rsid w:val="00E75387"/>
    <w:rsid w:val="00E76BD8"/>
    <w:rsid w:val="00E819C0"/>
    <w:rsid w:val="00E81D56"/>
    <w:rsid w:val="00E82036"/>
    <w:rsid w:val="00E8251D"/>
    <w:rsid w:val="00E82F9D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3540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3561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A33"/>
    <w:rsid w:val="00F20FCA"/>
    <w:rsid w:val="00F21039"/>
    <w:rsid w:val="00F21F7E"/>
    <w:rsid w:val="00F24E4C"/>
    <w:rsid w:val="00F25D98"/>
    <w:rsid w:val="00F260FA"/>
    <w:rsid w:val="00F278BE"/>
    <w:rsid w:val="00F278CD"/>
    <w:rsid w:val="00F300FB"/>
    <w:rsid w:val="00F3139B"/>
    <w:rsid w:val="00F34636"/>
    <w:rsid w:val="00F35519"/>
    <w:rsid w:val="00F36748"/>
    <w:rsid w:val="00F4089C"/>
    <w:rsid w:val="00F53230"/>
    <w:rsid w:val="00F53AE9"/>
    <w:rsid w:val="00F600E0"/>
    <w:rsid w:val="00F6083C"/>
    <w:rsid w:val="00F61938"/>
    <w:rsid w:val="00F6298C"/>
    <w:rsid w:val="00F654A5"/>
    <w:rsid w:val="00F66A61"/>
    <w:rsid w:val="00F75D16"/>
    <w:rsid w:val="00F768BF"/>
    <w:rsid w:val="00F76A0F"/>
    <w:rsid w:val="00F81BE2"/>
    <w:rsid w:val="00F8400C"/>
    <w:rsid w:val="00F843F1"/>
    <w:rsid w:val="00F945F4"/>
    <w:rsid w:val="00F96E8D"/>
    <w:rsid w:val="00F97037"/>
    <w:rsid w:val="00FA272E"/>
    <w:rsid w:val="00FA3986"/>
    <w:rsid w:val="00FA54E3"/>
    <w:rsid w:val="00FA5AD2"/>
    <w:rsid w:val="00FB18FA"/>
    <w:rsid w:val="00FB3F79"/>
    <w:rsid w:val="00FB554E"/>
    <w:rsid w:val="00FB6386"/>
    <w:rsid w:val="00FC1742"/>
    <w:rsid w:val="00FC70CA"/>
    <w:rsid w:val="00FD2A18"/>
    <w:rsid w:val="00FD5317"/>
    <w:rsid w:val="00FE4148"/>
    <w:rsid w:val="00FE66B9"/>
    <w:rsid w:val="00FE67B4"/>
    <w:rsid w:val="00FE7D8F"/>
    <w:rsid w:val="00FF11AA"/>
    <w:rsid w:val="00FF1DE5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character" w:styleId="PlaceholderText">
    <w:name w:val="Placeholder Text"/>
    <w:basedOn w:val="DefaultParagraphFont"/>
    <w:uiPriority w:val="99"/>
    <w:semiHidden/>
    <w:rsid w:val="00C168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HR33RHYHUWRF-4-11550</_dlc_DocId>
    <_dlc_DocIdUrl xmlns="c06861ca-3f08-4d07-bff7-bb15bac121f4">
      <Url>https://projects.qualcomm.com/sites/pentari/_layouts/15/DocIdRedir.aspx?ID=HR33RHYHUWRF-4-11550</Url>
      <Description>HR33RHYHUWRF-4-11550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7D3D383-2BE4-41F5-8190-41FCB5E4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Global Connectivity Center</cp:lastModifiedBy>
  <cp:revision>4</cp:revision>
  <cp:lastPrinted>2015-10-30T17:39:00Z</cp:lastPrinted>
  <dcterms:created xsi:type="dcterms:W3CDTF">2019-02-25T12:04:00Z</dcterms:created>
  <dcterms:modified xsi:type="dcterms:W3CDTF">2019-02-25T12:43:00Z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226090eb-1723-497f-90d4-80417cace62d</vt:lpwstr>
  </property>
  <property fmtid="{D5CDD505-2E9C-101B-9397-08002B2CF9AE}" pid="19" name="_dlc_DocIdUrl">
    <vt:lpwstr>https://projects.qualcomm.com/sites/pentari/_layouts/15/DocIdRedir.aspx?ID=HR33RHYHUWRF-4-2513, HR33RHYHUWRF-4-2513</vt:lpwstr>
  </property>
  <property fmtid="{D5CDD505-2E9C-101B-9397-08002B2CF9AE}" pid="20" name="ContentTypeId">
    <vt:lpwstr>0x010100BC29BFD66497B943AA3B102F0C7B1355</vt:lpwstr>
  </property>
</Properties>
</file>