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8925CA8" w14:textId="0272CEA9" w:rsidR="00E90E49" w:rsidRPr="00327997" w:rsidRDefault="00E90E49" w:rsidP="00327997">
      <w:pPr>
        <w:pStyle w:val="3GPPHeader"/>
        <w:rPr>
          <w:highlight w:val="yellow"/>
        </w:rPr>
      </w:pPr>
      <w:r w:rsidRPr="00327997">
        <w:t>3GPP TSG-RAN WG</w:t>
      </w:r>
      <w:r w:rsidR="00790B99" w:rsidRPr="00327997">
        <w:t>1</w:t>
      </w:r>
      <w:r w:rsidR="00A85C6C">
        <w:t xml:space="preserve"> #</w:t>
      </w:r>
      <w:r w:rsidR="00356A14">
        <w:t>89</w:t>
      </w:r>
      <w:r w:rsidRPr="00327997">
        <w:tab/>
      </w:r>
      <w:r w:rsidR="00790B99" w:rsidRPr="00C15F70">
        <w:t>R1</w:t>
      </w:r>
      <w:r w:rsidR="00091557" w:rsidRPr="00C15F70">
        <w:t>-</w:t>
      </w:r>
      <w:r w:rsidR="00C15F70" w:rsidRPr="00B2143B">
        <w:t>1708707</w:t>
      </w:r>
    </w:p>
    <w:p w14:paraId="51F975F1" w14:textId="0F3805DC" w:rsidR="00E90E49" w:rsidRDefault="00356A14" w:rsidP="00327997">
      <w:pPr>
        <w:pStyle w:val="3GPPHeader"/>
      </w:pPr>
      <w:r>
        <w:t>Hangzhou, China</w:t>
      </w:r>
      <w:r w:rsidR="0027144F" w:rsidRPr="009C6832">
        <w:t xml:space="preserve">, </w:t>
      </w:r>
      <w:r>
        <w:t>15</w:t>
      </w:r>
      <w:r w:rsidRPr="00356A14">
        <w:rPr>
          <w:vertAlign w:val="superscript"/>
        </w:rPr>
        <w:t>th</w:t>
      </w:r>
      <w:r>
        <w:t xml:space="preserve"> </w:t>
      </w:r>
      <w:r w:rsidR="0027144F" w:rsidRPr="009C6832">
        <w:t xml:space="preserve">– </w:t>
      </w:r>
      <w:r>
        <w:t>19</w:t>
      </w:r>
      <w:r w:rsidRPr="00356A14">
        <w:rPr>
          <w:vertAlign w:val="superscript"/>
        </w:rPr>
        <w:t>th</w:t>
      </w:r>
      <w:r>
        <w:t xml:space="preserve"> May</w:t>
      </w:r>
      <w:r w:rsidR="00790B99" w:rsidRPr="009C6832">
        <w:t>,</w:t>
      </w:r>
      <w:r w:rsidR="0027144F" w:rsidRPr="009C6832">
        <w:t xml:space="preserve"> 20</w:t>
      </w:r>
      <w:r w:rsidR="00A85C6C">
        <w:t>17</w:t>
      </w:r>
    </w:p>
    <w:p w14:paraId="6A2E8161" w14:textId="77777777" w:rsidR="00E90E49" w:rsidRPr="00CE0424" w:rsidRDefault="00E90E49" w:rsidP="00357380">
      <w:pPr>
        <w:pStyle w:val="3GPPHeader"/>
      </w:pPr>
    </w:p>
    <w:p w14:paraId="1526567C" w14:textId="77777777" w:rsidR="00E90E49" w:rsidRPr="00327997" w:rsidRDefault="003D3C45" w:rsidP="00327997">
      <w:pPr>
        <w:pStyle w:val="3GPPHeader"/>
      </w:pPr>
      <w:r w:rsidRPr="00327997">
        <w:t>Source:</w:t>
      </w:r>
      <w:r w:rsidR="00E90E49" w:rsidRPr="00327997">
        <w:tab/>
      </w:r>
      <w:r w:rsidR="00F64C2B" w:rsidRPr="00327997">
        <w:t>Ericsson</w:t>
      </w:r>
    </w:p>
    <w:p w14:paraId="7AD08A44" w14:textId="2F97177D" w:rsidR="00E90E49" w:rsidRPr="00327997" w:rsidRDefault="003D3C45" w:rsidP="00327997">
      <w:pPr>
        <w:pStyle w:val="3GPPHeader"/>
      </w:pPr>
      <w:r w:rsidRPr="00327997">
        <w:t>Title:</w:t>
      </w:r>
      <w:r w:rsidR="00E90E49" w:rsidRPr="00327997">
        <w:tab/>
      </w:r>
      <w:r w:rsidR="00255F1D">
        <w:t>On DL PTRS design</w:t>
      </w:r>
    </w:p>
    <w:p w14:paraId="2D554DE3" w14:textId="32F1D8C9" w:rsidR="00952A24" w:rsidRPr="00327997" w:rsidRDefault="00952A24" w:rsidP="00327997">
      <w:pPr>
        <w:pStyle w:val="3GPPHeader"/>
      </w:pPr>
      <w:r w:rsidRPr="00327997">
        <w:t>Agenda Item:</w:t>
      </w:r>
      <w:r w:rsidRPr="00327997">
        <w:tab/>
      </w:r>
      <w:r w:rsidR="00255F1D">
        <w:t>7.1.2.4.3</w:t>
      </w:r>
    </w:p>
    <w:p w14:paraId="3C99C89E" w14:textId="77777777" w:rsidR="00E90E49" w:rsidRPr="00CE0424" w:rsidRDefault="00E90E49" w:rsidP="00E5689D">
      <w:pPr>
        <w:pStyle w:val="3GPPHeader"/>
      </w:pPr>
      <w:r w:rsidRPr="00327997">
        <w:t>Document for:</w:t>
      </w:r>
      <w:r w:rsidRPr="00327997">
        <w:tab/>
      </w:r>
      <w:r w:rsidR="00A15745">
        <w:t>Discussion and</w:t>
      </w:r>
      <w:r w:rsidR="00952A24" w:rsidRPr="009C6832">
        <w:t xml:space="preserve"> </w:t>
      </w:r>
      <w:r w:rsidRPr="009C6832">
        <w:t>Decision</w:t>
      </w:r>
    </w:p>
    <w:p w14:paraId="72B2365A" w14:textId="77777777" w:rsidR="00E90E49" w:rsidRPr="00CE0424" w:rsidRDefault="007F75D5" w:rsidP="00CE0424">
      <w:pPr>
        <w:pStyle w:val="Heading1"/>
      </w:pPr>
      <w:r>
        <w:t>Introduction</w:t>
      </w:r>
    </w:p>
    <w:p w14:paraId="39DC1C8C" w14:textId="44A88BE2" w:rsidR="00BF7642" w:rsidRPr="00E9149C" w:rsidRDefault="00E64B80" w:rsidP="00BF7642">
      <w:pPr>
        <w:pStyle w:val="BodyText"/>
      </w:pPr>
      <w:r>
        <w:t>In RAN1#88</w:t>
      </w:r>
      <w:r w:rsidR="00356A14">
        <w:t>b</w:t>
      </w:r>
      <w:r w:rsidR="00BF7642">
        <w:t>, the following agreement was made:</w:t>
      </w:r>
    </w:p>
    <w:p w14:paraId="4C3FF875" w14:textId="77777777" w:rsidR="00BF7642" w:rsidRDefault="00BF7642" w:rsidP="00BF7642">
      <w:pPr>
        <w:pStyle w:val="BodyText"/>
      </w:pPr>
      <w:r>
        <w:rPr>
          <w:noProof/>
          <w:lang w:val="sv-SE" w:eastAsia="sv-SE"/>
        </w:rPr>
        <mc:AlternateContent>
          <mc:Choice Requires="wps">
            <w:drawing>
              <wp:inline distT="0" distB="0" distL="0" distR="0" wp14:anchorId="653A41A3" wp14:editId="06F50182">
                <wp:extent cx="5943600" cy="1543306"/>
                <wp:effectExtent l="0" t="0" r="12700" b="17145"/>
                <wp:docPr id="2" name="Text Box 2"/>
                <wp:cNvGraphicFramePr/>
                <a:graphic xmlns:a="http://schemas.openxmlformats.org/drawingml/2006/main">
                  <a:graphicData uri="http://schemas.microsoft.com/office/word/2010/wordprocessingShape">
                    <wps:wsp>
                      <wps:cNvSpPr txBox="1"/>
                      <wps:spPr>
                        <a:xfrm>
                          <a:off x="0" y="0"/>
                          <a:ext cx="5943600" cy="154330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90220CA" w14:textId="77777777" w:rsidR="00305213" w:rsidRPr="00BF1995" w:rsidRDefault="00305213" w:rsidP="00C96802">
                            <w:pPr>
                              <w:numPr>
                                <w:ilvl w:val="0"/>
                                <w:numId w:val="15"/>
                              </w:numPr>
                              <w:overflowPunct/>
                              <w:autoSpaceDE/>
                              <w:autoSpaceDN/>
                              <w:adjustRightInd/>
                              <w:spacing w:after="0"/>
                              <w:jc w:val="left"/>
                              <w:textAlignment w:val="auto"/>
                              <w:rPr>
                                <w:rFonts w:eastAsia="MS Mincho"/>
                                <w:lang w:val="en-US" w:eastAsia="ja-JP"/>
                              </w:rPr>
                            </w:pPr>
                            <w:r w:rsidRPr="00BF1995">
                              <w:rPr>
                                <w:rFonts w:eastAsia="MS Mincho"/>
                                <w:lang w:val="en-US" w:eastAsia="ja-JP"/>
                              </w:rPr>
                              <w:t xml:space="preserve">For CP-OFDM, the same PTRS to RE mapping and PTRS densities in time and frequency are available for DL and UL </w:t>
                            </w:r>
                          </w:p>
                          <w:p w14:paraId="51B0B0AF" w14:textId="77777777" w:rsidR="00305213" w:rsidRPr="00BF1995" w:rsidRDefault="00305213" w:rsidP="00C96802">
                            <w:pPr>
                              <w:numPr>
                                <w:ilvl w:val="0"/>
                                <w:numId w:val="15"/>
                              </w:numPr>
                              <w:overflowPunct/>
                              <w:autoSpaceDE/>
                              <w:autoSpaceDN/>
                              <w:adjustRightInd/>
                              <w:spacing w:after="0"/>
                              <w:jc w:val="left"/>
                              <w:textAlignment w:val="auto"/>
                              <w:rPr>
                                <w:rFonts w:eastAsia="MS Mincho"/>
                                <w:lang w:val="en-US" w:eastAsia="ja-JP"/>
                              </w:rPr>
                            </w:pPr>
                            <w:r w:rsidRPr="00BF1995">
                              <w:rPr>
                                <w:rFonts w:eastAsia="MS Mincho"/>
                                <w:lang w:val="en-US" w:eastAsia="ja-JP"/>
                              </w:rPr>
                              <w:t>Distributed PTRS (non-consecutive subcarriers) in the frequency domain is used as default configuration</w:t>
                            </w:r>
                          </w:p>
                          <w:p w14:paraId="02771879" w14:textId="77777777" w:rsidR="00305213" w:rsidRPr="00BF1995" w:rsidRDefault="00305213" w:rsidP="00C96802">
                            <w:pPr>
                              <w:numPr>
                                <w:ilvl w:val="1"/>
                                <w:numId w:val="15"/>
                              </w:numPr>
                              <w:overflowPunct/>
                              <w:autoSpaceDE/>
                              <w:autoSpaceDN/>
                              <w:adjustRightInd/>
                              <w:spacing w:after="0"/>
                              <w:jc w:val="left"/>
                              <w:textAlignment w:val="auto"/>
                              <w:rPr>
                                <w:rFonts w:eastAsia="MS Mincho"/>
                                <w:lang w:val="en-US" w:eastAsia="ja-JP"/>
                              </w:rPr>
                            </w:pPr>
                            <w:r w:rsidRPr="00BF1995">
                              <w:rPr>
                                <w:rFonts w:eastAsia="MS Mincho"/>
                                <w:lang w:val="en-US" w:eastAsia="ja-JP"/>
                              </w:rPr>
                              <w:t xml:space="preserve">FFS: Support optional frequency-localized pattern with UE-specific explicit signaling.  (e.g. higher MCS case) </w:t>
                            </w:r>
                          </w:p>
                          <w:p w14:paraId="2DF286D7" w14:textId="77777777" w:rsidR="00305213" w:rsidRPr="00BF1995" w:rsidRDefault="00305213" w:rsidP="00C96802">
                            <w:pPr>
                              <w:numPr>
                                <w:ilvl w:val="0"/>
                                <w:numId w:val="15"/>
                              </w:numPr>
                              <w:overflowPunct/>
                              <w:autoSpaceDE/>
                              <w:autoSpaceDN/>
                              <w:adjustRightInd/>
                              <w:spacing w:after="0"/>
                              <w:jc w:val="left"/>
                              <w:textAlignment w:val="auto"/>
                              <w:rPr>
                                <w:rFonts w:eastAsia="MS Mincho"/>
                                <w:lang w:val="en-US" w:eastAsia="ja-JP"/>
                              </w:rPr>
                            </w:pPr>
                            <w:r w:rsidRPr="00BF1995">
                              <w:rPr>
                                <w:rFonts w:eastAsia="MS Mincho" w:hint="eastAsia"/>
                                <w:lang w:val="en-US" w:eastAsia="ja-JP"/>
                              </w:rPr>
                              <w:t>For single-user case, s</w:t>
                            </w:r>
                            <w:r w:rsidRPr="00BF1995">
                              <w:rPr>
                                <w:rFonts w:eastAsia="MS Mincho"/>
                                <w:lang w:val="en-US" w:eastAsia="ja-JP"/>
                              </w:rPr>
                              <w:t>upport orthogonal multiplexing among PTRS port</w:t>
                            </w:r>
                            <w:r w:rsidRPr="00BF1995">
                              <w:rPr>
                                <w:rFonts w:eastAsia="MS Mincho" w:hint="eastAsia"/>
                                <w:lang w:val="en-US" w:eastAsia="ja-JP"/>
                              </w:rPr>
                              <w:t xml:space="preserve">s, if </w:t>
                            </w:r>
                            <w:r w:rsidRPr="00BF1995">
                              <w:rPr>
                                <w:rFonts w:eastAsia="MS Mincho"/>
                                <w:lang w:val="en-US" w:eastAsia="ja-JP"/>
                              </w:rPr>
                              <w:t xml:space="preserve">multiple </w:t>
                            </w:r>
                            <w:r w:rsidRPr="00BF1995">
                              <w:rPr>
                                <w:rFonts w:eastAsia="MS Mincho" w:hint="eastAsia"/>
                                <w:lang w:val="en-US" w:eastAsia="ja-JP"/>
                              </w:rPr>
                              <w:t xml:space="preserve">PTRS </w:t>
                            </w:r>
                            <w:r w:rsidRPr="00BF1995">
                              <w:rPr>
                                <w:rFonts w:eastAsia="MS Mincho"/>
                                <w:lang w:val="en-US" w:eastAsia="ja-JP"/>
                              </w:rPr>
                              <w:t>antenna ports are supported</w:t>
                            </w:r>
                            <w:r w:rsidRPr="00BF1995">
                              <w:rPr>
                                <w:rFonts w:eastAsia="MS Mincho" w:hint="eastAsia"/>
                                <w:lang w:val="en-US" w:eastAsia="ja-JP"/>
                              </w:rPr>
                              <w:t>.</w:t>
                            </w:r>
                          </w:p>
                          <w:p w14:paraId="4C2BB861" w14:textId="77777777" w:rsidR="00305213" w:rsidRPr="00BF1995" w:rsidRDefault="00305213" w:rsidP="00C96802">
                            <w:pPr>
                              <w:numPr>
                                <w:ilvl w:val="1"/>
                                <w:numId w:val="15"/>
                              </w:numPr>
                              <w:overflowPunct/>
                              <w:autoSpaceDE/>
                              <w:autoSpaceDN/>
                              <w:adjustRightInd/>
                              <w:spacing w:after="0"/>
                              <w:jc w:val="left"/>
                              <w:textAlignment w:val="auto"/>
                              <w:rPr>
                                <w:rFonts w:eastAsia="MS Mincho"/>
                                <w:lang w:val="en-US" w:eastAsia="ja-JP"/>
                              </w:rPr>
                            </w:pPr>
                            <w:r w:rsidRPr="00BF1995">
                              <w:rPr>
                                <w:rFonts w:eastAsia="MS Mincho"/>
                                <w:lang w:val="en-US" w:eastAsia="ja-JP"/>
                              </w:rPr>
                              <w:t>FFS</w:t>
                            </w:r>
                            <w:r w:rsidRPr="00BF1995">
                              <w:rPr>
                                <w:rFonts w:eastAsia="MS Mincho" w:hint="eastAsia"/>
                                <w:lang w:val="en-US" w:eastAsia="ja-JP"/>
                              </w:rPr>
                              <w:t>:</w:t>
                            </w:r>
                            <w:r w:rsidRPr="00BF1995">
                              <w:rPr>
                                <w:rFonts w:eastAsia="MS Mincho"/>
                                <w:lang w:val="en-US" w:eastAsia="ja-JP"/>
                              </w:rPr>
                              <w:t xml:space="preserve"> how to multiplex multiple PTRS ports, e.g. FDM, TDM, CDM</w:t>
                            </w:r>
                          </w:p>
                          <w:p w14:paraId="444D3CA7" w14:textId="77777777" w:rsidR="00305213" w:rsidRPr="00BF1995" w:rsidRDefault="00305213" w:rsidP="00C96802">
                            <w:pPr>
                              <w:numPr>
                                <w:ilvl w:val="1"/>
                                <w:numId w:val="15"/>
                              </w:numPr>
                              <w:overflowPunct/>
                              <w:autoSpaceDE/>
                              <w:autoSpaceDN/>
                              <w:adjustRightInd/>
                              <w:spacing w:after="0"/>
                              <w:jc w:val="left"/>
                              <w:textAlignment w:val="auto"/>
                              <w:rPr>
                                <w:rFonts w:eastAsia="MS Mincho"/>
                                <w:lang w:val="en-US" w:eastAsia="ja-JP"/>
                              </w:rPr>
                            </w:pPr>
                            <w:r w:rsidRPr="00BF1995">
                              <w:rPr>
                                <w:rFonts w:eastAsia="MS Mincho" w:hint="eastAsia"/>
                                <w:lang w:val="en-US" w:eastAsia="ja-JP"/>
                              </w:rPr>
                              <w:t>FFS: Whether to support multiple PTRS ports or not (FFS: Max number of PTRS APs).</w:t>
                            </w:r>
                          </w:p>
                          <w:p w14:paraId="621C9D38" w14:textId="77777777" w:rsidR="00305213" w:rsidRPr="00BF1995" w:rsidRDefault="00305213" w:rsidP="00C96802">
                            <w:pPr>
                              <w:numPr>
                                <w:ilvl w:val="0"/>
                                <w:numId w:val="15"/>
                              </w:numPr>
                              <w:overflowPunct/>
                              <w:autoSpaceDE/>
                              <w:autoSpaceDN/>
                              <w:adjustRightInd/>
                              <w:spacing w:after="0"/>
                              <w:jc w:val="left"/>
                              <w:textAlignment w:val="auto"/>
                              <w:rPr>
                                <w:rFonts w:eastAsia="MS Mincho"/>
                                <w:lang w:val="en-US" w:eastAsia="ja-JP"/>
                              </w:rPr>
                            </w:pPr>
                            <w:r w:rsidRPr="00BF1995">
                              <w:rPr>
                                <w:rFonts w:eastAsia="MS Mincho" w:hint="eastAsia"/>
                                <w:lang w:val="en-US" w:eastAsia="ja-JP"/>
                              </w:rPr>
                              <w:t>Support orthogonal multiplexing between PTRS and data transmitted or received by a single UE.</w:t>
                            </w:r>
                          </w:p>
                          <w:p w14:paraId="7EC86347" w14:textId="77777777" w:rsidR="00305213" w:rsidRPr="00BF1995" w:rsidRDefault="00305213" w:rsidP="00C96802">
                            <w:pPr>
                              <w:numPr>
                                <w:ilvl w:val="0"/>
                                <w:numId w:val="15"/>
                              </w:numPr>
                              <w:overflowPunct/>
                              <w:autoSpaceDE/>
                              <w:autoSpaceDN/>
                              <w:adjustRightInd/>
                              <w:spacing w:after="0"/>
                              <w:jc w:val="left"/>
                              <w:textAlignment w:val="auto"/>
                              <w:rPr>
                                <w:rFonts w:eastAsia="MS Mincho"/>
                                <w:lang w:val="en-US" w:eastAsia="ja-JP"/>
                              </w:rPr>
                            </w:pPr>
                            <w:r w:rsidRPr="00BF1995">
                              <w:rPr>
                                <w:rFonts w:eastAsia="MS Mincho"/>
                                <w:lang w:val="en-US" w:eastAsia="ja-JP"/>
                              </w:rPr>
                              <w:t>For MU-MIMO, non-orthogonal multiplexing of e.g. PTRS/PTRS and PTRS/data is possible but also orthogonal multiplexing to be considered</w:t>
                            </w:r>
                          </w:p>
                          <w:p w14:paraId="6895973F" w14:textId="77777777" w:rsidR="00305213" w:rsidRPr="003E7943" w:rsidRDefault="00305213" w:rsidP="00C96802">
                            <w:pPr>
                              <w:numPr>
                                <w:ilvl w:val="0"/>
                                <w:numId w:val="15"/>
                              </w:numPr>
                              <w:overflowPunct/>
                              <w:autoSpaceDE/>
                              <w:autoSpaceDN/>
                              <w:adjustRightInd/>
                              <w:spacing w:after="0"/>
                              <w:jc w:val="left"/>
                              <w:textAlignment w:val="auto"/>
                              <w:rPr>
                                <w:rFonts w:eastAsia="MS Mincho"/>
                                <w:lang w:val="en-US" w:eastAsia="ja-JP"/>
                              </w:rPr>
                            </w:pPr>
                            <w:r w:rsidRPr="00BF1995">
                              <w:rPr>
                                <w:rFonts w:eastAsia="MS Mincho" w:hint="eastAsia"/>
                                <w:lang w:val="en-US" w:eastAsia="ja-JP"/>
                              </w:rPr>
                              <w:t xml:space="preserve">FFS: </w:t>
                            </w:r>
                            <w:r w:rsidRPr="00BF1995">
                              <w:rPr>
                                <w:rFonts w:eastAsia="MS Mincho"/>
                                <w:lang w:val="en-US" w:eastAsia="ja-JP"/>
                              </w:rPr>
                              <w:t>Support multiplex</w:t>
                            </w:r>
                            <w:r w:rsidRPr="003E7943">
                              <w:rPr>
                                <w:rFonts w:eastAsia="MS Mincho"/>
                                <w:lang w:val="en-US" w:eastAsia="ja-JP"/>
                              </w:rPr>
                              <w:t xml:space="preserve">ing through multiple scrambling sequences for PTRS port(s) </w:t>
                            </w:r>
                          </w:p>
                          <w:p w14:paraId="7FA05B3E" w14:textId="61AD892E" w:rsidR="00305213" w:rsidRPr="00C96802" w:rsidRDefault="00305213" w:rsidP="00BF7642">
                            <w:pPr>
                              <w:numPr>
                                <w:ilvl w:val="0"/>
                                <w:numId w:val="15"/>
                              </w:numPr>
                              <w:overflowPunct/>
                              <w:autoSpaceDE/>
                              <w:autoSpaceDN/>
                              <w:adjustRightInd/>
                              <w:spacing w:after="0"/>
                              <w:jc w:val="left"/>
                              <w:textAlignment w:val="auto"/>
                              <w:rPr>
                                <w:rFonts w:eastAsia="MS Mincho"/>
                                <w:lang w:val="en-US" w:eastAsia="ja-JP"/>
                              </w:rPr>
                            </w:pPr>
                            <w:r w:rsidRPr="003E7943">
                              <w:rPr>
                                <w:rFonts w:eastAsia="MS Mincho"/>
                                <w:lang w:val="en-US" w:eastAsia="ja-JP"/>
                              </w:rPr>
                              <w:t>Support association between PTRS port and DMRS port group</w:t>
                            </w:r>
                          </w:p>
                        </w:txbxContent>
                      </wps:txbx>
                      <wps:bodyPr rot="0" spcFirstLastPara="0" vertOverflow="overflow" horzOverflow="overflow" vert="horz" wrap="none" lIns="91440" tIns="45720" rIns="91440" bIns="45720" numCol="1" spcCol="0" rtlCol="0" fromWordArt="0" anchor="ctr" anchorCtr="0" forceAA="0" compatLnSpc="1">
                        <a:prstTxWarp prst="textNoShape">
                          <a:avLst/>
                        </a:prstTxWarp>
                        <a:spAutoFit/>
                      </wps:bodyPr>
                    </wps:wsp>
                  </a:graphicData>
                </a:graphic>
              </wp:inline>
            </w:drawing>
          </mc:Choice>
          <mc:Fallback>
            <w:pict>
              <v:shapetype w14:anchorId="653A41A3" id="_x0000_t202" coordsize="21600,21600" o:spt="202" path="m,l,21600r21600,l21600,xe">
                <v:stroke joinstyle="miter"/>
                <v:path gradientshapeok="t" o:connecttype="rect"/>
              </v:shapetype>
              <v:shape id="Text Box 2" o:spid="_x0000_s1026" type="#_x0000_t202" style="width:468pt;height:121.5pt;visibility:visible;mso-wrap-style:non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" fillcolor="white [3201]" strokeweight=".5pt">
                <v:textbox style="mso-fit-shape-to-text:t">
                  <w:txbxContent>
                    <w:p w14:paraId="290220CA" w14:textId="77777777" w:rsidR="00305213" w:rsidRPr="00BF1995" w:rsidRDefault="00305213" w:rsidP="00C96802">
                      <w:pPr>
                        <w:numPr>
                          <w:ilvl w:val="0"/>
                          <w:numId w:val="15"/>
                        </w:numPr>
                        <w:overflowPunct/>
                        <w:autoSpaceDE/>
                        <w:autoSpaceDN/>
                        <w:adjustRightInd/>
                        <w:spacing w:after="0"/>
                        <w:jc w:val="left"/>
                        <w:textAlignment w:val="auto"/>
                        <w:rPr>
                          <w:rFonts w:eastAsia="MS Mincho"/>
                          <w:lang w:val="en-US" w:eastAsia="ja-JP"/>
                        </w:rPr>
                      </w:pPr>
                      <w:r w:rsidRPr="00BF1995">
                        <w:rPr>
                          <w:rFonts w:eastAsia="MS Mincho"/>
                          <w:lang w:val="en-US" w:eastAsia="ja-JP"/>
                        </w:rPr>
                        <w:t xml:space="preserve">For CP-OFDM, the same PTRS to RE mapping and PTRS densities in time and frequency are available for DL and UL </w:t>
                      </w:r>
                    </w:p>
                    <w:p w14:paraId="51B0B0AF" w14:textId="77777777" w:rsidR="00305213" w:rsidRPr="00BF1995" w:rsidRDefault="00305213" w:rsidP="00C96802">
                      <w:pPr>
                        <w:numPr>
                          <w:ilvl w:val="0"/>
                          <w:numId w:val="15"/>
                        </w:numPr>
                        <w:overflowPunct/>
                        <w:autoSpaceDE/>
                        <w:autoSpaceDN/>
                        <w:adjustRightInd/>
                        <w:spacing w:after="0"/>
                        <w:jc w:val="left"/>
                        <w:textAlignment w:val="auto"/>
                        <w:rPr>
                          <w:rFonts w:eastAsia="MS Mincho"/>
                          <w:lang w:val="en-US" w:eastAsia="ja-JP"/>
                        </w:rPr>
                      </w:pPr>
                      <w:r w:rsidRPr="00BF1995">
                        <w:rPr>
                          <w:rFonts w:eastAsia="MS Mincho"/>
                          <w:lang w:val="en-US" w:eastAsia="ja-JP"/>
                        </w:rPr>
                        <w:t>Distributed PTRS (non-consecutive subcarriers) in the frequency domain is used as default configuration</w:t>
                      </w:r>
                    </w:p>
                    <w:p w14:paraId="02771879" w14:textId="77777777" w:rsidR="00305213" w:rsidRPr="00BF1995" w:rsidRDefault="00305213" w:rsidP="00C96802">
                      <w:pPr>
                        <w:numPr>
                          <w:ilvl w:val="1"/>
                          <w:numId w:val="15"/>
                        </w:numPr>
                        <w:overflowPunct/>
                        <w:autoSpaceDE/>
                        <w:autoSpaceDN/>
                        <w:adjustRightInd/>
                        <w:spacing w:after="0"/>
                        <w:jc w:val="left"/>
                        <w:textAlignment w:val="auto"/>
                        <w:rPr>
                          <w:rFonts w:eastAsia="MS Mincho"/>
                          <w:lang w:val="en-US" w:eastAsia="ja-JP"/>
                        </w:rPr>
                      </w:pPr>
                      <w:r w:rsidRPr="00BF1995">
                        <w:rPr>
                          <w:rFonts w:eastAsia="MS Mincho"/>
                          <w:lang w:val="en-US" w:eastAsia="ja-JP"/>
                        </w:rPr>
                        <w:t xml:space="preserve">FFS: Support optional frequency-localized pattern with UE-specific explicit signaling.  (e.g. higher MCS case) </w:t>
                      </w:r>
                    </w:p>
                    <w:p w14:paraId="2DF286D7" w14:textId="77777777" w:rsidR="00305213" w:rsidRPr="00BF1995" w:rsidRDefault="00305213" w:rsidP="00C96802">
                      <w:pPr>
                        <w:numPr>
                          <w:ilvl w:val="0"/>
                          <w:numId w:val="15"/>
                        </w:numPr>
                        <w:overflowPunct/>
                        <w:autoSpaceDE/>
                        <w:autoSpaceDN/>
                        <w:adjustRightInd/>
                        <w:spacing w:after="0"/>
                        <w:jc w:val="left"/>
                        <w:textAlignment w:val="auto"/>
                        <w:rPr>
                          <w:rFonts w:eastAsia="MS Mincho"/>
                          <w:lang w:val="en-US" w:eastAsia="ja-JP"/>
                        </w:rPr>
                      </w:pPr>
                      <w:r w:rsidRPr="00BF1995">
                        <w:rPr>
                          <w:rFonts w:eastAsia="MS Mincho" w:hint="eastAsia"/>
                          <w:lang w:val="en-US" w:eastAsia="ja-JP"/>
                        </w:rPr>
                        <w:t>For single-user case, s</w:t>
                      </w:r>
                      <w:r w:rsidRPr="00BF1995">
                        <w:rPr>
                          <w:rFonts w:eastAsia="MS Mincho"/>
                          <w:lang w:val="en-US" w:eastAsia="ja-JP"/>
                        </w:rPr>
                        <w:t>upport orthogonal multiplexing among PTRS port</w:t>
                      </w:r>
                      <w:r w:rsidRPr="00BF1995">
                        <w:rPr>
                          <w:rFonts w:eastAsia="MS Mincho" w:hint="eastAsia"/>
                          <w:lang w:val="en-US" w:eastAsia="ja-JP"/>
                        </w:rPr>
                        <w:t xml:space="preserve">s, if </w:t>
                      </w:r>
                      <w:r w:rsidRPr="00BF1995">
                        <w:rPr>
                          <w:rFonts w:eastAsia="MS Mincho"/>
                          <w:lang w:val="en-US" w:eastAsia="ja-JP"/>
                        </w:rPr>
                        <w:t xml:space="preserve">multiple </w:t>
                      </w:r>
                      <w:r w:rsidRPr="00BF1995">
                        <w:rPr>
                          <w:rFonts w:eastAsia="MS Mincho" w:hint="eastAsia"/>
                          <w:lang w:val="en-US" w:eastAsia="ja-JP"/>
                        </w:rPr>
                        <w:t xml:space="preserve">PTRS </w:t>
                      </w:r>
                      <w:r w:rsidRPr="00BF1995">
                        <w:rPr>
                          <w:rFonts w:eastAsia="MS Mincho"/>
                          <w:lang w:val="en-US" w:eastAsia="ja-JP"/>
                        </w:rPr>
                        <w:t>antenna ports are supported</w:t>
                      </w:r>
                      <w:r w:rsidRPr="00BF1995">
                        <w:rPr>
                          <w:rFonts w:eastAsia="MS Mincho" w:hint="eastAsia"/>
                          <w:lang w:val="en-US" w:eastAsia="ja-JP"/>
                        </w:rPr>
                        <w:t>.</w:t>
                      </w:r>
                    </w:p>
                    <w:p w14:paraId="4C2BB861" w14:textId="77777777" w:rsidR="00305213" w:rsidRPr="00BF1995" w:rsidRDefault="00305213" w:rsidP="00C96802">
                      <w:pPr>
                        <w:numPr>
                          <w:ilvl w:val="1"/>
                          <w:numId w:val="15"/>
                        </w:numPr>
                        <w:overflowPunct/>
                        <w:autoSpaceDE/>
                        <w:autoSpaceDN/>
                        <w:adjustRightInd/>
                        <w:spacing w:after="0"/>
                        <w:jc w:val="left"/>
                        <w:textAlignment w:val="auto"/>
                        <w:rPr>
                          <w:rFonts w:eastAsia="MS Mincho"/>
                          <w:lang w:val="en-US" w:eastAsia="ja-JP"/>
                        </w:rPr>
                      </w:pPr>
                      <w:r w:rsidRPr="00BF1995">
                        <w:rPr>
                          <w:rFonts w:eastAsia="MS Mincho"/>
                          <w:lang w:val="en-US" w:eastAsia="ja-JP"/>
                        </w:rPr>
                        <w:t>FFS</w:t>
                      </w:r>
                      <w:r w:rsidRPr="00BF1995">
                        <w:rPr>
                          <w:rFonts w:eastAsia="MS Mincho" w:hint="eastAsia"/>
                          <w:lang w:val="en-US" w:eastAsia="ja-JP"/>
                        </w:rPr>
                        <w:t>:</w:t>
                      </w:r>
                      <w:r w:rsidRPr="00BF1995">
                        <w:rPr>
                          <w:rFonts w:eastAsia="MS Mincho"/>
                          <w:lang w:val="en-US" w:eastAsia="ja-JP"/>
                        </w:rPr>
                        <w:t xml:space="preserve"> how to multiplex multiple PTRS ports, e.g. FDM, TDM, CDM</w:t>
                      </w:r>
                    </w:p>
                    <w:p w14:paraId="444D3CA7" w14:textId="77777777" w:rsidR="00305213" w:rsidRPr="00BF1995" w:rsidRDefault="00305213" w:rsidP="00C96802">
                      <w:pPr>
                        <w:numPr>
                          <w:ilvl w:val="1"/>
                          <w:numId w:val="15"/>
                        </w:numPr>
                        <w:overflowPunct/>
                        <w:autoSpaceDE/>
                        <w:autoSpaceDN/>
                        <w:adjustRightInd/>
                        <w:spacing w:after="0"/>
                        <w:jc w:val="left"/>
                        <w:textAlignment w:val="auto"/>
                        <w:rPr>
                          <w:rFonts w:eastAsia="MS Mincho"/>
                          <w:lang w:val="en-US" w:eastAsia="ja-JP"/>
                        </w:rPr>
                      </w:pPr>
                      <w:r w:rsidRPr="00BF1995">
                        <w:rPr>
                          <w:rFonts w:eastAsia="MS Mincho" w:hint="eastAsia"/>
                          <w:lang w:val="en-US" w:eastAsia="ja-JP"/>
                        </w:rPr>
                        <w:t>FFS: Whether to support multiple PTRS ports or not (FFS: Max number of PTRS APs).</w:t>
                      </w:r>
                    </w:p>
                    <w:p w14:paraId="621C9D38" w14:textId="77777777" w:rsidR="00305213" w:rsidRPr="00BF1995" w:rsidRDefault="00305213" w:rsidP="00C96802">
                      <w:pPr>
                        <w:numPr>
                          <w:ilvl w:val="0"/>
                          <w:numId w:val="15"/>
                        </w:numPr>
                        <w:overflowPunct/>
                        <w:autoSpaceDE/>
                        <w:autoSpaceDN/>
                        <w:adjustRightInd/>
                        <w:spacing w:after="0"/>
                        <w:jc w:val="left"/>
                        <w:textAlignment w:val="auto"/>
                        <w:rPr>
                          <w:rFonts w:eastAsia="MS Mincho"/>
                          <w:lang w:val="en-US" w:eastAsia="ja-JP"/>
                        </w:rPr>
                      </w:pPr>
                      <w:r w:rsidRPr="00BF1995">
                        <w:rPr>
                          <w:rFonts w:eastAsia="MS Mincho" w:hint="eastAsia"/>
                          <w:lang w:val="en-US" w:eastAsia="ja-JP"/>
                        </w:rPr>
                        <w:t>Support orthogonal multiplexing between PTRS and data transmitted or received by a single UE.</w:t>
                      </w:r>
                    </w:p>
                    <w:p w14:paraId="7EC86347" w14:textId="77777777" w:rsidR="00305213" w:rsidRPr="00BF1995" w:rsidRDefault="00305213" w:rsidP="00C96802">
                      <w:pPr>
                        <w:numPr>
                          <w:ilvl w:val="0"/>
                          <w:numId w:val="15"/>
                        </w:numPr>
                        <w:overflowPunct/>
                        <w:autoSpaceDE/>
                        <w:autoSpaceDN/>
                        <w:adjustRightInd/>
                        <w:spacing w:after="0"/>
                        <w:jc w:val="left"/>
                        <w:textAlignment w:val="auto"/>
                        <w:rPr>
                          <w:rFonts w:eastAsia="MS Mincho"/>
                          <w:lang w:val="en-US" w:eastAsia="ja-JP"/>
                        </w:rPr>
                      </w:pPr>
                      <w:r w:rsidRPr="00BF1995">
                        <w:rPr>
                          <w:rFonts w:eastAsia="MS Mincho"/>
                          <w:lang w:val="en-US" w:eastAsia="ja-JP"/>
                        </w:rPr>
                        <w:t>For MU-MIMO, non-orthogonal multiplexing of e.g. PTRS/PTRS and PTRS/data is possible but also orthogonal multiplexing to be considered</w:t>
                      </w:r>
                    </w:p>
                    <w:p w14:paraId="6895973F" w14:textId="77777777" w:rsidR="00305213" w:rsidRPr="003E7943" w:rsidRDefault="00305213" w:rsidP="00C96802">
                      <w:pPr>
                        <w:numPr>
                          <w:ilvl w:val="0"/>
                          <w:numId w:val="15"/>
                        </w:numPr>
                        <w:overflowPunct/>
                        <w:autoSpaceDE/>
                        <w:autoSpaceDN/>
                        <w:adjustRightInd/>
                        <w:spacing w:after="0"/>
                        <w:jc w:val="left"/>
                        <w:textAlignment w:val="auto"/>
                        <w:rPr>
                          <w:rFonts w:eastAsia="MS Mincho"/>
                          <w:lang w:val="en-US" w:eastAsia="ja-JP"/>
                        </w:rPr>
                      </w:pPr>
                      <w:r w:rsidRPr="00BF1995">
                        <w:rPr>
                          <w:rFonts w:eastAsia="MS Mincho" w:hint="eastAsia"/>
                          <w:lang w:val="en-US" w:eastAsia="ja-JP"/>
                        </w:rPr>
                        <w:t xml:space="preserve">FFS: </w:t>
                      </w:r>
                      <w:r w:rsidRPr="00BF1995">
                        <w:rPr>
                          <w:rFonts w:eastAsia="MS Mincho"/>
                          <w:lang w:val="en-US" w:eastAsia="ja-JP"/>
                        </w:rPr>
                        <w:t>Support multiplex</w:t>
                      </w:r>
                      <w:r w:rsidRPr="003E7943">
                        <w:rPr>
                          <w:rFonts w:eastAsia="MS Mincho"/>
                          <w:lang w:val="en-US" w:eastAsia="ja-JP"/>
                        </w:rPr>
                        <w:t xml:space="preserve">ing through multiple scrambling sequences for PTRS port(s) </w:t>
                      </w:r>
                    </w:p>
                    <w:p w14:paraId="7FA05B3E" w14:textId="61AD892E" w:rsidR="00305213" w:rsidRPr="00C96802" w:rsidRDefault="00305213" w:rsidP="00BF7642">
                      <w:pPr>
                        <w:numPr>
                          <w:ilvl w:val="0"/>
                          <w:numId w:val="15"/>
                        </w:numPr>
                        <w:overflowPunct/>
                        <w:autoSpaceDE/>
                        <w:autoSpaceDN/>
                        <w:adjustRightInd/>
                        <w:spacing w:after="0"/>
                        <w:jc w:val="left"/>
                        <w:textAlignment w:val="auto"/>
                        <w:rPr>
                          <w:rFonts w:eastAsia="MS Mincho"/>
                          <w:lang w:val="en-US" w:eastAsia="ja-JP"/>
                        </w:rPr>
                      </w:pPr>
                      <w:r w:rsidRPr="003E7943">
                        <w:rPr>
                          <w:rFonts w:eastAsia="MS Mincho"/>
                          <w:lang w:val="en-US" w:eastAsia="ja-JP"/>
                        </w:rPr>
                        <w:t>Support association between PTRS port and DMRS port group</w:t>
                      </w:r>
                    </w:p>
                  </w:txbxContent>
                </v:textbox>
                <w10:anchorlock/>
              </v:shape>
            </w:pict>
          </mc:Fallback>
        </mc:AlternateContent>
      </w:r>
    </w:p>
    <w:p w14:paraId="6A3E9F91" w14:textId="7DDCC9AF" w:rsidR="00317A75" w:rsidRDefault="00317A75" w:rsidP="00317A75">
      <w:pPr>
        <w:pStyle w:val="BodyText"/>
      </w:pPr>
      <w:bookmarkStart w:id="0" w:name="_Ref178064866"/>
      <w:r>
        <w:t>In this contribution, we discuss different aspects related with the design of the Phase Tracking Reference Signal (PTRS) for DL, used to estimate and compensate for phase noise related errors.</w:t>
      </w:r>
    </w:p>
    <w:p w14:paraId="1F2B2B8D" w14:textId="0ABA6A8A" w:rsidR="003A0E41" w:rsidRDefault="004000E8" w:rsidP="003A0E41">
      <w:pPr>
        <w:pStyle w:val="Heading1"/>
      </w:pPr>
      <w:r w:rsidRPr="00CE0424">
        <w:t>Discussion</w:t>
      </w:r>
      <w:bookmarkEnd w:id="0"/>
    </w:p>
    <w:p w14:paraId="5B4111CB" w14:textId="4D5F5984" w:rsidR="00A317E8" w:rsidRDefault="00A317E8" w:rsidP="00A317E8">
      <w:r>
        <w:t xml:space="preserve">As shown in </w:t>
      </w:r>
      <w:r>
        <w:fldChar w:fldCharType="begin"/>
      </w:r>
      <w:r>
        <w:instrText xml:space="preserve"> REF _Ref477791508 \h </w:instrText>
      </w:r>
      <w:r>
        <w:fldChar w:fldCharType="separate"/>
      </w:r>
      <w:r w:rsidR="005B79D5">
        <w:t>[</w:t>
      </w:r>
      <w:r w:rsidR="005B79D5">
        <w:rPr>
          <w:noProof/>
        </w:rPr>
        <w:t>1</w:t>
      </w:r>
      <w:r>
        <w:fldChar w:fldCharType="end"/>
      </w:r>
      <w:r>
        <w:t xml:space="preserve">], at mm-Wave frequencies the </w:t>
      </w:r>
      <w:r w:rsidR="00F833F4">
        <w:t xml:space="preserve">Common Phase Error (CPE) produced by </w:t>
      </w:r>
      <w:r>
        <w:t>phase noise</w:t>
      </w:r>
      <w:r w:rsidR="00F833F4">
        <w:t xml:space="preserve"> is </w:t>
      </w:r>
      <w:r w:rsidR="00D54D5C">
        <w:t>the main</w:t>
      </w:r>
      <w:r w:rsidR="00F833F4">
        <w:t xml:space="preserve"> degradation</w:t>
      </w:r>
      <w:r w:rsidR="00D54D5C">
        <w:t xml:space="preserve"> produced by this hardware impairment</w:t>
      </w:r>
      <w:r w:rsidR="00F833F4">
        <w:t xml:space="preserve">. </w:t>
      </w:r>
      <w:r>
        <w:t xml:space="preserve">Therefore, our discussion will mainly focus on using the PTRS for CPE estimation and correction. </w:t>
      </w:r>
    </w:p>
    <w:p w14:paraId="4D08D951" w14:textId="5924AF2A" w:rsidR="00C96802" w:rsidRDefault="00A317E8" w:rsidP="003A0E41">
      <w:r>
        <w:t xml:space="preserve">It should also be mentioned that PTRS could also be used for fine frequency offset estimation, but the requirements for frequency offset estimation are different and may be better served by a separate reference signal. The discussion on additional use of PTRS for other purposes will be discussed under the tracking agenda point </w:t>
      </w:r>
      <w:r w:rsidR="00BE6548">
        <w:t xml:space="preserve">7.1.2.4.6 </w:t>
      </w:r>
      <w:r>
        <w:t>and not further discussed in this contribution which focus on phase noise issues.</w:t>
      </w:r>
    </w:p>
    <w:p w14:paraId="4D96176E" w14:textId="45A11DF9" w:rsidR="00E34DB5" w:rsidRDefault="00E34DB5" w:rsidP="00A317E8">
      <w:pPr>
        <w:pStyle w:val="Heading2"/>
      </w:pPr>
      <w:r>
        <w:t xml:space="preserve">PTRS Time/Frequency density </w:t>
      </w:r>
    </w:p>
    <w:p w14:paraId="6A518D97" w14:textId="1C89235D" w:rsidR="00D8691B" w:rsidRDefault="00C41B62" w:rsidP="00650DE8">
      <w:r>
        <w:t xml:space="preserve">The time/frequency density of PTRS is one of the key aspects in the </w:t>
      </w:r>
      <w:r w:rsidR="00F833F4">
        <w:t xml:space="preserve">design of this reference signal. </w:t>
      </w:r>
      <w:r w:rsidR="00D54D5C">
        <w:t>On the one hand, t</w:t>
      </w:r>
      <w:r w:rsidR="00F833F4">
        <w:t xml:space="preserve">he time density </w:t>
      </w:r>
      <w:r w:rsidR="00C07084">
        <w:t xml:space="preserve">is related with the correlation </w:t>
      </w:r>
      <w:r w:rsidR="00F833F4">
        <w:t xml:space="preserve">of the phase rotation produced by CPE, which is shown to not be </w:t>
      </w:r>
      <w:r w:rsidR="00650DE8">
        <w:t>completely uncorrelated for consecutive OFDM symbols</w:t>
      </w:r>
      <w:r w:rsidR="000D4046">
        <w:t xml:space="preserve"> </w:t>
      </w:r>
      <w:r w:rsidR="000D4046">
        <w:fldChar w:fldCharType="begin"/>
      </w:r>
      <w:r w:rsidR="000D4046">
        <w:instrText xml:space="preserve"> REF _Ref477791508 \h </w:instrText>
      </w:r>
      <w:r w:rsidR="000D4046">
        <w:fldChar w:fldCharType="separate"/>
      </w:r>
      <w:r w:rsidR="005B79D5">
        <w:t>[</w:t>
      </w:r>
      <w:r w:rsidR="005B79D5">
        <w:rPr>
          <w:noProof/>
        </w:rPr>
        <w:t>1</w:t>
      </w:r>
      <w:r w:rsidR="000D4046">
        <w:fldChar w:fldCharType="end"/>
      </w:r>
      <w:r w:rsidR="000D4046">
        <w:t>]</w:t>
      </w:r>
      <w:r w:rsidR="00650DE8">
        <w:t xml:space="preserve">. </w:t>
      </w:r>
      <w:r w:rsidR="00F833F4">
        <w:t>Hence</w:t>
      </w:r>
      <w:r w:rsidR="00D54D5C">
        <w:t>, using a non</w:t>
      </w:r>
      <w:r w:rsidR="00650DE8">
        <w:t xml:space="preserve">-continuous PTRS signal in time domain could offer good results in some scenarios due to lower overhead. </w:t>
      </w:r>
      <w:r w:rsidR="00F833F4">
        <w:t>The proposed PTRS time densities are shown i</w:t>
      </w:r>
      <w:r w:rsidR="00650DE8">
        <w:t xml:space="preserve">n </w:t>
      </w:r>
      <w:r w:rsidR="00650DE8">
        <w:fldChar w:fldCharType="begin"/>
      </w:r>
      <w:r w:rsidR="00650DE8">
        <w:instrText xml:space="preserve"> REF _Ref477792207 \h </w:instrText>
      </w:r>
      <w:r w:rsidR="00650DE8">
        <w:fldChar w:fldCharType="separate"/>
      </w:r>
      <w:r w:rsidR="005B79D5">
        <w:t xml:space="preserve">Figure </w:t>
      </w:r>
      <w:r w:rsidR="005B79D5">
        <w:rPr>
          <w:noProof/>
        </w:rPr>
        <w:t>1</w:t>
      </w:r>
      <w:r w:rsidR="00650DE8">
        <w:fldChar w:fldCharType="end"/>
      </w:r>
      <w:r w:rsidR="00D54D5C">
        <w:t>, i.e., PTRS every, every second and every fourth OFDM symbol</w:t>
      </w:r>
      <w:r w:rsidR="00F833F4">
        <w:t>.</w:t>
      </w:r>
      <w:r w:rsidR="00E84F4C">
        <w:t xml:space="preserve"> </w:t>
      </w:r>
      <w:r w:rsidR="00D54D5C">
        <w:t>On the other hand, t</w:t>
      </w:r>
      <w:r w:rsidR="00E84F4C">
        <w:t xml:space="preserve">he frequency density of PTRS is related with the accuracy in the phase estimation. In </w:t>
      </w:r>
      <w:r w:rsidR="00E84F4C">
        <w:fldChar w:fldCharType="begin"/>
      </w:r>
      <w:r w:rsidR="00E84F4C">
        <w:instrText xml:space="preserve"> REF _Ref481501091 \h </w:instrText>
      </w:r>
      <w:r w:rsidR="00E84F4C">
        <w:fldChar w:fldCharType="separate"/>
      </w:r>
      <w:r w:rsidR="005B79D5">
        <w:t xml:space="preserve">Figure </w:t>
      </w:r>
      <w:r w:rsidR="005B79D5">
        <w:rPr>
          <w:noProof/>
        </w:rPr>
        <w:t>2</w:t>
      </w:r>
      <w:r w:rsidR="00E84F4C">
        <w:fldChar w:fldCharType="end"/>
      </w:r>
      <w:r w:rsidR="00E84F4C">
        <w:t xml:space="preserve"> we show the pr</w:t>
      </w:r>
      <w:r w:rsidR="00D54D5C">
        <w:t xml:space="preserve">oposed PTRS frequency densities, i.e., </w:t>
      </w:r>
      <w:r w:rsidR="004B251F">
        <w:t>one</w:t>
      </w:r>
      <w:r w:rsidR="00D54D5C">
        <w:t xml:space="preserve"> PTRS subcarrier every,</w:t>
      </w:r>
      <w:r w:rsidR="00D54D5C" w:rsidRPr="00D54D5C">
        <w:t xml:space="preserve"> </w:t>
      </w:r>
      <w:r w:rsidR="00CF4E93">
        <w:t xml:space="preserve">every second, </w:t>
      </w:r>
      <w:r w:rsidR="00D54D5C">
        <w:t xml:space="preserve">every fourth </w:t>
      </w:r>
      <w:r w:rsidR="00CF4E93">
        <w:t>and every eighth PRB.</w:t>
      </w:r>
    </w:p>
    <w:p w14:paraId="6DEF9288" w14:textId="77777777" w:rsidR="00C460A7" w:rsidRDefault="00C460A7" w:rsidP="00C460A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66"/>
        <w:gridCol w:w="3167"/>
        <w:gridCol w:w="3167"/>
      </w:tblGrid>
      <w:tr w:rsidR="00C460A7" w14:paraId="0446E2C5" w14:textId="77777777" w:rsidTr="001F5A3D">
        <w:trPr>
          <w:trHeight w:val="397"/>
        </w:trPr>
        <w:tc>
          <w:tcPr>
            <w:tcW w:w="9500" w:type="dxa"/>
            <w:gridSpan w:val="3"/>
            <w:tcBorders>
              <w:bottom w:val="dotted" w:sz="4" w:space="0" w:color="auto"/>
            </w:tcBorders>
          </w:tcPr>
          <w:p w14:paraId="1AD54F10" w14:textId="77777777" w:rsidR="00C460A7" w:rsidRPr="00F833F4" w:rsidRDefault="00C460A7" w:rsidP="001F5A3D">
            <w:pPr>
              <w:keepNext/>
              <w:rPr>
                <w:noProof/>
                <w:lang w:val="en-US" w:eastAsia="sv-SE"/>
              </w:rPr>
            </w:pPr>
            <w:r>
              <w:rPr>
                <w:noProof/>
                <w:lang w:val="sv-SE" w:eastAsia="sv-SE"/>
              </w:rPr>
              <w:lastRenderedPageBreak/>
              <mc:AlternateContent>
                <mc:Choice Requires="wpg">
                  <w:drawing>
                    <wp:anchor distT="0" distB="0" distL="114300" distR="114300" simplePos="0" relativeHeight="251663360" behindDoc="0" locked="0" layoutInCell="1" allowOverlap="1" wp14:anchorId="74BB0182" wp14:editId="6AE24B08">
                      <wp:simplePos x="0" y="0"/>
                      <wp:positionH relativeFrom="column">
                        <wp:posOffset>1604489</wp:posOffset>
                      </wp:positionH>
                      <wp:positionV relativeFrom="paragraph">
                        <wp:posOffset>42774</wp:posOffset>
                      </wp:positionV>
                      <wp:extent cx="2742107" cy="161326"/>
                      <wp:effectExtent l="0" t="0" r="1270" b="0"/>
                      <wp:wrapNone/>
                      <wp:docPr id="3006" name="Group 3006"/>
                      <wp:cNvGraphicFramePr/>
                      <a:graphic xmlns:a="http://schemas.openxmlformats.org/drawingml/2006/main">
                        <a:graphicData uri="http://schemas.microsoft.com/office/word/2010/wordprocessingGroup">
                          <wpg:wgp>
                            <wpg:cNvGrpSpPr/>
                            <wpg:grpSpPr>
                              <a:xfrm>
                                <a:off x="0" y="0"/>
                                <a:ext cx="2742107" cy="161326"/>
                                <a:chOff x="0" y="0"/>
                                <a:chExt cx="2742107" cy="161326"/>
                              </a:xfrm>
                            </wpg:grpSpPr>
                            <wpg:grpSp>
                              <wpg:cNvPr id="3007" name="Group 3007"/>
                              <wpg:cNvGrpSpPr/>
                              <wpg:grpSpPr>
                                <a:xfrm>
                                  <a:off x="0" y="0"/>
                                  <a:ext cx="704215" cy="161290"/>
                                  <a:chOff x="0" y="0"/>
                                  <a:chExt cx="704681" cy="161326"/>
                                </a:xfrm>
                              </wpg:grpSpPr>
                              <wps:wsp>
                                <wps:cNvPr id="3008" name="Text Box 2"/>
                                <wps:cNvSpPr txBox="1">
                                  <a:spLocks noChangeArrowheads="1"/>
                                </wps:cNvSpPr>
                                <wps:spPr bwMode="auto">
                                  <a:xfrm>
                                    <a:off x="152380" y="0"/>
                                    <a:ext cx="552301" cy="161326"/>
                                  </a:xfrm>
                                  <a:prstGeom prst="rect">
                                    <a:avLst/>
                                  </a:prstGeom>
                                  <a:solidFill>
                                    <a:srgbClr val="FFFFFF"/>
                                  </a:solidFill>
                                  <a:ln w="9525">
                                    <a:noFill/>
                                    <a:miter lim="800000"/>
                                    <a:headEnd/>
                                    <a:tailEnd/>
                                  </a:ln>
                                </wps:spPr>
                                <wps:txbx>
                                  <w:txbxContent>
                                    <w:p w14:paraId="3BCF87D6" w14:textId="77777777" w:rsidR="00305213" w:rsidRPr="00B016E4" w:rsidRDefault="00305213" w:rsidP="00C460A7">
                                      <w:pPr>
                                        <w:rPr>
                                          <w:i/>
                                          <w:sz w:val="16"/>
                                        </w:rPr>
                                      </w:pPr>
                                      <w:r>
                                        <w:rPr>
                                          <w:i/>
                                          <w:sz w:val="16"/>
                                        </w:rPr>
                                        <w:t>Control  RE</w:t>
                                      </w:r>
                                    </w:p>
                                  </w:txbxContent>
                                </wps:txbx>
                                <wps:bodyPr rot="0" vert="horz" wrap="square" lIns="0" tIns="0" rIns="0" bIns="0" anchor="t" anchorCtr="0">
                                  <a:noAutofit/>
                                </wps:bodyPr>
                              </wps:wsp>
                              <wps:wsp>
                                <wps:cNvPr id="3009" name="Rectangle 1419"/>
                                <wps:cNvSpPr>
                                  <a:spLocks noChangeArrowheads="1"/>
                                </wps:cNvSpPr>
                                <wps:spPr bwMode="auto">
                                  <a:xfrm>
                                    <a:off x="0" y="0"/>
                                    <a:ext cx="93720" cy="141190"/>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g:grpSp>
                            <wpg:grpSp>
                              <wpg:cNvPr id="3010" name="Group 3010"/>
                              <wpg:cNvGrpSpPr/>
                              <wpg:grpSpPr>
                                <a:xfrm>
                                  <a:off x="771753" y="0"/>
                                  <a:ext cx="558165" cy="161290"/>
                                  <a:chOff x="0" y="0"/>
                                  <a:chExt cx="558233" cy="161326"/>
                                </a:xfrm>
                              </wpg:grpSpPr>
                              <wps:wsp>
                                <wps:cNvPr id="3011" name="Text Box 2"/>
                                <wps:cNvSpPr txBox="1">
                                  <a:spLocks noChangeArrowheads="1"/>
                                </wps:cNvSpPr>
                                <wps:spPr bwMode="auto">
                                  <a:xfrm>
                                    <a:off x="152400" y="0"/>
                                    <a:ext cx="405833" cy="161326"/>
                                  </a:xfrm>
                                  <a:prstGeom prst="rect">
                                    <a:avLst/>
                                  </a:prstGeom>
                                  <a:solidFill>
                                    <a:srgbClr val="FFFFFF"/>
                                  </a:solidFill>
                                  <a:ln w="9525">
                                    <a:noFill/>
                                    <a:miter lim="800000"/>
                                    <a:headEnd/>
                                    <a:tailEnd/>
                                  </a:ln>
                                </wps:spPr>
                                <wps:txbx>
                                  <w:txbxContent>
                                    <w:p w14:paraId="239AE4C0" w14:textId="77777777" w:rsidR="00305213" w:rsidRPr="00B016E4" w:rsidRDefault="00305213" w:rsidP="00C460A7">
                                      <w:pPr>
                                        <w:rPr>
                                          <w:i/>
                                          <w:sz w:val="16"/>
                                        </w:rPr>
                                      </w:pPr>
                                      <w:r>
                                        <w:rPr>
                                          <w:i/>
                                          <w:sz w:val="16"/>
                                        </w:rPr>
                                        <w:t>Data  RE</w:t>
                                      </w:r>
                                    </w:p>
                                  </w:txbxContent>
                                </wps:txbx>
                                <wps:bodyPr rot="0" vert="horz" wrap="square" lIns="0" tIns="0" rIns="0" bIns="0" anchor="t" anchorCtr="0">
                                  <a:noAutofit/>
                                </wps:bodyPr>
                              </wps:wsp>
                              <wps:wsp>
                                <wps:cNvPr id="3012" name="Rectangle 1419"/>
                                <wps:cNvSpPr>
                                  <a:spLocks noChangeArrowheads="1"/>
                                </wps:cNvSpPr>
                                <wps:spPr bwMode="auto">
                                  <a:xfrm>
                                    <a:off x="0" y="0"/>
                                    <a:ext cx="93720" cy="141190"/>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g:grpSp>
                            <wpg:grpSp>
                              <wpg:cNvPr id="3013" name="Group 3013"/>
                              <wpg:cNvGrpSpPr/>
                              <wpg:grpSpPr>
                                <a:xfrm>
                                  <a:off x="1404518" y="0"/>
                                  <a:ext cx="650837" cy="161326"/>
                                  <a:chOff x="0" y="0"/>
                                  <a:chExt cx="650837" cy="161326"/>
                                </a:xfrm>
                              </wpg:grpSpPr>
                              <wps:wsp>
                                <wps:cNvPr id="3014" name="Text Box 2"/>
                                <wps:cNvSpPr txBox="1">
                                  <a:spLocks noChangeArrowheads="1"/>
                                </wps:cNvSpPr>
                                <wps:spPr bwMode="auto">
                                  <a:xfrm>
                                    <a:off x="152299" y="0"/>
                                    <a:ext cx="498538" cy="161326"/>
                                  </a:xfrm>
                                  <a:prstGeom prst="rect">
                                    <a:avLst/>
                                  </a:prstGeom>
                                  <a:solidFill>
                                    <a:srgbClr val="FFFFFF"/>
                                  </a:solidFill>
                                  <a:ln w="9525">
                                    <a:noFill/>
                                    <a:miter lim="800000"/>
                                    <a:headEnd/>
                                    <a:tailEnd/>
                                  </a:ln>
                                </wps:spPr>
                                <wps:txbx>
                                  <w:txbxContent>
                                    <w:p w14:paraId="08466296" w14:textId="77777777" w:rsidR="00305213" w:rsidRPr="00B016E4" w:rsidRDefault="00305213" w:rsidP="00C460A7">
                                      <w:pPr>
                                        <w:rPr>
                                          <w:i/>
                                          <w:sz w:val="16"/>
                                        </w:rPr>
                                      </w:pPr>
                                      <w:r>
                                        <w:rPr>
                                          <w:i/>
                                          <w:sz w:val="16"/>
                                        </w:rPr>
                                        <w:t>DMRS  RE</w:t>
                                      </w:r>
                                    </w:p>
                                  </w:txbxContent>
                                </wps:txbx>
                                <wps:bodyPr rot="0" vert="horz" wrap="square" lIns="0" tIns="0" rIns="0" bIns="0" anchor="t" anchorCtr="0">
                                  <a:noAutofit/>
                                </wps:bodyPr>
                              </wps:wsp>
                              <wps:wsp>
                                <wps:cNvPr id="3015" name="Rectangle 1419"/>
                                <wps:cNvSpPr>
                                  <a:spLocks noChangeArrowheads="1"/>
                                </wps:cNvSpPr>
                                <wps:spPr bwMode="auto">
                                  <a:xfrm>
                                    <a:off x="0" y="0"/>
                                    <a:ext cx="93720" cy="141190"/>
                                  </a:xfrm>
                                  <a:prstGeom prst="rect">
                                    <a:avLst/>
                                  </a:prstGeom>
                                  <a:solidFill>
                                    <a:schemeClr val="tx2">
                                      <a:lumMod val="75000"/>
                                    </a:schemeClr>
                                  </a:solidFill>
                                  <a:ln w="9525">
                                    <a:solidFill>
                                      <a:srgbClr val="44546A"/>
                                    </a:solidFill>
                                    <a:round/>
                                    <a:headEnd/>
                                    <a:tailEnd/>
                                  </a:ln>
                                </wps:spPr>
                                <wps:bodyPr rot="0" vert="horz" wrap="none" lIns="54148" tIns="27073" rIns="54148" bIns="27073" anchor="ctr" anchorCtr="0" upright="1">
                                  <a:noAutofit/>
                                </wps:bodyPr>
                              </wps:wsp>
                            </wpg:grpSp>
                            <wpg:grpSp>
                              <wpg:cNvPr id="3016" name="Group 3016"/>
                              <wpg:cNvGrpSpPr/>
                              <wpg:grpSpPr>
                                <a:xfrm>
                                  <a:off x="2114092" y="0"/>
                                  <a:ext cx="628015" cy="161290"/>
                                  <a:chOff x="0" y="0"/>
                                  <a:chExt cx="628649" cy="161326"/>
                                </a:xfrm>
                              </wpg:grpSpPr>
                              <wps:wsp>
                                <wps:cNvPr id="3017" name="Text Box 2"/>
                                <wps:cNvSpPr txBox="1">
                                  <a:spLocks noChangeArrowheads="1"/>
                                </wps:cNvSpPr>
                                <wps:spPr bwMode="auto">
                                  <a:xfrm>
                                    <a:off x="152380" y="0"/>
                                    <a:ext cx="476269" cy="161326"/>
                                  </a:xfrm>
                                  <a:prstGeom prst="rect">
                                    <a:avLst/>
                                  </a:prstGeom>
                                  <a:solidFill>
                                    <a:srgbClr val="FFFFFF"/>
                                  </a:solidFill>
                                  <a:ln w="9525">
                                    <a:noFill/>
                                    <a:miter lim="800000"/>
                                    <a:headEnd/>
                                    <a:tailEnd/>
                                  </a:ln>
                                </wps:spPr>
                                <wps:txbx>
                                  <w:txbxContent>
                                    <w:p w14:paraId="0F40B6E3" w14:textId="77777777" w:rsidR="00305213" w:rsidRPr="00B016E4" w:rsidRDefault="00305213" w:rsidP="00C460A7">
                                      <w:pPr>
                                        <w:rPr>
                                          <w:i/>
                                          <w:sz w:val="16"/>
                                        </w:rPr>
                                      </w:pPr>
                                      <w:r>
                                        <w:rPr>
                                          <w:i/>
                                          <w:sz w:val="16"/>
                                        </w:rPr>
                                        <w:t>PTRS  RE</w:t>
                                      </w:r>
                                    </w:p>
                                  </w:txbxContent>
                                </wps:txbx>
                                <wps:bodyPr rot="0" vert="horz" wrap="square" lIns="0" tIns="0" rIns="0" bIns="0" anchor="t" anchorCtr="0">
                                  <a:noAutofit/>
                                </wps:bodyPr>
                              </wps:wsp>
                              <wps:wsp>
                                <wps:cNvPr id="3018" name="Rectangle 1419"/>
                                <wps:cNvSpPr>
                                  <a:spLocks noChangeArrowheads="1"/>
                                </wps:cNvSpPr>
                                <wps:spPr bwMode="auto">
                                  <a:xfrm>
                                    <a:off x="0" y="0"/>
                                    <a:ext cx="93720" cy="141190"/>
                                  </a:xfrm>
                                  <a:prstGeom prst="rect">
                                    <a:avLst/>
                                  </a:prstGeom>
                                  <a:solidFill>
                                    <a:schemeClr val="accent3">
                                      <a:lumMod val="60000"/>
                                      <a:lumOff val="40000"/>
                                    </a:schemeClr>
                                  </a:solidFill>
                                  <a:ln w="9525">
                                    <a:solidFill>
                                      <a:srgbClr val="44546A"/>
                                    </a:solidFill>
                                    <a:round/>
                                    <a:headEnd/>
                                    <a:tailEnd/>
                                  </a:ln>
                                </wps:spPr>
                                <wps:bodyPr rot="0" vert="horz" wrap="none" lIns="54148" tIns="27073" rIns="54148" bIns="27073" anchor="ctr" anchorCtr="0" upright="1">
                                  <a:noAutofit/>
                                </wps:bodyPr>
                              </wps:wsp>
                            </wpg:grpSp>
                          </wpg:wgp>
                        </a:graphicData>
                      </a:graphic>
                    </wp:anchor>
                  </w:drawing>
                </mc:Choice>
                <mc:Fallback>
                  <w:pict>
                    <v:group w14:anchorId="74BB0182" id="Group 3006" o:spid="_x0000_s1027" style="position:absolute;left:0;text-align:left;margin-left:126.35pt;margin-top:3.35pt;width:215.9pt;height:12.7pt;z-index:251663360;mso-position-horizontal-relative:text;mso-position-vertical-relative:text" coordsize="27421,16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">
                      <v:group id="Group 3007" o:spid="_x0000_s1028" style="position:absolute;width:7042;height:1612" coordsize="7046,16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">
                        <v:shape id="_x0000_s1029" type="#_x0000_t202" style="position:absolute;left:1523;width:5523;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" stroked="f">
                          <v:textbox inset="0,0,0,0">
                            <w:txbxContent>
                              <w:p w14:paraId="3BCF87D6" w14:textId="77777777" w:rsidR="00305213" w:rsidRPr="00B016E4" w:rsidRDefault="00305213" w:rsidP="00C460A7">
                                <w:pPr>
                                  <w:rPr>
                                    <w:i/>
                                    <w:sz w:val="16"/>
                                  </w:rPr>
                                </w:pPr>
                                <w:r>
                                  <w:rPr>
                                    <w:i/>
                                    <w:sz w:val="16"/>
                                  </w:rPr>
                                  <w:t>Control  RE</w:t>
                                </w:r>
                              </w:p>
                            </w:txbxContent>
                          </v:textbox>
                        </v:shape>
                        <v:rect id="Rectangle 1419" o:spid="_x0000_s1030" style="position:absolute;width:937;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" fillcolor="#dbdbdb" strokecolor="#44546a">
                          <v:stroke joinstyle="round"/>
                          <v:textbox inset="1.50411mm,.75203mm,1.50411mm,.75203mm"/>
                        </v:rect>
                      </v:group>
                      <v:group id="Group 3010" o:spid="_x0000_s1031" style="position:absolute;left:7717;width:5582;height:1612" coordsize="5582,16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">
                        <v:shape id="_x0000_s1032" type="#_x0000_t202" style="position:absolute;left:1524;width:4058;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" stroked="f">
                          <v:textbox inset="0,0,0,0">
                            <w:txbxContent>
                              <w:p w14:paraId="239AE4C0" w14:textId="77777777" w:rsidR="00305213" w:rsidRPr="00B016E4" w:rsidRDefault="00305213" w:rsidP="00C460A7">
                                <w:pPr>
                                  <w:rPr>
                                    <w:i/>
                                    <w:sz w:val="16"/>
                                  </w:rPr>
                                </w:pPr>
                                <w:r>
                                  <w:rPr>
                                    <w:i/>
                                    <w:sz w:val="16"/>
                                  </w:rPr>
                                  <w:t>Data  RE</w:t>
                                </w:r>
                              </w:p>
                            </w:txbxContent>
                          </v:textbox>
                        </v:shape>
                        <v:rect id="Rectangle 1419" o:spid="_x0000_s1033" style="position:absolute;width:937;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" fillcolor="white [3212]" strokecolor="#44546a">
                          <v:stroke joinstyle="round"/>
                          <v:textbox inset="1.50411mm,.75203mm,1.50411mm,.75203mm"/>
                        </v:rect>
                      </v:group>
                      <v:group id="Group 3013" o:spid="_x0000_s1034" style="position:absolute;left:14045;width:6508;height:1613" coordsize="6508,16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">
                        <v:shape id="_x0000_s1035" type="#_x0000_t202" style="position:absolute;left:1522;width:4986;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" stroked="f">
                          <v:textbox inset="0,0,0,0">
                            <w:txbxContent>
                              <w:p w14:paraId="08466296" w14:textId="77777777" w:rsidR="00305213" w:rsidRPr="00B016E4" w:rsidRDefault="00305213" w:rsidP="00C460A7">
                                <w:pPr>
                                  <w:rPr>
                                    <w:i/>
                                    <w:sz w:val="16"/>
                                  </w:rPr>
                                </w:pPr>
                                <w:r>
                                  <w:rPr>
                                    <w:i/>
                                    <w:sz w:val="16"/>
                                  </w:rPr>
                                  <w:t>DMRS  RE</w:t>
                                </w:r>
                              </w:p>
                            </w:txbxContent>
                          </v:textbox>
                        </v:shape>
                        <v:rect id="Rectangle 1419" o:spid="_x0000_s1036" style="position:absolute;width:937;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" fillcolor="#17365d [2415]" strokecolor="#44546a">
                          <v:stroke joinstyle="round"/>
                          <v:textbox inset="1.50411mm,.75203mm,1.50411mm,.75203mm"/>
                        </v:rect>
                      </v:group>
                      <v:group id="Group 3016" o:spid="_x0000_s1037" style="position:absolute;left:21140;width:6281;height:1612" coordsize="6286,16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">
                        <v:shape id="_x0000_s1038" type="#_x0000_t202" style="position:absolute;left:1523;width:4763;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" stroked="f">
                          <v:textbox inset="0,0,0,0">
                            <w:txbxContent>
                              <w:p w14:paraId="0F40B6E3" w14:textId="77777777" w:rsidR="00305213" w:rsidRPr="00B016E4" w:rsidRDefault="00305213" w:rsidP="00C460A7">
                                <w:pPr>
                                  <w:rPr>
                                    <w:i/>
                                    <w:sz w:val="16"/>
                                  </w:rPr>
                                </w:pPr>
                                <w:r>
                                  <w:rPr>
                                    <w:i/>
                                    <w:sz w:val="16"/>
                                  </w:rPr>
                                  <w:t>PTRS  RE</w:t>
                                </w:r>
                              </w:p>
                            </w:txbxContent>
                          </v:textbox>
                        </v:shape>
                        <v:rect id="Rectangle 1419" o:spid="_x0000_s1039" style="position:absolute;width:937;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" fillcolor="#c2d69b [1942]" strokecolor="#44546a">
                          <v:stroke joinstyle="round"/>
                          <v:textbox inset="1.50411mm,.75203mm,1.50411mm,.75203mm"/>
                        </v:rect>
                      </v:group>
                    </v:group>
                  </w:pict>
                </mc:Fallback>
              </mc:AlternateContent>
            </w:r>
          </w:p>
        </w:tc>
      </w:tr>
      <w:tr w:rsidR="00C460A7" w14:paraId="7D0F3FCF" w14:textId="77777777" w:rsidTr="001F5A3D">
        <w:trPr>
          <w:trHeight w:val="3572"/>
        </w:trPr>
        <w:tc>
          <w:tcPr>
            <w:tcW w:w="3166" w:type="dxa"/>
            <w:tcBorders>
              <w:top w:val="dotted" w:sz="4" w:space="0" w:color="auto"/>
            </w:tcBorders>
          </w:tcPr>
          <w:p w14:paraId="2E765DC2" w14:textId="77777777" w:rsidR="00C460A7" w:rsidRDefault="00C460A7" w:rsidP="001F5A3D">
            <w:r>
              <w:rPr>
                <w:noProof/>
                <w:lang w:val="sv-SE" w:eastAsia="sv-SE"/>
              </w:rPr>
              <mc:AlternateContent>
                <mc:Choice Requires="wpg">
                  <w:drawing>
                    <wp:anchor distT="0" distB="0" distL="114300" distR="114300" simplePos="0" relativeHeight="251665408" behindDoc="0" locked="0" layoutInCell="1" allowOverlap="1" wp14:anchorId="3E609E43" wp14:editId="06655856">
                      <wp:simplePos x="0" y="0"/>
                      <wp:positionH relativeFrom="column">
                        <wp:posOffset>77671</wp:posOffset>
                      </wp:positionH>
                      <wp:positionV relativeFrom="paragraph">
                        <wp:posOffset>37823</wp:posOffset>
                      </wp:positionV>
                      <wp:extent cx="1609988" cy="2187257"/>
                      <wp:effectExtent l="0" t="38100" r="66675" b="3810"/>
                      <wp:wrapNone/>
                      <wp:docPr id="17" name="Group 17"/>
                      <wp:cNvGraphicFramePr/>
                      <a:graphic xmlns:a="http://schemas.openxmlformats.org/drawingml/2006/main">
                        <a:graphicData uri="http://schemas.microsoft.com/office/word/2010/wordprocessingGroup">
                          <wpg:wgp>
                            <wpg:cNvGrpSpPr/>
                            <wpg:grpSpPr>
                              <a:xfrm>
                                <a:off x="0" y="0"/>
                                <a:ext cx="1609988" cy="2187257"/>
                                <a:chOff x="0" y="0"/>
                                <a:chExt cx="1609988" cy="2187257"/>
                              </a:xfrm>
                            </wpg:grpSpPr>
                            <wpg:grpSp>
                              <wpg:cNvPr id="2405" name="Group 2405"/>
                              <wpg:cNvGrpSpPr/>
                              <wpg:grpSpPr>
                                <a:xfrm>
                                  <a:off x="0" y="0"/>
                                  <a:ext cx="1609988" cy="2187257"/>
                                  <a:chOff x="0" y="0"/>
                                  <a:chExt cx="1609988" cy="2187257"/>
                                </a:xfrm>
                              </wpg:grpSpPr>
                              <wps:wsp>
                                <wps:cNvPr id="2406" name="Rectangle 1436"/>
                                <wps:cNvSpPr>
                                  <a:spLocks noChangeArrowheads="1"/>
                                </wps:cNvSpPr>
                                <wps:spPr bwMode="auto">
                                  <a:xfrm>
                                    <a:off x="561975" y="14288"/>
                                    <a:ext cx="941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cNvPr id="2407" name="Group 2407"/>
                                <wpg:cNvGrpSpPr/>
                                <wpg:grpSpPr>
                                  <a:xfrm>
                                    <a:off x="0" y="0"/>
                                    <a:ext cx="1609988" cy="2187257"/>
                                    <a:chOff x="0" y="0"/>
                                    <a:chExt cx="1609988" cy="2187257"/>
                                  </a:xfrm>
                                </wpg:grpSpPr>
                                <wpg:grpSp>
                                  <wpg:cNvPr id="2408" name="Group 2408"/>
                                  <wpg:cNvGrpSpPr/>
                                  <wpg:grpSpPr>
                                    <a:xfrm>
                                      <a:off x="0" y="0"/>
                                      <a:ext cx="1609988" cy="1926398"/>
                                      <a:chOff x="0" y="0"/>
                                      <a:chExt cx="1609988" cy="1926398"/>
                                    </a:xfrm>
                                  </wpg:grpSpPr>
                                  <wpg:grpSp>
                                    <wpg:cNvPr id="2409" name="Group 2409"/>
                                    <wpg:cNvGrpSpPr/>
                                    <wpg:grpSpPr>
                                      <a:xfrm>
                                        <a:off x="269563" y="15856"/>
                                        <a:ext cx="1340425" cy="1684705"/>
                                        <a:chOff x="0" y="0"/>
                                        <a:chExt cx="1340425" cy="1684705"/>
                                      </a:xfrm>
                                    </wpg:grpSpPr>
                                    <wpg:grpSp>
                                      <wpg:cNvPr id="2410" name="Group 2410"/>
                                      <wpg:cNvGrpSpPr/>
                                      <wpg:grpSpPr>
                                        <a:xfrm>
                                          <a:off x="0" y="0"/>
                                          <a:ext cx="1336340" cy="141437"/>
                                          <a:chOff x="0" y="0"/>
                                          <a:chExt cx="1336340" cy="141437"/>
                                        </a:xfrm>
                                      </wpg:grpSpPr>
                                      <wps:wsp>
                                        <wps:cNvPr id="2411" name="Rectangle 1400"/>
                                        <wps:cNvSpPr>
                                          <a:spLocks noChangeArrowheads="1"/>
                                        </wps:cNvSpPr>
                                        <wps:spPr bwMode="auto">
                                          <a:xfrm>
                                            <a:off x="0" y="0"/>
                                            <a:ext cx="94936" cy="141437"/>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412" name="Rectangle 1412"/>
                                        <wps:cNvSpPr>
                                          <a:spLocks noChangeArrowheads="1"/>
                                        </wps:cNvSpPr>
                                        <wps:spPr bwMode="auto">
                                          <a:xfrm>
                                            <a:off x="95140" y="0"/>
                                            <a:ext cx="945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413" name="Rectangle 1424"/>
                                        <wps:cNvSpPr>
                                          <a:spLocks noChangeArrowheads="1"/>
                                        </wps:cNvSpPr>
                                        <wps:spPr bwMode="auto">
                                          <a:xfrm>
                                            <a:off x="190280" y="0"/>
                                            <a:ext cx="94636" cy="141324"/>
                                          </a:xfrm>
                                          <a:prstGeom prst="rect">
                                            <a:avLst/>
                                          </a:prstGeom>
                                          <a:solidFill>
                                            <a:srgbClr val="44546A"/>
                                          </a:solidFill>
                                          <a:ln w="9525">
                                            <a:solidFill>
                                              <a:srgbClr val="44546A"/>
                                            </a:solidFill>
                                            <a:round/>
                                            <a:headEnd/>
                                            <a:tailEnd/>
                                          </a:ln>
                                        </wps:spPr>
                                        <wps:bodyPr rot="0" vert="horz" wrap="none" lIns="54148" tIns="27073" rIns="54148" bIns="27073" anchor="ctr" anchorCtr="0" upright="1">
                                          <a:noAutofit/>
                                        </wps:bodyPr>
                                      </wps:wsp>
                                      <wps:wsp>
                                        <wps:cNvPr id="2414" name="Rectangle 1448"/>
                                        <wps:cNvSpPr>
                                          <a:spLocks noChangeArrowheads="1"/>
                                        </wps:cNvSpPr>
                                        <wps:spPr bwMode="auto">
                                          <a:xfrm>
                                            <a:off x="385845" y="0"/>
                                            <a:ext cx="946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15" name="Rectangle 1460"/>
                                        <wps:cNvSpPr>
                                          <a:spLocks noChangeArrowheads="1"/>
                                        </wps:cNvSpPr>
                                        <wps:spPr bwMode="auto">
                                          <a:xfrm>
                                            <a:off x="480985"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16" name="Rectangle 1472"/>
                                        <wps:cNvSpPr>
                                          <a:spLocks noChangeArrowheads="1"/>
                                        </wps:cNvSpPr>
                                        <wps:spPr bwMode="auto">
                                          <a:xfrm>
                                            <a:off x="576125" y="0"/>
                                            <a:ext cx="941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17" name="Rectangle 1484"/>
                                        <wps:cNvSpPr>
                                          <a:spLocks noChangeArrowheads="1"/>
                                        </wps:cNvSpPr>
                                        <wps:spPr bwMode="auto">
                                          <a:xfrm>
                                            <a:off x="67126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18" name="Rectangle 1496"/>
                                        <wps:cNvSpPr>
                                          <a:spLocks noChangeArrowheads="1"/>
                                        </wps:cNvSpPr>
                                        <wps:spPr bwMode="auto">
                                          <a:xfrm>
                                            <a:off x="766405" y="0"/>
                                            <a:ext cx="945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19" name="Rectangle 1508"/>
                                        <wps:cNvSpPr>
                                          <a:spLocks noChangeArrowheads="1"/>
                                        </wps:cNvSpPr>
                                        <wps:spPr bwMode="auto">
                                          <a:xfrm>
                                            <a:off x="861545"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20" name="Rectangle 1520"/>
                                        <wps:cNvSpPr>
                                          <a:spLocks noChangeArrowheads="1"/>
                                        </wps:cNvSpPr>
                                        <wps:spPr bwMode="auto">
                                          <a:xfrm>
                                            <a:off x="956684"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21" name="Rectangle 1532"/>
                                        <wps:cNvSpPr>
                                          <a:spLocks noChangeArrowheads="1"/>
                                        </wps:cNvSpPr>
                                        <wps:spPr bwMode="auto">
                                          <a:xfrm>
                                            <a:off x="1051824"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22" name="Rectangle 1544"/>
                                        <wps:cNvSpPr>
                                          <a:spLocks noChangeArrowheads="1"/>
                                        </wps:cNvSpPr>
                                        <wps:spPr bwMode="auto">
                                          <a:xfrm>
                                            <a:off x="1146964" y="0"/>
                                            <a:ext cx="946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23" name="Rectangle 1556"/>
                                        <wps:cNvSpPr>
                                          <a:spLocks noChangeArrowheads="1"/>
                                        </wps:cNvSpPr>
                                        <wps:spPr bwMode="auto">
                                          <a:xfrm>
                                            <a:off x="1242104"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2424" name="Group 2424"/>
                                      <wpg:cNvGrpSpPr/>
                                      <wpg:grpSpPr>
                                        <a:xfrm>
                                          <a:off x="0" y="137425"/>
                                          <a:ext cx="1335939" cy="141324"/>
                                          <a:chOff x="0" y="0"/>
                                          <a:chExt cx="1335939" cy="141324"/>
                                        </a:xfrm>
                                      </wpg:grpSpPr>
                                      <wps:wsp>
                                        <wps:cNvPr id="2425" name="Rectangle 1401"/>
                                        <wps:cNvSpPr>
                                          <a:spLocks noChangeArrowheads="1"/>
                                        </wps:cNvSpPr>
                                        <wps:spPr bwMode="auto">
                                          <a:xfrm>
                                            <a:off x="0" y="0"/>
                                            <a:ext cx="946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426" name="Rectangle 1413"/>
                                        <wps:cNvSpPr>
                                          <a:spLocks noChangeArrowheads="1"/>
                                        </wps:cNvSpPr>
                                        <wps:spPr bwMode="auto">
                                          <a:xfrm>
                                            <a:off x="95140" y="0"/>
                                            <a:ext cx="941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427" name="Rectangle 1425"/>
                                        <wps:cNvSpPr>
                                          <a:spLocks noChangeArrowheads="1"/>
                                        </wps:cNvSpPr>
                                        <wps:spPr bwMode="auto">
                                          <a:xfrm>
                                            <a:off x="190280"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28" name="Rectangle 1437"/>
                                        <wps:cNvSpPr>
                                          <a:spLocks noChangeArrowheads="1"/>
                                        </wps:cNvSpPr>
                                        <wps:spPr bwMode="auto">
                                          <a:xfrm>
                                            <a:off x="29070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29" name="Rectangle 1449"/>
                                        <wps:cNvSpPr>
                                          <a:spLocks noChangeArrowheads="1"/>
                                        </wps:cNvSpPr>
                                        <wps:spPr bwMode="auto">
                                          <a:xfrm>
                                            <a:off x="385845"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30" name="Rectangle 1461"/>
                                        <wps:cNvSpPr>
                                          <a:spLocks noChangeArrowheads="1"/>
                                        </wps:cNvSpPr>
                                        <wps:spPr bwMode="auto">
                                          <a:xfrm>
                                            <a:off x="48098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31" name="Rectangle 1473"/>
                                        <wps:cNvSpPr>
                                          <a:spLocks noChangeArrowheads="1"/>
                                        </wps:cNvSpPr>
                                        <wps:spPr bwMode="auto">
                                          <a:xfrm>
                                            <a:off x="57612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32" name="Rectangle 1485"/>
                                        <wps:cNvSpPr>
                                          <a:spLocks noChangeArrowheads="1"/>
                                        </wps:cNvSpPr>
                                        <wps:spPr bwMode="auto">
                                          <a:xfrm>
                                            <a:off x="67126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33" name="Rectangle 1497"/>
                                        <wps:cNvSpPr>
                                          <a:spLocks noChangeArrowheads="1"/>
                                        </wps:cNvSpPr>
                                        <wps:spPr bwMode="auto">
                                          <a:xfrm>
                                            <a:off x="766405" y="0"/>
                                            <a:ext cx="941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34" name="Rectangle 1509"/>
                                        <wps:cNvSpPr>
                                          <a:spLocks noChangeArrowheads="1"/>
                                        </wps:cNvSpPr>
                                        <wps:spPr bwMode="auto">
                                          <a:xfrm>
                                            <a:off x="86154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35" name="Rectangle 1521"/>
                                        <wps:cNvSpPr>
                                          <a:spLocks noChangeArrowheads="1"/>
                                        </wps:cNvSpPr>
                                        <wps:spPr bwMode="auto">
                                          <a:xfrm>
                                            <a:off x="95668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36" name="Rectangle 1533"/>
                                        <wps:cNvSpPr>
                                          <a:spLocks noChangeArrowheads="1"/>
                                        </wps:cNvSpPr>
                                        <wps:spPr bwMode="auto">
                                          <a:xfrm>
                                            <a:off x="1051824"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37" name="Rectangle 1545"/>
                                        <wps:cNvSpPr>
                                          <a:spLocks noChangeArrowheads="1"/>
                                        </wps:cNvSpPr>
                                        <wps:spPr bwMode="auto">
                                          <a:xfrm>
                                            <a:off x="1146964"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38" name="Rectangle 1557"/>
                                        <wps:cNvSpPr>
                                          <a:spLocks noChangeArrowheads="1"/>
                                        </wps:cNvSpPr>
                                        <wps:spPr bwMode="auto">
                                          <a:xfrm>
                                            <a:off x="124210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2439" name="Group 2439"/>
                                      <wpg:cNvGrpSpPr/>
                                      <wpg:grpSpPr>
                                        <a:xfrm>
                                          <a:off x="0" y="280134"/>
                                          <a:ext cx="1335939" cy="141324"/>
                                          <a:chOff x="0" y="0"/>
                                          <a:chExt cx="1335939" cy="141324"/>
                                        </a:xfrm>
                                      </wpg:grpSpPr>
                                      <wps:wsp>
                                        <wps:cNvPr id="2440" name="Rectangle 1402"/>
                                        <wps:cNvSpPr>
                                          <a:spLocks noChangeArrowheads="1"/>
                                        </wps:cNvSpPr>
                                        <wps:spPr bwMode="auto">
                                          <a:xfrm>
                                            <a:off x="0" y="0"/>
                                            <a:ext cx="94636" cy="141210"/>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441" name="Rectangle 1414"/>
                                        <wps:cNvSpPr>
                                          <a:spLocks noChangeArrowheads="1"/>
                                        </wps:cNvSpPr>
                                        <wps:spPr bwMode="auto">
                                          <a:xfrm>
                                            <a:off x="95140" y="0"/>
                                            <a:ext cx="941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442" name="Rectangle 1426"/>
                                        <wps:cNvSpPr>
                                          <a:spLocks noChangeArrowheads="1"/>
                                        </wps:cNvSpPr>
                                        <wps:spPr bwMode="auto">
                                          <a:xfrm>
                                            <a:off x="190280" y="0"/>
                                            <a:ext cx="94236" cy="141324"/>
                                          </a:xfrm>
                                          <a:prstGeom prst="rect">
                                            <a:avLst/>
                                          </a:prstGeom>
                                          <a:solidFill>
                                            <a:srgbClr val="44546A"/>
                                          </a:solidFill>
                                          <a:ln w="9525">
                                            <a:solidFill>
                                              <a:srgbClr val="44546A"/>
                                            </a:solidFill>
                                            <a:round/>
                                            <a:headEnd/>
                                            <a:tailEnd/>
                                          </a:ln>
                                        </wps:spPr>
                                        <wps:bodyPr rot="0" vert="horz" wrap="none" lIns="54148" tIns="27073" rIns="54148" bIns="27073" anchor="ctr" anchorCtr="0" upright="1">
                                          <a:noAutofit/>
                                        </wps:bodyPr>
                                      </wps:wsp>
                                      <wps:wsp>
                                        <wps:cNvPr id="2443" name="Rectangle 1438"/>
                                        <wps:cNvSpPr>
                                          <a:spLocks noChangeArrowheads="1"/>
                                        </wps:cNvSpPr>
                                        <wps:spPr bwMode="auto">
                                          <a:xfrm>
                                            <a:off x="29070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44" name="Rectangle 1462"/>
                                        <wps:cNvSpPr>
                                          <a:spLocks noChangeArrowheads="1"/>
                                        </wps:cNvSpPr>
                                        <wps:spPr bwMode="auto">
                                          <a:xfrm>
                                            <a:off x="480985"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45" name="Rectangle 1474"/>
                                        <wps:cNvSpPr>
                                          <a:spLocks noChangeArrowheads="1"/>
                                        </wps:cNvSpPr>
                                        <wps:spPr bwMode="auto">
                                          <a:xfrm>
                                            <a:off x="576125" y="0"/>
                                            <a:ext cx="937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46" name="Rectangle 1486"/>
                                        <wps:cNvSpPr>
                                          <a:spLocks noChangeArrowheads="1"/>
                                        </wps:cNvSpPr>
                                        <wps:spPr bwMode="auto">
                                          <a:xfrm>
                                            <a:off x="67126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47" name="Rectangle 1498"/>
                                        <wps:cNvSpPr>
                                          <a:spLocks noChangeArrowheads="1"/>
                                        </wps:cNvSpPr>
                                        <wps:spPr bwMode="auto">
                                          <a:xfrm>
                                            <a:off x="766405" y="0"/>
                                            <a:ext cx="94136"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48" name="Rectangle 1510"/>
                                        <wps:cNvSpPr>
                                          <a:spLocks noChangeArrowheads="1"/>
                                        </wps:cNvSpPr>
                                        <wps:spPr bwMode="auto">
                                          <a:xfrm>
                                            <a:off x="861545"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49" name="Rectangle 1522"/>
                                        <wps:cNvSpPr>
                                          <a:spLocks noChangeArrowheads="1"/>
                                        </wps:cNvSpPr>
                                        <wps:spPr bwMode="auto">
                                          <a:xfrm>
                                            <a:off x="956684"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50" name="Rectangle 1534"/>
                                        <wps:cNvSpPr>
                                          <a:spLocks noChangeArrowheads="1"/>
                                        </wps:cNvSpPr>
                                        <wps:spPr bwMode="auto">
                                          <a:xfrm>
                                            <a:off x="1051824" y="0"/>
                                            <a:ext cx="933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51" name="Rectangle 1546"/>
                                        <wps:cNvSpPr>
                                          <a:spLocks noChangeArrowheads="1"/>
                                        </wps:cNvSpPr>
                                        <wps:spPr bwMode="auto">
                                          <a:xfrm>
                                            <a:off x="1146964" y="0"/>
                                            <a:ext cx="94236"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52" name="Rectangle 1558"/>
                                        <wps:cNvSpPr>
                                          <a:spLocks noChangeArrowheads="1"/>
                                        </wps:cNvSpPr>
                                        <wps:spPr bwMode="auto">
                                          <a:xfrm>
                                            <a:off x="1242104"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2453" name="Group 2453"/>
                                      <wpg:cNvGrpSpPr/>
                                      <wpg:grpSpPr>
                                        <a:xfrm>
                                          <a:off x="0" y="422844"/>
                                          <a:ext cx="1335539" cy="141324"/>
                                          <a:chOff x="0" y="0"/>
                                          <a:chExt cx="1335539" cy="141324"/>
                                        </a:xfrm>
                                      </wpg:grpSpPr>
                                      <wps:wsp>
                                        <wps:cNvPr id="2454" name="Rectangle 1403"/>
                                        <wps:cNvSpPr>
                                          <a:spLocks noChangeArrowheads="1"/>
                                        </wps:cNvSpPr>
                                        <wps:spPr bwMode="auto">
                                          <a:xfrm>
                                            <a:off x="0" y="0"/>
                                            <a:ext cx="94236" cy="141210"/>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455" name="Rectangle 1415"/>
                                        <wps:cNvSpPr>
                                          <a:spLocks noChangeArrowheads="1"/>
                                        </wps:cNvSpPr>
                                        <wps:spPr bwMode="auto">
                                          <a:xfrm>
                                            <a:off x="95140" y="0"/>
                                            <a:ext cx="93735"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456" name="Rectangle 1427"/>
                                        <wps:cNvSpPr>
                                          <a:spLocks noChangeArrowheads="1"/>
                                        </wps:cNvSpPr>
                                        <wps:spPr bwMode="auto">
                                          <a:xfrm>
                                            <a:off x="190280"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57" name="Rectangle 1439"/>
                                        <wps:cNvSpPr>
                                          <a:spLocks noChangeArrowheads="1"/>
                                        </wps:cNvSpPr>
                                        <wps:spPr bwMode="auto">
                                          <a:xfrm>
                                            <a:off x="290705"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58" name="Rectangle 1451"/>
                                        <wps:cNvSpPr>
                                          <a:spLocks noChangeArrowheads="1"/>
                                        </wps:cNvSpPr>
                                        <wps:spPr bwMode="auto">
                                          <a:xfrm>
                                            <a:off x="385845"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59" name="Rectangle 1463"/>
                                        <wps:cNvSpPr>
                                          <a:spLocks noChangeArrowheads="1"/>
                                        </wps:cNvSpPr>
                                        <wps:spPr bwMode="auto">
                                          <a:xfrm>
                                            <a:off x="48098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60" name="Rectangle 1475"/>
                                        <wps:cNvSpPr>
                                          <a:spLocks noChangeArrowheads="1"/>
                                        </wps:cNvSpPr>
                                        <wps:spPr bwMode="auto">
                                          <a:xfrm>
                                            <a:off x="576125" y="0"/>
                                            <a:ext cx="933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61" name="Rectangle 1487"/>
                                        <wps:cNvSpPr>
                                          <a:spLocks noChangeArrowheads="1"/>
                                        </wps:cNvSpPr>
                                        <wps:spPr bwMode="auto">
                                          <a:xfrm>
                                            <a:off x="671265" y="0"/>
                                            <a:ext cx="930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62" name="Rectangle 1499"/>
                                        <wps:cNvSpPr>
                                          <a:spLocks noChangeArrowheads="1"/>
                                        </wps:cNvSpPr>
                                        <wps:spPr bwMode="auto">
                                          <a:xfrm>
                                            <a:off x="766405" y="0"/>
                                            <a:ext cx="937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63" name="Rectangle 1511"/>
                                        <wps:cNvSpPr>
                                          <a:spLocks noChangeArrowheads="1"/>
                                        </wps:cNvSpPr>
                                        <wps:spPr bwMode="auto">
                                          <a:xfrm>
                                            <a:off x="86154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64" name="Rectangle 1523"/>
                                        <wps:cNvSpPr>
                                          <a:spLocks noChangeArrowheads="1"/>
                                        </wps:cNvSpPr>
                                        <wps:spPr bwMode="auto">
                                          <a:xfrm>
                                            <a:off x="956684"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65" name="Rectangle 1535"/>
                                        <wps:cNvSpPr>
                                          <a:spLocks noChangeArrowheads="1"/>
                                        </wps:cNvSpPr>
                                        <wps:spPr bwMode="auto">
                                          <a:xfrm>
                                            <a:off x="1051824" y="0"/>
                                            <a:ext cx="929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66" name="Rectangle 1547"/>
                                        <wps:cNvSpPr>
                                          <a:spLocks noChangeArrowheads="1"/>
                                        </wps:cNvSpPr>
                                        <wps:spPr bwMode="auto">
                                          <a:xfrm>
                                            <a:off x="1146964"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67" name="Rectangle 1559"/>
                                        <wps:cNvSpPr>
                                          <a:spLocks noChangeArrowheads="1"/>
                                        </wps:cNvSpPr>
                                        <wps:spPr bwMode="auto">
                                          <a:xfrm>
                                            <a:off x="1242104"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2468" name="Group 2468"/>
                                      <wpg:cNvGrpSpPr/>
                                      <wpg:grpSpPr>
                                        <a:xfrm>
                                          <a:off x="0" y="560269"/>
                                          <a:ext cx="1335939" cy="141324"/>
                                          <a:chOff x="0" y="0"/>
                                          <a:chExt cx="1335939" cy="141324"/>
                                        </a:xfrm>
                                      </wpg:grpSpPr>
                                      <wps:wsp>
                                        <wps:cNvPr id="2469" name="Rectangle 1404"/>
                                        <wps:cNvSpPr>
                                          <a:spLocks noChangeArrowheads="1"/>
                                        </wps:cNvSpPr>
                                        <wps:spPr bwMode="auto">
                                          <a:xfrm>
                                            <a:off x="0" y="0"/>
                                            <a:ext cx="946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470" name="Rectangle 1416"/>
                                        <wps:cNvSpPr>
                                          <a:spLocks noChangeArrowheads="1"/>
                                        </wps:cNvSpPr>
                                        <wps:spPr bwMode="auto">
                                          <a:xfrm>
                                            <a:off x="95140" y="0"/>
                                            <a:ext cx="941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471" name="Rectangle 1428"/>
                                        <wps:cNvSpPr>
                                          <a:spLocks noChangeArrowheads="1"/>
                                        </wps:cNvSpPr>
                                        <wps:spPr bwMode="auto">
                                          <a:xfrm>
                                            <a:off x="190280" y="0"/>
                                            <a:ext cx="94236" cy="141324"/>
                                          </a:xfrm>
                                          <a:prstGeom prst="rect">
                                            <a:avLst/>
                                          </a:prstGeom>
                                          <a:solidFill>
                                            <a:srgbClr val="44546A"/>
                                          </a:solidFill>
                                          <a:ln w="9525">
                                            <a:solidFill>
                                              <a:srgbClr val="44546A"/>
                                            </a:solidFill>
                                            <a:round/>
                                            <a:headEnd/>
                                            <a:tailEnd/>
                                          </a:ln>
                                        </wps:spPr>
                                        <wps:bodyPr rot="0" vert="horz" wrap="none" lIns="54148" tIns="27073" rIns="54148" bIns="27073" anchor="ctr" anchorCtr="0" upright="1">
                                          <a:noAutofit/>
                                        </wps:bodyPr>
                                      </wps:wsp>
                                      <wps:wsp>
                                        <wps:cNvPr id="2472" name="Rectangle 1440"/>
                                        <wps:cNvSpPr>
                                          <a:spLocks noChangeArrowheads="1"/>
                                        </wps:cNvSpPr>
                                        <wps:spPr bwMode="auto">
                                          <a:xfrm>
                                            <a:off x="29070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73" name="Rectangle 1452"/>
                                        <wps:cNvSpPr>
                                          <a:spLocks noChangeArrowheads="1"/>
                                        </wps:cNvSpPr>
                                        <wps:spPr bwMode="auto">
                                          <a:xfrm>
                                            <a:off x="385845"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74" name="Rectangle 1464"/>
                                        <wps:cNvSpPr>
                                          <a:spLocks noChangeArrowheads="1"/>
                                        </wps:cNvSpPr>
                                        <wps:spPr bwMode="auto">
                                          <a:xfrm>
                                            <a:off x="48098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75" name="Rectangle 1476"/>
                                        <wps:cNvSpPr>
                                          <a:spLocks noChangeArrowheads="1"/>
                                        </wps:cNvSpPr>
                                        <wps:spPr bwMode="auto">
                                          <a:xfrm>
                                            <a:off x="57612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76" name="Rectangle 1488"/>
                                        <wps:cNvSpPr>
                                          <a:spLocks noChangeArrowheads="1"/>
                                        </wps:cNvSpPr>
                                        <wps:spPr bwMode="auto">
                                          <a:xfrm>
                                            <a:off x="67126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77" name="Rectangle 1500"/>
                                        <wps:cNvSpPr>
                                          <a:spLocks noChangeArrowheads="1"/>
                                        </wps:cNvSpPr>
                                        <wps:spPr bwMode="auto">
                                          <a:xfrm>
                                            <a:off x="766405" y="0"/>
                                            <a:ext cx="941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78" name="Rectangle 1512"/>
                                        <wps:cNvSpPr>
                                          <a:spLocks noChangeArrowheads="1"/>
                                        </wps:cNvSpPr>
                                        <wps:spPr bwMode="auto">
                                          <a:xfrm>
                                            <a:off x="86154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79" name="Rectangle 1524"/>
                                        <wps:cNvSpPr>
                                          <a:spLocks noChangeArrowheads="1"/>
                                        </wps:cNvSpPr>
                                        <wps:spPr bwMode="auto">
                                          <a:xfrm>
                                            <a:off x="95668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80" name="Rectangle 1536"/>
                                        <wps:cNvSpPr>
                                          <a:spLocks noChangeArrowheads="1"/>
                                        </wps:cNvSpPr>
                                        <wps:spPr bwMode="auto">
                                          <a:xfrm>
                                            <a:off x="1051824"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81" name="Rectangle 1548"/>
                                        <wps:cNvSpPr>
                                          <a:spLocks noChangeArrowheads="1"/>
                                        </wps:cNvSpPr>
                                        <wps:spPr bwMode="auto">
                                          <a:xfrm>
                                            <a:off x="1146964"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82" name="Rectangle 1560"/>
                                        <wps:cNvSpPr>
                                          <a:spLocks noChangeArrowheads="1"/>
                                        </wps:cNvSpPr>
                                        <wps:spPr bwMode="auto">
                                          <a:xfrm>
                                            <a:off x="124210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2483" name="Group 2483"/>
                                      <wpg:cNvGrpSpPr/>
                                      <wpg:grpSpPr>
                                        <a:xfrm>
                                          <a:off x="0" y="697693"/>
                                          <a:ext cx="1335539" cy="141324"/>
                                          <a:chOff x="0" y="0"/>
                                          <a:chExt cx="1335539" cy="141324"/>
                                        </a:xfrm>
                                      </wpg:grpSpPr>
                                      <wps:wsp>
                                        <wps:cNvPr id="2484" name="Rectangle 1405"/>
                                        <wps:cNvSpPr>
                                          <a:spLocks noChangeArrowheads="1"/>
                                        </wps:cNvSpPr>
                                        <wps:spPr bwMode="auto">
                                          <a:xfrm>
                                            <a:off x="0" y="0"/>
                                            <a:ext cx="942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485" name="Rectangle 1417"/>
                                        <wps:cNvSpPr>
                                          <a:spLocks noChangeArrowheads="1"/>
                                        </wps:cNvSpPr>
                                        <wps:spPr bwMode="auto">
                                          <a:xfrm>
                                            <a:off x="100425" y="0"/>
                                            <a:ext cx="93735"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486" name="Rectangle 1429"/>
                                        <wps:cNvSpPr>
                                          <a:spLocks noChangeArrowheads="1"/>
                                        </wps:cNvSpPr>
                                        <wps:spPr bwMode="auto">
                                          <a:xfrm>
                                            <a:off x="19556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87" name="Rectangle 1441"/>
                                        <wps:cNvSpPr>
                                          <a:spLocks noChangeArrowheads="1"/>
                                        </wps:cNvSpPr>
                                        <wps:spPr bwMode="auto">
                                          <a:xfrm>
                                            <a:off x="290705"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88" name="Rectangle 1453"/>
                                        <wps:cNvSpPr>
                                          <a:spLocks noChangeArrowheads="1"/>
                                        </wps:cNvSpPr>
                                        <wps:spPr bwMode="auto">
                                          <a:xfrm>
                                            <a:off x="385845"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89" name="Rectangle 1465"/>
                                        <wps:cNvSpPr>
                                          <a:spLocks noChangeArrowheads="1"/>
                                        </wps:cNvSpPr>
                                        <wps:spPr bwMode="auto">
                                          <a:xfrm>
                                            <a:off x="48098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90" name="Rectangle 1477"/>
                                        <wps:cNvSpPr>
                                          <a:spLocks noChangeArrowheads="1"/>
                                        </wps:cNvSpPr>
                                        <wps:spPr bwMode="auto">
                                          <a:xfrm>
                                            <a:off x="576125" y="0"/>
                                            <a:ext cx="933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91" name="Rectangle 1489"/>
                                        <wps:cNvSpPr>
                                          <a:spLocks noChangeArrowheads="1"/>
                                        </wps:cNvSpPr>
                                        <wps:spPr bwMode="auto">
                                          <a:xfrm>
                                            <a:off x="671265" y="0"/>
                                            <a:ext cx="930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92" name="Rectangle 1501"/>
                                        <wps:cNvSpPr>
                                          <a:spLocks noChangeArrowheads="1"/>
                                        </wps:cNvSpPr>
                                        <wps:spPr bwMode="auto">
                                          <a:xfrm>
                                            <a:off x="766405" y="0"/>
                                            <a:ext cx="937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93" name="Rectangle 1513"/>
                                        <wps:cNvSpPr>
                                          <a:spLocks noChangeArrowheads="1"/>
                                        </wps:cNvSpPr>
                                        <wps:spPr bwMode="auto">
                                          <a:xfrm>
                                            <a:off x="86154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94" name="Rectangle 1525"/>
                                        <wps:cNvSpPr>
                                          <a:spLocks noChangeArrowheads="1"/>
                                        </wps:cNvSpPr>
                                        <wps:spPr bwMode="auto">
                                          <a:xfrm>
                                            <a:off x="956684"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95" name="Rectangle 1537"/>
                                        <wps:cNvSpPr>
                                          <a:spLocks noChangeArrowheads="1"/>
                                        </wps:cNvSpPr>
                                        <wps:spPr bwMode="auto">
                                          <a:xfrm>
                                            <a:off x="1051824" y="0"/>
                                            <a:ext cx="929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96" name="Rectangle 1549"/>
                                        <wps:cNvSpPr>
                                          <a:spLocks noChangeArrowheads="1"/>
                                        </wps:cNvSpPr>
                                        <wps:spPr bwMode="auto">
                                          <a:xfrm>
                                            <a:off x="1146964"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97" name="Rectangle 1561"/>
                                        <wps:cNvSpPr>
                                          <a:spLocks noChangeArrowheads="1"/>
                                        </wps:cNvSpPr>
                                        <wps:spPr bwMode="auto">
                                          <a:xfrm>
                                            <a:off x="1242104"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2498" name="Group 2498"/>
                                      <wpg:cNvGrpSpPr/>
                                      <wpg:grpSpPr>
                                        <a:xfrm>
                                          <a:off x="0" y="840403"/>
                                          <a:ext cx="1335939" cy="141324"/>
                                          <a:chOff x="0" y="0"/>
                                          <a:chExt cx="1335939" cy="141324"/>
                                        </a:xfrm>
                                      </wpg:grpSpPr>
                                      <wps:wsp>
                                        <wps:cNvPr id="2499" name="Rectangle 1406"/>
                                        <wps:cNvSpPr>
                                          <a:spLocks noChangeArrowheads="1"/>
                                        </wps:cNvSpPr>
                                        <wps:spPr bwMode="auto">
                                          <a:xfrm>
                                            <a:off x="0" y="0"/>
                                            <a:ext cx="946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500" name="Rectangle 1418"/>
                                        <wps:cNvSpPr>
                                          <a:spLocks noChangeArrowheads="1"/>
                                        </wps:cNvSpPr>
                                        <wps:spPr bwMode="auto">
                                          <a:xfrm>
                                            <a:off x="100425" y="0"/>
                                            <a:ext cx="941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501" name="Rectangle 1430"/>
                                        <wps:cNvSpPr>
                                          <a:spLocks noChangeArrowheads="1"/>
                                        </wps:cNvSpPr>
                                        <wps:spPr bwMode="auto">
                                          <a:xfrm>
                                            <a:off x="195565" y="0"/>
                                            <a:ext cx="94236" cy="141324"/>
                                          </a:xfrm>
                                          <a:prstGeom prst="rect">
                                            <a:avLst/>
                                          </a:prstGeom>
                                          <a:solidFill>
                                            <a:srgbClr val="44546A"/>
                                          </a:solidFill>
                                          <a:ln w="9525">
                                            <a:solidFill>
                                              <a:srgbClr val="44546A"/>
                                            </a:solidFill>
                                            <a:round/>
                                            <a:headEnd/>
                                            <a:tailEnd/>
                                          </a:ln>
                                        </wps:spPr>
                                        <wps:bodyPr rot="0" vert="horz" wrap="none" lIns="54148" tIns="27073" rIns="54148" bIns="27073" anchor="ctr" anchorCtr="0" upright="1">
                                          <a:noAutofit/>
                                        </wps:bodyPr>
                                      </wps:wsp>
                                      <wps:wsp>
                                        <wps:cNvPr id="2502" name="Rectangle 1442"/>
                                        <wps:cNvSpPr>
                                          <a:spLocks noChangeArrowheads="1"/>
                                        </wps:cNvSpPr>
                                        <wps:spPr bwMode="auto">
                                          <a:xfrm>
                                            <a:off x="290705" y="0"/>
                                            <a:ext cx="93735" cy="141324"/>
                                          </a:xfrm>
                                          <a:prstGeom prst="rect">
                                            <a:avLst/>
                                          </a:prstGeom>
                                          <a:solidFill>
                                            <a:srgbClr val="A9D18E"/>
                                          </a:solidFill>
                                          <a:ln w="9525">
                                            <a:solidFill>
                                              <a:srgbClr val="44546A"/>
                                            </a:solidFill>
                                            <a:round/>
                                            <a:headEnd/>
                                            <a:tailEnd/>
                                          </a:ln>
                                        </wps:spPr>
                                        <wps:bodyPr rot="0" vert="horz" wrap="none" lIns="54148" tIns="27073" rIns="54148" bIns="27073" anchor="ctr" anchorCtr="0" upright="1">
                                          <a:noAutofit/>
                                        </wps:bodyPr>
                                      </wps:wsp>
                                      <wps:wsp>
                                        <wps:cNvPr id="2503" name="Rectangle 1454"/>
                                        <wps:cNvSpPr>
                                          <a:spLocks noChangeArrowheads="1"/>
                                        </wps:cNvSpPr>
                                        <wps:spPr bwMode="auto">
                                          <a:xfrm>
                                            <a:off x="385845" y="0"/>
                                            <a:ext cx="94236" cy="141324"/>
                                          </a:xfrm>
                                          <a:prstGeom prst="rect">
                                            <a:avLst/>
                                          </a:prstGeom>
                                          <a:solidFill>
                                            <a:srgbClr val="A9D18E"/>
                                          </a:solidFill>
                                          <a:ln w="9525">
                                            <a:solidFill>
                                              <a:srgbClr val="44546A"/>
                                            </a:solidFill>
                                            <a:round/>
                                            <a:headEnd/>
                                            <a:tailEnd/>
                                          </a:ln>
                                        </wps:spPr>
                                        <wps:bodyPr rot="0" vert="horz" wrap="none" lIns="54148" tIns="27073" rIns="54148" bIns="27073" anchor="ctr" anchorCtr="0" upright="1">
                                          <a:noAutofit/>
                                        </wps:bodyPr>
                                      </wps:wsp>
                                      <wps:wsp>
                                        <wps:cNvPr id="2504" name="Rectangle 1466"/>
                                        <wps:cNvSpPr>
                                          <a:spLocks noChangeArrowheads="1"/>
                                        </wps:cNvSpPr>
                                        <wps:spPr bwMode="auto">
                                          <a:xfrm>
                                            <a:off x="480985" y="0"/>
                                            <a:ext cx="93835" cy="141324"/>
                                          </a:xfrm>
                                          <a:prstGeom prst="rect">
                                            <a:avLst/>
                                          </a:prstGeom>
                                          <a:solidFill>
                                            <a:srgbClr val="A9D18E"/>
                                          </a:solidFill>
                                          <a:ln w="9525">
                                            <a:solidFill>
                                              <a:srgbClr val="44546A"/>
                                            </a:solidFill>
                                            <a:round/>
                                            <a:headEnd/>
                                            <a:tailEnd/>
                                          </a:ln>
                                        </wps:spPr>
                                        <wps:bodyPr rot="0" vert="horz" wrap="none" lIns="54148" tIns="27073" rIns="54148" bIns="27073" anchor="ctr" anchorCtr="0" upright="1">
                                          <a:noAutofit/>
                                        </wps:bodyPr>
                                      </wps:wsp>
                                      <wps:wsp>
                                        <wps:cNvPr id="2505" name="Rectangle 1478"/>
                                        <wps:cNvSpPr>
                                          <a:spLocks noChangeArrowheads="1"/>
                                        </wps:cNvSpPr>
                                        <wps:spPr bwMode="auto">
                                          <a:xfrm>
                                            <a:off x="576125" y="0"/>
                                            <a:ext cx="93735" cy="141324"/>
                                          </a:xfrm>
                                          <a:prstGeom prst="rect">
                                            <a:avLst/>
                                          </a:prstGeom>
                                          <a:solidFill>
                                            <a:srgbClr val="A9D18E"/>
                                          </a:solidFill>
                                          <a:ln w="9525">
                                            <a:solidFill>
                                              <a:srgbClr val="44546A"/>
                                            </a:solidFill>
                                            <a:round/>
                                            <a:headEnd/>
                                            <a:tailEnd/>
                                          </a:ln>
                                        </wps:spPr>
                                        <wps:bodyPr rot="0" vert="horz" wrap="none" lIns="54148" tIns="27073" rIns="54148" bIns="27073" anchor="ctr" anchorCtr="0" upright="1">
                                          <a:noAutofit/>
                                        </wps:bodyPr>
                                      </wps:wsp>
                                      <wps:wsp>
                                        <wps:cNvPr id="2506" name="Rectangle 1490"/>
                                        <wps:cNvSpPr>
                                          <a:spLocks noChangeArrowheads="1"/>
                                        </wps:cNvSpPr>
                                        <wps:spPr bwMode="auto">
                                          <a:xfrm>
                                            <a:off x="671265" y="0"/>
                                            <a:ext cx="93435" cy="141324"/>
                                          </a:xfrm>
                                          <a:prstGeom prst="rect">
                                            <a:avLst/>
                                          </a:prstGeom>
                                          <a:solidFill>
                                            <a:srgbClr val="A9D18E"/>
                                          </a:solidFill>
                                          <a:ln w="9525">
                                            <a:solidFill>
                                              <a:srgbClr val="44546A"/>
                                            </a:solidFill>
                                            <a:round/>
                                            <a:headEnd/>
                                            <a:tailEnd/>
                                          </a:ln>
                                        </wps:spPr>
                                        <wps:bodyPr rot="0" vert="horz" wrap="none" lIns="54148" tIns="27073" rIns="54148" bIns="27073" anchor="ctr" anchorCtr="0" upright="1">
                                          <a:noAutofit/>
                                        </wps:bodyPr>
                                      </wps:wsp>
                                      <wps:wsp>
                                        <wps:cNvPr id="2507" name="Rectangle 1502"/>
                                        <wps:cNvSpPr>
                                          <a:spLocks noChangeArrowheads="1"/>
                                        </wps:cNvSpPr>
                                        <wps:spPr bwMode="auto">
                                          <a:xfrm>
                                            <a:off x="766405" y="0"/>
                                            <a:ext cx="94136" cy="141324"/>
                                          </a:xfrm>
                                          <a:prstGeom prst="rect">
                                            <a:avLst/>
                                          </a:prstGeom>
                                          <a:solidFill>
                                            <a:srgbClr val="A9D18E"/>
                                          </a:solidFill>
                                          <a:ln w="9525">
                                            <a:solidFill>
                                              <a:srgbClr val="44546A"/>
                                            </a:solidFill>
                                            <a:round/>
                                            <a:headEnd/>
                                            <a:tailEnd/>
                                          </a:ln>
                                        </wps:spPr>
                                        <wps:bodyPr rot="0" vert="horz" wrap="none" lIns="54148" tIns="27073" rIns="54148" bIns="27073" anchor="ctr" anchorCtr="0" upright="1">
                                          <a:noAutofit/>
                                        </wps:bodyPr>
                                      </wps:wsp>
                                      <wps:wsp>
                                        <wps:cNvPr id="2508" name="Rectangle 1514"/>
                                        <wps:cNvSpPr>
                                          <a:spLocks noChangeArrowheads="1"/>
                                        </wps:cNvSpPr>
                                        <wps:spPr bwMode="auto">
                                          <a:xfrm>
                                            <a:off x="861545" y="0"/>
                                            <a:ext cx="93835" cy="141324"/>
                                          </a:xfrm>
                                          <a:prstGeom prst="rect">
                                            <a:avLst/>
                                          </a:prstGeom>
                                          <a:solidFill>
                                            <a:srgbClr val="A9D18E"/>
                                          </a:solidFill>
                                          <a:ln w="9525">
                                            <a:solidFill>
                                              <a:srgbClr val="44546A"/>
                                            </a:solidFill>
                                            <a:round/>
                                            <a:headEnd/>
                                            <a:tailEnd/>
                                          </a:ln>
                                        </wps:spPr>
                                        <wps:bodyPr rot="0" vert="horz" wrap="none" lIns="54148" tIns="27073" rIns="54148" bIns="27073" anchor="ctr" anchorCtr="0" upright="1">
                                          <a:noAutofit/>
                                        </wps:bodyPr>
                                      </wps:wsp>
                                      <wps:wsp>
                                        <wps:cNvPr id="2509" name="Rectangle 1526"/>
                                        <wps:cNvSpPr>
                                          <a:spLocks noChangeArrowheads="1"/>
                                        </wps:cNvSpPr>
                                        <wps:spPr bwMode="auto">
                                          <a:xfrm>
                                            <a:off x="956684" y="0"/>
                                            <a:ext cx="93835" cy="141324"/>
                                          </a:xfrm>
                                          <a:prstGeom prst="rect">
                                            <a:avLst/>
                                          </a:prstGeom>
                                          <a:solidFill>
                                            <a:srgbClr val="A9D18E"/>
                                          </a:solidFill>
                                          <a:ln w="9525">
                                            <a:solidFill>
                                              <a:srgbClr val="44546A"/>
                                            </a:solidFill>
                                            <a:round/>
                                            <a:headEnd/>
                                            <a:tailEnd/>
                                          </a:ln>
                                        </wps:spPr>
                                        <wps:bodyPr rot="0" vert="horz" wrap="none" lIns="54148" tIns="27073" rIns="54148" bIns="27073" anchor="ctr" anchorCtr="0" upright="1">
                                          <a:noAutofit/>
                                        </wps:bodyPr>
                                      </wps:wsp>
                                      <wps:wsp>
                                        <wps:cNvPr id="2510" name="Rectangle 1538"/>
                                        <wps:cNvSpPr>
                                          <a:spLocks noChangeArrowheads="1"/>
                                        </wps:cNvSpPr>
                                        <wps:spPr bwMode="auto">
                                          <a:xfrm>
                                            <a:off x="1051824" y="0"/>
                                            <a:ext cx="93435" cy="141324"/>
                                          </a:xfrm>
                                          <a:prstGeom prst="rect">
                                            <a:avLst/>
                                          </a:prstGeom>
                                          <a:solidFill>
                                            <a:srgbClr val="A9D18E"/>
                                          </a:solidFill>
                                          <a:ln w="9525">
                                            <a:solidFill>
                                              <a:srgbClr val="44546A"/>
                                            </a:solidFill>
                                            <a:round/>
                                            <a:headEnd/>
                                            <a:tailEnd/>
                                          </a:ln>
                                        </wps:spPr>
                                        <wps:bodyPr rot="0" vert="horz" wrap="none" lIns="54148" tIns="27073" rIns="54148" bIns="27073" anchor="ctr" anchorCtr="0" upright="1">
                                          <a:noAutofit/>
                                        </wps:bodyPr>
                                      </wps:wsp>
                                      <wps:wsp>
                                        <wps:cNvPr id="2511" name="Rectangle 1550"/>
                                        <wps:cNvSpPr>
                                          <a:spLocks noChangeArrowheads="1"/>
                                        </wps:cNvSpPr>
                                        <wps:spPr bwMode="auto">
                                          <a:xfrm>
                                            <a:off x="1146964" y="0"/>
                                            <a:ext cx="94236" cy="141324"/>
                                          </a:xfrm>
                                          <a:prstGeom prst="rect">
                                            <a:avLst/>
                                          </a:prstGeom>
                                          <a:solidFill>
                                            <a:srgbClr val="A9D18E"/>
                                          </a:solidFill>
                                          <a:ln w="9525">
                                            <a:solidFill>
                                              <a:srgbClr val="44546A"/>
                                            </a:solidFill>
                                            <a:round/>
                                            <a:headEnd/>
                                            <a:tailEnd/>
                                          </a:ln>
                                        </wps:spPr>
                                        <wps:bodyPr rot="0" vert="horz" wrap="none" lIns="54148" tIns="27073" rIns="54148" bIns="27073" anchor="ctr" anchorCtr="0" upright="1">
                                          <a:noAutofit/>
                                        </wps:bodyPr>
                                      </wps:wsp>
                                      <wps:wsp>
                                        <wps:cNvPr id="2512" name="Rectangle 1562"/>
                                        <wps:cNvSpPr>
                                          <a:spLocks noChangeArrowheads="1"/>
                                        </wps:cNvSpPr>
                                        <wps:spPr bwMode="auto">
                                          <a:xfrm>
                                            <a:off x="1242104" y="0"/>
                                            <a:ext cx="93835" cy="141324"/>
                                          </a:xfrm>
                                          <a:prstGeom prst="rect">
                                            <a:avLst/>
                                          </a:prstGeom>
                                          <a:solidFill>
                                            <a:srgbClr val="A9D18E"/>
                                          </a:solidFill>
                                          <a:ln w="9525">
                                            <a:solidFill>
                                              <a:srgbClr val="44546A"/>
                                            </a:solidFill>
                                            <a:round/>
                                            <a:headEnd/>
                                            <a:tailEnd/>
                                          </a:ln>
                                        </wps:spPr>
                                        <wps:bodyPr rot="0" vert="horz" wrap="none" lIns="54148" tIns="27073" rIns="54148" bIns="27073" anchor="ctr" anchorCtr="0" upright="1">
                                          <a:noAutofit/>
                                        </wps:bodyPr>
                                      </wps:wsp>
                                    </wpg:grpSp>
                                    <wpg:grpSp>
                                      <wpg:cNvPr id="2513" name="Group 2513"/>
                                      <wpg:cNvGrpSpPr/>
                                      <wpg:grpSpPr>
                                        <a:xfrm>
                                          <a:off x="0" y="983113"/>
                                          <a:ext cx="1335539" cy="141324"/>
                                          <a:chOff x="0" y="0"/>
                                          <a:chExt cx="1335539" cy="141324"/>
                                        </a:xfrm>
                                      </wpg:grpSpPr>
                                      <wps:wsp>
                                        <wps:cNvPr id="2514" name="Rectangle 1407"/>
                                        <wps:cNvSpPr>
                                          <a:spLocks noChangeArrowheads="1"/>
                                        </wps:cNvSpPr>
                                        <wps:spPr bwMode="auto">
                                          <a:xfrm>
                                            <a:off x="0" y="0"/>
                                            <a:ext cx="942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515" name="Rectangle 1419"/>
                                        <wps:cNvSpPr>
                                          <a:spLocks noChangeArrowheads="1"/>
                                        </wps:cNvSpPr>
                                        <wps:spPr bwMode="auto">
                                          <a:xfrm>
                                            <a:off x="100425" y="0"/>
                                            <a:ext cx="93735" cy="141210"/>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516" name="Rectangle 1431"/>
                                        <wps:cNvSpPr>
                                          <a:spLocks noChangeArrowheads="1"/>
                                        </wps:cNvSpPr>
                                        <wps:spPr bwMode="auto">
                                          <a:xfrm>
                                            <a:off x="195565"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517" name="Rectangle 1443"/>
                                        <wps:cNvSpPr>
                                          <a:spLocks noChangeArrowheads="1"/>
                                        </wps:cNvSpPr>
                                        <wps:spPr bwMode="auto">
                                          <a:xfrm>
                                            <a:off x="29070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518" name="Rectangle 1455"/>
                                        <wps:cNvSpPr>
                                          <a:spLocks noChangeArrowheads="1"/>
                                        </wps:cNvSpPr>
                                        <wps:spPr bwMode="auto">
                                          <a:xfrm>
                                            <a:off x="38584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519" name="Rectangle 1467"/>
                                        <wps:cNvSpPr>
                                          <a:spLocks noChangeArrowheads="1"/>
                                        </wps:cNvSpPr>
                                        <wps:spPr bwMode="auto">
                                          <a:xfrm>
                                            <a:off x="48098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520" name="Rectangle 1479"/>
                                        <wps:cNvSpPr>
                                          <a:spLocks noChangeArrowheads="1"/>
                                        </wps:cNvSpPr>
                                        <wps:spPr bwMode="auto">
                                          <a:xfrm>
                                            <a:off x="576125"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521" name="Rectangle 1491"/>
                                        <wps:cNvSpPr>
                                          <a:spLocks noChangeArrowheads="1"/>
                                        </wps:cNvSpPr>
                                        <wps:spPr bwMode="auto">
                                          <a:xfrm>
                                            <a:off x="67126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522" name="Rectangle 1503"/>
                                        <wps:cNvSpPr>
                                          <a:spLocks noChangeArrowheads="1"/>
                                        </wps:cNvSpPr>
                                        <wps:spPr bwMode="auto">
                                          <a:xfrm>
                                            <a:off x="76640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523" name="Rectangle 1515"/>
                                        <wps:cNvSpPr>
                                          <a:spLocks noChangeArrowheads="1"/>
                                        </wps:cNvSpPr>
                                        <wps:spPr bwMode="auto">
                                          <a:xfrm>
                                            <a:off x="86154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524" name="Rectangle 1527"/>
                                        <wps:cNvSpPr>
                                          <a:spLocks noChangeArrowheads="1"/>
                                        </wps:cNvSpPr>
                                        <wps:spPr bwMode="auto">
                                          <a:xfrm>
                                            <a:off x="95668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525" name="Rectangle 1539"/>
                                        <wps:cNvSpPr>
                                          <a:spLocks noChangeArrowheads="1"/>
                                        </wps:cNvSpPr>
                                        <wps:spPr bwMode="auto">
                                          <a:xfrm>
                                            <a:off x="1051824"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526" name="Rectangle 1551"/>
                                        <wps:cNvSpPr>
                                          <a:spLocks noChangeArrowheads="1"/>
                                        </wps:cNvSpPr>
                                        <wps:spPr bwMode="auto">
                                          <a:xfrm>
                                            <a:off x="114696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527" name="Rectangle 1563"/>
                                        <wps:cNvSpPr>
                                          <a:spLocks noChangeArrowheads="1"/>
                                        </wps:cNvSpPr>
                                        <wps:spPr bwMode="auto">
                                          <a:xfrm>
                                            <a:off x="124210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2528" name="Group 2528"/>
                                      <wpg:cNvGrpSpPr/>
                                      <wpg:grpSpPr>
                                        <a:xfrm>
                                          <a:off x="0" y="1125822"/>
                                          <a:ext cx="1335539" cy="141324"/>
                                          <a:chOff x="0" y="0"/>
                                          <a:chExt cx="1335539" cy="141324"/>
                                        </a:xfrm>
                                      </wpg:grpSpPr>
                                      <wps:wsp>
                                        <wps:cNvPr id="2529" name="Rectangle 1408"/>
                                        <wps:cNvSpPr>
                                          <a:spLocks noChangeArrowheads="1"/>
                                        </wps:cNvSpPr>
                                        <wps:spPr bwMode="auto">
                                          <a:xfrm>
                                            <a:off x="0" y="0"/>
                                            <a:ext cx="942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530" name="Rectangle 1420"/>
                                        <wps:cNvSpPr>
                                          <a:spLocks noChangeArrowheads="1"/>
                                        </wps:cNvSpPr>
                                        <wps:spPr bwMode="auto">
                                          <a:xfrm>
                                            <a:off x="100425" y="0"/>
                                            <a:ext cx="93735" cy="141210"/>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531" name="Rectangle 1432"/>
                                        <wps:cNvSpPr>
                                          <a:spLocks noChangeArrowheads="1"/>
                                        </wps:cNvSpPr>
                                        <wps:spPr bwMode="auto">
                                          <a:xfrm>
                                            <a:off x="195565" y="0"/>
                                            <a:ext cx="93835" cy="141210"/>
                                          </a:xfrm>
                                          <a:prstGeom prst="rect">
                                            <a:avLst/>
                                          </a:prstGeom>
                                          <a:solidFill>
                                            <a:srgbClr val="44546A"/>
                                          </a:solidFill>
                                          <a:ln w="9525">
                                            <a:solidFill>
                                              <a:srgbClr val="44546A"/>
                                            </a:solidFill>
                                            <a:round/>
                                            <a:headEnd/>
                                            <a:tailEnd/>
                                          </a:ln>
                                        </wps:spPr>
                                        <wps:bodyPr rot="0" vert="horz" wrap="none" lIns="54148" tIns="27073" rIns="54148" bIns="27073" anchor="ctr" anchorCtr="0" upright="1">
                                          <a:noAutofit/>
                                        </wps:bodyPr>
                                      </wps:wsp>
                                      <wps:wsp>
                                        <wps:cNvPr id="2532" name="Rectangle 1444"/>
                                        <wps:cNvSpPr>
                                          <a:spLocks noChangeArrowheads="1"/>
                                        </wps:cNvSpPr>
                                        <wps:spPr bwMode="auto">
                                          <a:xfrm>
                                            <a:off x="29070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533" name="Rectangle 1456"/>
                                        <wps:cNvSpPr>
                                          <a:spLocks noChangeArrowheads="1"/>
                                        </wps:cNvSpPr>
                                        <wps:spPr bwMode="auto">
                                          <a:xfrm>
                                            <a:off x="38584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534" name="Rectangle 1468"/>
                                        <wps:cNvSpPr>
                                          <a:spLocks noChangeArrowheads="1"/>
                                        </wps:cNvSpPr>
                                        <wps:spPr bwMode="auto">
                                          <a:xfrm>
                                            <a:off x="48098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535" name="Rectangle 1480"/>
                                        <wps:cNvSpPr>
                                          <a:spLocks noChangeArrowheads="1"/>
                                        </wps:cNvSpPr>
                                        <wps:spPr bwMode="auto">
                                          <a:xfrm>
                                            <a:off x="576125"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536" name="Rectangle 1492"/>
                                        <wps:cNvSpPr>
                                          <a:spLocks noChangeArrowheads="1"/>
                                        </wps:cNvSpPr>
                                        <wps:spPr bwMode="auto">
                                          <a:xfrm>
                                            <a:off x="67126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537" name="Rectangle 1504"/>
                                        <wps:cNvSpPr>
                                          <a:spLocks noChangeArrowheads="1"/>
                                        </wps:cNvSpPr>
                                        <wps:spPr bwMode="auto">
                                          <a:xfrm>
                                            <a:off x="76640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538" name="Rectangle 1516"/>
                                        <wps:cNvSpPr>
                                          <a:spLocks noChangeArrowheads="1"/>
                                        </wps:cNvSpPr>
                                        <wps:spPr bwMode="auto">
                                          <a:xfrm>
                                            <a:off x="86154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539" name="Rectangle 1528"/>
                                        <wps:cNvSpPr>
                                          <a:spLocks noChangeArrowheads="1"/>
                                        </wps:cNvSpPr>
                                        <wps:spPr bwMode="auto">
                                          <a:xfrm>
                                            <a:off x="95668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540" name="Rectangle 1540"/>
                                        <wps:cNvSpPr>
                                          <a:spLocks noChangeArrowheads="1"/>
                                        </wps:cNvSpPr>
                                        <wps:spPr bwMode="auto">
                                          <a:xfrm>
                                            <a:off x="1051824"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541" name="Rectangle 1552"/>
                                        <wps:cNvSpPr>
                                          <a:spLocks noChangeArrowheads="1"/>
                                        </wps:cNvSpPr>
                                        <wps:spPr bwMode="auto">
                                          <a:xfrm>
                                            <a:off x="114696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542" name="Rectangle 1564"/>
                                        <wps:cNvSpPr>
                                          <a:spLocks noChangeArrowheads="1"/>
                                        </wps:cNvSpPr>
                                        <wps:spPr bwMode="auto">
                                          <a:xfrm>
                                            <a:off x="124210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2543" name="Group 2543"/>
                                      <wpg:cNvGrpSpPr/>
                                      <wpg:grpSpPr>
                                        <a:xfrm>
                                          <a:off x="0" y="1263247"/>
                                          <a:ext cx="1335139" cy="141324"/>
                                          <a:chOff x="0" y="0"/>
                                          <a:chExt cx="1335139" cy="141324"/>
                                        </a:xfrm>
                                      </wpg:grpSpPr>
                                      <wps:wsp>
                                        <wps:cNvPr id="2544" name="Rectangle 1409"/>
                                        <wps:cNvSpPr>
                                          <a:spLocks noChangeArrowheads="1"/>
                                        </wps:cNvSpPr>
                                        <wps:spPr bwMode="auto">
                                          <a:xfrm>
                                            <a:off x="0" y="0"/>
                                            <a:ext cx="93835"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545" name="Rectangle 1421"/>
                                        <wps:cNvSpPr>
                                          <a:spLocks noChangeArrowheads="1"/>
                                        </wps:cNvSpPr>
                                        <wps:spPr bwMode="auto">
                                          <a:xfrm>
                                            <a:off x="100425" y="0"/>
                                            <a:ext cx="93335"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546" name="Rectangle 1433"/>
                                        <wps:cNvSpPr>
                                          <a:spLocks noChangeArrowheads="1"/>
                                        </wps:cNvSpPr>
                                        <wps:spPr bwMode="auto">
                                          <a:xfrm>
                                            <a:off x="19556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547" name="Rectangle 1445"/>
                                        <wps:cNvSpPr>
                                          <a:spLocks noChangeArrowheads="1"/>
                                        </wps:cNvSpPr>
                                        <wps:spPr bwMode="auto">
                                          <a:xfrm>
                                            <a:off x="290705"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548" name="Rectangle 1457"/>
                                        <wps:cNvSpPr>
                                          <a:spLocks noChangeArrowheads="1"/>
                                        </wps:cNvSpPr>
                                        <wps:spPr bwMode="auto">
                                          <a:xfrm>
                                            <a:off x="38584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549" name="Rectangle 1469"/>
                                        <wps:cNvSpPr>
                                          <a:spLocks noChangeArrowheads="1"/>
                                        </wps:cNvSpPr>
                                        <wps:spPr bwMode="auto">
                                          <a:xfrm>
                                            <a:off x="48098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550" name="Rectangle 1481"/>
                                        <wps:cNvSpPr>
                                          <a:spLocks noChangeArrowheads="1"/>
                                        </wps:cNvSpPr>
                                        <wps:spPr bwMode="auto">
                                          <a:xfrm>
                                            <a:off x="576125"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551" name="Rectangle 1493"/>
                                        <wps:cNvSpPr>
                                          <a:spLocks noChangeArrowheads="1"/>
                                        </wps:cNvSpPr>
                                        <wps:spPr bwMode="auto">
                                          <a:xfrm>
                                            <a:off x="671265" y="0"/>
                                            <a:ext cx="926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552" name="Rectangle 1505"/>
                                        <wps:cNvSpPr>
                                          <a:spLocks noChangeArrowheads="1"/>
                                        </wps:cNvSpPr>
                                        <wps:spPr bwMode="auto">
                                          <a:xfrm>
                                            <a:off x="766405"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553" name="Rectangle 1517"/>
                                        <wps:cNvSpPr>
                                          <a:spLocks noChangeArrowheads="1"/>
                                        </wps:cNvSpPr>
                                        <wps:spPr bwMode="auto">
                                          <a:xfrm>
                                            <a:off x="86154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554" name="Rectangle 1529"/>
                                        <wps:cNvSpPr>
                                          <a:spLocks noChangeArrowheads="1"/>
                                        </wps:cNvSpPr>
                                        <wps:spPr bwMode="auto">
                                          <a:xfrm>
                                            <a:off x="956684"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555" name="Rectangle 1541"/>
                                        <wps:cNvSpPr>
                                          <a:spLocks noChangeArrowheads="1"/>
                                        </wps:cNvSpPr>
                                        <wps:spPr bwMode="auto">
                                          <a:xfrm>
                                            <a:off x="1057110" y="0"/>
                                            <a:ext cx="926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556" name="Rectangle 1553"/>
                                        <wps:cNvSpPr>
                                          <a:spLocks noChangeArrowheads="1"/>
                                        </wps:cNvSpPr>
                                        <wps:spPr bwMode="auto">
                                          <a:xfrm>
                                            <a:off x="114696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557" name="Rectangle 1565"/>
                                        <wps:cNvSpPr>
                                          <a:spLocks noChangeArrowheads="1"/>
                                        </wps:cNvSpPr>
                                        <wps:spPr bwMode="auto">
                                          <a:xfrm>
                                            <a:off x="1242104"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2558" name="Group 2558"/>
                                      <wpg:cNvGrpSpPr/>
                                      <wpg:grpSpPr>
                                        <a:xfrm>
                                          <a:off x="0" y="1400671"/>
                                          <a:ext cx="1335539" cy="141324"/>
                                          <a:chOff x="0" y="0"/>
                                          <a:chExt cx="1335539" cy="141324"/>
                                        </a:xfrm>
                                      </wpg:grpSpPr>
                                      <wps:wsp>
                                        <wps:cNvPr id="2559" name="Rectangle 1410"/>
                                        <wps:cNvSpPr>
                                          <a:spLocks noChangeArrowheads="1"/>
                                        </wps:cNvSpPr>
                                        <wps:spPr bwMode="auto">
                                          <a:xfrm>
                                            <a:off x="0" y="0"/>
                                            <a:ext cx="942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560" name="Rectangle 1422"/>
                                        <wps:cNvSpPr>
                                          <a:spLocks noChangeArrowheads="1"/>
                                        </wps:cNvSpPr>
                                        <wps:spPr bwMode="auto">
                                          <a:xfrm>
                                            <a:off x="100425" y="0"/>
                                            <a:ext cx="93735" cy="141210"/>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561" name="Rectangle 1446"/>
                                        <wps:cNvSpPr>
                                          <a:spLocks noChangeArrowheads="1"/>
                                        </wps:cNvSpPr>
                                        <wps:spPr bwMode="auto">
                                          <a:xfrm>
                                            <a:off x="290705" y="0"/>
                                            <a:ext cx="933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562" name="Rectangle 1458"/>
                                        <wps:cNvSpPr>
                                          <a:spLocks noChangeArrowheads="1"/>
                                        </wps:cNvSpPr>
                                        <wps:spPr bwMode="auto">
                                          <a:xfrm>
                                            <a:off x="38584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563" name="Rectangle 1470"/>
                                        <wps:cNvSpPr>
                                          <a:spLocks noChangeArrowheads="1"/>
                                        </wps:cNvSpPr>
                                        <wps:spPr bwMode="auto">
                                          <a:xfrm>
                                            <a:off x="48098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564" name="Rectangle 1482"/>
                                        <wps:cNvSpPr>
                                          <a:spLocks noChangeArrowheads="1"/>
                                        </wps:cNvSpPr>
                                        <wps:spPr bwMode="auto">
                                          <a:xfrm>
                                            <a:off x="57612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565" name="Rectangle 1494"/>
                                        <wps:cNvSpPr>
                                          <a:spLocks noChangeArrowheads="1"/>
                                        </wps:cNvSpPr>
                                        <wps:spPr bwMode="auto">
                                          <a:xfrm>
                                            <a:off x="67126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566" name="Rectangle 1506"/>
                                        <wps:cNvSpPr>
                                          <a:spLocks noChangeArrowheads="1"/>
                                        </wps:cNvSpPr>
                                        <wps:spPr bwMode="auto">
                                          <a:xfrm>
                                            <a:off x="76640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567" name="Rectangle 1518"/>
                                        <wps:cNvSpPr>
                                          <a:spLocks noChangeArrowheads="1"/>
                                        </wps:cNvSpPr>
                                        <wps:spPr bwMode="auto">
                                          <a:xfrm>
                                            <a:off x="86154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568" name="Rectangle 1530"/>
                                        <wps:cNvSpPr>
                                          <a:spLocks noChangeArrowheads="1"/>
                                        </wps:cNvSpPr>
                                        <wps:spPr bwMode="auto">
                                          <a:xfrm>
                                            <a:off x="95668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569" name="Rectangle 1542"/>
                                        <wps:cNvSpPr>
                                          <a:spLocks noChangeArrowheads="1"/>
                                        </wps:cNvSpPr>
                                        <wps:spPr bwMode="auto">
                                          <a:xfrm>
                                            <a:off x="1057110"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570" name="Rectangle 1554"/>
                                        <wps:cNvSpPr>
                                          <a:spLocks noChangeArrowheads="1"/>
                                        </wps:cNvSpPr>
                                        <wps:spPr bwMode="auto">
                                          <a:xfrm>
                                            <a:off x="114696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571" name="Rectangle 1566"/>
                                        <wps:cNvSpPr>
                                          <a:spLocks noChangeArrowheads="1"/>
                                        </wps:cNvSpPr>
                                        <wps:spPr bwMode="auto">
                                          <a:xfrm>
                                            <a:off x="124210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2572" name="Group 2572"/>
                                      <wpg:cNvGrpSpPr/>
                                      <wpg:grpSpPr>
                                        <a:xfrm>
                                          <a:off x="0" y="1543381"/>
                                          <a:ext cx="1340425" cy="141324"/>
                                          <a:chOff x="0" y="0"/>
                                          <a:chExt cx="1340425" cy="141324"/>
                                        </a:xfrm>
                                      </wpg:grpSpPr>
                                      <wps:wsp>
                                        <wps:cNvPr id="2573" name="Rectangle 1411"/>
                                        <wps:cNvSpPr>
                                          <a:spLocks noChangeArrowheads="1"/>
                                        </wps:cNvSpPr>
                                        <wps:spPr bwMode="auto">
                                          <a:xfrm>
                                            <a:off x="0" y="0"/>
                                            <a:ext cx="93835"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574" name="Rectangle 1423"/>
                                        <wps:cNvSpPr>
                                          <a:spLocks noChangeArrowheads="1"/>
                                        </wps:cNvSpPr>
                                        <wps:spPr bwMode="auto">
                                          <a:xfrm>
                                            <a:off x="100425" y="0"/>
                                            <a:ext cx="93335"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575" name="Rectangle 1435"/>
                                        <wps:cNvSpPr>
                                          <a:spLocks noChangeArrowheads="1"/>
                                        </wps:cNvSpPr>
                                        <wps:spPr bwMode="auto">
                                          <a:xfrm>
                                            <a:off x="19556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576" name="Rectangle 1447"/>
                                        <wps:cNvSpPr>
                                          <a:spLocks noChangeArrowheads="1"/>
                                        </wps:cNvSpPr>
                                        <wps:spPr bwMode="auto">
                                          <a:xfrm>
                                            <a:off x="290705"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577" name="Rectangle 1459"/>
                                        <wps:cNvSpPr>
                                          <a:spLocks noChangeArrowheads="1"/>
                                        </wps:cNvSpPr>
                                        <wps:spPr bwMode="auto">
                                          <a:xfrm>
                                            <a:off x="38584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578" name="Rectangle 1471"/>
                                        <wps:cNvSpPr>
                                          <a:spLocks noChangeArrowheads="1"/>
                                        </wps:cNvSpPr>
                                        <wps:spPr bwMode="auto">
                                          <a:xfrm>
                                            <a:off x="48098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579" name="Rectangle 1483"/>
                                        <wps:cNvSpPr>
                                          <a:spLocks noChangeArrowheads="1"/>
                                        </wps:cNvSpPr>
                                        <wps:spPr bwMode="auto">
                                          <a:xfrm>
                                            <a:off x="576125"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580" name="Rectangle 1495"/>
                                        <wps:cNvSpPr>
                                          <a:spLocks noChangeArrowheads="1"/>
                                        </wps:cNvSpPr>
                                        <wps:spPr bwMode="auto">
                                          <a:xfrm>
                                            <a:off x="671265" y="0"/>
                                            <a:ext cx="926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581" name="Rectangle 1507"/>
                                        <wps:cNvSpPr>
                                          <a:spLocks noChangeArrowheads="1"/>
                                        </wps:cNvSpPr>
                                        <wps:spPr bwMode="auto">
                                          <a:xfrm>
                                            <a:off x="76640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582" name="Rectangle 1519"/>
                                        <wps:cNvSpPr>
                                          <a:spLocks noChangeArrowheads="1"/>
                                        </wps:cNvSpPr>
                                        <wps:spPr bwMode="auto">
                                          <a:xfrm>
                                            <a:off x="86154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583" name="Rectangle 1531"/>
                                        <wps:cNvSpPr>
                                          <a:spLocks noChangeArrowheads="1"/>
                                        </wps:cNvSpPr>
                                        <wps:spPr bwMode="auto">
                                          <a:xfrm>
                                            <a:off x="956684"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584" name="Rectangle 1543"/>
                                        <wps:cNvSpPr>
                                          <a:spLocks noChangeArrowheads="1"/>
                                        </wps:cNvSpPr>
                                        <wps:spPr bwMode="auto">
                                          <a:xfrm>
                                            <a:off x="1057110" y="0"/>
                                            <a:ext cx="926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585" name="Rectangle 1555"/>
                                        <wps:cNvSpPr>
                                          <a:spLocks noChangeArrowheads="1"/>
                                        </wps:cNvSpPr>
                                        <wps:spPr bwMode="auto">
                                          <a:xfrm>
                                            <a:off x="114696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586" name="Rectangle 1567"/>
                                        <wps:cNvSpPr>
                                          <a:spLocks noChangeArrowheads="1"/>
                                        </wps:cNvSpPr>
                                        <wps:spPr bwMode="auto">
                                          <a:xfrm>
                                            <a:off x="1247390"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grpSp>
                                    <wpg:cNvPr id="2587" name="Group 2587"/>
                                    <wpg:cNvGrpSpPr/>
                                    <wpg:grpSpPr>
                                      <a:xfrm>
                                        <a:off x="269563" y="1781230"/>
                                        <a:ext cx="1332000" cy="145168"/>
                                        <a:chOff x="0" y="0"/>
                                        <a:chExt cx="1332000" cy="145168"/>
                                      </a:xfrm>
                                    </wpg:grpSpPr>
                                    <wps:wsp>
                                      <wps:cNvPr id="2588" name="Straight Arrow Connector 2588"/>
                                      <wps:cNvCnPr/>
                                      <wps:spPr>
                                        <a:xfrm>
                                          <a:off x="0" y="0"/>
                                          <a:ext cx="1332000" cy="0"/>
                                        </a:xfrm>
                                        <a:prstGeom prst="straightConnector1">
                                          <a:avLst/>
                                        </a:prstGeom>
                                        <a:ln w="6350">
                                          <a:solidFill>
                                            <a:schemeClr val="tx1">
                                              <a:lumMod val="65000"/>
                                              <a:lumOff val="35000"/>
                                            </a:schemeClr>
                                          </a:solidFill>
                                          <a:headEnd type="triangle" w="sm" len="sm"/>
                                          <a:tailEnd type="triangle" w="sm" len="sm"/>
                                        </a:ln>
                                      </wps:spPr>
                                      <wps:style>
                                        <a:lnRef idx="1">
                                          <a:schemeClr val="accent1"/>
                                        </a:lnRef>
                                        <a:fillRef idx="0">
                                          <a:schemeClr val="accent1"/>
                                        </a:fillRef>
                                        <a:effectRef idx="0">
                                          <a:schemeClr val="accent1"/>
                                        </a:effectRef>
                                        <a:fontRef idx="minor">
                                          <a:schemeClr val="tx1"/>
                                        </a:fontRef>
                                      </wps:style>
                                      <wps:bodyPr/>
                                    </wps:wsp>
                                    <wps:wsp>
                                      <wps:cNvPr id="2589" name="Text Box 2"/>
                                      <wps:cNvSpPr txBox="1">
                                        <a:spLocks noChangeArrowheads="1"/>
                                      </wps:cNvSpPr>
                                      <wps:spPr bwMode="auto">
                                        <a:xfrm>
                                          <a:off x="560268" y="26428"/>
                                          <a:ext cx="218928" cy="118740"/>
                                        </a:xfrm>
                                        <a:prstGeom prst="rect">
                                          <a:avLst/>
                                        </a:prstGeom>
                                        <a:solidFill>
                                          <a:srgbClr val="FFFFFF"/>
                                        </a:solidFill>
                                        <a:ln w="9525">
                                          <a:noFill/>
                                          <a:miter lim="800000"/>
                                          <a:headEnd/>
                                          <a:tailEnd/>
                                        </a:ln>
                                      </wps:spPr>
                                      <wps:txbx>
                                        <w:txbxContent>
                                          <w:p w14:paraId="40B4E441" w14:textId="77777777" w:rsidR="00305213" w:rsidRPr="00E74046" w:rsidRDefault="00305213" w:rsidP="00C460A7">
                                            <w:pPr>
                                              <w:rPr>
                                                <w:b/>
                                                <w:color w:val="595959" w:themeColor="text1" w:themeTint="A6"/>
                                                <w:sz w:val="12"/>
                                              </w:rPr>
                                            </w:pPr>
                                            <w:r>
                                              <w:rPr>
                                                <w:b/>
                                                <w:color w:val="595959" w:themeColor="text1" w:themeTint="A6"/>
                                                <w:sz w:val="12"/>
                                              </w:rPr>
                                              <w:t>Time</w:t>
                                            </w:r>
                                          </w:p>
                                        </w:txbxContent>
                                      </wps:txbx>
                                      <wps:bodyPr rot="0" vert="horz" wrap="square" lIns="0" tIns="0" rIns="0" bIns="0" anchor="t" anchorCtr="0">
                                        <a:noAutofit/>
                                      </wps:bodyPr>
                                    </wps:wsp>
                                  </wpg:grpSp>
                                  <wpg:grpSp>
                                    <wpg:cNvPr id="2590" name="Group 2590"/>
                                    <wpg:cNvGrpSpPr/>
                                    <wpg:grpSpPr>
                                      <a:xfrm>
                                        <a:off x="0" y="0"/>
                                        <a:ext cx="163969" cy="1692000"/>
                                        <a:chOff x="0" y="0"/>
                                        <a:chExt cx="163969" cy="1692000"/>
                                      </a:xfrm>
                                    </wpg:grpSpPr>
                                    <wps:wsp>
                                      <wps:cNvPr id="2591" name="Straight Arrow Connector 2591"/>
                                      <wps:cNvCnPr/>
                                      <wps:spPr>
                                        <a:xfrm rot="5400000">
                                          <a:off x="-682031" y="846000"/>
                                          <a:ext cx="1692000" cy="0"/>
                                        </a:xfrm>
                                        <a:prstGeom prst="straightConnector1">
                                          <a:avLst/>
                                        </a:prstGeom>
                                        <a:ln w="6350">
                                          <a:solidFill>
                                            <a:schemeClr val="tx1">
                                              <a:lumMod val="65000"/>
                                              <a:lumOff val="35000"/>
                                            </a:schemeClr>
                                          </a:solidFill>
                                          <a:headEnd type="triangle" w="sm" len="sm"/>
                                          <a:tailEnd type="triangle" w="sm" len="sm"/>
                                        </a:ln>
                                      </wps:spPr>
                                      <wps:style>
                                        <a:lnRef idx="1">
                                          <a:schemeClr val="accent1"/>
                                        </a:lnRef>
                                        <a:fillRef idx="0">
                                          <a:schemeClr val="accent1"/>
                                        </a:fillRef>
                                        <a:effectRef idx="0">
                                          <a:schemeClr val="accent1"/>
                                        </a:effectRef>
                                        <a:fontRef idx="minor">
                                          <a:schemeClr val="tx1"/>
                                        </a:fontRef>
                                      </wps:style>
                                      <wps:bodyPr/>
                                    </wps:wsp>
                                    <wps:wsp>
                                      <wps:cNvPr id="2592" name="Text Box 2"/>
                                      <wps:cNvSpPr txBox="1">
                                        <a:spLocks noChangeArrowheads="1"/>
                                      </wps:cNvSpPr>
                                      <wps:spPr bwMode="auto">
                                        <a:xfrm rot="16200000">
                                          <a:off x="-50408" y="764074"/>
                                          <a:ext cx="218928" cy="118111"/>
                                        </a:xfrm>
                                        <a:prstGeom prst="rect">
                                          <a:avLst/>
                                        </a:prstGeom>
                                        <a:solidFill>
                                          <a:srgbClr val="FFFFFF"/>
                                        </a:solidFill>
                                        <a:ln w="9525">
                                          <a:noFill/>
                                          <a:miter lim="800000"/>
                                          <a:headEnd/>
                                          <a:tailEnd/>
                                        </a:ln>
                                      </wps:spPr>
                                      <wps:txbx>
                                        <w:txbxContent>
                                          <w:p w14:paraId="76A55785" w14:textId="77777777" w:rsidR="00305213" w:rsidRPr="00E74046" w:rsidRDefault="00305213" w:rsidP="00C460A7">
                                            <w:pPr>
                                              <w:rPr>
                                                <w:b/>
                                                <w:color w:val="595959" w:themeColor="text1" w:themeTint="A6"/>
                                                <w:sz w:val="12"/>
                                              </w:rPr>
                                            </w:pPr>
                                            <w:r>
                                              <w:rPr>
                                                <w:b/>
                                                <w:color w:val="595959" w:themeColor="text1" w:themeTint="A6"/>
                                                <w:sz w:val="12"/>
                                              </w:rPr>
                                              <w:t>Freq.</w:t>
                                            </w:r>
                                          </w:p>
                                        </w:txbxContent>
                                      </wps:txbx>
                                      <wps:bodyPr rot="0" vert="horz" wrap="square" lIns="0" tIns="0" rIns="0" bIns="0" anchor="t" anchorCtr="0">
                                        <a:noAutofit/>
                                      </wps:bodyPr>
                                    </wps:wsp>
                                  </wpg:grpSp>
                                </wpg:grpSp>
                                <wps:wsp>
                                  <wps:cNvPr id="2593" name="Text Box 2"/>
                                  <wps:cNvSpPr txBox="1">
                                    <a:spLocks noChangeArrowheads="1"/>
                                  </wps:cNvSpPr>
                                  <wps:spPr bwMode="auto">
                                    <a:xfrm>
                                      <a:off x="618134" y="1912924"/>
                                      <a:ext cx="727275" cy="27433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01B7537" w14:textId="77777777" w:rsidR="00305213" w:rsidRPr="0001208A" w:rsidRDefault="00305213" w:rsidP="00C460A7">
                                        <w:pPr>
                                          <w:pStyle w:val="NormalWeb"/>
                                          <w:overflowPunct w:val="0"/>
                                          <w:spacing w:before="0" w:beforeAutospacing="0" w:after="120" w:afterAutospacing="0"/>
                                          <w:jc w:val="both"/>
                                          <w:rPr>
                                            <w:b/>
                                            <w:sz w:val="20"/>
                                          </w:rPr>
                                        </w:pPr>
                                        <w:r>
                                          <w:rPr>
                                            <w:rFonts w:ascii="Arial" w:hAnsi="Arial"/>
                                            <w:b/>
                                            <w:sz w:val="16"/>
                                            <w:szCs w:val="20"/>
                                            <w:lang w:val="en-GB"/>
                                          </w:rPr>
                                          <w:t>Density 1</w:t>
                                        </w:r>
                                      </w:p>
                                    </w:txbxContent>
                                  </wps:txbx>
                                  <wps:bodyPr rot="0" vert="horz" wrap="square" lIns="91440" tIns="45720" rIns="91440" bIns="45720" anchor="t" anchorCtr="0" upright="1">
                                    <a:noAutofit/>
                                  </wps:bodyPr>
                                </wps:wsp>
                              </wpg:grpSp>
                            </wpg:grpSp>
                            <wps:wsp>
                              <wps:cNvPr id="16" name="Rectangle 1432"/>
                              <wps:cNvSpPr>
                                <a:spLocks noChangeArrowheads="1"/>
                              </wps:cNvSpPr>
                              <wps:spPr bwMode="auto">
                                <a:xfrm>
                                  <a:off x="466026" y="1415731"/>
                                  <a:ext cx="93820" cy="141190"/>
                                </a:xfrm>
                                <a:prstGeom prst="rect">
                                  <a:avLst/>
                                </a:prstGeom>
                                <a:solidFill>
                                  <a:srgbClr val="44546A"/>
                                </a:solidFill>
                                <a:ln w="9525">
                                  <a:solidFill>
                                    <a:srgbClr val="44546A"/>
                                  </a:solidFill>
                                  <a:round/>
                                  <a:headEnd/>
                                  <a:tailEnd/>
                                </a:ln>
                              </wps:spPr>
                              <wps:bodyPr rot="0" vert="horz" wrap="none" lIns="54148" tIns="27073" rIns="54148" bIns="27073" anchor="ctr" anchorCtr="0" upright="1">
                                <a:noAutofit/>
                              </wps:bodyPr>
                            </wps:wsp>
                          </wpg:wgp>
                        </a:graphicData>
                      </a:graphic>
                    </wp:anchor>
                  </w:drawing>
                </mc:Choice>
                <mc:Fallback>
                  <w:pict>
                    <v:group w14:anchorId="3E609E43" id="Group 17" o:spid="_x0000_s1040" style="position:absolute;left:0;text-align:left;margin-left:6.1pt;margin-top:3pt;width:126.75pt;height:172.2pt;z-index:251665408;mso-position-horizontal-relative:text;mso-position-vertical-relative:text" coordsize="16099,218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">
                      <v:group id="Group 2405" o:spid="_x0000_s1041" style="position:absolute;width:16099;height:21872" coordsize="16099,21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">
                        <v:rect id="Rectangle 1436" o:spid="_x0000_s1042" style="position:absolute;left:5619;top:142;width:942;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" strokecolor="#44546a">
                          <v:stroke joinstyle="round"/>
                          <v:textbox inset="1.50411mm,.75203mm,1.50411mm,.75203mm"/>
                        </v:rect>
                        <v:group id="Group 2407" o:spid="_x0000_s1043" style="position:absolute;width:16099;height:21872" coordsize="16099,21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">
                          <v:group id="Group 2408" o:spid="_x0000_s1044" style="position:absolute;width:16099;height:19263" coordsize="16099,19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">
                            <v:group id="Group 2409" o:spid="_x0000_s1045" style="position:absolute;left:2695;top:158;width:13404;height:16847" coordsize="13404,16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RH2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DyN3uH5JjwBuf4DAAD//wMAUEsBAi0AFAAGAAgAAAAhANvh9svuAAAAhQEAABMAAAAAAAAA&#10;AAAAAAAAAAAAAFtDb250ZW50X1R5cGVzXS54bWxQSwECLQAUAAYACAAAACEAWvQsW78AAAAVAQAA&#10;CwAAAAAAAAAAAAAAAAAfAQAAX3JlbHMvLnJlbHNQSwECLQAUAAYACAAAACEAnEUR9sYAAADdAAAA&#10;DwAAAAAAAAAAAAAAAAAHAgAAZHJzL2Rvd25yZXYueG1sUEsFBgAAAAADAAMAtwAAAPoCAAAAAA==&#10;">
                              <v:group id="Group 2410" o:spid="_x0000_s1046" style="position:absolute;width:13363;height:1414" coordsize="13363,1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">
                                <v:rect id="Rectangle 1400" o:spid="_x0000_s1047" style="position:absolute;width:949;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" fillcolor="#dbdbdb" strokecolor="#44546a">
                                  <v:stroke joinstyle="round"/>
                                  <v:textbox inset="1.50411mm,.75203mm,1.50411mm,.75203mm"/>
                                </v:rect>
                                <v:rect id="Rectangle 1412" o:spid="_x0000_s1048" style="position:absolute;left:951;width:94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" fillcolor="#dbdbdb" strokecolor="#44546a">
                                  <v:stroke joinstyle="round"/>
                                  <v:textbox inset="1.50411mm,.75203mm,1.50411mm,.75203mm"/>
                                </v:rect>
                                <v:rect id="Rectangle 1424" o:spid="_x0000_s1049" style="position:absolute;left:1902;width:94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" fillcolor="#44546a" strokecolor="#44546a">
                                  <v:stroke joinstyle="round"/>
                                  <v:textbox inset="1.50411mm,.75203mm,1.50411mm,.75203mm"/>
                                </v:rect>
                                <v:rect id="Rectangle 1448" o:spid="_x0000_s1050" style="position:absolute;left:3858;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" strokecolor="#44546a">
                                  <v:stroke joinstyle="round"/>
                                  <v:textbox inset="1.50411mm,.75203mm,1.50411mm,.75203mm"/>
                                </v:rect>
                                <v:rect id="Rectangle 1460" o:spid="_x0000_s1051" style="position:absolute;left:4809;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" strokecolor="#44546a">
                                  <v:stroke joinstyle="round"/>
                                  <v:textbox inset="1.50411mm,.75203mm,1.50411mm,.75203mm"/>
                                </v:rect>
                                <v:rect id="Rectangle 1472" o:spid="_x0000_s1052" style="position:absolute;left:5761;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" strokecolor="#44546a">
                                  <v:stroke joinstyle="round"/>
                                  <v:textbox inset="1.50411mm,.75203mm,1.50411mm,.75203mm"/>
                                </v:rect>
                                <v:rect id="Rectangle 1484" o:spid="_x0000_s1053" style="position:absolute;left:6712;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" strokecolor="#44546a">
                                  <v:stroke joinstyle="round"/>
                                  <v:textbox inset="1.50411mm,.75203mm,1.50411mm,.75203mm"/>
                                </v:rect>
                                <v:rect id="Rectangle 1496" o:spid="_x0000_s1054" style="position:absolute;left:7664;width:94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" strokecolor="#44546a">
                                  <v:stroke joinstyle="round"/>
                                  <v:textbox inset="1.50411mm,.75203mm,1.50411mm,.75203mm"/>
                                </v:rect>
                                <v:rect id="Rectangle 1508" o:spid="_x0000_s1055" style="position:absolute;left:8615;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" strokecolor="#44546a">
                                  <v:stroke joinstyle="round"/>
                                  <v:textbox inset="1.50411mm,.75203mm,1.50411mm,.75203mm"/>
                                </v:rect>
                                <v:rect id="Rectangle 1520" o:spid="_x0000_s1056" style="position:absolute;left:9566;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" strokecolor="#44546a">
                                  <v:stroke joinstyle="round"/>
                                  <v:textbox inset="1.50411mm,.75203mm,1.50411mm,.75203mm"/>
                                </v:rect>
                                <v:rect id="Rectangle 1532" o:spid="_x0000_s1057" style="position:absolute;left:10518;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" strokecolor="#44546a">
                                  <v:stroke joinstyle="round"/>
                                  <v:textbox inset="1.50411mm,.75203mm,1.50411mm,.75203mm"/>
                                </v:rect>
                                <v:rect id="Rectangle 1544" o:spid="_x0000_s1058" style="position:absolute;left:11469;width:94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" strokecolor="#44546a">
                                  <v:stroke joinstyle="round"/>
                                  <v:textbox inset="1.50411mm,.75203mm,1.50411mm,.75203mm"/>
                                </v:rect>
                                <v:rect id="Rectangle 1556" o:spid="_x0000_s1059" style="position:absolute;left:12421;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" strokecolor="#44546a">
                                  <v:stroke joinstyle="round"/>
                                  <v:textbox inset="1.50411mm,.75203mm,1.50411mm,.75203mm"/>
                                </v:rect>
                              </v:group>
                              <v:group id="Group 2424" o:spid="_x0000_s1060" style="position:absolute;top:1374;width:13359;height:1413" coordsize="13359,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">
                                <v:rect id="Rectangle 1401" o:spid="_x0000_s1061" style="position:absolute;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" fillcolor="#dbdbdb" strokecolor="#44546a">
                                  <v:stroke joinstyle="round"/>
                                  <v:textbox inset="1.50411mm,.75203mm,1.50411mm,.75203mm"/>
                                </v:rect>
                                <v:rect id="Rectangle 1413" o:spid="_x0000_s1062" style="position:absolute;left:951;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" fillcolor="#dbdbdb" strokecolor="#44546a">
                                  <v:stroke joinstyle="round"/>
                                  <v:textbox inset="1.50411mm,.75203mm,1.50411mm,.75203mm"/>
                                </v:rect>
                                <v:rect id="Rectangle 1425" o:spid="_x0000_s1063" style="position:absolute;left:1902;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" strokecolor="#44546a">
                                  <v:stroke joinstyle="round"/>
                                  <v:textbox inset="1.50411mm,.75203mm,1.50411mm,.75203mm"/>
                                </v:rect>
                                <v:rect id="Rectangle 1437" o:spid="_x0000_s1064" style="position:absolute;left:2907;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" strokecolor="#44546a">
                                  <v:stroke joinstyle="round"/>
                                  <v:textbox inset="1.50411mm,.75203mm,1.50411mm,.75203mm"/>
                                </v:rect>
                                <v:rect id="Rectangle 1449" o:spid="_x0000_s1065" style="position:absolute;left:3858;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" strokecolor="#44546a">
                                  <v:stroke joinstyle="round"/>
                                  <v:textbox inset="1.50411mm,.75203mm,1.50411mm,.75203mm"/>
                                </v:rect>
                                <v:rect id="Rectangle 1461" o:spid="_x0000_s1066" style="position:absolute;left:4809;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" strokecolor="#44546a">
                                  <v:stroke joinstyle="round"/>
                                  <v:textbox inset="1.50411mm,.75203mm,1.50411mm,.75203mm"/>
                                </v:rect>
                                <v:rect id="Rectangle 1473" o:spid="_x0000_s1067" style="position:absolute;left:5761;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" strokecolor="#44546a">
                                  <v:stroke joinstyle="round"/>
                                  <v:textbox inset="1.50411mm,.75203mm,1.50411mm,.75203mm"/>
                                </v:rect>
                                <v:rect id="Rectangle 1485" o:spid="_x0000_s1068" style="position:absolute;left:6712;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" strokecolor="#44546a">
                                  <v:stroke joinstyle="round"/>
                                  <v:textbox inset="1.50411mm,.75203mm,1.50411mm,.75203mm"/>
                                </v:rect>
                                <v:rect id="Rectangle 1497" o:spid="_x0000_s1069" style="position:absolute;left:7664;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" strokecolor="#44546a">
                                  <v:stroke joinstyle="round"/>
                                  <v:textbox inset="1.50411mm,.75203mm,1.50411mm,.75203mm"/>
                                </v:rect>
                                <v:rect id="Rectangle 1509" o:spid="_x0000_s1070" style="position:absolute;left:8615;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" strokecolor="#44546a">
                                  <v:stroke joinstyle="round"/>
                                  <v:textbox inset="1.50411mm,.75203mm,1.50411mm,.75203mm"/>
                                </v:rect>
                                <v:rect id="Rectangle 1521" o:spid="_x0000_s1071" style="position:absolute;left:9566;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" strokecolor="#44546a">
                                  <v:stroke joinstyle="round"/>
                                  <v:textbox inset="1.50411mm,.75203mm,1.50411mm,.75203mm"/>
                                </v:rect>
                                <v:rect id="Rectangle 1533" o:spid="_x0000_s1072" style="position:absolute;left:10518;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" strokecolor="#44546a">
                                  <v:stroke joinstyle="round"/>
                                  <v:textbox inset="1.50411mm,.75203mm,1.50411mm,.75203mm"/>
                                </v:rect>
                                <v:rect id="Rectangle 1545" o:spid="_x0000_s1073" style="position:absolute;left:11469;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" strokecolor="#44546a">
                                  <v:stroke joinstyle="round"/>
                                  <v:textbox inset="1.50411mm,.75203mm,1.50411mm,.75203mm"/>
                                </v:rect>
                                <v:rect id="Rectangle 1557" o:spid="_x0000_s1074" style="position:absolute;left:12421;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" strokecolor="#44546a">
                                  <v:stroke joinstyle="round"/>
                                  <v:textbox inset="1.50411mm,.75203mm,1.50411mm,.75203mm"/>
                                </v:rect>
                              </v:group>
                              <v:group id="Group 2439" o:spid="_x0000_s1075" style="position:absolute;top:2801;width:13359;height:1413" coordsize="13359,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">
                                <v:rect id="Rectangle 1402" o:spid="_x0000_s1076" style="position:absolute;width:946;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" fillcolor="#dbdbdb" strokecolor="#44546a">
                                  <v:stroke joinstyle="round"/>
                                  <v:textbox inset="1.50411mm,.75203mm,1.50411mm,.75203mm"/>
                                </v:rect>
                                <v:rect id="Rectangle 1414" o:spid="_x0000_s1077" style="position:absolute;left:951;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" fillcolor="#dbdbdb" strokecolor="#44546a">
                                  <v:stroke joinstyle="round"/>
                                  <v:textbox inset="1.50411mm,.75203mm,1.50411mm,.75203mm"/>
                                </v:rect>
                                <v:rect id="Rectangle 1426" o:spid="_x0000_s1078" style="position:absolute;left:1902;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" fillcolor="#44546a" strokecolor="#44546a">
                                  <v:stroke joinstyle="round"/>
                                  <v:textbox inset="1.50411mm,.75203mm,1.50411mm,.75203mm"/>
                                </v:rect>
                                <v:rect id="Rectangle 1438" o:spid="_x0000_s1079" style="position:absolute;left:2907;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" strokecolor="#44546a">
                                  <v:stroke joinstyle="round"/>
                                  <v:textbox inset="1.50411mm,.75203mm,1.50411mm,.75203mm"/>
                                </v:rect>
                                <v:rect id="Rectangle 1462" o:spid="_x0000_s1080" style="position:absolute;left:4809;width:93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" strokecolor="#44546a">
                                  <v:stroke joinstyle="round"/>
                                  <v:textbox inset="1.50411mm,.75203mm,1.50411mm,.75203mm"/>
                                </v:rect>
                                <v:rect id="Rectangle 1474" o:spid="_x0000_s1081" style="position:absolute;left:5761;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" strokecolor="#44546a">
                                  <v:stroke joinstyle="round"/>
                                  <v:textbox inset="1.50411mm,.75203mm,1.50411mm,.75203mm"/>
                                </v:rect>
                                <v:rect id="Rectangle 1486" o:spid="_x0000_s1082" style="position:absolute;left:6712;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" strokecolor="#44546a">
                                  <v:stroke joinstyle="round"/>
                                  <v:textbox inset="1.50411mm,.75203mm,1.50411mm,.75203mm"/>
                                </v:rect>
                                <v:rect id="Rectangle 1498" o:spid="_x0000_s1083" style="position:absolute;left:7664;width:941;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" strokecolor="#44546a">
                                  <v:stroke joinstyle="round"/>
                                  <v:textbox inset="1.50411mm,.75203mm,1.50411mm,.75203mm"/>
                                </v:rect>
                                <v:rect id="Rectangle 1510" o:spid="_x0000_s1084" style="position:absolute;left:8615;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" strokecolor="#44546a">
                                  <v:stroke joinstyle="round"/>
                                  <v:textbox inset="1.50411mm,.75203mm,1.50411mm,.75203mm"/>
                                </v:rect>
                                <v:rect id="Rectangle 1522" o:spid="_x0000_s1085" style="position:absolute;left:9566;width:93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" strokecolor="#44546a">
                                  <v:stroke joinstyle="round"/>
                                  <v:textbox inset="1.50411mm,.75203mm,1.50411mm,.75203mm"/>
                                </v:rect>
                                <v:rect id="Rectangle 1534" o:spid="_x0000_s1086" style="position:absolute;left:10518;width:93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" strokecolor="#44546a">
                                  <v:stroke joinstyle="round"/>
                                  <v:textbox inset="1.50411mm,.75203mm,1.50411mm,.75203mm"/>
                                </v:rect>
                                <v:rect id="Rectangle 1546" o:spid="_x0000_s1087" style="position:absolute;left:11469;width:94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" strokecolor="#44546a">
                                  <v:stroke joinstyle="round"/>
                                  <v:textbox inset="1.50411mm,.75203mm,1.50411mm,.75203mm"/>
                                </v:rect>
                                <v:rect id="Rectangle 1558" o:spid="_x0000_s1088" style="position:absolute;left:12421;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" strokecolor="#44546a">
                                  <v:stroke joinstyle="round"/>
                                  <v:textbox inset="1.50411mm,.75203mm,1.50411mm,.75203mm"/>
                                </v:rect>
                              </v:group>
                              <v:group id="Group 2453" o:spid="_x0000_s1089" style="position:absolute;top:4228;width:13355;height:1413" coordsize="13355,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">
                                <v:rect id="Rectangle 1403" o:spid="_x0000_s1090" style="position:absolute;width:942;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" fillcolor="#dbdbdb" strokecolor="#44546a">
                                  <v:stroke joinstyle="round"/>
                                  <v:textbox inset="1.50411mm,.75203mm,1.50411mm,.75203mm"/>
                                </v:rect>
                                <v:rect id="Rectangle 1415" o:spid="_x0000_s1091" style="position:absolute;left:951;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" fillcolor="#dbdbdb" strokecolor="#44546a">
                                  <v:stroke joinstyle="round"/>
                                  <v:textbox inset="1.50411mm,.75203mm,1.50411mm,.75203mm"/>
                                </v:rect>
                                <v:rect id="Rectangle 1427" o:spid="_x0000_s1092" style="position:absolute;left:1902;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" strokecolor="#44546a">
                                  <v:stroke joinstyle="round"/>
                                  <v:textbox inset="1.50411mm,.75203mm,1.50411mm,.75203mm"/>
                                </v:rect>
                                <v:rect id="Rectangle 1439" o:spid="_x0000_s1093" style="position:absolute;left:2907;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" strokecolor="#44546a">
                                  <v:stroke joinstyle="round"/>
                                  <v:textbox inset="1.50411mm,.75203mm,1.50411mm,.75203mm"/>
                                </v:rect>
                                <v:rect id="Rectangle 1451" o:spid="_x0000_s1094" style="position:absolute;left:3858;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" strokecolor="#44546a">
                                  <v:stroke joinstyle="round"/>
                                  <v:textbox inset="1.50411mm,.75203mm,1.50411mm,.75203mm"/>
                                </v:rect>
                                <v:rect id="Rectangle 1463" o:spid="_x0000_s1095" style="position:absolute;left:4809;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" strokecolor="#44546a">
                                  <v:stroke joinstyle="round"/>
                                  <v:textbox inset="1.50411mm,.75203mm,1.50411mm,.75203mm"/>
                                </v:rect>
                                <v:rect id="Rectangle 1475" o:spid="_x0000_s1096" style="position:absolute;left:5761;width:93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" strokecolor="#44546a">
                                  <v:stroke joinstyle="round"/>
                                  <v:textbox inset="1.50411mm,.75203mm,1.50411mm,.75203mm"/>
                                </v:rect>
                                <v:rect id="Rectangle 1487" o:spid="_x0000_s1097" style="position:absolute;left:6712;width:931;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" strokecolor="#44546a">
                                  <v:stroke joinstyle="round"/>
                                  <v:textbox inset="1.50411mm,.75203mm,1.50411mm,.75203mm"/>
                                </v:rect>
                                <v:rect id="Rectangle 1499" o:spid="_x0000_s1098" style="position:absolute;left:766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" strokecolor="#44546a">
                                  <v:stroke joinstyle="round"/>
                                  <v:textbox inset="1.50411mm,.75203mm,1.50411mm,.75203mm"/>
                                </v:rect>
                                <v:rect id="Rectangle 1511" o:spid="_x0000_s1099" style="position:absolute;left:8615;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" strokecolor="#44546a">
                                  <v:stroke joinstyle="round"/>
                                  <v:textbox inset="1.50411mm,.75203mm,1.50411mm,.75203mm"/>
                                </v:rect>
                                <v:rect id="Rectangle 1523" o:spid="_x0000_s1100" style="position:absolute;left:9566;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" strokecolor="#44546a">
                                  <v:stroke joinstyle="round"/>
                                  <v:textbox inset="1.50411mm,.75203mm,1.50411mm,.75203mm"/>
                                </v:rect>
                                <v:rect id="Rectangle 1535" o:spid="_x0000_s1101" style="position:absolute;left:10518;width:92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" strokecolor="#44546a">
                                  <v:stroke joinstyle="round"/>
                                  <v:textbox inset="1.50411mm,.75203mm,1.50411mm,.75203mm"/>
                                </v:rect>
                                <v:rect id="Rectangle 1547" o:spid="_x0000_s1102" style="position:absolute;left:11469;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" strokecolor="#44546a">
                                  <v:stroke joinstyle="round"/>
                                  <v:textbox inset="1.50411mm,.75203mm,1.50411mm,.75203mm"/>
                                </v:rect>
                                <v:rect id="Rectangle 1559" o:spid="_x0000_s1103" style="position:absolute;left:12421;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" strokecolor="#44546a">
                                  <v:stroke joinstyle="round"/>
                                  <v:textbox inset="1.50411mm,.75203mm,1.50411mm,.75203mm"/>
                                </v:rect>
                              </v:group>
                              <v:group id="Group 2468" o:spid="_x0000_s1104" style="position:absolute;top:5602;width:13359;height:1413" coordsize="13359,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">
                                <v:rect id="Rectangle 1404" o:spid="_x0000_s1105" style="position:absolute;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" fillcolor="#dbdbdb" strokecolor="#44546a">
                                  <v:stroke joinstyle="round"/>
                                  <v:textbox inset="1.50411mm,.75203mm,1.50411mm,.75203mm"/>
                                </v:rect>
                                <v:rect id="Rectangle 1416" o:spid="_x0000_s1106" style="position:absolute;left:951;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" fillcolor="#dbdbdb" strokecolor="#44546a">
                                  <v:stroke joinstyle="round"/>
                                  <v:textbox inset="1.50411mm,.75203mm,1.50411mm,.75203mm"/>
                                </v:rect>
                                <v:rect id="Rectangle 1428" o:spid="_x0000_s1107" style="position:absolute;left:1902;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" fillcolor="#44546a" strokecolor="#44546a">
                                  <v:stroke joinstyle="round"/>
                                  <v:textbox inset="1.50411mm,.75203mm,1.50411mm,.75203mm"/>
                                </v:rect>
                                <v:rect id="Rectangle 1440" o:spid="_x0000_s1108" style="position:absolute;left:2907;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" strokecolor="#44546a">
                                  <v:stroke joinstyle="round"/>
                                  <v:textbox inset="1.50411mm,.75203mm,1.50411mm,.75203mm"/>
                                </v:rect>
                                <v:rect id="Rectangle 1452" o:spid="_x0000_s1109" style="position:absolute;left:3858;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" strokecolor="#44546a">
                                  <v:stroke joinstyle="round"/>
                                  <v:textbox inset="1.50411mm,.75203mm,1.50411mm,.75203mm"/>
                                </v:rect>
                                <v:rect id="Rectangle 1464" o:spid="_x0000_s1110" style="position:absolute;left:4809;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" strokecolor="#44546a">
                                  <v:stroke joinstyle="round"/>
                                  <v:textbox inset="1.50411mm,.75203mm,1.50411mm,.75203mm"/>
                                </v:rect>
                                <v:rect id="Rectangle 1476" o:spid="_x0000_s1111" style="position:absolute;left:5761;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" strokecolor="#44546a">
                                  <v:stroke joinstyle="round"/>
                                  <v:textbox inset="1.50411mm,.75203mm,1.50411mm,.75203mm"/>
                                </v:rect>
                                <v:rect id="Rectangle 1488" o:spid="_x0000_s1112" style="position:absolute;left:6712;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" strokecolor="#44546a">
                                  <v:stroke joinstyle="round"/>
                                  <v:textbox inset="1.50411mm,.75203mm,1.50411mm,.75203mm"/>
                                </v:rect>
                                <v:rect id="Rectangle 1500" o:spid="_x0000_s1113" style="position:absolute;left:7664;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" strokecolor="#44546a">
                                  <v:stroke joinstyle="round"/>
                                  <v:textbox inset="1.50411mm,.75203mm,1.50411mm,.75203mm"/>
                                </v:rect>
                                <v:rect id="Rectangle 1512" o:spid="_x0000_s1114" style="position:absolute;left:8615;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" strokecolor="#44546a">
                                  <v:stroke joinstyle="round"/>
                                  <v:textbox inset="1.50411mm,.75203mm,1.50411mm,.75203mm"/>
                                </v:rect>
                                <v:rect id="Rectangle 1524" o:spid="_x0000_s1115" style="position:absolute;left:9566;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" strokecolor="#44546a">
                                  <v:stroke joinstyle="round"/>
                                  <v:textbox inset="1.50411mm,.75203mm,1.50411mm,.75203mm"/>
                                </v:rect>
                                <v:rect id="Rectangle 1536" o:spid="_x0000_s1116" style="position:absolute;left:10518;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" strokecolor="#44546a">
                                  <v:stroke joinstyle="round"/>
                                  <v:textbox inset="1.50411mm,.75203mm,1.50411mm,.75203mm"/>
                                </v:rect>
                                <v:rect id="Rectangle 1548" o:spid="_x0000_s1117" style="position:absolute;left:11469;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" strokecolor="#44546a">
                                  <v:stroke joinstyle="round"/>
                                  <v:textbox inset="1.50411mm,.75203mm,1.50411mm,.75203mm"/>
                                </v:rect>
                                <v:rect id="Rectangle 1560" o:spid="_x0000_s1118" style="position:absolute;left:12421;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" strokecolor="#44546a">
                                  <v:stroke joinstyle="round"/>
                                  <v:textbox inset="1.50411mm,.75203mm,1.50411mm,.75203mm"/>
                                </v:rect>
                              </v:group>
                              <v:group id="Group 2483" o:spid="_x0000_s1119" style="position:absolute;top:6976;width:13355;height:1414" coordsize="13355,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">
                                <v:rect id="Rectangle 1405" o:spid="_x0000_s1120" style="position:absolute;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" fillcolor="#dbdbdb" strokecolor="#44546a">
                                  <v:stroke joinstyle="round"/>
                                  <v:textbox inset="1.50411mm,.75203mm,1.50411mm,.75203mm"/>
                                </v:rect>
                                <v:rect id="Rectangle 1417" o:spid="_x0000_s1121" style="position:absolute;left:100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" fillcolor="#dbdbdb" strokecolor="#44546a">
                                  <v:stroke joinstyle="round"/>
                                  <v:textbox inset="1.50411mm,.75203mm,1.50411mm,.75203mm"/>
                                </v:rect>
                                <v:rect id="Rectangle 1429" o:spid="_x0000_s1122" style="position:absolute;left:1955;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" strokecolor="#44546a">
                                  <v:stroke joinstyle="round"/>
                                  <v:textbox inset="1.50411mm,.75203mm,1.50411mm,.75203mm"/>
                                </v:rect>
                                <v:rect id="Rectangle 1441" o:spid="_x0000_s1123" style="position:absolute;left:2907;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" strokecolor="#44546a">
                                  <v:stroke joinstyle="round"/>
                                  <v:textbox inset="1.50411mm,.75203mm,1.50411mm,.75203mm"/>
                                </v:rect>
                                <v:rect id="Rectangle 1453" o:spid="_x0000_s1124" style="position:absolute;left:3858;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" strokecolor="#44546a">
                                  <v:stroke joinstyle="round"/>
                                  <v:textbox inset="1.50411mm,.75203mm,1.50411mm,.75203mm"/>
                                </v:rect>
                                <v:rect id="Rectangle 1465" o:spid="_x0000_s1125" style="position:absolute;left:4809;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" strokecolor="#44546a">
                                  <v:stroke joinstyle="round"/>
                                  <v:textbox inset="1.50411mm,.75203mm,1.50411mm,.75203mm"/>
                                </v:rect>
                                <v:rect id="Rectangle 1477" o:spid="_x0000_s1126" style="position:absolute;left:5761;width:93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" strokecolor="#44546a">
                                  <v:stroke joinstyle="round"/>
                                  <v:textbox inset="1.50411mm,.75203mm,1.50411mm,.75203mm"/>
                                </v:rect>
                                <v:rect id="Rectangle 1489" o:spid="_x0000_s1127" style="position:absolute;left:6712;width:931;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" strokecolor="#44546a">
                                  <v:stroke joinstyle="round"/>
                                  <v:textbox inset="1.50411mm,.75203mm,1.50411mm,.75203mm"/>
                                </v:rect>
                                <v:rect id="Rectangle 1501" o:spid="_x0000_s1128" style="position:absolute;left:766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" strokecolor="#44546a">
                                  <v:stroke joinstyle="round"/>
                                  <v:textbox inset="1.50411mm,.75203mm,1.50411mm,.75203mm"/>
                                </v:rect>
                                <v:rect id="Rectangle 1513" o:spid="_x0000_s1129" style="position:absolute;left:8615;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" strokecolor="#44546a">
                                  <v:stroke joinstyle="round"/>
                                  <v:textbox inset="1.50411mm,.75203mm,1.50411mm,.75203mm"/>
                                </v:rect>
                                <v:rect id="Rectangle 1525" o:spid="_x0000_s1130" style="position:absolute;left:9566;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" strokecolor="#44546a">
                                  <v:stroke joinstyle="round"/>
                                  <v:textbox inset="1.50411mm,.75203mm,1.50411mm,.75203mm"/>
                                </v:rect>
                                <v:rect id="Rectangle 1537" o:spid="_x0000_s1131" style="position:absolute;left:10518;width:92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" strokecolor="#44546a">
                                  <v:stroke joinstyle="round"/>
                                  <v:textbox inset="1.50411mm,.75203mm,1.50411mm,.75203mm"/>
                                </v:rect>
                                <v:rect id="Rectangle 1549" o:spid="_x0000_s1132" style="position:absolute;left:11469;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" strokecolor="#44546a">
                                  <v:stroke joinstyle="round"/>
                                  <v:textbox inset="1.50411mm,.75203mm,1.50411mm,.75203mm"/>
                                </v:rect>
                                <v:rect id="Rectangle 1561" o:spid="_x0000_s1133" style="position:absolute;left:12421;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" strokecolor="#44546a">
                                  <v:stroke joinstyle="round"/>
                                  <v:textbox inset="1.50411mm,.75203mm,1.50411mm,.75203mm"/>
                                </v:rect>
                              </v:group>
                              <v:group id="Group 2498" o:spid="_x0000_s1134" style="position:absolute;top:8404;width:13359;height:1413" coordsize="13359,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">
                                <v:rect id="Rectangle 1406" o:spid="_x0000_s1135" style="position:absolute;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" fillcolor="#dbdbdb" strokecolor="#44546a">
                                  <v:stroke joinstyle="round"/>
                                  <v:textbox inset="1.50411mm,.75203mm,1.50411mm,.75203mm"/>
                                </v:rect>
                                <v:rect id="Rectangle 1418" o:spid="_x0000_s1136" style="position:absolute;left:1004;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" fillcolor="#dbdbdb" strokecolor="#44546a">
                                  <v:stroke joinstyle="round"/>
                                  <v:textbox inset="1.50411mm,.75203mm,1.50411mm,.75203mm"/>
                                </v:rect>
                                <v:rect id="Rectangle 1430" o:spid="_x0000_s1137" style="position:absolute;left:1955;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" fillcolor="#44546a" strokecolor="#44546a">
                                  <v:stroke joinstyle="round"/>
                                  <v:textbox inset="1.50411mm,.75203mm,1.50411mm,.75203mm"/>
                                </v:rect>
                                <v:rect id="Rectangle 1442" o:spid="_x0000_s1138" style="position:absolute;left:2907;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" fillcolor="#a9d18e" strokecolor="#44546a">
                                  <v:stroke joinstyle="round"/>
                                  <v:textbox inset="1.50411mm,.75203mm,1.50411mm,.75203mm"/>
                                </v:rect>
                                <v:rect id="Rectangle 1454" o:spid="_x0000_s1139" style="position:absolute;left:3858;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" fillcolor="#a9d18e" strokecolor="#44546a">
                                  <v:stroke joinstyle="round"/>
                                  <v:textbox inset="1.50411mm,.75203mm,1.50411mm,.75203mm"/>
                                </v:rect>
                                <v:rect id="Rectangle 1466" o:spid="_x0000_s1140" style="position:absolute;left:4809;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" fillcolor="#a9d18e" strokecolor="#44546a">
                                  <v:stroke joinstyle="round"/>
                                  <v:textbox inset="1.50411mm,.75203mm,1.50411mm,.75203mm"/>
                                </v:rect>
                                <v:rect id="Rectangle 1478" o:spid="_x0000_s1141" style="position:absolute;left:5761;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" fillcolor="#a9d18e" strokecolor="#44546a">
                                  <v:stroke joinstyle="round"/>
                                  <v:textbox inset="1.50411mm,.75203mm,1.50411mm,.75203mm"/>
                                </v:rect>
                                <v:rect id="Rectangle 1490" o:spid="_x0000_s1142" style="position:absolute;left:6712;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" fillcolor="#a9d18e" strokecolor="#44546a">
                                  <v:stroke joinstyle="round"/>
                                  <v:textbox inset="1.50411mm,.75203mm,1.50411mm,.75203mm"/>
                                </v:rect>
                                <v:rect id="Rectangle 1502" o:spid="_x0000_s1143" style="position:absolute;left:7664;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" fillcolor="#a9d18e" strokecolor="#44546a">
                                  <v:stroke joinstyle="round"/>
                                  <v:textbox inset="1.50411mm,.75203mm,1.50411mm,.75203mm"/>
                                </v:rect>
                                <v:rect id="Rectangle 1514" o:spid="_x0000_s1144" style="position:absolute;left:8615;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" fillcolor="#a9d18e" strokecolor="#44546a">
                                  <v:stroke joinstyle="round"/>
                                  <v:textbox inset="1.50411mm,.75203mm,1.50411mm,.75203mm"/>
                                </v:rect>
                                <v:rect id="Rectangle 1526" o:spid="_x0000_s1145" style="position:absolute;left:9566;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" fillcolor="#a9d18e" strokecolor="#44546a">
                                  <v:stroke joinstyle="round"/>
                                  <v:textbox inset="1.50411mm,.75203mm,1.50411mm,.75203mm"/>
                                </v:rect>
                                <v:rect id="Rectangle 1538" o:spid="_x0000_s1146" style="position:absolute;left:10518;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" fillcolor="#a9d18e" strokecolor="#44546a">
                                  <v:stroke joinstyle="round"/>
                                  <v:textbox inset="1.50411mm,.75203mm,1.50411mm,.75203mm"/>
                                </v:rect>
                                <v:rect id="Rectangle 1550" o:spid="_x0000_s1147" style="position:absolute;left:11469;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" fillcolor="#a9d18e" strokecolor="#44546a">
                                  <v:stroke joinstyle="round"/>
                                  <v:textbox inset="1.50411mm,.75203mm,1.50411mm,.75203mm"/>
                                </v:rect>
                                <v:rect id="Rectangle 1562" o:spid="_x0000_s1148" style="position:absolute;left:12421;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" fillcolor="#a9d18e" strokecolor="#44546a">
                                  <v:stroke joinstyle="round"/>
                                  <v:textbox inset="1.50411mm,.75203mm,1.50411mm,.75203mm"/>
                                </v:rect>
                              </v:group>
                              <v:group id="Group 2513" o:spid="_x0000_s1149" style="position:absolute;top:9831;width:13355;height:1413" coordsize="13355,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b9c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TOIH/N+EJyM0fAAAA//8DAFBLAQItABQABgAIAAAAIQDb4fbL7gAAAIUBAAATAAAAAAAA&#10;AAAAAAAAAAAAAABbQ29udGVudF9UeXBlc10ueG1sUEsBAi0AFAAGAAgAAAAhAFr0LFu/AAAAFQEA&#10;AAsAAAAAAAAAAAAAAAAAHwEAAF9yZWxzLy5yZWxzUEsBAi0AFAAGAAgAAAAhAA6Vv1zHAAAA3QAA&#10;AA8AAAAAAAAAAAAAAAAABwIAAGRycy9kb3ducmV2LnhtbFBLBQYAAAAAAwADALcAAAD7AgAAAAA=&#10;">
                                <v:rect id="Rectangle 1407" o:spid="_x0000_s1150" style="position:absolute;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" fillcolor="#dbdbdb" strokecolor="#44546a">
                                  <v:stroke joinstyle="round"/>
                                  <v:textbox inset="1.50411mm,.75203mm,1.50411mm,.75203mm"/>
                                </v:rect>
                                <v:rect id="Rectangle 1419" o:spid="_x0000_s1151" style="position:absolute;left:100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" fillcolor="#dbdbdb" strokecolor="#44546a">
                                  <v:stroke joinstyle="round"/>
                                  <v:textbox inset="1.50411mm,.75203mm,1.50411mm,.75203mm"/>
                                </v:rect>
                                <v:rect id="Rectangle 1431" o:spid="_x0000_s1152" style="position:absolute;left:1955;width:93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" strokecolor="#44546a">
                                  <v:stroke joinstyle="round"/>
                                  <v:textbox inset="1.50411mm,.75203mm,1.50411mm,.75203mm"/>
                                </v:rect>
                                <v:rect id="Rectangle 1443" o:spid="_x0000_s1153" style="position:absolute;left:2907;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" strokecolor="#44546a">
                                  <v:stroke joinstyle="round"/>
                                  <v:textbox inset="1.50411mm,.75203mm,1.50411mm,.75203mm"/>
                                </v:rect>
                                <v:rect id="Rectangle 1455" o:spid="_x0000_s1154" style="position:absolute;left:3858;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" strokecolor="#44546a">
                                  <v:stroke joinstyle="round"/>
                                  <v:textbox inset="1.50411mm,.75203mm,1.50411mm,.75203mm"/>
                                </v:rect>
                                <v:rect id="Rectangle 1467" o:spid="_x0000_s1155" style="position:absolute;left:4809;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" strokecolor="#44546a">
                                  <v:stroke joinstyle="round"/>
                                  <v:textbox inset="1.50411mm,.75203mm,1.50411mm,.75203mm"/>
                                </v:rect>
                                <v:rect id="Rectangle 1479" o:spid="_x0000_s1156" style="position:absolute;left:5761;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" strokecolor="#44546a">
                                  <v:stroke joinstyle="round"/>
                                  <v:textbox inset="1.50411mm,.75203mm,1.50411mm,.75203mm"/>
                                </v:rect>
                                <v:rect id="Rectangle 1491" o:spid="_x0000_s1157" style="position:absolute;left:6712;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" strokecolor="#44546a">
                                  <v:stroke joinstyle="round"/>
                                  <v:textbox inset="1.50411mm,.75203mm,1.50411mm,.75203mm"/>
                                </v:rect>
                                <v:rect id="Rectangle 1503" o:spid="_x0000_s1158" style="position:absolute;left:766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" strokecolor="#44546a">
                                  <v:stroke joinstyle="round"/>
                                  <v:textbox inset="1.50411mm,.75203mm,1.50411mm,.75203mm"/>
                                </v:rect>
                                <v:rect id="Rectangle 1515" o:spid="_x0000_s1159" style="position:absolute;left:8615;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" strokecolor="#44546a">
                                  <v:stroke joinstyle="round"/>
                                  <v:textbox inset="1.50411mm,.75203mm,1.50411mm,.75203mm"/>
                                </v:rect>
                                <v:rect id="Rectangle 1527" o:spid="_x0000_s1160" style="position:absolute;left:9566;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" strokecolor="#44546a">
                                  <v:stroke joinstyle="round"/>
                                  <v:textbox inset="1.50411mm,.75203mm,1.50411mm,.75203mm"/>
                                </v:rect>
                                <v:rect id="Rectangle 1539" o:spid="_x0000_s1161" style="position:absolute;left:10518;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" strokecolor="#44546a">
                                  <v:stroke joinstyle="round"/>
                                  <v:textbox inset="1.50411mm,.75203mm,1.50411mm,.75203mm"/>
                                </v:rect>
                                <v:rect id="Rectangle 1551" o:spid="_x0000_s1162" style="position:absolute;left:11469;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" strokecolor="#44546a">
                                  <v:stroke joinstyle="round"/>
                                  <v:textbox inset="1.50411mm,.75203mm,1.50411mm,.75203mm"/>
                                </v:rect>
                                <v:rect id="Rectangle 1563" o:spid="_x0000_s1163" style="position:absolute;left:12421;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" strokecolor="#44546a">
                                  <v:stroke joinstyle="round"/>
                                  <v:textbox inset="1.50411mm,.75203mm,1.50411mm,.75203mm"/>
                                </v:rect>
                              </v:group>
                              <v:group id="Group 2528" o:spid="_x0000_s1164" style="position:absolute;top:11258;width:13355;height:1413" coordsize="13355,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">
                                <v:rect id="Rectangle 1408" o:spid="_x0000_s1165" style="position:absolute;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" fillcolor="#dbdbdb" strokecolor="#44546a">
                                  <v:stroke joinstyle="round"/>
                                  <v:textbox inset="1.50411mm,.75203mm,1.50411mm,.75203mm"/>
                                </v:rect>
                                <v:rect id="Rectangle 1420" o:spid="_x0000_s1166" style="position:absolute;left:100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" fillcolor="#dbdbdb" strokecolor="#44546a">
                                  <v:stroke joinstyle="round"/>
                                  <v:textbox inset="1.50411mm,.75203mm,1.50411mm,.75203mm"/>
                                </v:rect>
                                <v:rect id="Rectangle 1432" o:spid="_x0000_s1167" style="position:absolute;left:1955;width:93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" fillcolor="#44546a" strokecolor="#44546a">
                                  <v:stroke joinstyle="round"/>
                                  <v:textbox inset="1.50411mm,.75203mm,1.50411mm,.75203mm"/>
                                </v:rect>
                                <v:rect id="Rectangle 1444" o:spid="_x0000_s1168" style="position:absolute;left:2907;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" strokecolor="#44546a">
                                  <v:stroke joinstyle="round"/>
                                  <v:textbox inset="1.50411mm,.75203mm,1.50411mm,.75203mm"/>
                                </v:rect>
                                <v:rect id="Rectangle 1456" o:spid="_x0000_s1169" style="position:absolute;left:3858;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" strokecolor="#44546a">
                                  <v:stroke joinstyle="round"/>
                                  <v:textbox inset="1.50411mm,.75203mm,1.50411mm,.75203mm"/>
                                </v:rect>
                                <v:rect id="Rectangle 1468" o:spid="_x0000_s1170" style="position:absolute;left:4809;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" strokecolor="#44546a">
                                  <v:stroke joinstyle="round"/>
                                  <v:textbox inset="1.50411mm,.75203mm,1.50411mm,.75203mm"/>
                                </v:rect>
                                <v:rect id="Rectangle 1480" o:spid="_x0000_s1171" style="position:absolute;left:5761;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" strokecolor="#44546a">
                                  <v:stroke joinstyle="round"/>
                                  <v:textbox inset="1.50411mm,.75203mm,1.50411mm,.75203mm"/>
                                </v:rect>
                                <v:rect id="Rectangle 1492" o:spid="_x0000_s1172" style="position:absolute;left:6712;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" strokecolor="#44546a">
                                  <v:stroke joinstyle="round"/>
                                  <v:textbox inset="1.50411mm,.75203mm,1.50411mm,.75203mm"/>
                                </v:rect>
                                <v:rect id="Rectangle 1504" o:spid="_x0000_s1173" style="position:absolute;left:766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" strokecolor="#44546a">
                                  <v:stroke joinstyle="round"/>
                                  <v:textbox inset="1.50411mm,.75203mm,1.50411mm,.75203mm"/>
                                </v:rect>
                                <v:rect id="Rectangle 1516" o:spid="_x0000_s1174" style="position:absolute;left:8615;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" strokecolor="#44546a">
                                  <v:stroke joinstyle="round"/>
                                  <v:textbox inset="1.50411mm,.75203mm,1.50411mm,.75203mm"/>
                                </v:rect>
                                <v:rect id="Rectangle 1528" o:spid="_x0000_s1175" style="position:absolute;left:9566;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" strokecolor="#44546a">
                                  <v:stroke joinstyle="round"/>
                                  <v:textbox inset="1.50411mm,.75203mm,1.50411mm,.75203mm"/>
                                </v:rect>
                                <v:rect id="Rectangle 1540" o:spid="_x0000_s1176" style="position:absolute;left:10518;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" strokecolor="#44546a">
                                  <v:stroke joinstyle="round"/>
                                  <v:textbox inset="1.50411mm,.75203mm,1.50411mm,.75203mm"/>
                                </v:rect>
                                <v:rect id="Rectangle 1552" o:spid="_x0000_s1177" style="position:absolute;left:11469;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" strokecolor="#44546a">
                                  <v:stroke joinstyle="round"/>
                                  <v:textbox inset="1.50411mm,.75203mm,1.50411mm,.75203mm"/>
                                </v:rect>
                                <v:rect id="Rectangle 1564" o:spid="_x0000_s1178" style="position:absolute;left:12421;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" strokecolor="#44546a">
                                  <v:stroke joinstyle="round"/>
                                  <v:textbox inset="1.50411mm,.75203mm,1.50411mm,.75203mm"/>
                                </v:rect>
                              </v:group>
                              <v:group id="Group 2543" o:spid="_x0000_s1179" style="position:absolute;top:12632;width:13351;height:1413" coordsize="13351,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">
                                <v:rect id="Rectangle 1409" o:spid="_x0000_s1180" style="position:absolute;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" fillcolor="#dbdbdb" strokecolor="#44546a">
                                  <v:stroke joinstyle="round"/>
                                  <v:textbox inset="1.50411mm,.75203mm,1.50411mm,.75203mm"/>
                                </v:rect>
                                <v:rect id="Rectangle 1421" o:spid="_x0000_s1181" style="position:absolute;left:1004;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" fillcolor="#dbdbdb" strokecolor="#44546a">
                                  <v:stroke joinstyle="round"/>
                                  <v:textbox inset="1.50411mm,.75203mm,1.50411mm,.75203mm"/>
                                </v:rect>
                                <v:rect id="Rectangle 1433" o:spid="_x0000_s1182" style="position:absolute;left:1955;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" strokecolor="#44546a">
                                  <v:stroke joinstyle="round"/>
                                  <v:textbox inset="1.50411mm,.75203mm,1.50411mm,.75203mm"/>
                                </v:rect>
                                <v:rect id="Rectangle 1445" o:spid="_x0000_s1183" style="position:absolute;left:2907;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" strokecolor="#44546a">
                                  <v:stroke joinstyle="round"/>
                                  <v:textbox inset="1.50411mm,.75203mm,1.50411mm,.75203mm"/>
                                </v:rect>
                                <v:rect id="Rectangle 1457" o:spid="_x0000_s1184" style="position:absolute;left:3858;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" strokecolor="#44546a">
                                  <v:stroke joinstyle="round"/>
                                  <v:textbox inset="1.50411mm,.75203mm,1.50411mm,.75203mm"/>
                                </v:rect>
                                <v:rect id="Rectangle 1469" o:spid="_x0000_s1185" style="position:absolute;left:4809;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" strokecolor="#44546a">
                                  <v:stroke joinstyle="round"/>
                                  <v:textbox inset="1.50411mm,.75203mm,1.50411mm,.75203mm"/>
                                </v:rect>
                                <v:rect id="Rectangle 1481" o:spid="_x0000_s1186" style="position:absolute;left:5761;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" strokecolor="#44546a">
                                  <v:stroke joinstyle="round"/>
                                  <v:textbox inset="1.50411mm,.75203mm,1.50411mm,.75203mm"/>
                                </v:rect>
                                <v:rect id="Rectangle 1493" o:spid="_x0000_s1187" style="position:absolute;left:6712;width:92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" strokecolor="#44546a">
                                  <v:stroke joinstyle="round"/>
                                  <v:textbox inset="1.50411mm,.75203mm,1.50411mm,.75203mm"/>
                                </v:rect>
                                <v:rect id="Rectangle 1505" o:spid="_x0000_s1188" style="position:absolute;left:7664;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" strokecolor="#44546a">
                                  <v:stroke joinstyle="round"/>
                                  <v:textbox inset="1.50411mm,.75203mm,1.50411mm,.75203mm"/>
                                </v:rect>
                                <v:rect id="Rectangle 1517" o:spid="_x0000_s1189" style="position:absolute;left:8615;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" strokecolor="#44546a">
                                  <v:stroke joinstyle="round"/>
                                  <v:textbox inset="1.50411mm,.75203mm,1.50411mm,.75203mm"/>
                                </v:rect>
                                <v:rect id="Rectangle 1529" o:spid="_x0000_s1190" style="position:absolute;left:9566;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" strokecolor="#44546a">
                                  <v:stroke joinstyle="round"/>
                                  <v:textbox inset="1.50411mm,.75203mm,1.50411mm,.75203mm"/>
                                </v:rect>
                                <v:rect id="Rectangle 1541" o:spid="_x0000_s1191" style="position:absolute;left:10571;width:92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" strokecolor="#44546a">
                                  <v:stroke joinstyle="round"/>
                                  <v:textbox inset="1.50411mm,.75203mm,1.50411mm,.75203mm"/>
                                </v:rect>
                                <v:rect id="Rectangle 1553" o:spid="_x0000_s1192" style="position:absolute;left:11469;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" strokecolor="#44546a">
                                  <v:stroke joinstyle="round"/>
                                  <v:textbox inset="1.50411mm,.75203mm,1.50411mm,.75203mm"/>
                                </v:rect>
                                <v:rect id="Rectangle 1565" o:spid="_x0000_s1193" style="position:absolute;left:12421;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" strokecolor="#44546a">
                                  <v:stroke joinstyle="round"/>
                                  <v:textbox inset="1.50411mm,.75203mm,1.50411mm,.75203mm"/>
                                </v:rect>
                              </v:group>
                              <v:group id="Group 2558" o:spid="_x0000_s1194" style="position:absolute;top:14006;width:13355;height:1413" coordsize="13355,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">
                                <v:rect id="Rectangle 1410" o:spid="_x0000_s1195" style="position:absolute;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" fillcolor="#dbdbdb" strokecolor="#44546a">
                                  <v:stroke joinstyle="round"/>
                                  <v:textbox inset="1.50411mm,.75203mm,1.50411mm,.75203mm"/>
                                </v:rect>
                                <v:rect id="Rectangle 1422" o:spid="_x0000_s1196" style="position:absolute;left:100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" fillcolor="#dbdbdb" strokecolor="#44546a">
                                  <v:stroke joinstyle="round"/>
                                  <v:textbox inset="1.50411mm,.75203mm,1.50411mm,.75203mm"/>
                                </v:rect>
                                <v:rect id="Rectangle 1446" o:spid="_x0000_s1197" style="position:absolute;left:2907;width:93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" strokecolor="#44546a">
                                  <v:stroke joinstyle="round"/>
                                  <v:textbox inset="1.50411mm,.75203mm,1.50411mm,.75203mm"/>
                                </v:rect>
                                <v:rect id="Rectangle 1458" o:spid="_x0000_s1198" style="position:absolute;left:3858;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" strokecolor="#44546a">
                                  <v:stroke joinstyle="round"/>
                                  <v:textbox inset="1.50411mm,.75203mm,1.50411mm,.75203mm"/>
                                </v:rect>
                                <v:rect id="Rectangle 1470" o:spid="_x0000_s1199" style="position:absolute;left:4809;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" strokecolor="#44546a">
                                  <v:stroke joinstyle="round"/>
                                  <v:textbox inset="1.50411mm,.75203mm,1.50411mm,.75203mm"/>
                                </v:rect>
                                <v:rect id="Rectangle 1482" o:spid="_x0000_s1200" style="position:absolute;left:5761;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" strokecolor="#44546a">
                                  <v:stroke joinstyle="round"/>
                                  <v:textbox inset="1.50411mm,.75203mm,1.50411mm,.75203mm"/>
                                </v:rect>
                                <v:rect id="Rectangle 1494" o:spid="_x0000_s1201" style="position:absolute;left:6712;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" strokecolor="#44546a">
                                  <v:stroke joinstyle="round"/>
                                  <v:textbox inset="1.50411mm,.75203mm,1.50411mm,.75203mm"/>
                                </v:rect>
                                <v:rect id="Rectangle 1506" o:spid="_x0000_s1202" style="position:absolute;left:766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" strokecolor="#44546a">
                                  <v:stroke joinstyle="round"/>
                                  <v:textbox inset="1.50411mm,.75203mm,1.50411mm,.75203mm"/>
                                </v:rect>
                                <v:rect id="Rectangle 1518" o:spid="_x0000_s1203" style="position:absolute;left:8615;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" strokecolor="#44546a">
                                  <v:stroke joinstyle="round"/>
                                  <v:textbox inset="1.50411mm,.75203mm,1.50411mm,.75203mm"/>
                                </v:rect>
                                <v:rect id="Rectangle 1530" o:spid="_x0000_s1204" style="position:absolute;left:9566;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" strokecolor="#44546a">
                                  <v:stroke joinstyle="round"/>
                                  <v:textbox inset="1.50411mm,.75203mm,1.50411mm,.75203mm"/>
                                </v:rect>
                                <v:rect id="Rectangle 1542" o:spid="_x0000_s1205" style="position:absolute;left:10571;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" strokecolor="#44546a">
                                  <v:stroke joinstyle="round"/>
                                  <v:textbox inset="1.50411mm,.75203mm,1.50411mm,.75203mm"/>
                                </v:rect>
                                <v:rect id="Rectangle 1554" o:spid="_x0000_s1206" style="position:absolute;left:11469;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" strokecolor="#44546a">
                                  <v:stroke joinstyle="round"/>
                                  <v:textbox inset="1.50411mm,.75203mm,1.50411mm,.75203mm"/>
                                </v:rect>
                                <v:rect id="Rectangle 1566" o:spid="_x0000_s1207" style="position:absolute;left:12421;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" strokecolor="#44546a">
                                  <v:stroke joinstyle="round"/>
                                  <v:textbox inset="1.50411mm,.75203mm,1.50411mm,.75203mm"/>
                                </v:rect>
                              </v:group>
                              <v:group id="Group 2572" o:spid="_x0000_s1208" style="position:absolute;top:15433;width:13404;height:1414" coordsize="13404,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">
                                <v:rect id="Rectangle 1411" o:spid="_x0000_s1209" style="position:absolute;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" fillcolor="#dbdbdb" strokecolor="#44546a">
                                  <v:stroke joinstyle="round"/>
                                  <v:textbox inset="1.50411mm,.75203mm,1.50411mm,.75203mm"/>
                                </v:rect>
                                <v:rect id="Rectangle 1423" o:spid="_x0000_s1210" style="position:absolute;left:1004;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" fillcolor="#dbdbdb" strokecolor="#44546a">
                                  <v:stroke joinstyle="round"/>
                                  <v:textbox inset="1.50411mm,.75203mm,1.50411mm,.75203mm"/>
                                </v:rect>
                                <v:rect id="Rectangle 1435" o:spid="_x0000_s1211" style="position:absolute;left:1955;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" strokecolor="#44546a">
                                  <v:stroke joinstyle="round"/>
                                  <v:textbox inset="1.50411mm,.75203mm,1.50411mm,.75203mm"/>
                                </v:rect>
                                <v:rect id="Rectangle 1447" o:spid="_x0000_s1212" style="position:absolute;left:2907;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" strokecolor="#44546a">
                                  <v:stroke joinstyle="round"/>
                                  <v:textbox inset="1.50411mm,.75203mm,1.50411mm,.75203mm"/>
                                </v:rect>
                                <v:rect id="Rectangle 1459" o:spid="_x0000_s1213" style="position:absolute;left:3858;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" strokecolor="#44546a">
                                  <v:stroke joinstyle="round"/>
                                  <v:textbox inset="1.50411mm,.75203mm,1.50411mm,.75203mm"/>
                                </v:rect>
                                <v:rect id="Rectangle 1471" o:spid="_x0000_s1214" style="position:absolute;left:4809;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" strokecolor="#44546a">
                                  <v:stroke joinstyle="round"/>
                                  <v:textbox inset="1.50411mm,.75203mm,1.50411mm,.75203mm"/>
                                </v:rect>
                                <v:rect id="Rectangle 1483" o:spid="_x0000_s1215" style="position:absolute;left:5761;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" strokecolor="#44546a">
                                  <v:stroke joinstyle="round"/>
                                  <v:textbox inset="1.50411mm,.75203mm,1.50411mm,.75203mm"/>
                                </v:rect>
                                <v:rect id="Rectangle 1495" o:spid="_x0000_s1216" style="position:absolute;left:6712;width:92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" strokecolor="#44546a">
                                  <v:stroke joinstyle="round"/>
                                  <v:textbox inset="1.50411mm,.75203mm,1.50411mm,.75203mm"/>
                                </v:rect>
                                <v:rect id="Rectangle 1507" o:spid="_x0000_s1217" style="position:absolute;left:766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" strokecolor="#44546a">
                                  <v:stroke joinstyle="round"/>
                                  <v:textbox inset="1.50411mm,.75203mm,1.50411mm,.75203mm"/>
                                </v:rect>
                                <v:rect id="Rectangle 1519" o:spid="_x0000_s1218" style="position:absolute;left:8615;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" strokecolor="#44546a">
                                  <v:stroke joinstyle="round"/>
                                  <v:textbox inset="1.50411mm,.75203mm,1.50411mm,.75203mm"/>
                                </v:rect>
                                <v:rect id="Rectangle 1531" o:spid="_x0000_s1219" style="position:absolute;left:9566;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" strokecolor="#44546a">
                                  <v:stroke joinstyle="round"/>
                                  <v:textbox inset="1.50411mm,.75203mm,1.50411mm,.75203mm"/>
                                </v:rect>
                                <v:rect id="Rectangle 1543" o:spid="_x0000_s1220" style="position:absolute;left:10571;width:92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" strokecolor="#44546a">
                                  <v:stroke joinstyle="round"/>
                                  <v:textbox inset="1.50411mm,.75203mm,1.50411mm,.75203mm"/>
                                </v:rect>
                                <v:rect id="Rectangle 1555" o:spid="_x0000_s1221" style="position:absolute;left:11469;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" strokecolor="#44546a">
                                  <v:stroke joinstyle="round"/>
                                  <v:textbox inset="1.50411mm,.75203mm,1.50411mm,.75203mm"/>
                                </v:rect>
                                <v:rect id="Rectangle 1567" o:spid="_x0000_s1222" style="position:absolute;left:12473;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" strokecolor="#44546a">
                                  <v:stroke joinstyle="round"/>
                                  <v:textbox inset="1.50411mm,.75203mm,1.50411mm,.75203mm"/>
                                </v:rect>
                              </v:group>
                            </v:group>
                            <v:group id="Group 2587" o:spid="_x0000_s1223" style="position:absolute;left:2695;top:17812;width:13320;height:1451" coordsize="13320,14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">
                              <v:shapetype id="_x0000_t32" coordsize="21600,21600" o:spt="32" o:oned="t" path="m,l21600,21600e" filled="f">
                                <v:path arrowok="t" fillok="f" o:connecttype="none"/>
                                <o:lock v:ext="edit" shapetype="t"/>
                              </v:shapetype>
                              <v:shape id="Straight Arrow Connector 2588" o:spid="_x0000_s1224" type="#_x0000_t32" style="position:absolute;width:133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" strokecolor="#5a5a5a [2109]" strokeweight=".5pt">
                                <v:stroke startarrow="block" startarrowwidth="narrow" startarrowlength="short" endarrow="block" endarrowwidth="narrow" endarrowlength="short"/>
                              </v:shape>
                              <v:shape id="_x0000_s1225" type="#_x0000_t202" style="position:absolute;left:5602;top:264;width:2189;height:11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" stroked="f">
                                <v:textbox inset="0,0,0,0">
                                  <w:txbxContent>
                                    <w:p w14:paraId="40B4E441" w14:textId="77777777" w:rsidR="00305213" w:rsidRPr="00E74046" w:rsidRDefault="00305213" w:rsidP="00C460A7">
                                      <w:pPr>
                                        <w:rPr>
                                          <w:b/>
                                          <w:color w:val="595959" w:themeColor="text1" w:themeTint="A6"/>
                                          <w:sz w:val="12"/>
                                        </w:rPr>
                                      </w:pPr>
                                      <w:r>
                                        <w:rPr>
                                          <w:b/>
                                          <w:color w:val="595959" w:themeColor="text1" w:themeTint="A6"/>
                                          <w:sz w:val="12"/>
                                        </w:rPr>
                                        <w:t>Time</w:t>
                                      </w:r>
                                    </w:p>
                                  </w:txbxContent>
                                </v:textbox>
                              </v:shape>
                            </v:group>
                            <v:group id="Group 2590" o:spid="_x0000_s1226" style="position:absolute;width:1639;height:16920" coordsize="1639,16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">
                              <v:shape id="Straight Arrow Connector 2591" o:spid="_x0000_s1227" type="#_x0000_t32" style="position:absolute;left:-6821;top:8460;width:16920;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" strokecolor="#5a5a5a [2109]" strokeweight=".5pt">
                                <v:stroke startarrow="block" startarrowwidth="narrow" startarrowlength="short" endarrow="block" endarrowwidth="narrow" endarrowlength="short"/>
                              </v:shape>
                              <v:shape id="_x0000_s1228" type="#_x0000_t202" style="position:absolute;left:-504;top:7640;width:2189;height:1181;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" stroked="f">
                                <v:textbox inset="0,0,0,0">
                                  <w:txbxContent>
                                    <w:p w14:paraId="76A55785" w14:textId="77777777" w:rsidR="00305213" w:rsidRPr="00E74046" w:rsidRDefault="00305213" w:rsidP="00C460A7">
                                      <w:pPr>
                                        <w:rPr>
                                          <w:b/>
                                          <w:color w:val="595959" w:themeColor="text1" w:themeTint="A6"/>
                                          <w:sz w:val="12"/>
                                        </w:rPr>
                                      </w:pPr>
                                      <w:r>
                                        <w:rPr>
                                          <w:b/>
                                          <w:color w:val="595959" w:themeColor="text1" w:themeTint="A6"/>
                                          <w:sz w:val="12"/>
                                        </w:rPr>
                                        <w:t>Freq.</w:t>
                                      </w:r>
                                    </w:p>
                                  </w:txbxContent>
                                </v:textbox>
                              </v:shape>
                            </v:group>
                          </v:group>
                          <v:shape id="_x0000_s1229" type="#_x0000_t202" style="position:absolute;left:6181;top:19129;width:7273;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" stroked="f">
                            <v:textbox>
                              <w:txbxContent>
                                <w:p w14:paraId="401B7537" w14:textId="77777777" w:rsidR="00305213" w:rsidRPr="0001208A" w:rsidRDefault="00305213" w:rsidP="00C460A7">
                                  <w:pPr>
                                    <w:pStyle w:val="NormalWeb"/>
                                    <w:overflowPunct w:val="0"/>
                                    <w:spacing w:before="0" w:beforeAutospacing="0" w:after="120" w:afterAutospacing="0"/>
                                    <w:jc w:val="both"/>
                                    <w:rPr>
                                      <w:b/>
                                      <w:sz w:val="20"/>
                                    </w:rPr>
                                  </w:pPr>
                                  <w:r>
                                    <w:rPr>
                                      <w:rFonts w:ascii="Arial" w:hAnsi="Arial"/>
                                      <w:b/>
                                      <w:sz w:val="16"/>
                                      <w:szCs w:val="20"/>
                                      <w:lang w:val="en-GB"/>
                                    </w:rPr>
                                    <w:t>Density 1</w:t>
                                  </w:r>
                                </w:p>
                              </w:txbxContent>
                            </v:textbox>
                          </v:shape>
                        </v:group>
                      </v:group>
                      <v:rect id="Rectangle 1432" o:spid="_x0000_s1230" style="position:absolute;left:4660;top:14157;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" fillcolor="#44546a" strokecolor="#44546a">
                        <v:stroke joinstyle="round"/>
                        <v:textbox inset="1.50411mm,.75203mm,1.50411mm,.75203mm"/>
                      </v:rect>
                    </v:group>
                  </w:pict>
                </mc:Fallback>
              </mc:AlternateContent>
            </w:r>
          </w:p>
        </w:tc>
        <w:tc>
          <w:tcPr>
            <w:tcW w:w="3167" w:type="dxa"/>
            <w:tcBorders>
              <w:top w:val="dotted" w:sz="4" w:space="0" w:color="auto"/>
            </w:tcBorders>
          </w:tcPr>
          <w:p w14:paraId="0DF7AC2D" w14:textId="77777777" w:rsidR="00C460A7" w:rsidRDefault="00C460A7" w:rsidP="001F5A3D">
            <w:r>
              <w:rPr>
                <w:noProof/>
                <w:lang w:val="sv-SE" w:eastAsia="sv-SE"/>
              </w:rPr>
              <mc:AlternateContent>
                <mc:Choice Requires="wpg">
                  <w:drawing>
                    <wp:anchor distT="0" distB="0" distL="114300" distR="114300" simplePos="0" relativeHeight="251667456" behindDoc="0" locked="0" layoutInCell="1" allowOverlap="1" wp14:anchorId="07F8414F" wp14:editId="78FA9A67">
                      <wp:simplePos x="0" y="0"/>
                      <wp:positionH relativeFrom="column">
                        <wp:posOffset>79647</wp:posOffset>
                      </wp:positionH>
                      <wp:positionV relativeFrom="paragraph">
                        <wp:posOffset>37823</wp:posOffset>
                      </wp:positionV>
                      <wp:extent cx="1609988" cy="2187257"/>
                      <wp:effectExtent l="0" t="38100" r="66675" b="3810"/>
                      <wp:wrapNone/>
                      <wp:docPr id="78" name="Group 78"/>
                      <wp:cNvGraphicFramePr/>
                      <a:graphic xmlns:a="http://schemas.openxmlformats.org/drawingml/2006/main">
                        <a:graphicData uri="http://schemas.microsoft.com/office/word/2010/wordprocessingGroup">
                          <wpg:wgp>
                            <wpg:cNvGrpSpPr/>
                            <wpg:grpSpPr>
                              <a:xfrm>
                                <a:off x="0" y="0"/>
                                <a:ext cx="1609988" cy="2187257"/>
                                <a:chOff x="0" y="0"/>
                                <a:chExt cx="1609988" cy="2187257"/>
                              </a:xfrm>
                            </wpg:grpSpPr>
                            <wpg:grpSp>
                              <wpg:cNvPr id="2594" name="Group 2594"/>
                              <wpg:cNvGrpSpPr/>
                              <wpg:grpSpPr>
                                <a:xfrm>
                                  <a:off x="0" y="0"/>
                                  <a:ext cx="1609988" cy="2187257"/>
                                  <a:chOff x="0" y="0"/>
                                  <a:chExt cx="1609988" cy="2187257"/>
                                </a:xfrm>
                              </wpg:grpSpPr>
                              <wps:wsp>
                                <wps:cNvPr id="2595" name="Rectangle 1436"/>
                                <wps:cNvSpPr>
                                  <a:spLocks noChangeArrowheads="1"/>
                                </wps:cNvSpPr>
                                <wps:spPr bwMode="auto">
                                  <a:xfrm>
                                    <a:off x="561975" y="14288"/>
                                    <a:ext cx="941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cNvPr id="2596" name="Group 2596"/>
                                <wpg:cNvGrpSpPr/>
                                <wpg:grpSpPr>
                                  <a:xfrm>
                                    <a:off x="0" y="0"/>
                                    <a:ext cx="1609988" cy="2187257"/>
                                    <a:chOff x="0" y="0"/>
                                    <a:chExt cx="1609988" cy="2187257"/>
                                  </a:xfrm>
                                </wpg:grpSpPr>
                                <wpg:grpSp>
                                  <wpg:cNvPr id="2597" name="Group 2597"/>
                                  <wpg:cNvGrpSpPr/>
                                  <wpg:grpSpPr>
                                    <a:xfrm>
                                      <a:off x="0" y="0"/>
                                      <a:ext cx="1609988" cy="1926398"/>
                                      <a:chOff x="0" y="0"/>
                                      <a:chExt cx="1609988" cy="1926398"/>
                                    </a:xfrm>
                                  </wpg:grpSpPr>
                                  <wpg:grpSp>
                                    <wpg:cNvPr id="2598" name="Group 2598"/>
                                    <wpg:cNvGrpSpPr/>
                                    <wpg:grpSpPr>
                                      <a:xfrm>
                                        <a:off x="269563" y="15856"/>
                                        <a:ext cx="1340425" cy="1684705"/>
                                        <a:chOff x="0" y="0"/>
                                        <a:chExt cx="1340425" cy="1684705"/>
                                      </a:xfrm>
                                    </wpg:grpSpPr>
                                    <wpg:grpSp>
                                      <wpg:cNvPr id="2599" name="Group 2599"/>
                                      <wpg:cNvGrpSpPr/>
                                      <wpg:grpSpPr>
                                        <a:xfrm>
                                          <a:off x="0" y="0"/>
                                          <a:ext cx="1336340" cy="141437"/>
                                          <a:chOff x="0" y="0"/>
                                          <a:chExt cx="1336340" cy="141437"/>
                                        </a:xfrm>
                                      </wpg:grpSpPr>
                                      <wps:wsp>
                                        <wps:cNvPr id="2600" name="Rectangle 1400"/>
                                        <wps:cNvSpPr>
                                          <a:spLocks noChangeArrowheads="1"/>
                                        </wps:cNvSpPr>
                                        <wps:spPr bwMode="auto">
                                          <a:xfrm>
                                            <a:off x="0" y="0"/>
                                            <a:ext cx="94936" cy="141437"/>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601" name="Rectangle 1412"/>
                                        <wps:cNvSpPr>
                                          <a:spLocks noChangeArrowheads="1"/>
                                        </wps:cNvSpPr>
                                        <wps:spPr bwMode="auto">
                                          <a:xfrm>
                                            <a:off x="95140" y="0"/>
                                            <a:ext cx="945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602" name="Rectangle 1424"/>
                                        <wps:cNvSpPr>
                                          <a:spLocks noChangeArrowheads="1"/>
                                        </wps:cNvSpPr>
                                        <wps:spPr bwMode="auto">
                                          <a:xfrm>
                                            <a:off x="190280" y="0"/>
                                            <a:ext cx="94636" cy="141324"/>
                                          </a:xfrm>
                                          <a:prstGeom prst="rect">
                                            <a:avLst/>
                                          </a:prstGeom>
                                          <a:solidFill>
                                            <a:srgbClr val="44546A"/>
                                          </a:solidFill>
                                          <a:ln w="9525">
                                            <a:solidFill>
                                              <a:srgbClr val="44546A"/>
                                            </a:solidFill>
                                            <a:round/>
                                            <a:headEnd/>
                                            <a:tailEnd/>
                                          </a:ln>
                                        </wps:spPr>
                                        <wps:bodyPr rot="0" vert="horz" wrap="none" lIns="54148" tIns="27073" rIns="54148" bIns="27073" anchor="ctr" anchorCtr="0" upright="1">
                                          <a:noAutofit/>
                                        </wps:bodyPr>
                                      </wps:wsp>
                                      <wps:wsp>
                                        <wps:cNvPr id="2603" name="Rectangle 1448"/>
                                        <wps:cNvSpPr>
                                          <a:spLocks noChangeArrowheads="1"/>
                                        </wps:cNvSpPr>
                                        <wps:spPr bwMode="auto">
                                          <a:xfrm>
                                            <a:off x="385845" y="0"/>
                                            <a:ext cx="946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04" name="Rectangle 1460"/>
                                        <wps:cNvSpPr>
                                          <a:spLocks noChangeArrowheads="1"/>
                                        </wps:cNvSpPr>
                                        <wps:spPr bwMode="auto">
                                          <a:xfrm>
                                            <a:off x="480985"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05" name="Rectangle 1472"/>
                                        <wps:cNvSpPr>
                                          <a:spLocks noChangeArrowheads="1"/>
                                        </wps:cNvSpPr>
                                        <wps:spPr bwMode="auto">
                                          <a:xfrm>
                                            <a:off x="576125" y="0"/>
                                            <a:ext cx="941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06" name="Rectangle 1484"/>
                                        <wps:cNvSpPr>
                                          <a:spLocks noChangeArrowheads="1"/>
                                        </wps:cNvSpPr>
                                        <wps:spPr bwMode="auto">
                                          <a:xfrm>
                                            <a:off x="67126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07" name="Rectangle 1496"/>
                                        <wps:cNvSpPr>
                                          <a:spLocks noChangeArrowheads="1"/>
                                        </wps:cNvSpPr>
                                        <wps:spPr bwMode="auto">
                                          <a:xfrm>
                                            <a:off x="766405" y="0"/>
                                            <a:ext cx="945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08" name="Rectangle 1508"/>
                                        <wps:cNvSpPr>
                                          <a:spLocks noChangeArrowheads="1"/>
                                        </wps:cNvSpPr>
                                        <wps:spPr bwMode="auto">
                                          <a:xfrm>
                                            <a:off x="861545"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09" name="Rectangle 1520"/>
                                        <wps:cNvSpPr>
                                          <a:spLocks noChangeArrowheads="1"/>
                                        </wps:cNvSpPr>
                                        <wps:spPr bwMode="auto">
                                          <a:xfrm>
                                            <a:off x="956684"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10" name="Rectangle 1532"/>
                                        <wps:cNvSpPr>
                                          <a:spLocks noChangeArrowheads="1"/>
                                        </wps:cNvSpPr>
                                        <wps:spPr bwMode="auto">
                                          <a:xfrm>
                                            <a:off x="1051824"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11" name="Rectangle 1544"/>
                                        <wps:cNvSpPr>
                                          <a:spLocks noChangeArrowheads="1"/>
                                        </wps:cNvSpPr>
                                        <wps:spPr bwMode="auto">
                                          <a:xfrm>
                                            <a:off x="1146964" y="0"/>
                                            <a:ext cx="946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12" name="Rectangle 1556"/>
                                        <wps:cNvSpPr>
                                          <a:spLocks noChangeArrowheads="1"/>
                                        </wps:cNvSpPr>
                                        <wps:spPr bwMode="auto">
                                          <a:xfrm>
                                            <a:off x="1242104"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2613" name="Group 2613"/>
                                      <wpg:cNvGrpSpPr/>
                                      <wpg:grpSpPr>
                                        <a:xfrm>
                                          <a:off x="0" y="137425"/>
                                          <a:ext cx="1335939" cy="141324"/>
                                          <a:chOff x="0" y="0"/>
                                          <a:chExt cx="1335939" cy="141324"/>
                                        </a:xfrm>
                                      </wpg:grpSpPr>
                                      <wps:wsp>
                                        <wps:cNvPr id="2614" name="Rectangle 1401"/>
                                        <wps:cNvSpPr>
                                          <a:spLocks noChangeArrowheads="1"/>
                                        </wps:cNvSpPr>
                                        <wps:spPr bwMode="auto">
                                          <a:xfrm>
                                            <a:off x="0" y="0"/>
                                            <a:ext cx="946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615" name="Rectangle 1413"/>
                                        <wps:cNvSpPr>
                                          <a:spLocks noChangeArrowheads="1"/>
                                        </wps:cNvSpPr>
                                        <wps:spPr bwMode="auto">
                                          <a:xfrm>
                                            <a:off x="95140" y="0"/>
                                            <a:ext cx="941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616" name="Rectangle 1425"/>
                                        <wps:cNvSpPr>
                                          <a:spLocks noChangeArrowheads="1"/>
                                        </wps:cNvSpPr>
                                        <wps:spPr bwMode="auto">
                                          <a:xfrm>
                                            <a:off x="190280"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17" name="Rectangle 1437"/>
                                        <wps:cNvSpPr>
                                          <a:spLocks noChangeArrowheads="1"/>
                                        </wps:cNvSpPr>
                                        <wps:spPr bwMode="auto">
                                          <a:xfrm>
                                            <a:off x="29070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18" name="Rectangle 1449"/>
                                        <wps:cNvSpPr>
                                          <a:spLocks noChangeArrowheads="1"/>
                                        </wps:cNvSpPr>
                                        <wps:spPr bwMode="auto">
                                          <a:xfrm>
                                            <a:off x="385845"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19" name="Rectangle 1461"/>
                                        <wps:cNvSpPr>
                                          <a:spLocks noChangeArrowheads="1"/>
                                        </wps:cNvSpPr>
                                        <wps:spPr bwMode="auto">
                                          <a:xfrm>
                                            <a:off x="48098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20" name="Rectangle 1473"/>
                                        <wps:cNvSpPr>
                                          <a:spLocks noChangeArrowheads="1"/>
                                        </wps:cNvSpPr>
                                        <wps:spPr bwMode="auto">
                                          <a:xfrm>
                                            <a:off x="57612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21" name="Rectangle 1485"/>
                                        <wps:cNvSpPr>
                                          <a:spLocks noChangeArrowheads="1"/>
                                        </wps:cNvSpPr>
                                        <wps:spPr bwMode="auto">
                                          <a:xfrm>
                                            <a:off x="67126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22" name="Rectangle 1497"/>
                                        <wps:cNvSpPr>
                                          <a:spLocks noChangeArrowheads="1"/>
                                        </wps:cNvSpPr>
                                        <wps:spPr bwMode="auto">
                                          <a:xfrm>
                                            <a:off x="766405" y="0"/>
                                            <a:ext cx="941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23" name="Rectangle 1509"/>
                                        <wps:cNvSpPr>
                                          <a:spLocks noChangeArrowheads="1"/>
                                        </wps:cNvSpPr>
                                        <wps:spPr bwMode="auto">
                                          <a:xfrm>
                                            <a:off x="86154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24" name="Rectangle 1521"/>
                                        <wps:cNvSpPr>
                                          <a:spLocks noChangeArrowheads="1"/>
                                        </wps:cNvSpPr>
                                        <wps:spPr bwMode="auto">
                                          <a:xfrm>
                                            <a:off x="95668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25" name="Rectangle 1533"/>
                                        <wps:cNvSpPr>
                                          <a:spLocks noChangeArrowheads="1"/>
                                        </wps:cNvSpPr>
                                        <wps:spPr bwMode="auto">
                                          <a:xfrm>
                                            <a:off x="1051824"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26" name="Rectangle 1545"/>
                                        <wps:cNvSpPr>
                                          <a:spLocks noChangeArrowheads="1"/>
                                        </wps:cNvSpPr>
                                        <wps:spPr bwMode="auto">
                                          <a:xfrm>
                                            <a:off x="1146964"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27" name="Rectangle 1557"/>
                                        <wps:cNvSpPr>
                                          <a:spLocks noChangeArrowheads="1"/>
                                        </wps:cNvSpPr>
                                        <wps:spPr bwMode="auto">
                                          <a:xfrm>
                                            <a:off x="124210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2628" name="Group 2628"/>
                                      <wpg:cNvGrpSpPr/>
                                      <wpg:grpSpPr>
                                        <a:xfrm>
                                          <a:off x="0" y="280134"/>
                                          <a:ext cx="1335939" cy="141324"/>
                                          <a:chOff x="0" y="0"/>
                                          <a:chExt cx="1335939" cy="141324"/>
                                        </a:xfrm>
                                      </wpg:grpSpPr>
                                      <wps:wsp>
                                        <wps:cNvPr id="2629" name="Rectangle 1402"/>
                                        <wps:cNvSpPr>
                                          <a:spLocks noChangeArrowheads="1"/>
                                        </wps:cNvSpPr>
                                        <wps:spPr bwMode="auto">
                                          <a:xfrm>
                                            <a:off x="0" y="0"/>
                                            <a:ext cx="94636" cy="141210"/>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630" name="Rectangle 1414"/>
                                        <wps:cNvSpPr>
                                          <a:spLocks noChangeArrowheads="1"/>
                                        </wps:cNvSpPr>
                                        <wps:spPr bwMode="auto">
                                          <a:xfrm>
                                            <a:off x="95140" y="0"/>
                                            <a:ext cx="941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631" name="Rectangle 1426"/>
                                        <wps:cNvSpPr>
                                          <a:spLocks noChangeArrowheads="1"/>
                                        </wps:cNvSpPr>
                                        <wps:spPr bwMode="auto">
                                          <a:xfrm>
                                            <a:off x="190280" y="0"/>
                                            <a:ext cx="94236" cy="141324"/>
                                          </a:xfrm>
                                          <a:prstGeom prst="rect">
                                            <a:avLst/>
                                          </a:prstGeom>
                                          <a:solidFill>
                                            <a:srgbClr val="44546A"/>
                                          </a:solidFill>
                                          <a:ln w="9525">
                                            <a:solidFill>
                                              <a:srgbClr val="44546A"/>
                                            </a:solidFill>
                                            <a:round/>
                                            <a:headEnd/>
                                            <a:tailEnd/>
                                          </a:ln>
                                        </wps:spPr>
                                        <wps:bodyPr rot="0" vert="horz" wrap="none" lIns="54148" tIns="27073" rIns="54148" bIns="27073" anchor="ctr" anchorCtr="0" upright="1">
                                          <a:noAutofit/>
                                        </wps:bodyPr>
                                      </wps:wsp>
                                      <wps:wsp>
                                        <wps:cNvPr id="2632" name="Rectangle 1438"/>
                                        <wps:cNvSpPr>
                                          <a:spLocks noChangeArrowheads="1"/>
                                        </wps:cNvSpPr>
                                        <wps:spPr bwMode="auto">
                                          <a:xfrm>
                                            <a:off x="29070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33" name="Rectangle 1462"/>
                                        <wps:cNvSpPr>
                                          <a:spLocks noChangeArrowheads="1"/>
                                        </wps:cNvSpPr>
                                        <wps:spPr bwMode="auto">
                                          <a:xfrm>
                                            <a:off x="480985"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34" name="Rectangle 1474"/>
                                        <wps:cNvSpPr>
                                          <a:spLocks noChangeArrowheads="1"/>
                                        </wps:cNvSpPr>
                                        <wps:spPr bwMode="auto">
                                          <a:xfrm>
                                            <a:off x="576125" y="0"/>
                                            <a:ext cx="937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35" name="Rectangle 1486"/>
                                        <wps:cNvSpPr>
                                          <a:spLocks noChangeArrowheads="1"/>
                                        </wps:cNvSpPr>
                                        <wps:spPr bwMode="auto">
                                          <a:xfrm>
                                            <a:off x="67126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36" name="Rectangle 1498"/>
                                        <wps:cNvSpPr>
                                          <a:spLocks noChangeArrowheads="1"/>
                                        </wps:cNvSpPr>
                                        <wps:spPr bwMode="auto">
                                          <a:xfrm>
                                            <a:off x="766405" y="0"/>
                                            <a:ext cx="94136"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37" name="Rectangle 1510"/>
                                        <wps:cNvSpPr>
                                          <a:spLocks noChangeArrowheads="1"/>
                                        </wps:cNvSpPr>
                                        <wps:spPr bwMode="auto">
                                          <a:xfrm>
                                            <a:off x="861545"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38" name="Rectangle 1522"/>
                                        <wps:cNvSpPr>
                                          <a:spLocks noChangeArrowheads="1"/>
                                        </wps:cNvSpPr>
                                        <wps:spPr bwMode="auto">
                                          <a:xfrm>
                                            <a:off x="956684"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39" name="Rectangle 1534"/>
                                        <wps:cNvSpPr>
                                          <a:spLocks noChangeArrowheads="1"/>
                                        </wps:cNvSpPr>
                                        <wps:spPr bwMode="auto">
                                          <a:xfrm>
                                            <a:off x="1051824" y="0"/>
                                            <a:ext cx="933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40" name="Rectangle 1546"/>
                                        <wps:cNvSpPr>
                                          <a:spLocks noChangeArrowheads="1"/>
                                        </wps:cNvSpPr>
                                        <wps:spPr bwMode="auto">
                                          <a:xfrm>
                                            <a:off x="1146964" y="0"/>
                                            <a:ext cx="94236"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41" name="Rectangle 1558"/>
                                        <wps:cNvSpPr>
                                          <a:spLocks noChangeArrowheads="1"/>
                                        </wps:cNvSpPr>
                                        <wps:spPr bwMode="auto">
                                          <a:xfrm>
                                            <a:off x="1242104"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2642" name="Group 2642"/>
                                      <wpg:cNvGrpSpPr/>
                                      <wpg:grpSpPr>
                                        <a:xfrm>
                                          <a:off x="0" y="422844"/>
                                          <a:ext cx="1335539" cy="141324"/>
                                          <a:chOff x="0" y="0"/>
                                          <a:chExt cx="1335539" cy="141324"/>
                                        </a:xfrm>
                                      </wpg:grpSpPr>
                                      <wps:wsp>
                                        <wps:cNvPr id="2643" name="Rectangle 1403"/>
                                        <wps:cNvSpPr>
                                          <a:spLocks noChangeArrowheads="1"/>
                                        </wps:cNvSpPr>
                                        <wps:spPr bwMode="auto">
                                          <a:xfrm>
                                            <a:off x="0" y="0"/>
                                            <a:ext cx="94236" cy="141210"/>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644" name="Rectangle 1415"/>
                                        <wps:cNvSpPr>
                                          <a:spLocks noChangeArrowheads="1"/>
                                        </wps:cNvSpPr>
                                        <wps:spPr bwMode="auto">
                                          <a:xfrm>
                                            <a:off x="95140" y="0"/>
                                            <a:ext cx="93735"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645" name="Rectangle 1427"/>
                                        <wps:cNvSpPr>
                                          <a:spLocks noChangeArrowheads="1"/>
                                        </wps:cNvSpPr>
                                        <wps:spPr bwMode="auto">
                                          <a:xfrm>
                                            <a:off x="190280"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46" name="Rectangle 1439"/>
                                        <wps:cNvSpPr>
                                          <a:spLocks noChangeArrowheads="1"/>
                                        </wps:cNvSpPr>
                                        <wps:spPr bwMode="auto">
                                          <a:xfrm>
                                            <a:off x="290705"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47" name="Rectangle 1451"/>
                                        <wps:cNvSpPr>
                                          <a:spLocks noChangeArrowheads="1"/>
                                        </wps:cNvSpPr>
                                        <wps:spPr bwMode="auto">
                                          <a:xfrm>
                                            <a:off x="385845"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48" name="Rectangle 1463"/>
                                        <wps:cNvSpPr>
                                          <a:spLocks noChangeArrowheads="1"/>
                                        </wps:cNvSpPr>
                                        <wps:spPr bwMode="auto">
                                          <a:xfrm>
                                            <a:off x="48098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49" name="Rectangle 1475"/>
                                        <wps:cNvSpPr>
                                          <a:spLocks noChangeArrowheads="1"/>
                                        </wps:cNvSpPr>
                                        <wps:spPr bwMode="auto">
                                          <a:xfrm>
                                            <a:off x="576125" y="0"/>
                                            <a:ext cx="933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50" name="Rectangle 1487"/>
                                        <wps:cNvSpPr>
                                          <a:spLocks noChangeArrowheads="1"/>
                                        </wps:cNvSpPr>
                                        <wps:spPr bwMode="auto">
                                          <a:xfrm>
                                            <a:off x="671265" y="0"/>
                                            <a:ext cx="930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51" name="Rectangle 1499"/>
                                        <wps:cNvSpPr>
                                          <a:spLocks noChangeArrowheads="1"/>
                                        </wps:cNvSpPr>
                                        <wps:spPr bwMode="auto">
                                          <a:xfrm>
                                            <a:off x="766405" y="0"/>
                                            <a:ext cx="937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52" name="Rectangle 1511"/>
                                        <wps:cNvSpPr>
                                          <a:spLocks noChangeArrowheads="1"/>
                                        </wps:cNvSpPr>
                                        <wps:spPr bwMode="auto">
                                          <a:xfrm>
                                            <a:off x="86154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53" name="Rectangle 1523"/>
                                        <wps:cNvSpPr>
                                          <a:spLocks noChangeArrowheads="1"/>
                                        </wps:cNvSpPr>
                                        <wps:spPr bwMode="auto">
                                          <a:xfrm>
                                            <a:off x="956684"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54" name="Rectangle 1535"/>
                                        <wps:cNvSpPr>
                                          <a:spLocks noChangeArrowheads="1"/>
                                        </wps:cNvSpPr>
                                        <wps:spPr bwMode="auto">
                                          <a:xfrm>
                                            <a:off x="1051824" y="0"/>
                                            <a:ext cx="929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55" name="Rectangle 1547"/>
                                        <wps:cNvSpPr>
                                          <a:spLocks noChangeArrowheads="1"/>
                                        </wps:cNvSpPr>
                                        <wps:spPr bwMode="auto">
                                          <a:xfrm>
                                            <a:off x="1146964"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56" name="Rectangle 1559"/>
                                        <wps:cNvSpPr>
                                          <a:spLocks noChangeArrowheads="1"/>
                                        </wps:cNvSpPr>
                                        <wps:spPr bwMode="auto">
                                          <a:xfrm>
                                            <a:off x="1242104"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2657" name="Group 2657"/>
                                      <wpg:cNvGrpSpPr/>
                                      <wpg:grpSpPr>
                                        <a:xfrm>
                                          <a:off x="0" y="560269"/>
                                          <a:ext cx="1335939" cy="141324"/>
                                          <a:chOff x="0" y="0"/>
                                          <a:chExt cx="1335939" cy="141324"/>
                                        </a:xfrm>
                                      </wpg:grpSpPr>
                                      <wps:wsp>
                                        <wps:cNvPr id="2658" name="Rectangle 1404"/>
                                        <wps:cNvSpPr>
                                          <a:spLocks noChangeArrowheads="1"/>
                                        </wps:cNvSpPr>
                                        <wps:spPr bwMode="auto">
                                          <a:xfrm>
                                            <a:off x="0" y="0"/>
                                            <a:ext cx="946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659" name="Rectangle 1416"/>
                                        <wps:cNvSpPr>
                                          <a:spLocks noChangeArrowheads="1"/>
                                        </wps:cNvSpPr>
                                        <wps:spPr bwMode="auto">
                                          <a:xfrm>
                                            <a:off x="95140" y="0"/>
                                            <a:ext cx="941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660" name="Rectangle 1428"/>
                                        <wps:cNvSpPr>
                                          <a:spLocks noChangeArrowheads="1"/>
                                        </wps:cNvSpPr>
                                        <wps:spPr bwMode="auto">
                                          <a:xfrm>
                                            <a:off x="190280" y="0"/>
                                            <a:ext cx="94236" cy="141324"/>
                                          </a:xfrm>
                                          <a:prstGeom prst="rect">
                                            <a:avLst/>
                                          </a:prstGeom>
                                          <a:solidFill>
                                            <a:srgbClr val="44546A"/>
                                          </a:solidFill>
                                          <a:ln w="9525">
                                            <a:solidFill>
                                              <a:srgbClr val="44546A"/>
                                            </a:solidFill>
                                            <a:round/>
                                            <a:headEnd/>
                                            <a:tailEnd/>
                                          </a:ln>
                                        </wps:spPr>
                                        <wps:bodyPr rot="0" vert="horz" wrap="none" lIns="54148" tIns="27073" rIns="54148" bIns="27073" anchor="ctr" anchorCtr="0" upright="1">
                                          <a:noAutofit/>
                                        </wps:bodyPr>
                                      </wps:wsp>
                                      <wps:wsp>
                                        <wps:cNvPr id="2661" name="Rectangle 1440"/>
                                        <wps:cNvSpPr>
                                          <a:spLocks noChangeArrowheads="1"/>
                                        </wps:cNvSpPr>
                                        <wps:spPr bwMode="auto">
                                          <a:xfrm>
                                            <a:off x="29070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62" name="Rectangle 1452"/>
                                        <wps:cNvSpPr>
                                          <a:spLocks noChangeArrowheads="1"/>
                                        </wps:cNvSpPr>
                                        <wps:spPr bwMode="auto">
                                          <a:xfrm>
                                            <a:off x="385845"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63" name="Rectangle 1464"/>
                                        <wps:cNvSpPr>
                                          <a:spLocks noChangeArrowheads="1"/>
                                        </wps:cNvSpPr>
                                        <wps:spPr bwMode="auto">
                                          <a:xfrm>
                                            <a:off x="48098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64" name="Rectangle 1476"/>
                                        <wps:cNvSpPr>
                                          <a:spLocks noChangeArrowheads="1"/>
                                        </wps:cNvSpPr>
                                        <wps:spPr bwMode="auto">
                                          <a:xfrm>
                                            <a:off x="57612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65" name="Rectangle 1488"/>
                                        <wps:cNvSpPr>
                                          <a:spLocks noChangeArrowheads="1"/>
                                        </wps:cNvSpPr>
                                        <wps:spPr bwMode="auto">
                                          <a:xfrm>
                                            <a:off x="67126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66" name="Rectangle 1500"/>
                                        <wps:cNvSpPr>
                                          <a:spLocks noChangeArrowheads="1"/>
                                        </wps:cNvSpPr>
                                        <wps:spPr bwMode="auto">
                                          <a:xfrm>
                                            <a:off x="766405" y="0"/>
                                            <a:ext cx="941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67" name="Rectangle 1512"/>
                                        <wps:cNvSpPr>
                                          <a:spLocks noChangeArrowheads="1"/>
                                        </wps:cNvSpPr>
                                        <wps:spPr bwMode="auto">
                                          <a:xfrm>
                                            <a:off x="86154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68" name="Rectangle 1524"/>
                                        <wps:cNvSpPr>
                                          <a:spLocks noChangeArrowheads="1"/>
                                        </wps:cNvSpPr>
                                        <wps:spPr bwMode="auto">
                                          <a:xfrm>
                                            <a:off x="95668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69" name="Rectangle 1536"/>
                                        <wps:cNvSpPr>
                                          <a:spLocks noChangeArrowheads="1"/>
                                        </wps:cNvSpPr>
                                        <wps:spPr bwMode="auto">
                                          <a:xfrm>
                                            <a:off x="1051824"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70" name="Rectangle 1548"/>
                                        <wps:cNvSpPr>
                                          <a:spLocks noChangeArrowheads="1"/>
                                        </wps:cNvSpPr>
                                        <wps:spPr bwMode="auto">
                                          <a:xfrm>
                                            <a:off x="1146964"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71" name="Rectangle 1560"/>
                                        <wps:cNvSpPr>
                                          <a:spLocks noChangeArrowheads="1"/>
                                        </wps:cNvSpPr>
                                        <wps:spPr bwMode="auto">
                                          <a:xfrm>
                                            <a:off x="124210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2672" name="Group 2672"/>
                                      <wpg:cNvGrpSpPr/>
                                      <wpg:grpSpPr>
                                        <a:xfrm>
                                          <a:off x="0" y="697693"/>
                                          <a:ext cx="1335539" cy="141324"/>
                                          <a:chOff x="0" y="0"/>
                                          <a:chExt cx="1335539" cy="141324"/>
                                        </a:xfrm>
                                      </wpg:grpSpPr>
                                      <wps:wsp>
                                        <wps:cNvPr id="2673" name="Rectangle 1405"/>
                                        <wps:cNvSpPr>
                                          <a:spLocks noChangeArrowheads="1"/>
                                        </wps:cNvSpPr>
                                        <wps:spPr bwMode="auto">
                                          <a:xfrm>
                                            <a:off x="0" y="0"/>
                                            <a:ext cx="942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674" name="Rectangle 1417"/>
                                        <wps:cNvSpPr>
                                          <a:spLocks noChangeArrowheads="1"/>
                                        </wps:cNvSpPr>
                                        <wps:spPr bwMode="auto">
                                          <a:xfrm>
                                            <a:off x="100425" y="0"/>
                                            <a:ext cx="93735"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675" name="Rectangle 1429"/>
                                        <wps:cNvSpPr>
                                          <a:spLocks noChangeArrowheads="1"/>
                                        </wps:cNvSpPr>
                                        <wps:spPr bwMode="auto">
                                          <a:xfrm>
                                            <a:off x="19556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76" name="Rectangle 1441"/>
                                        <wps:cNvSpPr>
                                          <a:spLocks noChangeArrowheads="1"/>
                                        </wps:cNvSpPr>
                                        <wps:spPr bwMode="auto">
                                          <a:xfrm>
                                            <a:off x="290705"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77" name="Rectangle 1453"/>
                                        <wps:cNvSpPr>
                                          <a:spLocks noChangeArrowheads="1"/>
                                        </wps:cNvSpPr>
                                        <wps:spPr bwMode="auto">
                                          <a:xfrm>
                                            <a:off x="385845"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78" name="Rectangle 1465"/>
                                        <wps:cNvSpPr>
                                          <a:spLocks noChangeArrowheads="1"/>
                                        </wps:cNvSpPr>
                                        <wps:spPr bwMode="auto">
                                          <a:xfrm>
                                            <a:off x="48098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79" name="Rectangle 1477"/>
                                        <wps:cNvSpPr>
                                          <a:spLocks noChangeArrowheads="1"/>
                                        </wps:cNvSpPr>
                                        <wps:spPr bwMode="auto">
                                          <a:xfrm>
                                            <a:off x="576125" y="0"/>
                                            <a:ext cx="933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80" name="Rectangle 1489"/>
                                        <wps:cNvSpPr>
                                          <a:spLocks noChangeArrowheads="1"/>
                                        </wps:cNvSpPr>
                                        <wps:spPr bwMode="auto">
                                          <a:xfrm>
                                            <a:off x="671265" y="0"/>
                                            <a:ext cx="930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81" name="Rectangle 1501"/>
                                        <wps:cNvSpPr>
                                          <a:spLocks noChangeArrowheads="1"/>
                                        </wps:cNvSpPr>
                                        <wps:spPr bwMode="auto">
                                          <a:xfrm>
                                            <a:off x="766405" y="0"/>
                                            <a:ext cx="937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82" name="Rectangle 1513"/>
                                        <wps:cNvSpPr>
                                          <a:spLocks noChangeArrowheads="1"/>
                                        </wps:cNvSpPr>
                                        <wps:spPr bwMode="auto">
                                          <a:xfrm>
                                            <a:off x="86154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83" name="Rectangle 1525"/>
                                        <wps:cNvSpPr>
                                          <a:spLocks noChangeArrowheads="1"/>
                                        </wps:cNvSpPr>
                                        <wps:spPr bwMode="auto">
                                          <a:xfrm>
                                            <a:off x="956684"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84" name="Rectangle 1537"/>
                                        <wps:cNvSpPr>
                                          <a:spLocks noChangeArrowheads="1"/>
                                        </wps:cNvSpPr>
                                        <wps:spPr bwMode="auto">
                                          <a:xfrm>
                                            <a:off x="1051824" y="0"/>
                                            <a:ext cx="929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85" name="Rectangle 1549"/>
                                        <wps:cNvSpPr>
                                          <a:spLocks noChangeArrowheads="1"/>
                                        </wps:cNvSpPr>
                                        <wps:spPr bwMode="auto">
                                          <a:xfrm>
                                            <a:off x="1146964"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686" name="Rectangle 1561"/>
                                        <wps:cNvSpPr>
                                          <a:spLocks noChangeArrowheads="1"/>
                                        </wps:cNvSpPr>
                                        <wps:spPr bwMode="auto">
                                          <a:xfrm>
                                            <a:off x="1242104"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2687" name="Group 2687"/>
                                      <wpg:cNvGrpSpPr/>
                                      <wpg:grpSpPr>
                                        <a:xfrm>
                                          <a:off x="0" y="840403"/>
                                          <a:ext cx="1335939" cy="141324"/>
                                          <a:chOff x="0" y="0"/>
                                          <a:chExt cx="1335939" cy="141324"/>
                                        </a:xfrm>
                                      </wpg:grpSpPr>
                                      <wps:wsp>
                                        <wps:cNvPr id="2688" name="Rectangle 1406"/>
                                        <wps:cNvSpPr>
                                          <a:spLocks noChangeArrowheads="1"/>
                                        </wps:cNvSpPr>
                                        <wps:spPr bwMode="auto">
                                          <a:xfrm>
                                            <a:off x="0" y="0"/>
                                            <a:ext cx="946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689" name="Rectangle 1418"/>
                                        <wps:cNvSpPr>
                                          <a:spLocks noChangeArrowheads="1"/>
                                        </wps:cNvSpPr>
                                        <wps:spPr bwMode="auto">
                                          <a:xfrm>
                                            <a:off x="100425" y="0"/>
                                            <a:ext cx="941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690" name="Rectangle 1430"/>
                                        <wps:cNvSpPr>
                                          <a:spLocks noChangeArrowheads="1"/>
                                        </wps:cNvSpPr>
                                        <wps:spPr bwMode="auto">
                                          <a:xfrm>
                                            <a:off x="195565" y="0"/>
                                            <a:ext cx="94236" cy="141324"/>
                                          </a:xfrm>
                                          <a:prstGeom prst="rect">
                                            <a:avLst/>
                                          </a:prstGeom>
                                          <a:solidFill>
                                            <a:srgbClr val="44546A"/>
                                          </a:solidFill>
                                          <a:ln w="9525">
                                            <a:solidFill>
                                              <a:srgbClr val="44546A"/>
                                            </a:solidFill>
                                            <a:round/>
                                            <a:headEnd/>
                                            <a:tailEnd/>
                                          </a:ln>
                                        </wps:spPr>
                                        <wps:bodyPr rot="0" vert="horz" wrap="none" lIns="54148" tIns="27073" rIns="54148" bIns="27073" anchor="ctr" anchorCtr="0" upright="1">
                                          <a:noAutofit/>
                                        </wps:bodyPr>
                                      </wps:wsp>
                                      <wps:wsp>
                                        <wps:cNvPr id="2691" name="Rectangle 1442"/>
                                        <wps:cNvSpPr>
                                          <a:spLocks noChangeArrowheads="1"/>
                                        </wps:cNvSpPr>
                                        <wps:spPr bwMode="auto">
                                          <a:xfrm>
                                            <a:off x="290705" y="0"/>
                                            <a:ext cx="937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2692" name="Rectangle 1454"/>
                                        <wps:cNvSpPr>
                                          <a:spLocks noChangeArrowheads="1"/>
                                        </wps:cNvSpPr>
                                        <wps:spPr bwMode="auto">
                                          <a:xfrm>
                                            <a:off x="385845" y="0"/>
                                            <a:ext cx="94236" cy="141324"/>
                                          </a:xfrm>
                                          <a:prstGeom prst="rect">
                                            <a:avLst/>
                                          </a:prstGeom>
                                          <a:solidFill>
                                            <a:srgbClr val="A9D18E"/>
                                          </a:solidFill>
                                          <a:ln w="9525">
                                            <a:solidFill>
                                              <a:srgbClr val="44546A"/>
                                            </a:solidFill>
                                            <a:round/>
                                            <a:headEnd/>
                                            <a:tailEnd/>
                                          </a:ln>
                                        </wps:spPr>
                                        <wps:bodyPr rot="0" vert="horz" wrap="none" lIns="54148" tIns="27073" rIns="54148" bIns="27073" anchor="ctr" anchorCtr="0" upright="1">
                                          <a:noAutofit/>
                                        </wps:bodyPr>
                                      </wps:wsp>
                                      <wps:wsp>
                                        <wps:cNvPr id="2693" name="Rectangle 1466"/>
                                        <wps:cNvSpPr>
                                          <a:spLocks noChangeArrowheads="1"/>
                                        </wps:cNvSpPr>
                                        <wps:spPr bwMode="auto">
                                          <a:xfrm>
                                            <a:off x="480985" y="0"/>
                                            <a:ext cx="938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2694" name="Rectangle 1478"/>
                                        <wps:cNvSpPr>
                                          <a:spLocks noChangeArrowheads="1"/>
                                        </wps:cNvSpPr>
                                        <wps:spPr bwMode="auto">
                                          <a:xfrm>
                                            <a:off x="576125" y="0"/>
                                            <a:ext cx="93735" cy="141324"/>
                                          </a:xfrm>
                                          <a:prstGeom prst="rect">
                                            <a:avLst/>
                                          </a:prstGeom>
                                          <a:solidFill>
                                            <a:srgbClr val="A9D18E"/>
                                          </a:solidFill>
                                          <a:ln w="9525">
                                            <a:solidFill>
                                              <a:srgbClr val="44546A"/>
                                            </a:solidFill>
                                            <a:round/>
                                            <a:headEnd/>
                                            <a:tailEnd/>
                                          </a:ln>
                                        </wps:spPr>
                                        <wps:bodyPr rot="0" vert="horz" wrap="none" lIns="54148" tIns="27073" rIns="54148" bIns="27073" anchor="ctr" anchorCtr="0" upright="1">
                                          <a:noAutofit/>
                                        </wps:bodyPr>
                                      </wps:wsp>
                                      <wps:wsp>
                                        <wps:cNvPr id="2695" name="Rectangle 1490"/>
                                        <wps:cNvSpPr>
                                          <a:spLocks noChangeArrowheads="1"/>
                                        </wps:cNvSpPr>
                                        <wps:spPr bwMode="auto">
                                          <a:xfrm>
                                            <a:off x="671265" y="0"/>
                                            <a:ext cx="934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2696" name="Rectangle 1502"/>
                                        <wps:cNvSpPr>
                                          <a:spLocks noChangeArrowheads="1"/>
                                        </wps:cNvSpPr>
                                        <wps:spPr bwMode="auto">
                                          <a:xfrm>
                                            <a:off x="766405" y="0"/>
                                            <a:ext cx="94136" cy="141324"/>
                                          </a:xfrm>
                                          <a:prstGeom prst="rect">
                                            <a:avLst/>
                                          </a:prstGeom>
                                          <a:solidFill>
                                            <a:srgbClr val="A9D18E"/>
                                          </a:solidFill>
                                          <a:ln w="9525">
                                            <a:solidFill>
                                              <a:srgbClr val="44546A"/>
                                            </a:solidFill>
                                            <a:round/>
                                            <a:headEnd/>
                                            <a:tailEnd/>
                                          </a:ln>
                                        </wps:spPr>
                                        <wps:bodyPr rot="0" vert="horz" wrap="none" lIns="54148" tIns="27073" rIns="54148" bIns="27073" anchor="ctr" anchorCtr="0" upright="1">
                                          <a:noAutofit/>
                                        </wps:bodyPr>
                                      </wps:wsp>
                                      <wps:wsp>
                                        <wps:cNvPr id="2697" name="Rectangle 1514"/>
                                        <wps:cNvSpPr>
                                          <a:spLocks noChangeArrowheads="1"/>
                                        </wps:cNvSpPr>
                                        <wps:spPr bwMode="auto">
                                          <a:xfrm>
                                            <a:off x="861545" y="0"/>
                                            <a:ext cx="938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2698" name="Rectangle 1526"/>
                                        <wps:cNvSpPr>
                                          <a:spLocks noChangeArrowheads="1"/>
                                        </wps:cNvSpPr>
                                        <wps:spPr bwMode="auto">
                                          <a:xfrm>
                                            <a:off x="956684" y="0"/>
                                            <a:ext cx="93835" cy="141324"/>
                                          </a:xfrm>
                                          <a:prstGeom prst="rect">
                                            <a:avLst/>
                                          </a:prstGeom>
                                          <a:solidFill>
                                            <a:srgbClr val="A9D18E"/>
                                          </a:solidFill>
                                          <a:ln w="9525">
                                            <a:solidFill>
                                              <a:srgbClr val="44546A"/>
                                            </a:solidFill>
                                            <a:round/>
                                            <a:headEnd/>
                                            <a:tailEnd/>
                                          </a:ln>
                                        </wps:spPr>
                                        <wps:bodyPr rot="0" vert="horz" wrap="none" lIns="54148" tIns="27073" rIns="54148" bIns="27073" anchor="ctr" anchorCtr="0" upright="1">
                                          <a:noAutofit/>
                                        </wps:bodyPr>
                                      </wps:wsp>
                                      <wps:wsp>
                                        <wps:cNvPr id="2699" name="Rectangle 1538"/>
                                        <wps:cNvSpPr>
                                          <a:spLocks noChangeArrowheads="1"/>
                                        </wps:cNvSpPr>
                                        <wps:spPr bwMode="auto">
                                          <a:xfrm>
                                            <a:off x="1051824" y="0"/>
                                            <a:ext cx="934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2700" name="Rectangle 1550"/>
                                        <wps:cNvSpPr>
                                          <a:spLocks noChangeArrowheads="1"/>
                                        </wps:cNvSpPr>
                                        <wps:spPr bwMode="auto">
                                          <a:xfrm>
                                            <a:off x="1146964" y="0"/>
                                            <a:ext cx="94236" cy="141324"/>
                                          </a:xfrm>
                                          <a:prstGeom prst="rect">
                                            <a:avLst/>
                                          </a:prstGeom>
                                          <a:solidFill>
                                            <a:srgbClr val="A9D18E"/>
                                          </a:solidFill>
                                          <a:ln w="9525">
                                            <a:solidFill>
                                              <a:srgbClr val="44546A"/>
                                            </a:solidFill>
                                            <a:round/>
                                            <a:headEnd/>
                                            <a:tailEnd/>
                                          </a:ln>
                                        </wps:spPr>
                                        <wps:bodyPr rot="0" vert="horz" wrap="none" lIns="54148" tIns="27073" rIns="54148" bIns="27073" anchor="ctr" anchorCtr="0" upright="1">
                                          <a:noAutofit/>
                                        </wps:bodyPr>
                                      </wps:wsp>
                                      <wps:wsp>
                                        <wps:cNvPr id="2701" name="Rectangle 1562"/>
                                        <wps:cNvSpPr>
                                          <a:spLocks noChangeArrowheads="1"/>
                                        </wps:cNvSpPr>
                                        <wps:spPr bwMode="auto">
                                          <a:xfrm>
                                            <a:off x="1242104" y="0"/>
                                            <a:ext cx="938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g:grpSp>
                                    <wpg:grpSp>
                                      <wpg:cNvPr id="2702" name="Group 2702"/>
                                      <wpg:cNvGrpSpPr/>
                                      <wpg:grpSpPr>
                                        <a:xfrm>
                                          <a:off x="0" y="983113"/>
                                          <a:ext cx="1335539" cy="141324"/>
                                          <a:chOff x="0" y="0"/>
                                          <a:chExt cx="1335539" cy="141324"/>
                                        </a:xfrm>
                                      </wpg:grpSpPr>
                                      <wps:wsp>
                                        <wps:cNvPr id="2703" name="Rectangle 1407"/>
                                        <wps:cNvSpPr>
                                          <a:spLocks noChangeArrowheads="1"/>
                                        </wps:cNvSpPr>
                                        <wps:spPr bwMode="auto">
                                          <a:xfrm>
                                            <a:off x="0" y="0"/>
                                            <a:ext cx="942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704" name="Rectangle 1419"/>
                                        <wps:cNvSpPr>
                                          <a:spLocks noChangeArrowheads="1"/>
                                        </wps:cNvSpPr>
                                        <wps:spPr bwMode="auto">
                                          <a:xfrm>
                                            <a:off x="100425" y="0"/>
                                            <a:ext cx="93735" cy="141210"/>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705" name="Rectangle 1431"/>
                                        <wps:cNvSpPr>
                                          <a:spLocks noChangeArrowheads="1"/>
                                        </wps:cNvSpPr>
                                        <wps:spPr bwMode="auto">
                                          <a:xfrm>
                                            <a:off x="195565"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06" name="Rectangle 1443"/>
                                        <wps:cNvSpPr>
                                          <a:spLocks noChangeArrowheads="1"/>
                                        </wps:cNvSpPr>
                                        <wps:spPr bwMode="auto">
                                          <a:xfrm>
                                            <a:off x="29070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07" name="Rectangle 1455"/>
                                        <wps:cNvSpPr>
                                          <a:spLocks noChangeArrowheads="1"/>
                                        </wps:cNvSpPr>
                                        <wps:spPr bwMode="auto">
                                          <a:xfrm>
                                            <a:off x="38584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08" name="Rectangle 1467"/>
                                        <wps:cNvSpPr>
                                          <a:spLocks noChangeArrowheads="1"/>
                                        </wps:cNvSpPr>
                                        <wps:spPr bwMode="auto">
                                          <a:xfrm>
                                            <a:off x="48098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09" name="Rectangle 1479"/>
                                        <wps:cNvSpPr>
                                          <a:spLocks noChangeArrowheads="1"/>
                                        </wps:cNvSpPr>
                                        <wps:spPr bwMode="auto">
                                          <a:xfrm>
                                            <a:off x="576125"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10" name="Rectangle 1491"/>
                                        <wps:cNvSpPr>
                                          <a:spLocks noChangeArrowheads="1"/>
                                        </wps:cNvSpPr>
                                        <wps:spPr bwMode="auto">
                                          <a:xfrm>
                                            <a:off x="67126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11" name="Rectangle 1503"/>
                                        <wps:cNvSpPr>
                                          <a:spLocks noChangeArrowheads="1"/>
                                        </wps:cNvSpPr>
                                        <wps:spPr bwMode="auto">
                                          <a:xfrm>
                                            <a:off x="76640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12" name="Rectangle 1515"/>
                                        <wps:cNvSpPr>
                                          <a:spLocks noChangeArrowheads="1"/>
                                        </wps:cNvSpPr>
                                        <wps:spPr bwMode="auto">
                                          <a:xfrm>
                                            <a:off x="86154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13" name="Rectangle 1527"/>
                                        <wps:cNvSpPr>
                                          <a:spLocks noChangeArrowheads="1"/>
                                        </wps:cNvSpPr>
                                        <wps:spPr bwMode="auto">
                                          <a:xfrm>
                                            <a:off x="95668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14" name="Rectangle 1539"/>
                                        <wps:cNvSpPr>
                                          <a:spLocks noChangeArrowheads="1"/>
                                        </wps:cNvSpPr>
                                        <wps:spPr bwMode="auto">
                                          <a:xfrm>
                                            <a:off x="1051824"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15" name="Rectangle 1551"/>
                                        <wps:cNvSpPr>
                                          <a:spLocks noChangeArrowheads="1"/>
                                        </wps:cNvSpPr>
                                        <wps:spPr bwMode="auto">
                                          <a:xfrm>
                                            <a:off x="114696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16" name="Rectangle 1563"/>
                                        <wps:cNvSpPr>
                                          <a:spLocks noChangeArrowheads="1"/>
                                        </wps:cNvSpPr>
                                        <wps:spPr bwMode="auto">
                                          <a:xfrm>
                                            <a:off x="124210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2717" name="Group 2717"/>
                                      <wpg:cNvGrpSpPr/>
                                      <wpg:grpSpPr>
                                        <a:xfrm>
                                          <a:off x="0" y="1125822"/>
                                          <a:ext cx="1335539" cy="141324"/>
                                          <a:chOff x="0" y="0"/>
                                          <a:chExt cx="1335539" cy="141324"/>
                                        </a:xfrm>
                                      </wpg:grpSpPr>
                                      <wps:wsp>
                                        <wps:cNvPr id="2718" name="Rectangle 1408"/>
                                        <wps:cNvSpPr>
                                          <a:spLocks noChangeArrowheads="1"/>
                                        </wps:cNvSpPr>
                                        <wps:spPr bwMode="auto">
                                          <a:xfrm>
                                            <a:off x="0" y="0"/>
                                            <a:ext cx="942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719" name="Rectangle 1420"/>
                                        <wps:cNvSpPr>
                                          <a:spLocks noChangeArrowheads="1"/>
                                        </wps:cNvSpPr>
                                        <wps:spPr bwMode="auto">
                                          <a:xfrm>
                                            <a:off x="100425" y="0"/>
                                            <a:ext cx="93735" cy="141210"/>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720" name="Rectangle 1432"/>
                                        <wps:cNvSpPr>
                                          <a:spLocks noChangeArrowheads="1"/>
                                        </wps:cNvSpPr>
                                        <wps:spPr bwMode="auto">
                                          <a:xfrm>
                                            <a:off x="195565" y="0"/>
                                            <a:ext cx="93835" cy="141210"/>
                                          </a:xfrm>
                                          <a:prstGeom prst="rect">
                                            <a:avLst/>
                                          </a:prstGeom>
                                          <a:solidFill>
                                            <a:srgbClr val="44546A"/>
                                          </a:solidFill>
                                          <a:ln w="9525">
                                            <a:solidFill>
                                              <a:srgbClr val="44546A"/>
                                            </a:solidFill>
                                            <a:round/>
                                            <a:headEnd/>
                                            <a:tailEnd/>
                                          </a:ln>
                                        </wps:spPr>
                                        <wps:bodyPr rot="0" vert="horz" wrap="none" lIns="54148" tIns="27073" rIns="54148" bIns="27073" anchor="ctr" anchorCtr="0" upright="1">
                                          <a:noAutofit/>
                                        </wps:bodyPr>
                                      </wps:wsp>
                                      <wps:wsp>
                                        <wps:cNvPr id="2721" name="Rectangle 1444"/>
                                        <wps:cNvSpPr>
                                          <a:spLocks noChangeArrowheads="1"/>
                                        </wps:cNvSpPr>
                                        <wps:spPr bwMode="auto">
                                          <a:xfrm>
                                            <a:off x="29070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22" name="Rectangle 1456"/>
                                        <wps:cNvSpPr>
                                          <a:spLocks noChangeArrowheads="1"/>
                                        </wps:cNvSpPr>
                                        <wps:spPr bwMode="auto">
                                          <a:xfrm>
                                            <a:off x="38584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23" name="Rectangle 1468"/>
                                        <wps:cNvSpPr>
                                          <a:spLocks noChangeArrowheads="1"/>
                                        </wps:cNvSpPr>
                                        <wps:spPr bwMode="auto">
                                          <a:xfrm>
                                            <a:off x="48098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24" name="Rectangle 1480"/>
                                        <wps:cNvSpPr>
                                          <a:spLocks noChangeArrowheads="1"/>
                                        </wps:cNvSpPr>
                                        <wps:spPr bwMode="auto">
                                          <a:xfrm>
                                            <a:off x="576125"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25" name="Rectangle 1492"/>
                                        <wps:cNvSpPr>
                                          <a:spLocks noChangeArrowheads="1"/>
                                        </wps:cNvSpPr>
                                        <wps:spPr bwMode="auto">
                                          <a:xfrm>
                                            <a:off x="67126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26" name="Rectangle 1504"/>
                                        <wps:cNvSpPr>
                                          <a:spLocks noChangeArrowheads="1"/>
                                        </wps:cNvSpPr>
                                        <wps:spPr bwMode="auto">
                                          <a:xfrm>
                                            <a:off x="76640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27" name="Rectangle 1516"/>
                                        <wps:cNvSpPr>
                                          <a:spLocks noChangeArrowheads="1"/>
                                        </wps:cNvSpPr>
                                        <wps:spPr bwMode="auto">
                                          <a:xfrm>
                                            <a:off x="86154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28" name="Rectangle 1528"/>
                                        <wps:cNvSpPr>
                                          <a:spLocks noChangeArrowheads="1"/>
                                        </wps:cNvSpPr>
                                        <wps:spPr bwMode="auto">
                                          <a:xfrm>
                                            <a:off x="95668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29" name="Rectangle 1540"/>
                                        <wps:cNvSpPr>
                                          <a:spLocks noChangeArrowheads="1"/>
                                        </wps:cNvSpPr>
                                        <wps:spPr bwMode="auto">
                                          <a:xfrm>
                                            <a:off x="1051824"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30" name="Rectangle 1552"/>
                                        <wps:cNvSpPr>
                                          <a:spLocks noChangeArrowheads="1"/>
                                        </wps:cNvSpPr>
                                        <wps:spPr bwMode="auto">
                                          <a:xfrm>
                                            <a:off x="114696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31" name="Rectangle 1564"/>
                                        <wps:cNvSpPr>
                                          <a:spLocks noChangeArrowheads="1"/>
                                        </wps:cNvSpPr>
                                        <wps:spPr bwMode="auto">
                                          <a:xfrm>
                                            <a:off x="124210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2732" name="Group 2732"/>
                                      <wpg:cNvGrpSpPr/>
                                      <wpg:grpSpPr>
                                        <a:xfrm>
                                          <a:off x="0" y="1263247"/>
                                          <a:ext cx="1335139" cy="141324"/>
                                          <a:chOff x="0" y="0"/>
                                          <a:chExt cx="1335139" cy="141324"/>
                                        </a:xfrm>
                                      </wpg:grpSpPr>
                                      <wps:wsp>
                                        <wps:cNvPr id="2733" name="Rectangle 1409"/>
                                        <wps:cNvSpPr>
                                          <a:spLocks noChangeArrowheads="1"/>
                                        </wps:cNvSpPr>
                                        <wps:spPr bwMode="auto">
                                          <a:xfrm>
                                            <a:off x="0" y="0"/>
                                            <a:ext cx="93835"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734" name="Rectangle 1421"/>
                                        <wps:cNvSpPr>
                                          <a:spLocks noChangeArrowheads="1"/>
                                        </wps:cNvSpPr>
                                        <wps:spPr bwMode="auto">
                                          <a:xfrm>
                                            <a:off x="100425" y="0"/>
                                            <a:ext cx="93335"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735" name="Rectangle 1433"/>
                                        <wps:cNvSpPr>
                                          <a:spLocks noChangeArrowheads="1"/>
                                        </wps:cNvSpPr>
                                        <wps:spPr bwMode="auto">
                                          <a:xfrm>
                                            <a:off x="19556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36" name="Rectangle 1445"/>
                                        <wps:cNvSpPr>
                                          <a:spLocks noChangeArrowheads="1"/>
                                        </wps:cNvSpPr>
                                        <wps:spPr bwMode="auto">
                                          <a:xfrm>
                                            <a:off x="290705"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37" name="Rectangle 1457"/>
                                        <wps:cNvSpPr>
                                          <a:spLocks noChangeArrowheads="1"/>
                                        </wps:cNvSpPr>
                                        <wps:spPr bwMode="auto">
                                          <a:xfrm>
                                            <a:off x="38584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38" name="Rectangle 1469"/>
                                        <wps:cNvSpPr>
                                          <a:spLocks noChangeArrowheads="1"/>
                                        </wps:cNvSpPr>
                                        <wps:spPr bwMode="auto">
                                          <a:xfrm>
                                            <a:off x="48098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39" name="Rectangle 1481"/>
                                        <wps:cNvSpPr>
                                          <a:spLocks noChangeArrowheads="1"/>
                                        </wps:cNvSpPr>
                                        <wps:spPr bwMode="auto">
                                          <a:xfrm>
                                            <a:off x="576125"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40" name="Rectangle 1493"/>
                                        <wps:cNvSpPr>
                                          <a:spLocks noChangeArrowheads="1"/>
                                        </wps:cNvSpPr>
                                        <wps:spPr bwMode="auto">
                                          <a:xfrm>
                                            <a:off x="671265" y="0"/>
                                            <a:ext cx="926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41" name="Rectangle 1505"/>
                                        <wps:cNvSpPr>
                                          <a:spLocks noChangeArrowheads="1"/>
                                        </wps:cNvSpPr>
                                        <wps:spPr bwMode="auto">
                                          <a:xfrm>
                                            <a:off x="766405"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42" name="Rectangle 1517"/>
                                        <wps:cNvSpPr>
                                          <a:spLocks noChangeArrowheads="1"/>
                                        </wps:cNvSpPr>
                                        <wps:spPr bwMode="auto">
                                          <a:xfrm>
                                            <a:off x="86154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43" name="Rectangle 1529"/>
                                        <wps:cNvSpPr>
                                          <a:spLocks noChangeArrowheads="1"/>
                                        </wps:cNvSpPr>
                                        <wps:spPr bwMode="auto">
                                          <a:xfrm>
                                            <a:off x="956684"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44" name="Rectangle 1541"/>
                                        <wps:cNvSpPr>
                                          <a:spLocks noChangeArrowheads="1"/>
                                        </wps:cNvSpPr>
                                        <wps:spPr bwMode="auto">
                                          <a:xfrm>
                                            <a:off x="1057110" y="0"/>
                                            <a:ext cx="926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45" name="Rectangle 1553"/>
                                        <wps:cNvSpPr>
                                          <a:spLocks noChangeArrowheads="1"/>
                                        </wps:cNvSpPr>
                                        <wps:spPr bwMode="auto">
                                          <a:xfrm>
                                            <a:off x="114696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46" name="Rectangle 1565"/>
                                        <wps:cNvSpPr>
                                          <a:spLocks noChangeArrowheads="1"/>
                                        </wps:cNvSpPr>
                                        <wps:spPr bwMode="auto">
                                          <a:xfrm>
                                            <a:off x="1242104"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2747" name="Group 2747"/>
                                      <wpg:cNvGrpSpPr/>
                                      <wpg:grpSpPr>
                                        <a:xfrm>
                                          <a:off x="0" y="1400671"/>
                                          <a:ext cx="1335539" cy="141324"/>
                                          <a:chOff x="0" y="0"/>
                                          <a:chExt cx="1335539" cy="141324"/>
                                        </a:xfrm>
                                      </wpg:grpSpPr>
                                      <wps:wsp>
                                        <wps:cNvPr id="2748" name="Rectangle 1410"/>
                                        <wps:cNvSpPr>
                                          <a:spLocks noChangeArrowheads="1"/>
                                        </wps:cNvSpPr>
                                        <wps:spPr bwMode="auto">
                                          <a:xfrm>
                                            <a:off x="0" y="0"/>
                                            <a:ext cx="942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749" name="Rectangle 1422"/>
                                        <wps:cNvSpPr>
                                          <a:spLocks noChangeArrowheads="1"/>
                                        </wps:cNvSpPr>
                                        <wps:spPr bwMode="auto">
                                          <a:xfrm>
                                            <a:off x="100425" y="0"/>
                                            <a:ext cx="93735" cy="141210"/>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750" name="Rectangle 1446"/>
                                        <wps:cNvSpPr>
                                          <a:spLocks noChangeArrowheads="1"/>
                                        </wps:cNvSpPr>
                                        <wps:spPr bwMode="auto">
                                          <a:xfrm>
                                            <a:off x="290705" y="0"/>
                                            <a:ext cx="933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51" name="Rectangle 1458"/>
                                        <wps:cNvSpPr>
                                          <a:spLocks noChangeArrowheads="1"/>
                                        </wps:cNvSpPr>
                                        <wps:spPr bwMode="auto">
                                          <a:xfrm>
                                            <a:off x="38584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52" name="Rectangle 1470"/>
                                        <wps:cNvSpPr>
                                          <a:spLocks noChangeArrowheads="1"/>
                                        </wps:cNvSpPr>
                                        <wps:spPr bwMode="auto">
                                          <a:xfrm>
                                            <a:off x="48098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53" name="Rectangle 1482"/>
                                        <wps:cNvSpPr>
                                          <a:spLocks noChangeArrowheads="1"/>
                                        </wps:cNvSpPr>
                                        <wps:spPr bwMode="auto">
                                          <a:xfrm>
                                            <a:off x="57612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54" name="Rectangle 1494"/>
                                        <wps:cNvSpPr>
                                          <a:spLocks noChangeArrowheads="1"/>
                                        </wps:cNvSpPr>
                                        <wps:spPr bwMode="auto">
                                          <a:xfrm>
                                            <a:off x="67126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55" name="Rectangle 1506"/>
                                        <wps:cNvSpPr>
                                          <a:spLocks noChangeArrowheads="1"/>
                                        </wps:cNvSpPr>
                                        <wps:spPr bwMode="auto">
                                          <a:xfrm>
                                            <a:off x="76640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56" name="Rectangle 1518"/>
                                        <wps:cNvSpPr>
                                          <a:spLocks noChangeArrowheads="1"/>
                                        </wps:cNvSpPr>
                                        <wps:spPr bwMode="auto">
                                          <a:xfrm>
                                            <a:off x="86154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57" name="Rectangle 1530"/>
                                        <wps:cNvSpPr>
                                          <a:spLocks noChangeArrowheads="1"/>
                                        </wps:cNvSpPr>
                                        <wps:spPr bwMode="auto">
                                          <a:xfrm>
                                            <a:off x="95668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58" name="Rectangle 1542"/>
                                        <wps:cNvSpPr>
                                          <a:spLocks noChangeArrowheads="1"/>
                                        </wps:cNvSpPr>
                                        <wps:spPr bwMode="auto">
                                          <a:xfrm>
                                            <a:off x="1057110"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59" name="Rectangle 1554"/>
                                        <wps:cNvSpPr>
                                          <a:spLocks noChangeArrowheads="1"/>
                                        </wps:cNvSpPr>
                                        <wps:spPr bwMode="auto">
                                          <a:xfrm>
                                            <a:off x="114696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60" name="Rectangle 1566"/>
                                        <wps:cNvSpPr>
                                          <a:spLocks noChangeArrowheads="1"/>
                                        </wps:cNvSpPr>
                                        <wps:spPr bwMode="auto">
                                          <a:xfrm>
                                            <a:off x="124210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2761" name="Group 2761"/>
                                      <wpg:cNvGrpSpPr/>
                                      <wpg:grpSpPr>
                                        <a:xfrm>
                                          <a:off x="0" y="1543381"/>
                                          <a:ext cx="1340425" cy="141324"/>
                                          <a:chOff x="0" y="0"/>
                                          <a:chExt cx="1340425" cy="141324"/>
                                        </a:xfrm>
                                      </wpg:grpSpPr>
                                      <wps:wsp>
                                        <wps:cNvPr id="2762" name="Rectangle 1411"/>
                                        <wps:cNvSpPr>
                                          <a:spLocks noChangeArrowheads="1"/>
                                        </wps:cNvSpPr>
                                        <wps:spPr bwMode="auto">
                                          <a:xfrm>
                                            <a:off x="0" y="0"/>
                                            <a:ext cx="93835"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763" name="Rectangle 1423"/>
                                        <wps:cNvSpPr>
                                          <a:spLocks noChangeArrowheads="1"/>
                                        </wps:cNvSpPr>
                                        <wps:spPr bwMode="auto">
                                          <a:xfrm>
                                            <a:off x="100425" y="0"/>
                                            <a:ext cx="93335"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764" name="Rectangle 1435"/>
                                        <wps:cNvSpPr>
                                          <a:spLocks noChangeArrowheads="1"/>
                                        </wps:cNvSpPr>
                                        <wps:spPr bwMode="auto">
                                          <a:xfrm>
                                            <a:off x="19556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65" name="Rectangle 1447"/>
                                        <wps:cNvSpPr>
                                          <a:spLocks noChangeArrowheads="1"/>
                                        </wps:cNvSpPr>
                                        <wps:spPr bwMode="auto">
                                          <a:xfrm>
                                            <a:off x="290705"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66" name="Rectangle 1459"/>
                                        <wps:cNvSpPr>
                                          <a:spLocks noChangeArrowheads="1"/>
                                        </wps:cNvSpPr>
                                        <wps:spPr bwMode="auto">
                                          <a:xfrm>
                                            <a:off x="38584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67" name="Rectangle 1471"/>
                                        <wps:cNvSpPr>
                                          <a:spLocks noChangeArrowheads="1"/>
                                        </wps:cNvSpPr>
                                        <wps:spPr bwMode="auto">
                                          <a:xfrm>
                                            <a:off x="48098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68" name="Rectangle 1483"/>
                                        <wps:cNvSpPr>
                                          <a:spLocks noChangeArrowheads="1"/>
                                        </wps:cNvSpPr>
                                        <wps:spPr bwMode="auto">
                                          <a:xfrm>
                                            <a:off x="576125"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69" name="Rectangle 1495"/>
                                        <wps:cNvSpPr>
                                          <a:spLocks noChangeArrowheads="1"/>
                                        </wps:cNvSpPr>
                                        <wps:spPr bwMode="auto">
                                          <a:xfrm>
                                            <a:off x="671265" y="0"/>
                                            <a:ext cx="926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70" name="Rectangle 1507"/>
                                        <wps:cNvSpPr>
                                          <a:spLocks noChangeArrowheads="1"/>
                                        </wps:cNvSpPr>
                                        <wps:spPr bwMode="auto">
                                          <a:xfrm>
                                            <a:off x="76640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71" name="Rectangle 1519"/>
                                        <wps:cNvSpPr>
                                          <a:spLocks noChangeArrowheads="1"/>
                                        </wps:cNvSpPr>
                                        <wps:spPr bwMode="auto">
                                          <a:xfrm>
                                            <a:off x="86154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72" name="Rectangle 1531"/>
                                        <wps:cNvSpPr>
                                          <a:spLocks noChangeArrowheads="1"/>
                                        </wps:cNvSpPr>
                                        <wps:spPr bwMode="auto">
                                          <a:xfrm>
                                            <a:off x="956684"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73" name="Rectangle 1543"/>
                                        <wps:cNvSpPr>
                                          <a:spLocks noChangeArrowheads="1"/>
                                        </wps:cNvSpPr>
                                        <wps:spPr bwMode="auto">
                                          <a:xfrm>
                                            <a:off x="1057110" y="0"/>
                                            <a:ext cx="926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74" name="Rectangle 1555"/>
                                        <wps:cNvSpPr>
                                          <a:spLocks noChangeArrowheads="1"/>
                                        </wps:cNvSpPr>
                                        <wps:spPr bwMode="auto">
                                          <a:xfrm>
                                            <a:off x="114696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75" name="Rectangle 1567"/>
                                        <wps:cNvSpPr>
                                          <a:spLocks noChangeArrowheads="1"/>
                                        </wps:cNvSpPr>
                                        <wps:spPr bwMode="auto">
                                          <a:xfrm>
                                            <a:off x="1247390"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grpSp>
                                    <wpg:cNvPr id="2776" name="Group 2776"/>
                                    <wpg:cNvGrpSpPr/>
                                    <wpg:grpSpPr>
                                      <a:xfrm>
                                        <a:off x="269563" y="1781230"/>
                                        <a:ext cx="1332000" cy="145168"/>
                                        <a:chOff x="0" y="0"/>
                                        <a:chExt cx="1332000" cy="145168"/>
                                      </a:xfrm>
                                    </wpg:grpSpPr>
                                    <wps:wsp>
                                      <wps:cNvPr id="2777" name="Straight Arrow Connector 2777"/>
                                      <wps:cNvCnPr/>
                                      <wps:spPr>
                                        <a:xfrm>
                                          <a:off x="0" y="0"/>
                                          <a:ext cx="1332000" cy="0"/>
                                        </a:xfrm>
                                        <a:prstGeom prst="straightConnector1">
                                          <a:avLst/>
                                        </a:prstGeom>
                                        <a:ln w="6350">
                                          <a:solidFill>
                                            <a:schemeClr val="tx1">
                                              <a:lumMod val="65000"/>
                                              <a:lumOff val="35000"/>
                                            </a:schemeClr>
                                          </a:solidFill>
                                          <a:headEnd type="triangle" w="sm" len="sm"/>
                                          <a:tailEnd type="triangle" w="sm" len="sm"/>
                                        </a:ln>
                                      </wps:spPr>
                                      <wps:style>
                                        <a:lnRef idx="1">
                                          <a:schemeClr val="accent1"/>
                                        </a:lnRef>
                                        <a:fillRef idx="0">
                                          <a:schemeClr val="accent1"/>
                                        </a:fillRef>
                                        <a:effectRef idx="0">
                                          <a:schemeClr val="accent1"/>
                                        </a:effectRef>
                                        <a:fontRef idx="minor">
                                          <a:schemeClr val="tx1"/>
                                        </a:fontRef>
                                      </wps:style>
                                      <wps:bodyPr/>
                                    </wps:wsp>
                                    <wps:wsp>
                                      <wps:cNvPr id="2778" name="Text Box 2"/>
                                      <wps:cNvSpPr txBox="1">
                                        <a:spLocks noChangeArrowheads="1"/>
                                      </wps:cNvSpPr>
                                      <wps:spPr bwMode="auto">
                                        <a:xfrm>
                                          <a:off x="560268" y="26428"/>
                                          <a:ext cx="218928" cy="118740"/>
                                        </a:xfrm>
                                        <a:prstGeom prst="rect">
                                          <a:avLst/>
                                        </a:prstGeom>
                                        <a:solidFill>
                                          <a:srgbClr val="FFFFFF"/>
                                        </a:solidFill>
                                        <a:ln w="9525">
                                          <a:noFill/>
                                          <a:miter lim="800000"/>
                                          <a:headEnd/>
                                          <a:tailEnd/>
                                        </a:ln>
                                      </wps:spPr>
                                      <wps:txbx>
                                        <w:txbxContent>
                                          <w:p w14:paraId="786C8808" w14:textId="77777777" w:rsidR="00305213" w:rsidRPr="00E74046" w:rsidRDefault="00305213" w:rsidP="00C460A7">
                                            <w:pPr>
                                              <w:rPr>
                                                <w:b/>
                                                <w:color w:val="595959" w:themeColor="text1" w:themeTint="A6"/>
                                                <w:sz w:val="12"/>
                                              </w:rPr>
                                            </w:pPr>
                                            <w:r>
                                              <w:rPr>
                                                <w:b/>
                                                <w:color w:val="595959" w:themeColor="text1" w:themeTint="A6"/>
                                                <w:sz w:val="12"/>
                                              </w:rPr>
                                              <w:t>Time</w:t>
                                            </w:r>
                                          </w:p>
                                        </w:txbxContent>
                                      </wps:txbx>
                                      <wps:bodyPr rot="0" vert="horz" wrap="square" lIns="0" tIns="0" rIns="0" bIns="0" anchor="t" anchorCtr="0">
                                        <a:noAutofit/>
                                      </wps:bodyPr>
                                    </wps:wsp>
                                  </wpg:grpSp>
                                  <wpg:grpSp>
                                    <wpg:cNvPr id="2779" name="Group 2779"/>
                                    <wpg:cNvGrpSpPr/>
                                    <wpg:grpSpPr>
                                      <a:xfrm>
                                        <a:off x="0" y="0"/>
                                        <a:ext cx="163969" cy="1692000"/>
                                        <a:chOff x="0" y="0"/>
                                        <a:chExt cx="163969" cy="1692000"/>
                                      </a:xfrm>
                                    </wpg:grpSpPr>
                                    <wps:wsp>
                                      <wps:cNvPr id="2780" name="Straight Arrow Connector 2780"/>
                                      <wps:cNvCnPr/>
                                      <wps:spPr>
                                        <a:xfrm rot="5400000">
                                          <a:off x="-682031" y="846000"/>
                                          <a:ext cx="1692000" cy="0"/>
                                        </a:xfrm>
                                        <a:prstGeom prst="straightConnector1">
                                          <a:avLst/>
                                        </a:prstGeom>
                                        <a:ln w="6350">
                                          <a:solidFill>
                                            <a:schemeClr val="tx1">
                                              <a:lumMod val="65000"/>
                                              <a:lumOff val="35000"/>
                                            </a:schemeClr>
                                          </a:solidFill>
                                          <a:headEnd type="triangle" w="sm" len="sm"/>
                                          <a:tailEnd type="triangle" w="sm" len="sm"/>
                                        </a:ln>
                                      </wps:spPr>
                                      <wps:style>
                                        <a:lnRef idx="1">
                                          <a:schemeClr val="accent1"/>
                                        </a:lnRef>
                                        <a:fillRef idx="0">
                                          <a:schemeClr val="accent1"/>
                                        </a:fillRef>
                                        <a:effectRef idx="0">
                                          <a:schemeClr val="accent1"/>
                                        </a:effectRef>
                                        <a:fontRef idx="minor">
                                          <a:schemeClr val="tx1"/>
                                        </a:fontRef>
                                      </wps:style>
                                      <wps:bodyPr/>
                                    </wps:wsp>
                                    <wps:wsp>
                                      <wps:cNvPr id="2781" name="Text Box 2"/>
                                      <wps:cNvSpPr txBox="1">
                                        <a:spLocks noChangeArrowheads="1"/>
                                      </wps:cNvSpPr>
                                      <wps:spPr bwMode="auto">
                                        <a:xfrm rot="16200000">
                                          <a:off x="-50408" y="764074"/>
                                          <a:ext cx="218928" cy="118111"/>
                                        </a:xfrm>
                                        <a:prstGeom prst="rect">
                                          <a:avLst/>
                                        </a:prstGeom>
                                        <a:solidFill>
                                          <a:srgbClr val="FFFFFF"/>
                                        </a:solidFill>
                                        <a:ln w="9525">
                                          <a:noFill/>
                                          <a:miter lim="800000"/>
                                          <a:headEnd/>
                                          <a:tailEnd/>
                                        </a:ln>
                                      </wps:spPr>
                                      <wps:txbx>
                                        <w:txbxContent>
                                          <w:p w14:paraId="76AB9EED" w14:textId="77777777" w:rsidR="00305213" w:rsidRPr="00E74046" w:rsidRDefault="00305213" w:rsidP="00C460A7">
                                            <w:pPr>
                                              <w:rPr>
                                                <w:b/>
                                                <w:color w:val="595959" w:themeColor="text1" w:themeTint="A6"/>
                                                <w:sz w:val="12"/>
                                              </w:rPr>
                                            </w:pPr>
                                            <w:r>
                                              <w:rPr>
                                                <w:b/>
                                                <w:color w:val="595959" w:themeColor="text1" w:themeTint="A6"/>
                                                <w:sz w:val="12"/>
                                              </w:rPr>
                                              <w:t>Freq.</w:t>
                                            </w:r>
                                          </w:p>
                                        </w:txbxContent>
                                      </wps:txbx>
                                      <wps:bodyPr rot="0" vert="horz" wrap="square" lIns="0" tIns="0" rIns="0" bIns="0" anchor="t" anchorCtr="0">
                                        <a:noAutofit/>
                                      </wps:bodyPr>
                                    </wps:wsp>
                                  </wpg:grpSp>
                                </wpg:grpSp>
                                <wps:wsp>
                                  <wps:cNvPr id="2782" name="Text Box 2"/>
                                  <wps:cNvSpPr txBox="1">
                                    <a:spLocks noChangeArrowheads="1"/>
                                  </wps:cNvSpPr>
                                  <wps:spPr bwMode="auto">
                                    <a:xfrm>
                                      <a:off x="618134" y="1912924"/>
                                      <a:ext cx="727275" cy="27433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0FCEC66" w14:textId="77777777" w:rsidR="00305213" w:rsidRPr="0001208A" w:rsidRDefault="00305213" w:rsidP="00C460A7">
                                        <w:pPr>
                                          <w:pStyle w:val="NormalWeb"/>
                                          <w:overflowPunct w:val="0"/>
                                          <w:spacing w:before="0" w:beforeAutospacing="0" w:after="120" w:afterAutospacing="0"/>
                                          <w:jc w:val="both"/>
                                          <w:rPr>
                                            <w:b/>
                                            <w:sz w:val="20"/>
                                          </w:rPr>
                                        </w:pPr>
                                        <w:r>
                                          <w:rPr>
                                            <w:rFonts w:ascii="Arial" w:hAnsi="Arial"/>
                                            <w:b/>
                                            <w:sz w:val="16"/>
                                            <w:szCs w:val="20"/>
                                            <w:lang w:val="en-GB"/>
                                          </w:rPr>
                                          <w:t>Density 2</w:t>
                                        </w:r>
                                      </w:p>
                                    </w:txbxContent>
                                  </wps:txbx>
                                  <wps:bodyPr rot="0" vert="horz" wrap="square" lIns="91440" tIns="45720" rIns="91440" bIns="45720" anchor="t" anchorCtr="0" upright="1">
                                    <a:noAutofit/>
                                  </wps:bodyPr>
                                </wps:wsp>
                              </wpg:grpSp>
                            </wpg:grpSp>
                            <wps:wsp>
                              <wps:cNvPr id="77" name="Rectangle 1432"/>
                              <wps:cNvSpPr>
                                <a:spLocks noChangeArrowheads="1"/>
                              </wps:cNvSpPr>
                              <wps:spPr bwMode="auto">
                                <a:xfrm>
                                  <a:off x="469557" y="1415731"/>
                                  <a:ext cx="93820" cy="141190"/>
                                </a:xfrm>
                                <a:prstGeom prst="rect">
                                  <a:avLst/>
                                </a:prstGeom>
                                <a:solidFill>
                                  <a:srgbClr val="44546A"/>
                                </a:solidFill>
                                <a:ln w="9525">
                                  <a:solidFill>
                                    <a:srgbClr val="44546A"/>
                                  </a:solidFill>
                                  <a:round/>
                                  <a:headEnd/>
                                  <a:tailEnd/>
                                </a:ln>
                              </wps:spPr>
                              <wps:bodyPr rot="0" vert="horz" wrap="none" lIns="54148" tIns="27073" rIns="54148" bIns="27073" anchor="ctr" anchorCtr="0" upright="1">
                                <a:noAutofit/>
                              </wps:bodyPr>
                            </wps:wsp>
                          </wpg:wgp>
                        </a:graphicData>
                      </a:graphic>
                    </wp:anchor>
                  </w:drawing>
                </mc:Choice>
                <mc:Fallback>
                  <w:pict>
                    <v:group w14:anchorId="07F8414F" id="Group 78" o:spid="_x0000_s1231" style="position:absolute;left:0;text-align:left;margin-left:6.25pt;margin-top:3pt;width:126.75pt;height:172.2pt;z-index:251667456;mso-position-horizontal-relative:text;mso-position-vertical-relative:text" coordsize="16099,218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">
                      <v:group id="Group 2594" o:spid="_x0000_s1232" style="position:absolute;width:16099;height:21872" coordsize="16099,21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">
                        <v:rect id="Rectangle 1436" o:spid="_x0000_s1233" style="position:absolute;left:5619;top:142;width:942;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" strokecolor="#44546a">
                          <v:stroke joinstyle="round"/>
                          <v:textbox inset="1.50411mm,.75203mm,1.50411mm,.75203mm"/>
                        </v:rect>
                        <v:group id="Group 2596" o:spid="_x0000_s1234" style="position:absolute;width:16099;height:21872" coordsize="16099,21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">
                          <v:group id="Group 2597" o:spid="_x0000_s1235" style="position:absolute;width:16099;height:19263" coordsize="16099,19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">
                            <v:group id="Group 2598" o:spid="_x0000_s1236" style="position:absolute;left:2695;top:158;width:13404;height:16847" coordsize="13404,16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">
                              <v:group id="Group 2599" o:spid="_x0000_s1237" style="position:absolute;width:13363;height:1414" coordsize="13363,1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">
                                <v:rect id="Rectangle 1400" o:spid="_x0000_s1238" style="position:absolute;width:949;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" fillcolor="#dbdbdb" strokecolor="#44546a">
                                  <v:stroke joinstyle="round"/>
                                  <v:textbox inset="1.50411mm,.75203mm,1.50411mm,.75203mm"/>
                                </v:rect>
                                <v:rect id="Rectangle 1412" o:spid="_x0000_s1239" style="position:absolute;left:951;width:94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" fillcolor="#dbdbdb" strokecolor="#44546a">
                                  <v:stroke joinstyle="round"/>
                                  <v:textbox inset="1.50411mm,.75203mm,1.50411mm,.75203mm"/>
                                </v:rect>
                                <v:rect id="Rectangle 1424" o:spid="_x0000_s1240" style="position:absolute;left:1902;width:94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" fillcolor="#44546a" strokecolor="#44546a">
                                  <v:stroke joinstyle="round"/>
                                  <v:textbox inset="1.50411mm,.75203mm,1.50411mm,.75203mm"/>
                                </v:rect>
                                <v:rect id="Rectangle 1448" o:spid="_x0000_s1241" style="position:absolute;left:3858;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" strokecolor="#44546a">
                                  <v:stroke joinstyle="round"/>
                                  <v:textbox inset="1.50411mm,.75203mm,1.50411mm,.75203mm"/>
                                </v:rect>
                                <v:rect id="Rectangle 1460" o:spid="_x0000_s1242" style="position:absolute;left:4809;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" strokecolor="#44546a">
                                  <v:stroke joinstyle="round"/>
                                  <v:textbox inset="1.50411mm,.75203mm,1.50411mm,.75203mm"/>
                                </v:rect>
                                <v:rect id="Rectangle 1472" o:spid="_x0000_s1243" style="position:absolute;left:5761;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" strokecolor="#44546a">
                                  <v:stroke joinstyle="round"/>
                                  <v:textbox inset="1.50411mm,.75203mm,1.50411mm,.75203mm"/>
                                </v:rect>
                                <v:rect id="Rectangle 1484" o:spid="_x0000_s1244" style="position:absolute;left:6712;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" strokecolor="#44546a">
                                  <v:stroke joinstyle="round"/>
                                  <v:textbox inset="1.50411mm,.75203mm,1.50411mm,.75203mm"/>
                                </v:rect>
                                <v:rect id="Rectangle 1496" o:spid="_x0000_s1245" style="position:absolute;left:7664;width:94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" strokecolor="#44546a">
                                  <v:stroke joinstyle="round"/>
                                  <v:textbox inset="1.50411mm,.75203mm,1.50411mm,.75203mm"/>
                                </v:rect>
                                <v:rect id="Rectangle 1508" o:spid="_x0000_s1246" style="position:absolute;left:8615;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" strokecolor="#44546a">
                                  <v:stroke joinstyle="round"/>
                                  <v:textbox inset="1.50411mm,.75203mm,1.50411mm,.75203mm"/>
                                </v:rect>
                                <v:rect id="Rectangle 1520" o:spid="_x0000_s1247" style="position:absolute;left:9566;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" strokecolor="#44546a">
                                  <v:stroke joinstyle="round"/>
                                  <v:textbox inset="1.50411mm,.75203mm,1.50411mm,.75203mm"/>
                                </v:rect>
                                <v:rect id="Rectangle 1532" o:spid="_x0000_s1248" style="position:absolute;left:10518;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" strokecolor="#44546a">
                                  <v:stroke joinstyle="round"/>
                                  <v:textbox inset="1.50411mm,.75203mm,1.50411mm,.75203mm"/>
                                </v:rect>
                                <v:rect id="Rectangle 1544" o:spid="_x0000_s1249" style="position:absolute;left:11469;width:94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" strokecolor="#44546a">
                                  <v:stroke joinstyle="round"/>
                                  <v:textbox inset="1.50411mm,.75203mm,1.50411mm,.75203mm"/>
                                </v:rect>
                                <v:rect id="Rectangle 1556" o:spid="_x0000_s1250" style="position:absolute;left:12421;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" strokecolor="#44546a">
                                  <v:stroke joinstyle="round"/>
                                  <v:textbox inset="1.50411mm,.75203mm,1.50411mm,.75203mm"/>
                                </v:rect>
                              </v:group>
                              <v:group id="Group 2613" o:spid="_x0000_s1251" style="position:absolute;top:1374;width:13359;height:1413" coordsize="13359,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">
                                <v:rect id="Rectangle 1401" o:spid="_x0000_s1252" style="position:absolute;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" fillcolor="#dbdbdb" strokecolor="#44546a">
                                  <v:stroke joinstyle="round"/>
                                  <v:textbox inset="1.50411mm,.75203mm,1.50411mm,.75203mm"/>
                                </v:rect>
                                <v:rect id="Rectangle 1413" o:spid="_x0000_s1253" style="position:absolute;left:951;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" fillcolor="#dbdbdb" strokecolor="#44546a">
                                  <v:stroke joinstyle="round"/>
                                  <v:textbox inset="1.50411mm,.75203mm,1.50411mm,.75203mm"/>
                                </v:rect>
                                <v:rect id="Rectangle 1425" o:spid="_x0000_s1254" style="position:absolute;left:1902;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" strokecolor="#44546a">
                                  <v:stroke joinstyle="round"/>
                                  <v:textbox inset="1.50411mm,.75203mm,1.50411mm,.75203mm"/>
                                </v:rect>
                                <v:rect id="Rectangle 1437" o:spid="_x0000_s1255" style="position:absolute;left:2907;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" strokecolor="#44546a">
                                  <v:stroke joinstyle="round"/>
                                  <v:textbox inset="1.50411mm,.75203mm,1.50411mm,.75203mm"/>
                                </v:rect>
                                <v:rect id="Rectangle 1449" o:spid="_x0000_s1256" style="position:absolute;left:3858;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" strokecolor="#44546a">
                                  <v:stroke joinstyle="round"/>
                                  <v:textbox inset="1.50411mm,.75203mm,1.50411mm,.75203mm"/>
                                </v:rect>
                                <v:rect id="Rectangle 1461" o:spid="_x0000_s1257" style="position:absolute;left:4809;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" strokecolor="#44546a">
                                  <v:stroke joinstyle="round"/>
                                  <v:textbox inset="1.50411mm,.75203mm,1.50411mm,.75203mm"/>
                                </v:rect>
                                <v:rect id="Rectangle 1473" o:spid="_x0000_s1258" style="position:absolute;left:5761;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" strokecolor="#44546a">
                                  <v:stroke joinstyle="round"/>
                                  <v:textbox inset="1.50411mm,.75203mm,1.50411mm,.75203mm"/>
                                </v:rect>
                                <v:rect id="Rectangle 1485" o:spid="_x0000_s1259" style="position:absolute;left:6712;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" strokecolor="#44546a">
                                  <v:stroke joinstyle="round"/>
                                  <v:textbox inset="1.50411mm,.75203mm,1.50411mm,.75203mm"/>
                                </v:rect>
                                <v:rect id="Rectangle 1497" o:spid="_x0000_s1260" style="position:absolute;left:7664;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" strokecolor="#44546a">
                                  <v:stroke joinstyle="round"/>
                                  <v:textbox inset="1.50411mm,.75203mm,1.50411mm,.75203mm"/>
                                </v:rect>
                                <v:rect id="Rectangle 1509" o:spid="_x0000_s1261" style="position:absolute;left:8615;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" strokecolor="#44546a">
                                  <v:stroke joinstyle="round"/>
                                  <v:textbox inset="1.50411mm,.75203mm,1.50411mm,.75203mm"/>
                                </v:rect>
                                <v:rect id="Rectangle 1521" o:spid="_x0000_s1262" style="position:absolute;left:9566;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" strokecolor="#44546a">
                                  <v:stroke joinstyle="round"/>
                                  <v:textbox inset="1.50411mm,.75203mm,1.50411mm,.75203mm"/>
                                </v:rect>
                                <v:rect id="Rectangle 1533" o:spid="_x0000_s1263" style="position:absolute;left:10518;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" strokecolor="#44546a">
                                  <v:stroke joinstyle="round"/>
                                  <v:textbox inset="1.50411mm,.75203mm,1.50411mm,.75203mm"/>
                                </v:rect>
                                <v:rect id="Rectangle 1545" o:spid="_x0000_s1264" style="position:absolute;left:11469;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" strokecolor="#44546a">
                                  <v:stroke joinstyle="round"/>
                                  <v:textbox inset="1.50411mm,.75203mm,1.50411mm,.75203mm"/>
                                </v:rect>
                                <v:rect id="Rectangle 1557" o:spid="_x0000_s1265" style="position:absolute;left:12421;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" strokecolor="#44546a">
                                  <v:stroke joinstyle="round"/>
                                  <v:textbox inset="1.50411mm,.75203mm,1.50411mm,.75203mm"/>
                                </v:rect>
                              </v:group>
                              <v:group id="Group 2628" o:spid="_x0000_s1266" style="position:absolute;top:2801;width:13359;height:1413" coordsize="13359,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">
                                <v:rect id="Rectangle 1402" o:spid="_x0000_s1267" style="position:absolute;width:946;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" fillcolor="#dbdbdb" strokecolor="#44546a">
                                  <v:stroke joinstyle="round"/>
                                  <v:textbox inset="1.50411mm,.75203mm,1.50411mm,.75203mm"/>
                                </v:rect>
                                <v:rect id="Rectangle 1414" o:spid="_x0000_s1268" style="position:absolute;left:951;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" fillcolor="#dbdbdb" strokecolor="#44546a">
                                  <v:stroke joinstyle="round"/>
                                  <v:textbox inset="1.50411mm,.75203mm,1.50411mm,.75203mm"/>
                                </v:rect>
                                <v:rect id="Rectangle 1426" o:spid="_x0000_s1269" style="position:absolute;left:1902;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" fillcolor="#44546a" strokecolor="#44546a">
                                  <v:stroke joinstyle="round"/>
                                  <v:textbox inset="1.50411mm,.75203mm,1.50411mm,.75203mm"/>
                                </v:rect>
                                <v:rect id="Rectangle 1438" o:spid="_x0000_s1270" style="position:absolute;left:2907;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" strokecolor="#44546a">
                                  <v:stroke joinstyle="round"/>
                                  <v:textbox inset="1.50411mm,.75203mm,1.50411mm,.75203mm"/>
                                </v:rect>
                                <v:rect id="Rectangle 1462" o:spid="_x0000_s1271" style="position:absolute;left:4809;width:93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" strokecolor="#44546a">
                                  <v:stroke joinstyle="round"/>
                                  <v:textbox inset="1.50411mm,.75203mm,1.50411mm,.75203mm"/>
                                </v:rect>
                                <v:rect id="Rectangle 1474" o:spid="_x0000_s1272" style="position:absolute;left:5761;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" strokecolor="#44546a">
                                  <v:stroke joinstyle="round"/>
                                  <v:textbox inset="1.50411mm,.75203mm,1.50411mm,.75203mm"/>
                                </v:rect>
                                <v:rect id="Rectangle 1486" o:spid="_x0000_s1273" style="position:absolute;left:6712;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" strokecolor="#44546a">
                                  <v:stroke joinstyle="round"/>
                                  <v:textbox inset="1.50411mm,.75203mm,1.50411mm,.75203mm"/>
                                </v:rect>
                                <v:rect id="Rectangle 1498" o:spid="_x0000_s1274" style="position:absolute;left:7664;width:941;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" strokecolor="#44546a">
                                  <v:stroke joinstyle="round"/>
                                  <v:textbox inset="1.50411mm,.75203mm,1.50411mm,.75203mm"/>
                                </v:rect>
                                <v:rect id="Rectangle 1510" o:spid="_x0000_s1275" style="position:absolute;left:8615;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" strokecolor="#44546a">
                                  <v:stroke joinstyle="round"/>
                                  <v:textbox inset="1.50411mm,.75203mm,1.50411mm,.75203mm"/>
                                </v:rect>
                                <v:rect id="Rectangle 1522" o:spid="_x0000_s1276" style="position:absolute;left:9566;width:93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" strokecolor="#44546a">
                                  <v:stroke joinstyle="round"/>
                                  <v:textbox inset="1.50411mm,.75203mm,1.50411mm,.75203mm"/>
                                </v:rect>
                                <v:rect id="Rectangle 1534" o:spid="_x0000_s1277" style="position:absolute;left:10518;width:93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" strokecolor="#44546a">
                                  <v:stroke joinstyle="round"/>
                                  <v:textbox inset="1.50411mm,.75203mm,1.50411mm,.75203mm"/>
                                </v:rect>
                                <v:rect id="Rectangle 1546" o:spid="_x0000_s1278" style="position:absolute;left:11469;width:94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" strokecolor="#44546a">
                                  <v:stroke joinstyle="round"/>
                                  <v:textbox inset="1.50411mm,.75203mm,1.50411mm,.75203mm"/>
                                </v:rect>
                                <v:rect id="Rectangle 1558" o:spid="_x0000_s1279" style="position:absolute;left:12421;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" strokecolor="#44546a">
                                  <v:stroke joinstyle="round"/>
                                  <v:textbox inset="1.50411mm,.75203mm,1.50411mm,.75203mm"/>
                                </v:rect>
                              </v:group>
                              <v:group id="Group 2642" o:spid="_x0000_s1280" style="position:absolute;top:4228;width:13355;height:1413" coordsize="13355,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">
                                <v:rect id="Rectangle 1403" o:spid="_x0000_s1281" style="position:absolute;width:942;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" fillcolor="#dbdbdb" strokecolor="#44546a">
                                  <v:stroke joinstyle="round"/>
                                  <v:textbox inset="1.50411mm,.75203mm,1.50411mm,.75203mm"/>
                                </v:rect>
                                <v:rect id="Rectangle 1415" o:spid="_x0000_s1282" style="position:absolute;left:951;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" fillcolor="#dbdbdb" strokecolor="#44546a">
                                  <v:stroke joinstyle="round"/>
                                  <v:textbox inset="1.50411mm,.75203mm,1.50411mm,.75203mm"/>
                                </v:rect>
                                <v:rect id="Rectangle 1427" o:spid="_x0000_s1283" style="position:absolute;left:1902;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" strokecolor="#44546a">
                                  <v:stroke joinstyle="round"/>
                                  <v:textbox inset="1.50411mm,.75203mm,1.50411mm,.75203mm"/>
                                </v:rect>
                                <v:rect id="Rectangle 1439" o:spid="_x0000_s1284" style="position:absolute;left:2907;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" strokecolor="#44546a">
                                  <v:stroke joinstyle="round"/>
                                  <v:textbox inset="1.50411mm,.75203mm,1.50411mm,.75203mm"/>
                                </v:rect>
                                <v:rect id="Rectangle 1451" o:spid="_x0000_s1285" style="position:absolute;left:3858;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" strokecolor="#44546a">
                                  <v:stroke joinstyle="round"/>
                                  <v:textbox inset="1.50411mm,.75203mm,1.50411mm,.75203mm"/>
                                </v:rect>
                                <v:rect id="Rectangle 1463" o:spid="_x0000_s1286" style="position:absolute;left:4809;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" strokecolor="#44546a">
                                  <v:stroke joinstyle="round"/>
                                  <v:textbox inset="1.50411mm,.75203mm,1.50411mm,.75203mm"/>
                                </v:rect>
                                <v:rect id="Rectangle 1475" o:spid="_x0000_s1287" style="position:absolute;left:5761;width:93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" strokecolor="#44546a">
                                  <v:stroke joinstyle="round"/>
                                  <v:textbox inset="1.50411mm,.75203mm,1.50411mm,.75203mm"/>
                                </v:rect>
                                <v:rect id="Rectangle 1487" o:spid="_x0000_s1288" style="position:absolute;left:6712;width:931;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" strokecolor="#44546a">
                                  <v:stroke joinstyle="round"/>
                                  <v:textbox inset="1.50411mm,.75203mm,1.50411mm,.75203mm"/>
                                </v:rect>
                                <v:rect id="Rectangle 1499" o:spid="_x0000_s1289" style="position:absolute;left:766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" strokecolor="#44546a">
                                  <v:stroke joinstyle="round"/>
                                  <v:textbox inset="1.50411mm,.75203mm,1.50411mm,.75203mm"/>
                                </v:rect>
                                <v:rect id="Rectangle 1511" o:spid="_x0000_s1290" style="position:absolute;left:8615;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" strokecolor="#44546a">
                                  <v:stroke joinstyle="round"/>
                                  <v:textbox inset="1.50411mm,.75203mm,1.50411mm,.75203mm"/>
                                </v:rect>
                                <v:rect id="Rectangle 1523" o:spid="_x0000_s1291" style="position:absolute;left:9566;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" strokecolor="#44546a">
                                  <v:stroke joinstyle="round"/>
                                  <v:textbox inset="1.50411mm,.75203mm,1.50411mm,.75203mm"/>
                                </v:rect>
                                <v:rect id="Rectangle 1535" o:spid="_x0000_s1292" style="position:absolute;left:10518;width:92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" strokecolor="#44546a">
                                  <v:stroke joinstyle="round"/>
                                  <v:textbox inset="1.50411mm,.75203mm,1.50411mm,.75203mm"/>
                                </v:rect>
                                <v:rect id="Rectangle 1547" o:spid="_x0000_s1293" style="position:absolute;left:11469;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" strokecolor="#44546a">
                                  <v:stroke joinstyle="round"/>
                                  <v:textbox inset="1.50411mm,.75203mm,1.50411mm,.75203mm"/>
                                </v:rect>
                                <v:rect id="Rectangle 1559" o:spid="_x0000_s1294" style="position:absolute;left:12421;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" strokecolor="#44546a">
                                  <v:stroke joinstyle="round"/>
                                  <v:textbox inset="1.50411mm,.75203mm,1.50411mm,.75203mm"/>
                                </v:rect>
                              </v:group>
                              <v:group id="Group 2657" o:spid="_x0000_s1295" style="position:absolute;top:5602;width:13359;height:1413" coordsize="13359,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">
                                <v:rect id="Rectangle 1404" o:spid="_x0000_s1296" style="position:absolute;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" fillcolor="#dbdbdb" strokecolor="#44546a">
                                  <v:stroke joinstyle="round"/>
                                  <v:textbox inset="1.50411mm,.75203mm,1.50411mm,.75203mm"/>
                                </v:rect>
                                <v:rect id="Rectangle 1416" o:spid="_x0000_s1297" style="position:absolute;left:951;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" fillcolor="#dbdbdb" strokecolor="#44546a">
                                  <v:stroke joinstyle="round"/>
                                  <v:textbox inset="1.50411mm,.75203mm,1.50411mm,.75203mm"/>
                                </v:rect>
                                <v:rect id="Rectangle 1428" o:spid="_x0000_s1298" style="position:absolute;left:1902;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" fillcolor="#44546a" strokecolor="#44546a">
                                  <v:stroke joinstyle="round"/>
                                  <v:textbox inset="1.50411mm,.75203mm,1.50411mm,.75203mm"/>
                                </v:rect>
                                <v:rect id="Rectangle 1440" o:spid="_x0000_s1299" style="position:absolute;left:2907;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" strokecolor="#44546a">
                                  <v:stroke joinstyle="round"/>
                                  <v:textbox inset="1.50411mm,.75203mm,1.50411mm,.75203mm"/>
                                </v:rect>
                                <v:rect id="Rectangle 1452" o:spid="_x0000_s1300" style="position:absolute;left:3858;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" strokecolor="#44546a">
                                  <v:stroke joinstyle="round"/>
                                  <v:textbox inset="1.50411mm,.75203mm,1.50411mm,.75203mm"/>
                                </v:rect>
                                <v:rect id="Rectangle 1464" o:spid="_x0000_s1301" style="position:absolute;left:4809;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" strokecolor="#44546a">
                                  <v:stroke joinstyle="round"/>
                                  <v:textbox inset="1.50411mm,.75203mm,1.50411mm,.75203mm"/>
                                </v:rect>
                                <v:rect id="Rectangle 1476" o:spid="_x0000_s1302" style="position:absolute;left:5761;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" strokecolor="#44546a">
                                  <v:stroke joinstyle="round"/>
                                  <v:textbox inset="1.50411mm,.75203mm,1.50411mm,.75203mm"/>
                                </v:rect>
                                <v:rect id="Rectangle 1488" o:spid="_x0000_s1303" style="position:absolute;left:6712;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" strokecolor="#44546a">
                                  <v:stroke joinstyle="round"/>
                                  <v:textbox inset="1.50411mm,.75203mm,1.50411mm,.75203mm"/>
                                </v:rect>
                                <v:rect id="Rectangle 1500" o:spid="_x0000_s1304" style="position:absolute;left:7664;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" strokecolor="#44546a">
                                  <v:stroke joinstyle="round"/>
                                  <v:textbox inset="1.50411mm,.75203mm,1.50411mm,.75203mm"/>
                                </v:rect>
                                <v:rect id="Rectangle 1512" o:spid="_x0000_s1305" style="position:absolute;left:8615;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" strokecolor="#44546a">
                                  <v:stroke joinstyle="round"/>
                                  <v:textbox inset="1.50411mm,.75203mm,1.50411mm,.75203mm"/>
                                </v:rect>
                                <v:rect id="Rectangle 1524" o:spid="_x0000_s1306" style="position:absolute;left:9566;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" strokecolor="#44546a">
                                  <v:stroke joinstyle="round"/>
                                  <v:textbox inset="1.50411mm,.75203mm,1.50411mm,.75203mm"/>
                                </v:rect>
                                <v:rect id="Rectangle 1536" o:spid="_x0000_s1307" style="position:absolute;left:10518;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" strokecolor="#44546a">
                                  <v:stroke joinstyle="round"/>
                                  <v:textbox inset="1.50411mm,.75203mm,1.50411mm,.75203mm"/>
                                </v:rect>
                                <v:rect id="Rectangle 1548" o:spid="_x0000_s1308" style="position:absolute;left:11469;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" strokecolor="#44546a">
                                  <v:stroke joinstyle="round"/>
                                  <v:textbox inset="1.50411mm,.75203mm,1.50411mm,.75203mm"/>
                                </v:rect>
                                <v:rect id="Rectangle 1560" o:spid="_x0000_s1309" style="position:absolute;left:12421;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" strokecolor="#44546a">
                                  <v:stroke joinstyle="round"/>
                                  <v:textbox inset="1.50411mm,.75203mm,1.50411mm,.75203mm"/>
                                </v:rect>
                              </v:group>
                              <v:group id="Group 2672" o:spid="_x0000_s1310" style="position:absolute;top:6976;width:13355;height:1414" coordsize="13355,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">
                                <v:rect id="Rectangle 1405" o:spid="_x0000_s1311" style="position:absolute;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" fillcolor="#dbdbdb" strokecolor="#44546a">
                                  <v:stroke joinstyle="round"/>
                                  <v:textbox inset="1.50411mm,.75203mm,1.50411mm,.75203mm"/>
                                </v:rect>
                                <v:rect id="Rectangle 1417" o:spid="_x0000_s1312" style="position:absolute;left:100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" fillcolor="#dbdbdb" strokecolor="#44546a">
                                  <v:stroke joinstyle="round"/>
                                  <v:textbox inset="1.50411mm,.75203mm,1.50411mm,.75203mm"/>
                                </v:rect>
                                <v:rect id="Rectangle 1429" o:spid="_x0000_s1313" style="position:absolute;left:1955;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" strokecolor="#44546a">
                                  <v:stroke joinstyle="round"/>
                                  <v:textbox inset="1.50411mm,.75203mm,1.50411mm,.75203mm"/>
                                </v:rect>
                                <v:rect id="Rectangle 1441" o:spid="_x0000_s1314" style="position:absolute;left:2907;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" strokecolor="#44546a">
                                  <v:stroke joinstyle="round"/>
                                  <v:textbox inset="1.50411mm,.75203mm,1.50411mm,.75203mm"/>
                                </v:rect>
                                <v:rect id="Rectangle 1453" o:spid="_x0000_s1315" style="position:absolute;left:3858;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" strokecolor="#44546a">
                                  <v:stroke joinstyle="round"/>
                                  <v:textbox inset="1.50411mm,.75203mm,1.50411mm,.75203mm"/>
                                </v:rect>
                                <v:rect id="Rectangle 1465" o:spid="_x0000_s1316" style="position:absolute;left:4809;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" strokecolor="#44546a">
                                  <v:stroke joinstyle="round"/>
                                  <v:textbox inset="1.50411mm,.75203mm,1.50411mm,.75203mm"/>
                                </v:rect>
                                <v:rect id="Rectangle 1477" o:spid="_x0000_s1317" style="position:absolute;left:5761;width:93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" strokecolor="#44546a">
                                  <v:stroke joinstyle="round"/>
                                  <v:textbox inset="1.50411mm,.75203mm,1.50411mm,.75203mm"/>
                                </v:rect>
                                <v:rect id="Rectangle 1489" o:spid="_x0000_s1318" style="position:absolute;left:6712;width:931;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" strokecolor="#44546a">
                                  <v:stroke joinstyle="round"/>
                                  <v:textbox inset="1.50411mm,.75203mm,1.50411mm,.75203mm"/>
                                </v:rect>
                                <v:rect id="Rectangle 1501" o:spid="_x0000_s1319" style="position:absolute;left:766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" strokecolor="#44546a">
                                  <v:stroke joinstyle="round"/>
                                  <v:textbox inset="1.50411mm,.75203mm,1.50411mm,.75203mm"/>
                                </v:rect>
                                <v:rect id="Rectangle 1513" o:spid="_x0000_s1320" style="position:absolute;left:8615;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" strokecolor="#44546a">
                                  <v:stroke joinstyle="round"/>
                                  <v:textbox inset="1.50411mm,.75203mm,1.50411mm,.75203mm"/>
                                </v:rect>
                                <v:rect id="Rectangle 1525" o:spid="_x0000_s1321" style="position:absolute;left:9566;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" strokecolor="#44546a">
                                  <v:stroke joinstyle="round"/>
                                  <v:textbox inset="1.50411mm,.75203mm,1.50411mm,.75203mm"/>
                                </v:rect>
                                <v:rect id="Rectangle 1537" o:spid="_x0000_s1322" style="position:absolute;left:10518;width:92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" strokecolor="#44546a">
                                  <v:stroke joinstyle="round"/>
                                  <v:textbox inset="1.50411mm,.75203mm,1.50411mm,.75203mm"/>
                                </v:rect>
                                <v:rect id="Rectangle 1549" o:spid="_x0000_s1323" style="position:absolute;left:11469;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" strokecolor="#44546a">
                                  <v:stroke joinstyle="round"/>
                                  <v:textbox inset="1.50411mm,.75203mm,1.50411mm,.75203mm"/>
                                </v:rect>
                                <v:rect id="Rectangle 1561" o:spid="_x0000_s1324" style="position:absolute;left:12421;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" strokecolor="#44546a">
                                  <v:stroke joinstyle="round"/>
                                  <v:textbox inset="1.50411mm,.75203mm,1.50411mm,.75203mm"/>
                                </v:rect>
                              </v:group>
                              <v:group id="Group 2687" o:spid="_x0000_s1325" style="position:absolute;top:8404;width:13359;height:1413" coordsize="13359,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">
                                <v:rect id="Rectangle 1406" o:spid="_x0000_s1326" style="position:absolute;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" fillcolor="#dbdbdb" strokecolor="#44546a">
                                  <v:stroke joinstyle="round"/>
                                  <v:textbox inset="1.50411mm,.75203mm,1.50411mm,.75203mm"/>
                                </v:rect>
                                <v:rect id="Rectangle 1418" o:spid="_x0000_s1327" style="position:absolute;left:1004;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" fillcolor="#dbdbdb" strokecolor="#44546a">
                                  <v:stroke joinstyle="round"/>
                                  <v:textbox inset="1.50411mm,.75203mm,1.50411mm,.75203mm"/>
                                </v:rect>
                                <v:rect id="Rectangle 1430" o:spid="_x0000_s1328" style="position:absolute;left:1955;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" fillcolor="#44546a" strokecolor="#44546a">
                                  <v:stroke joinstyle="round"/>
                                  <v:textbox inset="1.50411mm,.75203mm,1.50411mm,.75203mm"/>
                                </v:rect>
                                <v:rect id="Rectangle 1442" o:spid="_x0000_s1329" style="position:absolute;left:2907;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" fillcolor="white [3212]" strokecolor="#44546a">
                                  <v:stroke joinstyle="round"/>
                                  <v:textbox inset="1.50411mm,.75203mm,1.50411mm,.75203mm"/>
                                </v:rect>
                                <v:rect id="Rectangle 1454" o:spid="_x0000_s1330" style="position:absolute;left:3858;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" fillcolor="#a9d18e" strokecolor="#44546a">
                                  <v:stroke joinstyle="round"/>
                                  <v:textbox inset="1.50411mm,.75203mm,1.50411mm,.75203mm"/>
                                </v:rect>
                                <v:rect id="Rectangle 1466" o:spid="_x0000_s1331" style="position:absolute;left:4809;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" fillcolor="white [3212]" strokecolor="#44546a">
                                  <v:stroke joinstyle="round"/>
                                  <v:textbox inset="1.50411mm,.75203mm,1.50411mm,.75203mm"/>
                                </v:rect>
                                <v:rect id="Rectangle 1478" o:spid="_x0000_s1332" style="position:absolute;left:5761;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" fillcolor="#a9d18e" strokecolor="#44546a">
                                  <v:stroke joinstyle="round"/>
                                  <v:textbox inset="1.50411mm,.75203mm,1.50411mm,.75203mm"/>
                                </v:rect>
                                <v:rect id="Rectangle 1490" o:spid="_x0000_s1333" style="position:absolute;left:6712;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" fillcolor="white [3212]" strokecolor="#44546a">
                                  <v:stroke joinstyle="round"/>
                                  <v:textbox inset="1.50411mm,.75203mm,1.50411mm,.75203mm"/>
                                </v:rect>
                                <v:rect id="Rectangle 1502" o:spid="_x0000_s1334" style="position:absolute;left:7664;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" fillcolor="#a9d18e" strokecolor="#44546a">
                                  <v:stroke joinstyle="round"/>
                                  <v:textbox inset="1.50411mm,.75203mm,1.50411mm,.75203mm"/>
                                </v:rect>
                                <v:rect id="Rectangle 1514" o:spid="_x0000_s1335" style="position:absolute;left:8615;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" fillcolor="white [3212]" strokecolor="#44546a">
                                  <v:stroke joinstyle="round"/>
                                  <v:textbox inset="1.50411mm,.75203mm,1.50411mm,.75203mm"/>
                                </v:rect>
                                <v:rect id="Rectangle 1526" o:spid="_x0000_s1336" style="position:absolute;left:9566;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" fillcolor="#a9d18e" strokecolor="#44546a">
                                  <v:stroke joinstyle="round"/>
                                  <v:textbox inset="1.50411mm,.75203mm,1.50411mm,.75203mm"/>
                                </v:rect>
                                <v:rect id="Rectangle 1538" o:spid="_x0000_s1337" style="position:absolute;left:10518;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" fillcolor="white [3212]" strokecolor="#44546a">
                                  <v:stroke joinstyle="round"/>
                                  <v:textbox inset="1.50411mm,.75203mm,1.50411mm,.75203mm"/>
                                </v:rect>
                                <v:rect id="Rectangle 1550" o:spid="_x0000_s1338" style="position:absolute;left:11469;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" fillcolor="#a9d18e" strokecolor="#44546a">
                                  <v:stroke joinstyle="round"/>
                                  <v:textbox inset="1.50411mm,.75203mm,1.50411mm,.75203mm"/>
                                </v:rect>
                                <v:rect id="Rectangle 1562" o:spid="_x0000_s1339" style="position:absolute;left:12421;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" fillcolor="white [3212]" strokecolor="#44546a">
                                  <v:stroke joinstyle="round"/>
                                  <v:textbox inset="1.50411mm,.75203mm,1.50411mm,.75203mm"/>
                                </v:rect>
                              </v:group>
                              <v:group id="Group 2702" o:spid="_x0000_s1340" style="position:absolute;top:9831;width:13355;height:1413" coordsize="13355,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">
                                <v:rect id="Rectangle 1407" o:spid="_x0000_s1341" style="position:absolute;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" fillcolor="#dbdbdb" strokecolor="#44546a">
                                  <v:stroke joinstyle="round"/>
                                  <v:textbox inset="1.50411mm,.75203mm,1.50411mm,.75203mm"/>
                                </v:rect>
                                <v:rect id="Rectangle 1419" o:spid="_x0000_s1342" style="position:absolute;left:100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" fillcolor="#dbdbdb" strokecolor="#44546a">
                                  <v:stroke joinstyle="round"/>
                                  <v:textbox inset="1.50411mm,.75203mm,1.50411mm,.75203mm"/>
                                </v:rect>
                                <v:rect id="Rectangle 1431" o:spid="_x0000_s1343" style="position:absolute;left:1955;width:93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" strokecolor="#44546a">
                                  <v:stroke joinstyle="round"/>
                                  <v:textbox inset="1.50411mm,.75203mm,1.50411mm,.75203mm"/>
                                </v:rect>
                                <v:rect id="Rectangle 1443" o:spid="_x0000_s1344" style="position:absolute;left:2907;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" strokecolor="#44546a">
                                  <v:stroke joinstyle="round"/>
                                  <v:textbox inset="1.50411mm,.75203mm,1.50411mm,.75203mm"/>
                                </v:rect>
                                <v:rect id="Rectangle 1455" o:spid="_x0000_s1345" style="position:absolute;left:3858;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" strokecolor="#44546a">
                                  <v:stroke joinstyle="round"/>
                                  <v:textbox inset="1.50411mm,.75203mm,1.50411mm,.75203mm"/>
                                </v:rect>
                                <v:rect id="Rectangle 1467" o:spid="_x0000_s1346" style="position:absolute;left:4809;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" strokecolor="#44546a">
                                  <v:stroke joinstyle="round"/>
                                  <v:textbox inset="1.50411mm,.75203mm,1.50411mm,.75203mm"/>
                                </v:rect>
                                <v:rect id="Rectangle 1479" o:spid="_x0000_s1347" style="position:absolute;left:5761;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" strokecolor="#44546a">
                                  <v:stroke joinstyle="round"/>
                                  <v:textbox inset="1.50411mm,.75203mm,1.50411mm,.75203mm"/>
                                </v:rect>
                                <v:rect id="Rectangle 1491" o:spid="_x0000_s1348" style="position:absolute;left:6712;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" strokecolor="#44546a">
                                  <v:stroke joinstyle="round"/>
                                  <v:textbox inset="1.50411mm,.75203mm,1.50411mm,.75203mm"/>
                                </v:rect>
                                <v:rect id="Rectangle 1503" o:spid="_x0000_s1349" style="position:absolute;left:766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" strokecolor="#44546a">
                                  <v:stroke joinstyle="round"/>
                                  <v:textbox inset="1.50411mm,.75203mm,1.50411mm,.75203mm"/>
                                </v:rect>
                                <v:rect id="Rectangle 1515" o:spid="_x0000_s1350" style="position:absolute;left:8615;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" strokecolor="#44546a">
                                  <v:stroke joinstyle="round"/>
                                  <v:textbox inset="1.50411mm,.75203mm,1.50411mm,.75203mm"/>
                                </v:rect>
                                <v:rect id="Rectangle 1527" o:spid="_x0000_s1351" style="position:absolute;left:9566;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" strokecolor="#44546a">
                                  <v:stroke joinstyle="round"/>
                                  <v:textbox inset="1.50411mm,.75203mm,1.50411mm,.75203mm"/>
                                </v:rect>
                                <v:rect id="Rectangle 1539" o:spid="_x0000_s1352" style="position:absolute;left:10518;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" strokecolor="#44546a">
                                  <v:stroke joinstyle="round"/>
                                  <v:textbox inset="1.50411mm,.75203mm,1.50411mm,.75203mm"/>
                                </v:rect>
                                <v:rect id="Rectangle 1551" o:spid="_x0000_s1353" style="position:absolute;left:11469;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" strokecolor="#44546a">
                                  <v:stroke joinstyle="round"/>
                                  <v:textbox inset="1.50411mm,.75203mm,1.50411mm,.75203mm"/>
                                </v:rect>
                                <v:rect id="Rectangle 1563" o:spid="_x0000_s1354" style="position:absolute;left:12421;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" strokecolor="#44546a">
                                  <v:stroke joinstyle="round"/>
                                  <v:textbox inset="1.50411mm,.75203mm,1.50411mm,.75203mm"/>
                                </v:rect>
                              </v:group>
                              <v:group id="Group 2717" o:spid="_x0000_s1355" style="position:absolute;top:11258;width:13355;height:1413" coordsize="13355,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">
                                <v:rect id="Rectangle 1408" o:spid="_x0000_s1356" style="position:absolute;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" fillcolor="#dbdbdb" strokecolor="#44546a">
                                  <v:stroke joinstyle="round"/>
                                  <v:textbox inset="1.50411mm,.75203mm,1.50411mm,.75203mm"/>
                                </v:rect>
                                <v:rect id="Rectangle 1420" o:spid="_x0000_s1357" style="position:absolute;left:100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" fillcolor="#dbdbdb" strokecolor="#44546a">
                                  <v:stroke joinstyle="round"/>
                                  <v:textbox inset="1.50411mm,.75203mm,1.50411mm,.75203mm"/>
                                </v:rect>
                                <v:rect id="Rectangle 1432" o:spid="_x0000_s1358" style="position:absolute;left:1955;width:93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" fillcolor="#44546a" strokecolor="#44546a">
                                  <v:stroke joinstyle="round"/>
                                  <v:textbox inset="1.50411mm,.75203mm,1.50411mm,.75203mm"/>
                                </v:rect>
                                <v:rect id="Rectangle 1444" o:spid="_x0000_s1359" style="position:absolute;left:2907;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" strokecolor="#44546a">
                                  <v:stroke joinstyle="round"/>
                                  <v:textbox inset="1.50411mm,.75203mm,1.50411mm,.75203mm"/>
                                </v:rect>
                                <v:rect id="Rectangle 1456" o:spid="_x0000_s1360" style="position:absolute;left:3858;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" strokecolor="#44546a">
                                  <v:stroke joinstyle="round"/>
                                  <v:textbox inset="1.50411mm,.75203mm,1.50411mm,.75203mm"/>
                                </v:rect>
                                <v:rect id="Rectangle 1468" o:spid="_x0000_s1361" style="position:absolute;left:4809;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" strokecolor="#44546a">
                                  <v:stroke joinstyle="round"/>
                                  <v:textbox inset="1.50411mm,.75203mm,1.50411mm,.75203mm"/>
                                </v:rect>
                                <v:rect id="Rectangle 1480" o:spid="_x0000_s1362" style="position:absolute;left:5761;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" strokecolor="#44546a">
                                  <v:stroke joinstyle="round"/>
                                  <v:textbox inset="1.50411mm,.75203mm,1.50411mm,.75203mm"/>
                                </v:rect>
                                <v:rect id="Rectangle 1492" o:spid="_x0000_s1363" style="position:absolute;left:6712;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" strokecolor="#44546a">
                                  <v:stroke joinstyle="round"/>
                                  <v:textbox inset="1.50411mm,.75203mm,1.50411mm,.75203mm"/>
                                </v:rect>
                                <v:rect id="Rectangle 1504" o:spid="_x0000_s1364" style="position:absolute;left:766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" strokecolor="#44546a">
                                  <v:stroke joinstyle="round"/>
                                  <v:textbox inset="1.50411mm,.75203mm,1.50411mm,.75203mm"/>
                                </v:rect>
                                <v:rect id="Rectangle 1516" o:spid="_x0000_s1365" style="position:absolute;left:8615;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" strokecolor="#44546a">
                                  <v:stroke joinstyle="round"/>
                                  <v:textbox inset="1.50411mm,.75203mm,1.50411mm,.75203mm"/>
                                </v:rect>
                                <v:rect id="Rectangle 1528" o:spid="_x0000_s1366" style="position:absolute;left:9566;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" strokecolor="#44546a">
                                  <v:stroke joinstyle="round"/>
                                  <v:textbox inset="1.50411mm,.75203mm,1.50411mm,.75203mm"/>
                                </v:rect>
                                <v:rect id="Rectangle 1540" o:spid="_x0000_s1367" style="position:absolute;left:10518;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" strokecolor="#44546a">
                                  <v:stroke joinstyle="round"/>
                                  <v:textbox inset="1.50411mm,.75203mm,1.50411mm,.75203mm"/>
                                </v:rect>
                                <v:rect id="Rectangle 1552" o:spid="_x0000_s1368" style="position:absolute;left:11469;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" strokecolor="#44546a">
                                  <v:stroke joinstyle="round"/>
                                  <v:textbox inset="1.50411mm,.75203mm,1.50411mm,.75203mm"/>
                                </v:rect>
                                <v:rect id="Rectangle 1564" o:spid="_x0000_s1369" style="position:absolute;left:12421;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" strokecolor="#44546a">
                                  <v:stroke joinstyle="round"/>
                                  <v:textbox inset="1.50411mm,.75203mm,1.50411mm,.75203mm"/>
                                </v:rect>
                              </v:group>
                              <v:group id="Group 2732" o:spid="_x0000_s1370" style="position:absolute;top:12632;width:13351;height:1413" coordsize="13351,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">
                                <v:rect id="Rectangle 1409" o:spid="_x0000_s1371" style="position:absolute;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" fillcolor="#dbdbdb" strokecolor="#44546a">
                                  <v:stroke joinstyle="round"/>
                                  <v:textbox inset="1.50411mm,.75203mm,1.50411mm,.75203mm"/>
                                </v:rect>
                                <v:rect id="Rectangle 1421" o:spid="_x0000_s1372" style="position:absolute;left:1004;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" fillcolor="#dbdbdb" strokecolor="#44546a">
                                  <v:stroke joinstyle="round"/>
                                  <v:textbox inset="1.50411mm,.75203mm,1.50411mm,.75203mm"/>
                                </v:rect>
                                <v:rect id="Rectangle 1433" o:spid="_x0000_s1373" style="position:absolute;left:1955;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" strokecolor="#44546a">
                                  <v:stroke joinstyle="round"/>
                                  <v:textbox inset="1.50411mm,.75203mm,1.50411mm,.75203mm"/>
                                </v:rect>
                                <v:rect id="Rectangle 1445" o:spid="_x0000_s1374" style="position:absolute;left:2907;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" strokecolor="#44546a">
                                  <v:stroke joinstyle="round"/>
                                  <v:textbox inset="1.50411mm,.75203mm,1.50411mm,.75203mm"/>
                                </v:rect>
                                <v:rect id="Rectangle 1457" o:spid="_x0000_s1375" style="position:absolute;left:3858;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" strokecolor="#44546a">
                                  <v:stroke joinstyle="round"/>
                                  <v:textbox inset="1.50411mm,.75203mm,1.50411mm,.75203mm"/>
                                </v:rect>
                                <v:rect id="Rectangle 1469" o:spid="_x0000_s1376" style="position:absolute;left:4809;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" strokecolor="#44546a">
                                  <v:stroke joinstyle="round"/>
                                  <v:textbox inset="1.50411mm,.75203mm,1.50411mm,.75203mm"/>
                                </v:rect>
                                <v:rect id="Rectangle 1481" o:spid="_x0000_s1377" style="position:absolute;left:5761;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" strokecolor="#44546a">
                                  <v:stroke joinstyle="round"/>
                                  <v:textbox inset="1.50411mm,.75203mm,1.50411mm,.75203mm"/>
                                </v:rect>
                                <v:rect id="Rectangle 1493" o:spid="_x0000_s1378" style="position:absolute;left:6712;width:92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" strokecolor="#44546a">
                                  <v:stroke joinstyle="round"/>
                                  <v:textbox inset="1.50411mm,.75203mm,1.50411mm,.75203mm"/>
                                </v:rect>
                                <v:rect id="Rectangle 1505" o:spid="_x0000_s1379" style="position:absolute;left:7664;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" strokecolor="#44546a">
                                  <v:stroke joinstyle="round"/>
                                  <v:textbox inset="1.50411mm,.75203mm,1.50411mm,.75203mm"/>
                                </v:rect>
                                <v:rect id="Rectangle 1517" o:spid="_x0000_s1380" style="position:absolute;left:8615;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" strokecolor="#44546a">
                                  <v:stroke joinstyle="round"/>
                                  <v:textbox inset="1.50411mm,.75203mm,1.50411mm,.75203mm"/>
                                </v:rect>
                                <v:rect id="Rectangle 1529" o:spid="_x0000_s1381" style="position:absolute;left:9566;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" strokecolor="#44546a">
                                  <v:stroke joinstyle="round"/>
                                  <v:textbox inset="1.50411mm,.75203mm,1.50411mm,.75203mm"/>
                                </v:rect>
                                <v:rect id="Rectangle 1541" o:spid="_x0000_s1382" style="position:absolute;left:10571;width:92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" strokecolor="#44546a">
                                  <v:stroke joinstyle="round"/>
                                  <v:textbox inset="1.50411mm,.75203mm,1.50411mm,.75203mm"/>
                                </v:rect>
                                <v:rect id="Rectangle 1553" o:spid="_x0000_s1383" style="position:absolute;left:11469;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" strokecolor="#44546a">
                                  <v:stroke joinstyle="round"/>
                                  <v:textbox inset="1.50411mm,.75203mm,1.50411mm,.75203mm"/>
                                </v:rect>
                                <v:rect id="Rectangle 1565" o:spid="_x0000_s1384" style="position:absolute;left:12421;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" strokecolor="#44546a">
                                  <v:stroke joinstyle="round"/>
                                  <v:textbox inset="1.50411mm,.75203mm,1.50411mm,.75203mm"/>
                                </v:rect>
                              </v:group>
                              <v:group id="Group 2747" o:spid="_x0000_s1385" style="position:absolute;top:14006;width:13355;height:1413" coordsize="13355,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">
                                <v:rect id="Rectangle 1410" o:spid="_x0000_s1386" style="position:absolute;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" fillcolor="#dbdbdb" strokecolor="#44546a">
                                  <v:stroke joinstyle="round"/>
                                  <v:textbox inset="1.50411mm,.75203mm,1.50411mm,.75203mm"/>
                                </v:rect>
                                <v:rect id="Rectangle 1422" o:spid="_x0000_s1387" style="position:absolute;left:100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" fillcolor="#dbdbdb" strokecolor="#44546a">
                                  <v:stroke joinstyle="round"/>
                                  <v:textbox inset="1.50411mm,.75203mm,1.50411mm,.75203mm"/>
                                </v:rect>
                                <v:rect id="Rectangle 1446" o:spid="_x0000_s1388" style="position:absolute;left:2907;width:93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" strokecolor="#44546a">
                                  <v:stroke joinstyle="round"/>
                                  <v:textbox inset="1.50411mm,.75203mm,1.50411mm,.75203mm"/>
                                </v:rect>
                                <v:rect id="Rectangle 1458" o:spid="_x0000_s1389" style="position:absolute;left:3858;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" strokecolor="#44546a">
                                  <v:stroke joinstyle="round"/>
                                  <v:textbox inset="1.50411mm,.75203mm,1.50411mm,.75203mm"/>
                                </v:rect>
                                <v:rect id="Rectangle 1470" o:spid="_x0000_s1390" style="position:absolute;left:4809;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" strokecolor="#44546a">
                                  <v:stroke joinstyle="round"/>
                                  <v:textbox inset="1.50411mm,.75203mm,1.50411mm,.75203mm"/>
                                </v:rect>
                                <v:rect id="Rectangle 1482" o:spid="_x0000_s1391" style="position:absolute;left:5761;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" strokecolor="#44546a">
                                  <v:stroke joinstyle="round"/>
                                  <v:textbox inset="1.50411mm,.75203mm,1.50411mm,.75203mm"/>
                                </v:rect>
                                <v:rect id="Rectangle 1494" o:spid="_x0000_s1392" style="position:absolute;left:6712;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" strokecolor="#44546a">
                                  <v:stroke joinstyle="round"/>
                                  <v:textbox inset="1.50411mm,.75203mm,1.50411mm,.75203mm"/>
                                </v:rect>
                                <v:rect id="Rectangle 1506" o:spid="_x0000_s1393" style="position:absolute;left:766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" strokecolor="#44546a">
                                  <v:stroke joinstyle="round"/>
                                  <v:textbox inset="1.50411mm,.75203mm,1.50411mm,.75203mm"/>
                                </v:rect>
                                <v:rect id="Rectangle 1518" o:spid="_x0000_s1394" style="position:absolute;left:8615;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" strokecolor="#44546a">
                                  <v:stroke joinstyle="round"/>
                                  <v:textbox inset="1.50411mm,.75203mm,1.50411mm,.75203mm"/>
                                </v:rect>
                                <v:rect id="Rectangle 1530" o:spid="_x0000_s1395" style="position:absolute;left:9566;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" strokecolor="#44546a">
                                  <v:stroke joinstyle="round"/>
                                  <v:textbox inset="1.50411mm,.75203mm,1.50411mm,.75203mm"/>
                                </v:rect>
                                <v:rect id="Rectangle 1542" o:spid="_x0000_s1396" style="position:absolute;left:10571;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" strokecolor="#44546a">
                                  <v:stroke joinstyle="round"/>
                                  <v:textbox inset="1.50411mm,.75203mm,1.50411mm,.75203mm"/>
                                </v:rect>
                                <v:rect id="Rectangle 1554" o:spid="_x0000_s1397" style="position:absolute;left:11469;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" strokecolor="#44546a">
                                  <v:stroke joinstyle="round"/>
                                  <v:textbox inset="1.50411mm,.75203mm,1.50411mm,.75203mm"/>
                                </v:rect>
                                <v:rect id="Rectangle 1566" o:spid="_x0000_s1398" style="position:absolute;left:12421;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" strokecolor="#44546a">
                                  <v:stroke joinstyle="round"/>
                                  <v:textbox inset="1.50411mm,.75203mm,1.50411mm,.75203mm"/>
                                </v:rect>
                              </v:group>
                              <v:group id="Group 2761" o:spid="_x0000_s1399" style="position:absolute;top:15433;width:13404;height:1414" coordsize="13404,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">
                                <v:rect id="Rectangle 1411" o:spid="_x0000_s1400" style="position:absolute;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" fillcolor="#dbdbdb" strokecolor="#44546a">
                                  <v:stroke joinstyle="round"/>
                                  <v:textbox inset="1.50411mm,.75203mm,1.50411mm,.75203mm"/>
                                </v:rect>
                                <v:rect id="Rectangle 1423" o:spid="_x0000_s1401" style="position:absolute;left:1004;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" fillcolor="#dbdbdb" strokecolor="#44546a">
                                  <v:stroke joinstyle="round"/>
                                  <v:textbox inset="1.50411mm,.75203mm,1.50411mm,.75203mm"/>
                                </v:rect>
                                <v:rect id="Rectangle 1435" o:spid="_x0000_s1402" style="position:absolute;left:1955;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" strokecolor="#44546a">
                                  <v:stroke joinstyle="round"/>
                                  <v:textbox inset="1.50411mm,.75203mm,1.50411mm,.75203mm"/>
                                </v:rect>
                                <v:rect id="Rectangle 1447" o:spid="_x0000_s1403" style="position:absolute;left:2907;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" strokecolor="#44546a">
                                  <v:stroke joinstyle="round"/>
                                  <v:textbox inset="1.50411mm,.75203mm,1.50411mm,.75203mm"/>
                                </v:rect>
                                <v:rect id="Rectangle 1459" o:spid="_x0000_s1404" style="position:absolute;left:3858;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" strokecolor="#44546a">
                                  <v:stroke joinstyle="round"/>
                                  <v:textbox inset="1.50411mm,.75203mm,1.50411mm,.75203mm"/>
                                </v:rect>
                                <v:rect id="Rectangle 1471" o:spid="_x0000_s1405" style="position:absolute;left:4809;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" strokecolor="#44546a">
                                  <v:stroke joinstyle="round"/>
                                  <v:textbox inset="1.50411mm,.75203mm,1.50411mm,.75203mm"/>
                                </v:rect>
                                <v:rect id="Rectangle 1483" o:spid="_x0000_s1406" style="position:absolute;left:5761;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" strokecolor="#44546a">
                                  <v:stroke joinstyle="round"/>
                                  <v:textbox inset="1.50411mm,.75203mm,1.50411mm,.75203mm"/>
                                </v:rect>
                                <v:rect id="Rectangle 1495" o:spid="_x0000_s1407" style="position:absolute;left:6712;width:92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" strokecolor="#44546a">
                                  <v:stroke joinstyle="round"/>
                                  <v:textbox inset="1.50411mm,.75203mm,1.50411mm,.75203mm"/>
                                </v:rect>
                                <v:rect id="Rectangle 1507" o:spid="_x0000_s1408" style="position:absolute;left:766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" strokecolor="#44546a">
                                  <v:stroke joinstyle="round"/>
                                  <v:textbox inset="1.50411mm,.75203mm,1.50411mm,.75203mm"/>
                                </v:rect>
                                <v:rect id="Rectangle 1519" o:spid="_x0000_s1409" style="position:absolute;left:8615;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" strokecolor="#44546a">
                                  <v:stroke joinstyle="round"/>
                                  <v:textbox inset="1.50411mm,.75203mm,1.50411mm,.75203mm"/>
                                </v:rect>
                                <v:rect id="Rectangle 1531" o:spid="_x0000_s1410" style="position:absolute;left:9566;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" strokecolor="#44546a">
                                  <v:stroke joinstyle="round"/>
                                  <v:textbox inset="1.50411mm,.75203mm,1.50411mm,.75203mm"/>
                                </v:rect>
                                <v:rect id="Rectangle 1543" o:spid="_x0000_s1411" style="position:absolute;left:10571;width:92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" strokecolor="#44546a">
                                  <v:stroke joinstyle="round"/>
                                  <v:textbox inset="1.50411mm,.75203mm,1.50411mm,.75203mm"/>
                                </v:rect>
                                <v:rect id="Rectangle 1555" o:spid="_x0000_s1412" style="position:absolute;left:11469;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" strokecolor="#44546a">
                                  <v:stroke joinstyle="round"/>
                                  <v:textbox inset="1.50411mm,.75203mm,1.50411mm,.75203mm"/>
                                </v:rect>
                                <v:rect id="Rectangle 1567" o:spid="_x0000_s1413" style="position:absolute;left:12473;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" strokecolor="#44546a">
                                  <v:stroke joinstyle="round"/>
                                  <v:textbox inset="1.50411mm,.75203mm,1.50411mm,.75203mm"/>
                                </v:rect>
                              </v:group>
                            </v:group>
                            <v:group id="Group 2776" o:spid="_x0000_s1414" style="position:absolute;left:2695;top:17812;width:13320;height:1451" coordsize="13320,14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">
                              <v:shape id="Straight Arrow Connector 2777" o:spid="_x0000_s1415" type="#_x0000_t32" style="position:absolute;width:133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" strokecolor="#5a5a5a [2109]" strokeweight=".5pt">
                                <v:stroke startarrow="block" startarrowwidth="narrow" startarrowlength="short" endarrow="block" endarrowwidth="narrow" endarrowlength="short"/>
                              </v:shape>
                              <v:shape id="_x0000_s1416" type="#_x0000_t202" style="position:absolute;left:5602;top:264;width:2189;height:11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" stroked="f">
                                <v:textbox inset="0,0,0,0">
                                  <w:txbxContent>
                                    <w:p w14:paraId="786C8808" w14:textId="77777777" w:rsidR="00305213" w:rsidRPr="00E74046" w:rsidRDefault="00305213" w:rsidP="00C460A7">
                                      <w:pPr>
                                        <w:rPr>
                                          <w:b/>
                                          <w:color w:val="595959" w:themeColor="text1" w:themeTint="A6"/>
                                          <w:sz w:val="12"/>
                                        </w:rPr>
                                      </w:pPr>
                                      <w:r>
                                        <w:rPr>
                                          <w:b/>
                                          <w:color w:val="595959" w:themeColor="text1" w:themeTint="A6"/>
                                          <w:sz w:val="12"/>
                                        </w:rPr>
                                        <w:t>Time</w:t>
                                      </w:r>
                                    </w:p>
                                  </w:txbxContent>
                                </v:textbox>
                              </v:shape>
                            </v:group>
                            <v:group id="Group 2779" o:spid="_x0000_s1417" style="position:absolute;width:1639;height:16920" coordsize="1639,16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">
                              <v:shape id="Straight Arrow Connector 2780" o:spid="_x0000_s1418" type="#_x0000_t32" style="position:absolute;left:-6821;top:8460;width:16920;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" strokecolor="#5a5a5a [2109]" strokeweight=".5pt">
                                <v:stroke startarrow="block" startarrowwidth="narrow" startarrowlength="short" endarrow="block" endarrowwidth="narrow" endarrowlength="short"/>
                              </v:shape>
                              <v:shape id="_x0000_s1419" type="#_x0000_t202" style="position:absolute;left:-504;top:7640;width:2189;height:1181;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" stroked="f">
                                <v:textbox inset="0,0,0,0">
                                  <w:txbxContent>
                                    <w:p w14:paraId="76AB9EED" w14:textId="77777777" w:rsidR="00305213" w:rsidRPr="00E74046" w:rsidRDefault="00305213" w:rsidP="00C460A7">
                                      <w:pPr>
                                        <w:rPr>
                                          <w:b/>
                                          <w:color w:val="595959" w:themeColor="text1" w:themeTint="A6"/>
                                          <w:sz w:val="12"/>
                                        </w:rPr>
                                      </w:pPr>
                                      <w:r>
                                        <w:rPr>
                                          <w:b/>
                                          <w:color w:val="595959" w:themeColor="text1" w:themeTint="A6"/>
                                          <w:sz w:val="12"/>
                                        </w:rPr>
                                        <w:t>Freq.</w:t>
                                      </w:r>
                                    </w:p>
                                  </w:txbxContent>
                                </v:textbox>
                              </v:shape>
                            </v:group>
                          </v:group>
                          <v:shape id="_x0000_s1420" type="#_x0000_t202" style="position:absolute;left:6181;top:19129;width:7273;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" stroked="f">
                            <v:textbox>
                              <w:txbxContent>
                                <w:p w14:paraId="30FCEC66" w14:textId="77777777" w:rsidR="00305213" w:rsidRPr="0001208A" w:rsidRDefault="00305213" w:rsidP="00C460A7">
                                  <w:pPr>
                                    <w:pStyle w:val="NormalWeb"/>
                                    <w:overflowPunct w:val="0"/>
                                    <w:spacing w:before="0" w:beforeAutospacing="0" w:after="120" w:afterAutospacing="0"/>
                                    <w:jc w:val="both"/>
                                    <w:rPr>
                                      <w:b/>
                                      <w:sz w:val="20"/>
                                    </w:rPr>
                                  </w:pPr>
                                  <w:r>
                                    <w:rPr>
                                      <w:rFonts w:ascii="Arial" w:hAnsi="Arial"/>
                                      <w:b/>
                                      <w:sz w:val="16"/>
                                      <w:szCs w:val="20"/>
                                      <w:lang w:val="en-GB"/>
                                    </w:rPr>
                                    <w:t>Density 2</w:t>
                                  </w:r>
                                </w:p>
                              </w:txbxContent>
                            </v:textbox>
                          </v:shape>
                        </v:group>
                      </v:group>
                      <v:rect id="Rectangle 1432" o:spid="_x0000_s1421" style="position:absolute;left:4695;top:14157;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" fillcolor="#44546a" strokecolor="#44546a">
                        <v:stroke joinstyle="round"/>
                        <v:textbox inset="1.50411mm,.75203mm,1.50411mm,.75203mm"/>
                      </v:rect>
                    </v:group>
                  </w:pict>
                </mc:Fallback>
              </mc:AlternateContent>
            </w:r>
          </w:p>
        </w:tc>
        <w:tc>
          <w:tcPr>
            <w:tcW w:w="3167" w:type="dxa"/>
            <w:tcBorders>
              <w:top w:val="dotted" w:sz="4" w:space="0" w:color="auto"/>
            </w:tcBorders>
          </w:tcPr>
          <w:p w14:paraId="719505DF" w14:textId="77777777" w:rsidR="00C460A7" w:rsidRDefault="00C460A7" w:rsidP="001F5A3D">
            <w:pPr>
              <w:keepNext/>
            </w:pPr>
            <w:r>
              <w:rPr>
                <w:noProof/>
                <w:lang w:val="sv-SE" w:eastAsia="sv-SE"/>
              </w:rPr>
              <mc:AlternateContent>
                <mc:Choice Requires="wpg">
                  <w:drawing>
                    <wp:anchor distT="0" distB="0" distL="114300" distR="114300" simplePos="0" relativeHeight="251669504" behindDoc="0" locked="0" layoutInCell="1" allowOverlap="1" wp14:anchorId="22AF0083" wp14:editId="41026657">
                      <wp:simplePos x="0" y="0"/>
                      <wp:positionH relativeFrom="column">
                        <wp:posOffset>45683</wp:posOffset>
                      </wp:positionH>
                      <wp:positionV relativeFrom="paragraph">
                        <wp:posOffset>37823</wp:posOffset>
                      </wp:positionV>
                      <wp:extent cx="1609988" cy="2187257"/>
                      <wp:effectExtent l="0" t="38100" r="66675" b="3810"/>
                      <wp:wrapNone/>
                      <wp:docPr id="80" name="Group 80"/>
                      <wp:cNvGraphicFramePr/>
                      <a:graphic xmlns:a="http://schemas.openxmlformats.org/drawingml/2006/main">
                        <a:graphicData uri="http://schemas.microsoft.com/office/word/2010/wordprocessingGroup">
                          <wpg:wgp>
                            <wpg:cNvGrpSpPr/>
                            <wpg:grpSpPr>
                              <a:xfrm>
                                <a:off x="0" y="0"/>
                                <a:ext cx="1609988" cy="2187257"/>
                                <a:chOff x="0" y="0"/>
                                <a:chExt cx="1609988" cy="2187257"/>
                              </a:xfrm>
                            </wpg:grpSpPr>
                            <wpg:grpSp>
                              <wpg:cNvPr id="2783" name="Group 2783"/>
                              <wpg:cNvGrpSpPr/>
                              <wpg:grpSpPr>
                                <a:xfrm>
                                  <a:off x="0" y="0"/>
                                  <a:ext cx="1609988" cy="2187257"/>
                                  <a:chOff x="0" y="0"/>
                                  <a:chExt cx="1609988" cy="2187257"/>
                                </a:xfrm>
                              </wpg:grpSpPr>
                              <wps:wsp>
                                <wps:cNvPr id="2784" name="Rectangle 1436"/>
                                <wps:cNvSpPr>
                                  <a:spLocks noChangeArrowheads="1"/>
                                </wps:cNvSpPr>
                                <wps:spPr bwMode="auto">
                                  <a:xfrm>
                                    <a:off x="561975" y="14288"/>
                                    <a:ext cx="941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cNvPr id="2785" name="Group 2785"/>
                                <wpg:cNvGrpSpPr/>
                                <wpg:grpSpPr>
                                  <a:xfrm>
                                    <a:off x="0" y="0"/>
                                    <a:ext cx="1609988" cy="2187257"/>
                                    <a:chOff x="0" y="0"/>
                                    <a:chExt cx="1609988" cy="2187257"/>
                                  </a:xfrm>
                                </wpg:grpSpPr>
                                <wpg:grpSp>
                                  <wpg:cNvPr id="2786" name="Group 2786"/>
                                  <wpg:cNvGrpSpPr/>
                                  <wpg:grpSpPr>
                                    <a:xfrm>
                                      <a:off x="0" y="0"/>
                                      <a:ext cx="1609988" cy="1926398"/>
                                      <a:chOff x="0" y="0"/>
                                      <a:chExt cx="1609988" cy="1926398"/>
                                    </a:xfrm>
                                  </wpg:grpSpPr>
                                  <wpg:grpSp>
                                    <wpg:cNvPr id="2787" name="Group 2787"/>
                                    <wpg:cNvGrpSpPr/>
                                    <wpg:grpSpPr>
                                      <a:xfrm>
                                        <a:off x="269563" y="15856"/>
                                        <a:ext cx="1340425" cy="1684705"/>
                                        <a:chOff x="0" y="0"/>
                                        <a:chExt cx="1340425" cy="1684705"/>
                                      </a:xfrm>
                                    </wpg:grpSpPr>
                                    <wpg:grpSp>
                                      <wpg:cNvPr id="2788" name="Group 2788"/>
                                      <wpg:cNvGrpSpPr/>
                                      <wpg:grpSpPr>
                                        <a:xfrm>
                                          <a:off x="0" y="0"/>
                                          <a:ext cx="1336340" cy="141437"/>
                                          <a:chOff x="0" y="0"/>
                                          <a:chExt cx="1336340" cy="141437"/>
                                        </a:xfrm>
                                      </wpg:grpSpPr>
                                      <wps:wsp>
                                        <wps:cNvPr id="2789" name="Rectangle 1400"/>
                                        <wps:cNvSpPr>
                                          <a:spLocks noChangeArrowheads="1"/>
                                        </wps:cNvSpPr>
                                        <wps:spPr bwMode="auto">
                                          <a:xfrm>
                                            <a:off x="0" y="0"/>
                                            <a:ext cx="94936" cy="141437"/>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790" name="Rectangle 1412"/>
                                        <wps:cNvSpPr>
                                          <a:spLocks noChangeArrowheads="1"/>
                                        </wps:cNvSpPr>
                                        <wps:spPr bwMode="auto">
                                          <a:xfrm>
                                            <a:off x="95140" y="0"/>
                                            <a:ext cx="945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791" name="Rectangle 1424"/>
                                        <wps:cNvSpPr>
                                          <a:spLocks noChangeArrowheads="1"/>
                                        </wps:cNvSpPr>
                                        <wps:spPr bwMode="auto">
                                          <a:xfrm>
                                            <a:off x="190280" y="0"/>
                                            <a:ext cx="94636" cy="141324"/>
                                          </a:xfrm>
                                          <a:prstGeom prst="rect">
                                            <a:avLst/>
                                          </a:prstGeom>
                                          <a:solidFill>
                                            <a:srgbClr val="44546A"/>
                                          </a:solidFill>
                                          <a:ln w="9525">
                                            <a:solidFill>
                                              <a:srgbClr val="44546A"/>
                                            </a:solidFill>
                                            <a:round/>
                                            <a:headEnd/>
                                            <a:tailEnd/>
                                          </a:ln>
                                        </wps:spPr>
                                        <wps:bodyPr rot="0" vert="horz" wrap="none" lIns="54148" tIns="27073" rIns="54148" bIns="27073" anchor="ctr" anchorCtr="0" upright="1">
                                          <a:noAutofit/>
                                        </wps:bodyPr>
                                      </wps:wsp>
                                      <wps:wsp>
                                        <wps:cNvPr id="2792" name="Rectangle 1448"/>
                                        <wps:cNvSpPr>
                                          <a:spLocks noChangeArrowheads="1"/>
                                        </wps:cNvSpPr>
                                        <wps:spPr bwMode="auto">
                                          <a:xfrm>
                                            <a:off x="385845" y="0"/>
                                            <a:ext cx="946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93" name="Rectangle 1460"/>
                                        <wps:cNvSpPr>
                                          <a:spLocks noChangeArrowheads="1"/>
                                        </wps:cNvSpPr>
                                        <wps:spPr bwMode="auto">
                                          <a:xfrm>
                                            <a:off x="480985"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94" name="Rectangle 1472"/>
                                        <wps:cNvSpPr>
                                          <a:spLocks noChangeArrowheads="1"/>
                                        </wps:cNvSpPr>
                                        <wps:spPr bwMode="auto">
                                          <a:xfrm>
                                            <a:off x="576125" y="0"/>
                                            <a:ext cx="941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95" name="Rectangle 1484"/>
                                        <wps:cNvSpPr>
                                          <a:spLocks noChangeArrowheads="1"/>
                                        </wps:cNvSpPr>
                                        <wps:spPr bwMode="auto">
                                          <a:xfrm>
                                            <a:off x="67126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96" name="Rectangle 1496"/>
                                        <wps:cNvSpPr>
                                          <a:spLocks noChangeArrowheads="1"/>
                                        </wps:cNvSpPr>
                                        <wps:spPr bwMode="auto">
                                          <a:xfrm>
                                            <a:off x="766405" y="0"/>
                                            <a:ext cx="945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97" name="Rectangle 1508"/>
                                        <wps:cNvSpPr>
                                          <a:spLocks noChangeArrowheads="1"/>
                                        </wps:cNvSpPr>
                                        <wps:spPr bwMode="auto">
                                          <a:xfrm>
                                            <a:off x="861545"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98" name="Rectangle 1520"/>
                                        <wps:cNvSpPr>
                                          <a:spLocks noChangeArrowheads="1"/>
                                        </wps:cNvSpPr>
                                        <wps:spPr bwMode="auto">
                                          <a:xfrm>
                                            <a:off x="956684"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799" name="Rectangle 1532"/>
                                        <wps:cNvSpPr>
                                          <a:spLocks noChangeArrowheads="1"/>
                                        </wps:cNvSpPr>
                                        <wps:spPr bwMode="auto">
                                          <a:xfrm>
                                            <a:off x="1051824"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00" name="Rectangle 1544"/>
                                        <wps:cNvSpPr>
                                          <a:spLocks noChangeArrowheads="1"/>
                                        </wps:cNvSpPr>
                                        <wps:spPr bwMode="auto">
                                          <a:xfrm>
                                            <a:off x="1146964" y="0"/>
                                            <a:ext cx="946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01" name="Rectangle 1556"/>
                                        <wps:cNvSpPr>
                                          <a:spLocks noChangeArrowheads="1"/>
                                        </wps:cNvSpPr>
                                        <wps:spPr bwMode="auto">
                                          <a:xfrm>
                                            <a:off x="1242104"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2802" name="Group 2802"/>
                                      <wpg:cNvGrpSpPr/>
                                      <wpg:grpSpPr>
                                        <a:xfrm>
                                          <a:off x="0" y="137425"/>
                                          <a:ext cx="1335939" cy="141324"/>
                                          <a:chOff x="0" y="0"/>
                                          <a:chExt cx="1335939" cy="141324"/>
                                        </a:xfrm>
                                      </wpg:grpSpPr>
                                      <wps:wsp>
                                        <wps:cNvPr id="2803" name="Rectangle 1401"/>
                                        <wps:cNvSpPr>
                                          <a:spLocks noChangeArrowheads="1"/>
                                        </wps:cNvSpPr>
                                        <wps:spPr bwMode="auto">
                                          <a:xfrm>
                                            <a:off x="0" y="0"/>
                                            <a:ext cx="946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804" name="Rectangle 1413"/>
                                        <wps:cNvSpPr>
                                          <a:spLocks noChangeArrowheads="1"/>
                                        </wps:cNvSpPr>
                                        <wps:spPr bwMode="auto">
                                          <a:xfrm>
                                            <a:off x="95140" y="0"/>
                                            <a:ext cx="941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805" name="Rectangle 1425"/>
                                        <wps:cNvSpPr>
                                          <a:spLocks noChangeArrowheads="1"/>
                                        </wps:cNvSpPr>
                                        <wps:spPr bwMode="auto">
                                          <a:xfrm>
                                            <a:off x="190280"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06" name="Rectangle 1437"/>
                                        <wps:cNvSpPr>
                                          <a:spLocks noChangeArrowheads="1"/>
                                        </wps:cNvSpPr>
                                        <wps:spPr bwMode="auto">
                                          <a:xfrm>
                                            <a:off x="29070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07" name="Rectangle 1449"/>
                                        <wps:cNvSpPr>
                                          <a:spLocks noChangeArrowheads="1"/>
                                        </wps:cNvSpPr>
                                        <wps:spPr bwMode="auto">
                                          <a:xfrm>
                                            <a:off x="385845"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08" name="Rectangle 1461"/>
                                        <wps:cNvSpPr>
                                          <a:spLocks noChangeArrowheads="1"/>
                                        </wps:cNvSpPr>
                                        <wps:spPr bwMode="auto">
                                          <a:xfrm>
                                            <a:off x="48098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09" name="Rectangle 1473"/>
                                        <wps:cNvSpPr>
                                          <a:spLocks noChangeArrowheads="1"/>
                                        </wps:cNvSpPr>
                                        <wps:spPr bwMode="auto">
                                          <a:xfrm>
                                            <a:off x="57612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10" name="Rectangle 1485"/>
                                        <wps:cNvSpPr>
                                          <a:spLocks noChangeArrowheads="1"/>
                                        </wps:cNvSpPr>
                                        <wps:spPr bwMode="auto">
                                          <a:xfrm>
                                            <a:off x="67126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11" name="Rectangle 1497"/>
                                        <wps:cNvSpPr>
                                          <a:spLocks noChangeArrowheads="1"/>
                                        </wps:cNvSpPr>
                                        <wps:spPr bwMode="auto">
                                          <a:xfrm>
                                            <a:off x="766405" y="0"/>
                                            <a:ext cx="941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12" name="Rectangle 1509"/>
                                        <wps:cNvSpPr>
                                          <a:spLocks noChangeArrowheads="1"/>
                                        </wps:cNvSpPr>
                                        <wps:spPr bwMode="auto">
                                          <a:xfrm>
                                            <a:off x="86154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13" name="Rectangle 1521"/>
                                        <wps:cNvSpPr>
                                          <a:spLocks noChangeArrowheads="1"/>
                                        </wps:cNvSpPr>
                                        <wps:spPr bwMode="auto">
                                          <a:xfrm>
                                            <a:off x="95668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14" name="Rectangle 1533"/>
                                        <wps:cNvSpPr>
                                          <a:spLocks noChangeArrowheads="1"/>
                                        </wps:cNvSpPr>
                                        <wps:spPr bwMode="auto">
                                          <a:xfrm>
                                            <a:off x="1051824"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15" name="Rectangle 1545"/>
                                        <wps:cNvSpPr>
                                          <a:spLocks noChangeArrowheads="1"/>
                                        </wps:cNvSpPr>
                                        <wps:spPr bwMode="auto">
                                          <a:xfrm>
                                            <a:off x="1146964"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16" name="Rectangle 1557"/>
                                        <wps:cNvSpPr>
                                          <a:spLocks noChangeArrowheads="1"/>
                                        </wps:cNvSpPr>
                                        <wps:spPr bwMode="auto">
                                          <a:xfrm>
                                            <a:off x="124210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2817" name="Group 2817"/>
                                      <wpg:cNvGrpSpPr/>
                                      <wpg:grpSpPr>
                                        <a:xfrm>
                                          <a:off x="0" y="280134"/>
                                          <a:ext cx="1335939" cy="141324"/>
                                          <a:chOff x="0" y="0"/>
                                          <a:chExt cx="1335939" cy="141324"/>
                                        </a:xfrm>
                                      </wpg:grpSpPr>
                                      <wps:wsp>
                                        <wps:cNvPr id="2818" name="Rectangle 1402"/>
                                        <wps:cNvSpPr>
                                          <a:spLocks noChangeArrowheads="1"/>
                                        </wps:cNvSpPr>
                                        <wps:spPr bwMode="auto">
                                          <a:xfrm>
                                            <a:off x="0" y="0"/>
                                            <a:ext cx="94636" cy="141210"/>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819" name="Rectangle 1414"/>
                                        <wps:cNvSpPr>
                                          <a:spLocks noChangeArrowheads="1"/>
                                        </wps:cNvSpPr>
                                        <wps:spPr bwMode="auto">
                                          <a:xfrm>
                                            <a:off x="95140" y="0"/>
                                            <a:ext cx="941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820" name="Rectangle 1426"/>
                                        <wps:cNvSpPr>
                                          <a:spLocks noChangeArrowheads="1"/>
                                        </wps:cNvSpPr>
                                        <wps:spPr bwMode="auto">
                                          <a:xfrm>
                                            <a:off x="190280" y="0"/>
                                            <a:ext cx="94236" cy="141324"/>
                                          </a:xfrm>
                                          <a:prstGeom prst="rect">
                                            <a:avLst/>
                                          </a:prstGeom>
                                          <a:solidFill>
                                            <a:srgbClr val="44546A"/>
                                          </a:solidFill>
                                          <a:ln w="9525">
                                            <a:solidFill>
                                              <a:srgbClr val="44546A"/>
                                            </a:solidFill>
                                            <a:round/>
                                            <a:headEnd/>
                                            <a:tailEnd/>
                                          </a:ln>
                                        </wps:spPr>
                                        <wps:bodyPr rot="0" vert="horz" wrap="none" lIns="54148" tIns="27073" rIns="54148" bIns="27073" anchor="ctr" anchorCtr="0" upright="1">
                                          <a:noAutofit/>
                                        </wps:bodyPr>
                                      </wps:wsp>
                                      <wps:wsp>
                                        <wps:cNvPr id="2821" name="Rectangle 1438"/>
                                        <wps:cNvSpPr>
                                          <a:spLocks noChangeArrowheads="1"/>
                                        </wps:cNvSpPr>
                                        <wps:spPr bwMode="auto">
                                          <a:xfrm>
                                            <a:off x="29070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22" name="Rectangle 1462"/>
                                        <wps:cNvSpPr>
                                          <a:spLocks noChangeArrowheads="1"/>
                                        </wps:cNvSpPr>
                                        <wps:spPr bwMode="auto">
                                          <a:xfrm>
                                            <a:off x="480985"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23" name="Rectangle 1474"/>
                                        <wps:cNvSpPr>
                                          <a:spLocks noChangeArrowheads="1"/>
                                        </wps:cNvSpPr>
                                        <wps:spPr bwMode="auto">
                                          <a:xfrm>
                                            <a:off x="576125" y="0"/>
                                            <a:ext cx="937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24" name="Rectangle 1486"/>
                                        <wps:cNvSpPr>
                                          <a:spLocks noChangeArrowheads="1"/>
                                        </wps:cNvSpPr>
                                        <wps:spPr bwMode="auto">
                                          <a:xfrm>
                                            <a:off x="67126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25" name="Rectangle 1498"/>
                                        <wps:cNvSpPr>
                                          <a:spLocks noChangeArrowheads="1"/>
                                        </wps:cNvSpPr>
                                        <wps:spPr bwMode="auto">
                                          <a:xfrm>
                                            <a:off x="766405" y="0"/>
                                            <a:ext cx="94136"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26" name="Rectangle 1510"/>
                                        <wps:cNvSpPr>
                                          <a:spLocks noChangeArrowheads="1"/>
                                        </wps:cNvSpPr>
                                        <wps:spPr bwMode="auto">
                                          <a:xfrm>
                                            <a:off x="861545"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27" name="Rectangle 1522"/>
                                        <wps:cNvSpPr>
                                          <a:spLocks noChangeArrowheads="1"/>
                                        </wps:cNvSpPr>
                                        <wps:spPr bwMode="auto">
                                          <a:xfrm>
                                            <a:off x="956684"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28" name="Rectangle 1534"/>
                                        <wps:cNvSpPr>
                                          <a:spLocks noChangeArrowheads="1"/>
                                        </wps:cNvSpPr>
                                        <wps:spPr bwMode="auto">
                                          <a:xfrm>
                                            <a:off x="1051824" y="0"/>
                                            <a:ext cx="933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29" name="Rectangle 1546"/>
                                        <wps:cNvSpPr>
                                          <a:spLocks noChangeArrowheads="1"/>
                                        </wps:cNvSpPr>
                                        <wps:spPr bwMode="auto">
                                          <a:xfrm>
                                            <a:off x="1146964" y="0"/>
                                            <a:ext cx="94236"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30" name="Rectangle 1558"/>
                                        <wps:cNvSpPr>
                                          <a:spLocks noChangeArrowheads="1"/>
                                        </wps:cNvSpPr>
                                        <wps:spPr bwMode="auto">
                                          <a:xfrm>
                                            <a:off x="1242104"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2831" name="Group 2831"/>
                                      <wpg:cNvGrpSpPr/>
                                      <wpg:grpSpPr>
                                        <a:xfrm>
                                          <a:off x="0" y="422844"/>
                                          <a:ext cx="1335539" cy="141324"/>
                                          <a:chOff x="0" y="0"/>
                                          <a:chExt cx="1335539" cy="141324"/>
                                        </a:xfrm>
                                      </wpg:grpSpPr>
                                      <wps:wsp>
                                        <wps:cNvPr id="2832" name="Rectangle 1403"/>
                                        <wps:cNvSpPr>
                                          <a:spLocks noChangeArrowheads="1"/>
                                        </wps:cNvSpPr>
                                        <wps:spPr bwMode="auto">
                                          <a:xfrm>
                                            <a:off x="0" y="0"/>
                                            <a:ext cx="94236" cy="141210"/>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833" name="Rectangle 1415"/>
                                        <wps:cNvSpPr>
                                          <a:spLocks noChangeArrowheads="1"/>
                                        </wps:cNvSpPr>
                                        <wps:spPr bwMode="auto">
                                          <a:xfrm>
                                            <a:off x="95140" y="0"/>
                                            <a:ext cx="93735"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834" name="Rectangle 1427"/>
                                        <wps:cNvSpPr>
                                          <a:spLocks noChangeArrowheads="1"/>
                                        </wps:cNvSpPr>
                                        <wps:spPr bwMode="auto">
                                          <a:xfrm>
                                            <a:off x="190280"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35" name="Rectangle 1439"/>
                                        <wps:cNvSpPr>
                                          <a:spLocks noChangeArrowheads="1"/>
                                        </wps:cNvSpPr>
                                        <wps:spPr bwMode="auto">
                                          <a:xfrm>
                                            <a:off x="290705"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36" name="Rectangle 1451"/>
                                        <wps:cNvSpPr>
                                          <a:spLocks noChangeArrowheads="1"/>
                                        </wps:cNvSpPr>
                                        <wps:spPr bwMode="auto">
                                          <a:xfrm>
                                            <a:off x="385845"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37" name="Rectangle 1463"/>
                                        <wps:cNvSpPr>
                                          <a:spLocks noChangeArrowheads="1"/>
                                        </wps:cNvSpPr>
                                        <wps:spPr bwMode="auto">
                                          <a:xfrm>
                                            <a:off x="48098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38" name="Rectangle 1475"/>
                                        <wps:cNvSpPr>
                                          <a:spLocks noChangeArrowheads="1"/>
                                        </wps:cNvSpPr>
                                        <wps:spPr bwMode="auto">
                                          <a:xfrm>
                                            <a:off x="576125" y="0"/>
                                            <a:ext cx="933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39" name="Rectangle 1487"/>
                                        <wps:cNvSpPr>
                                          <a:spLocks noChangeArrowheads="1"/>
                                        </wps:cNvSpPr>
                                        <wps:spPr bwMode="auto">
                                          <a:xfrm>
                                            <a:off x="671265" y="0"/>
                                            <a:ext cx="930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40" name="Rectangle 1499"/>
                                        <wps:cNvSpPr>
                                          <a:spLocks noChangeArrowheads="1"/>
                                        </wps:cNvSpPr>
                                        <wps:spPr bwMode="auto">
                                          <a:xfrm>
                                            <a:off x="766405" y="0"/>
                                            <a:ext cx="937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41" name="Rectangle 1511"/>
                                        <wps:cNvSpPr>
                                          <a:spLocks noChangeArrowheads="1"/>
                                        </wps:cNvSpPr>
                                        <wps:spPr bwMode="auto">
                                          <a:xfrm>
                                            <a:off x="86154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42" name="Rectangle 1523"/>
                                        <wps:cNvSpPr>
                                          <a:spLocks noChangeArrowheads="1"/>
                                        </wps:cNvSpPr>
                                        <wps:spPr bwMode="auto">
                                          <a:xfrm>
                                            <a:off x="956684"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43" name="Rectangle 1535"/>
                                        <wps:cNvSpPr>
                                          <a:spLocks noChangeArrowheads="1"/>
                                        </wps:cNvSpPr>
                                        <wps:spPr bwMode="auto">
                                          <a:xfrm>
                                            <a:off x="1051824" y="0"/>
                                            <a:ext cx="929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44" name="Rectangle 1547"/>
                                        <wps:cNvSpPr>
                                          <a:spLocks noChangeArrowheads="1"/>
                                        </wps:cNvSpPr>
                                        <wps:spPr bwMode="auto">
                                          <a:xfrm>
                                            <a:off x="1146964"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45" name="Rectangle 1559"/>
                                        <wps:cNvSpPr>
                                          <a:spLocks noChangeArrowheads="1"/>
                                        </wps:cNvSpPr>
                                        <wps:spPr bwMode="auto">
                                          <a:xfrm>
                                            <a:off x="1242104"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2846" name="Group 2846"/>
                                      <wpg:cNvGrpSpPr/>
                                      <wpg:grpSpPr>
                                        <a:xfrm>
                                          <a:off x="0" y="560269"/>
                                          <a:ext cx="1335939" cy="141324"/>
                                          <a:chOff x="0" y="0"/>
                                          <a:chExt cx="1335939" cy="141324"/>
                                        </a:xfrm>
                                      </wpg:grpSpPr>
                                      <wps:wsp>
                                        <wps:cNvPr id="2847" name="Rectangle 1404"/>
                                        <wps:cNvSpPr>
                                          <a:spLocks noChangeArrowheads="1"/>
                                        </wps:cNvSpPr>
                                        <wps:spPr bwMode="auto">
                                          <a:xfrm>
                                            <a:off x="0" y="0"/>
                                            <a:ext cx="946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848" name="Rectangle 1416"/>
                                        <wps:cNvSpPr>
                                          <a:spLocks noChangeArrowheads="1"/>
                                        </wps:cNvSpPr>
                                        <wps:spPr bwMode="auto">
                                          <a:xfrm>
                                            <a:off x="95140" y="0"/>
                                            <a:ext cx="941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849" name="Rectangle 1428"/>
                                        <wps:cNvSpPr>
                                          <a:spLocks noChangeArrowheads="1"/>
                                        </wps:cNvSpPr>
                                        <wps:spPr bwMode="auto">
                                          <a:xfrm>
                                            <a:off x="190280" y="0"/>
                                            <a:ext cx="94236" cy="141324"/>
                                          </a:xfrm>
                                          <a:prstGeom prst="rect">
                                            <a:avLst/>
                                          </a:prstGeom>
                                          <a:solidFill>
                                            <a:srgbClr val="44546A"/>
                                          </a:solidFill>
                                          <a:ln w="9525">
                                            <a:solidFill>
                                              <a:srgbClr val="44546A"/>
                                            </a:solidFill>
                                            <a:round/>
                                            <a:headEnd/>
                                            <a:tailEnd/>
                                          </a:ln>
                                        </wps:spPr>
                                        <wps:bodyPr rot="0" vert="horz" wrap="none" lIns="54148" tIns="27073" rIns="54148" bIns="27073" anchor="ctr" anchorCtr="0" upright="1">
                                          <a:noAutofit/>
                                        </wps:bodyPr>
                                      </wps:wsp>
                                      <wps:wsp>
                                        <wps:cNvPr id="2850" name="Rectangle 1440"/>
                                        <wps:cNvSpPr>
                                          <a:spLocks noChangeArrowheads="1"/>
                                        </wps:cNvSpPr>
                                        <wps:spPr bwMode="auto">
                                          <a:xfrm>
                                            <a:off x="29070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51" name="Rectangle 1452"/>
                                        <wps:cNvSpPr>
                                          <a:spLocks noChangeArrowheads="1"/>
                                        </wps:cNvSpPr>
                                        <wps:spPr bwMode="auto">
                                          <a:xfrm>
                                            <a:off x="385845"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52" name="Rectangle 1464"/>
                                        <wps:cNvSpPr>
                                          <a:spLocks noChangeArrowheads="1"/>
                                        </wps:cNvSpPr>
                                        <wps:spPr bwMode="auto">
                                          <a:xfrm>
                                            <a:off x="48098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53" name="Rectangle 1476"/>
                                        <wps:cNvSpPr>
                                          <a:spLocks noChangeArrowheads="1"/>
                                        </wps:cNvSpPr>
                                        <wps:spPr bwMode="auto">
                                          <a:xfrm>
                                            <a:off x="57612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54" name="Rectangle 1488"/>
                                        <wps:cNvSpPr>
                                          <a:spLocks noChangeArrowheads="1"/>
                                        </wps:cNvSpPr>
                                        <wps:spPr bwMode="auto">
                                          <a:xfrm>
                                            <a:off x="67126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55" name="Rectangle 1500"/>
                                        <wps:cNvSpPr>
                                          <a:spLocks noChangeArrowheads="1"/>
                                        </wps:cNvSpPr>
                                        <wps:spPr bwMode="auto">
                                          <a:xfrm>
                                            <a:off x="766405" y="0"/>
                                            <a:ext cx="941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56" name="Rectangle 1512"/>
                                        <wps:cNvSpPr>
                                          <a:spLocks noChangeArrowheads="1"/>
                                        </wps:cNvSpPr>
                                        <wps:spPr bwMode="auto">
                                          <a:xfrm>
                                            <a:off x="86154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57" name="Rectangle 1524"/>
                                        <wps:cNvSpPr>
                                          <a:spLocks noChangeArrowheads="1"/>
                                        </wps:cNvSpPr>
                                        <wps:spPr bwMode="auto">
                                          <a:xfrm>
                                            <a:off x="95668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58" name="Rectangle 1536"/>
                                        <wps:cNvSpPr>
                                          <a:spLocks noChangeArrowheads="1"/>
                                        </wps:cNvSpPr>
                                        <wps:spPr bwMode="auto">
                                          <a:xfrm>
                                            <a:off x="1051824"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59" name="Rectangle 1548"/>
                                        <wps:cNvSpPr>
                                          <a:spLocks noChangeArrowheads="1"/>
                                        </wps:cNvSpPr>
                                        <wps:spPr bwMode="auto">
                                          <a:xfrm>
                                            <a:off x="1146964"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60" name="Rectangle 1560"/>
                                        <wps:cNvSpPr>
                                          <a:spLocks noChangeArrowheads="1"/>
                                        </wps:cNvSpPr>
                                        <wps:spPr bwMode="auto">
                                          <a:xfrm>
                                            <a:off x="124210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2861" name="Group 2861"/>
                                      <wpg:cNvGrpSpPr/>
                                      <wpg:grpSpPr>
                                        <a:xfrm>
                                          <a:off x="0" y="697693"/>
                                          <a:ext cx="1335539" cy="141324"/>
                                          <a:chOff x="0" y="0"/>
                                          <a:chExt cx="1335539" cy="141324"/>
                                        </a:xfrm>
                                      </wpg:grpSpPr>
                                      <wps:wsp>
                                        <wps:cNvPr id="2862" name="Rectangle 1405"/>
                                        <wps:cNvSpPr>
                                          <a:spLocks noChangeArrowheads="1"/>
                                        </wps:cNvSpPr>
                                        <wps:spPr bwMode="auto">
                                          <a:xfrm>
                                            <a:off x="0" y="0"/>
                                            <a:ext cx="942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863" name="Rectangle 1417"/>
                                        <wps:cNvSpPr>
                                          <a:spLocks noChangeArrowheads="1"/>
                                        </wps:cNvSpPr>
                                        <wps:spPr bwMode="auto">
                                          <a:xfrm>
                                            <a:off x="100425" y="0"/>
                                            <a:ext cx="93735"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864" name="Rectangle 1429"/>
                                        <wps:cNvSpPr>
                                          <a:spLocks noChangeArrowheads="1"/>
                                        </wps:cNvSpPr>
                                        <wps:spPr bwMode="auto">
                                          <a:xfrm>
                                            <a:off x="19556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65" name="Rectangle 1441"/>
                                        <wps:cNvSpPr>
                                          <a:spLocks noChangeArrowheads="1"/>
                                        </wps:cNvSpPr>
                                        <wps:spPr bwMode="auto">
                                          <a:xfrm>
                                            <a:off x="290705"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66" name="Rectangle 1453"/>
                                        <wps:cNvSpPr>
                                          <a:spLocks noChangeArrowheads="1"/>
                                        </wps:cNvSpPr>
                                        <wps:spPr bwMode="auto">
                                          <a:xfrm>
                                            <a:off x="385845"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67" name="Rectangle 1465"/>
                                        <wps:cNvSpPr>
                                          <a:spLocks noChangeArrowheads="1"/>
                                        </wps:cNvSpPr>
                                        <wps:spPr bwMode="auto">
                                          <a:xfrm>
                                            <a:off x="48098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68" name="Rectangle 1477"/>
                                        <wps:cNvSpPr>
                                          <a:spLocks noChangeArrowheads="1"/>
                                        </wps:cNvSpPr>
                                        <wps:spPr bwMode="auto">
                                          <a:xfrm>
                                            <a:off x="576125" y="0"/>
                                            <a:ext cx="933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69" name="Rectangle 1489"/>
                                        <wps:cNvSpPr>
                                          <a:spLocks noChangeArrowheads="1"/>
                                        </wps:cNvSpPr>
                                        <wps:spPr bwMode="auto">
                                          <a:xfrm>
                                            <a:off x="671265" y="0"/>
                                            <a:ext cx="930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70" name="Rectangle 1501"/>
                                        <wps:cNvSpPr>
                                          <a:spLocks noChangeArrowheads="1"/>
                                        </wps:cNvSpPr>
                                        <wps:spPr bwMode="auto">
                                          <a:xfrm>
                                            <a:off x="766405" y="0"/>
                                            <a:ext cx="937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71" name="Rectangle 1513"/>
                                        <wps:cNvSpPr>
                                          <a:spLocks noChangeArrowheads="1"/>
                                        </wps:cNvSpPr>
                                        <wps:spPr bwMode="auto">
                                          <a:xfrm>
                                            <a:off x="86154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72" name="Rectangle 1525"/>
                                        <wps:cNvSpPr>
                                          <a:spLocks noChangeArrowheads="1"/>
                                        </wps:cNvSpPr>
                                        <wps:spPr bwMode="auto">
                                          <a:xfrm>
                                            <a:off x="956684"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73" name="Rectangle 1537"/>
                                        <wps:cNvSpPr>
                                          <a:spLocks noChangeArrowheads="1"/>
                                        </wps:cNvSpPr>
                                        <wps:spPr bwMode="auto">
                                          <a:xfrm>
                                            <a:off x="1051824" y="0"/>
                                            <a:ext cx="929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74" name="Rectangle 1549"/>
                                        <wps:cNvSpPr>
                                          <a:spLocks noChangeArrowheads="1"/>
                                        </wps:cNvSpPr>
                                        <wps:spPr bwMode="auto">
                                          <a:xfrm>
                                            <a:off x="1146964"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75" name="Rectangle 1561"/>
                                        <wps:cNvSpPr>
                                          <a:spLocks noChangeArrowheads="1"/>
                                        </wps:cNvSpPr>
                                        <wps:spPr bwMode="auto">
                                          <a:xfrm>
                                            <a:off x="1242104"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2876" name="Group 2876"/>
                                      <wpg:cNvGrpSpPr/>
                                      <wpg:grpSpPr>
                                        <a:xfrm>
                                          <a:off x="0" y="840403"/>
                                          <a:ext cx="1335939" cy="141324"/>
                                          <a:chOff x="0" y="0"/>
                                          <a:chExt cx="1335939" cy="141324"/>
                                        </a:xfrm>
                                      </wpg:grpSpPr>
                                      <wps:wsp>
                                        <wps:cNvPr id="2877" name="Rectangle 1406"/>
                                        <wps:cNvSpPr>
                                          <a:spLocks noChangeArrowheads="1"/>
                                        </wps:cNvSpPr>
                                        <wps:spPr bwMode="auto">
                                          <a:xfrm>
                                            <a:off x="0" y="0"/>
                                            <a:ext cx="946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878" name="Rectangle 1418"/>
                                        <wps:cNvSpPr>
                                          <a:spLocks noChangeArrowheads="1"/>
                                        </wps:cNvSpPr>
                                        <wps:spPr bwMode="auto">
                                          <a:xfrm>
                                            <a:off x="100425" y="0"/>
                                            <a:ext cx="941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879" name="Rectangle 1430"/>
                                        <wps:cNvSpPr>
                                          <a:spLocks noChangeArrowheads="1"/>
                                        </wps:cNvSpPr>
                                        <wps:spPr bwMode="auto">
                                          <a:xfrm>
                                            <a:off x="195565" y="0"/>
                                            <a:ext cx="94236" cy="141324"/>
                                          </a:xfrm>
                                          <a:prstGeom prst="rect">
                                            <a:avLst/>
                                          </a:prstGeom>
                                          <a:solidFill>
                                            <a:srgbClr val="44546A"/>
                                          </a:solidFill>
                                          <a:ln w="9525">
                                            <a:solidFill>
                                              <a:srgbClr val="44546A"/>
                                            </a:solidFill>
                                            <a:round/>
                                            <a:headEnd/>
                                            <a:tailEnd/>
                                          </a:ln>
                                        </wps:spPr>
                                        <wps:bodyPr rot="0" vert="horz" wrap="none" lIns="54148" tIns="27073" rIns="54148" bIns="27073" anchor="ctr" anchorCtr="0" upright="1">
                                          <a:noAutofit/>
                                        </wps:bodyPr>
                                      </wps:wsp>
                                      <wps:wsp>
                                        <wps:cNvPr id="2880" name="Rectangle 1442"/>
                                        <wps:cNvSpPr>
                                          <a:spLocks noChangeArrowheads="1"/>
                                        </wps:cNvSpPr>
                                        <wps:spPr bwMode="auto">
                                          <a:xfrm>
                                            <a:off x="290705" y="0"/>
                                            <a:ext cx="937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2881" name="Rectangle 1454"/>
                                        <wps:cNvSpPr>
                                          <a:spLocks noChangeArrowheads="1"/>
                                        </wps:cNvSpPr>
                                        <wps:spPr bwMode="auto">
                                          <a:xfrm>
                                            <a:off x="385845" y="0"/>
                                            <a:ext cx="94236"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2882" name="Rectangle 1466"/>
                                        <wps:cNvSpPr>
                                          <a:spLocks noChangeArrowheads="1"/>
                                        </wps:cNvSpPr>
                                        <wps:spPr bwMode="auto">
                                          <a:xfrm>
                                            <a:off x="480985" y="0"/>
                                            <a:ext cx="938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2883" name="Rectangle 1478"/>
                                        <wps:cNvSpPr>
                                          <a:spLocks noChangeArrowheads="1"/>
                                        </wps:cNvSpPr>
                                        <wps:spPr bwMode="auto">
                                          <a:xfrm>
                                            <a:off x="576125" y="0"/>
                                            <a:ext cx="93735" cy="141324"/>
                                          </a:xfrm>
                                          <a:prstGeom prst="rect">
                                            <a:avLst/>
                                          </a:prstGeom>
                                          <a:solidFill>
                                            <a:srgbClr val="A9D18E"/>
                                          </a:solidFill>
                                          <a:ln w="9525">
                                            <a:solidFill>
                                              <a:srgbClr val="44546A"/>
                                            </a:solidFill>
                                            <a:round/>
                                            <a:headEnd/>
                                            <a:tailEnd/>
                                          </a:ln>
                                        </wps:spPr>
                                        <wps:bodyPr rot="0" vert="horz" wrap="none" lIns="54148" tIns="27073" rIns="54148" bIns="27073" anchor="ctr" anchorCtr="0" upright="1">
                                          <a:noAutofit/>
                                        </wps:bodyPr>
                                      </wps:wsp>
                                      <wps:wsp>
                                        <wps:cNvPr id="2884" name="Rectangle 1490"/>
                                        <wps:cNvSpPr>
                                          <a:spLocks noChangeArrowheads="1"/>
                                        </wps:cNvSpPr>
                                        <wps:spPr bwMode="auto">
                                          <a:xfrm>
                                            <a:off x="671265" y="0"/>
                                            <a:ext cx="934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2885" name="Rectangle 1502"/>
                                        <wps:cNvSpPr>
                                          <a:spLocks noChangeArrowheads="1"/>
                                        </wps:cNvSpPr>
                                        <wps:spPr bwMode="auto">
                                          <a:xfrm>
                                            <a:off x="766405" y="0"/>
                                            <a:ext cx="94136"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2886" name="Rectangle 1514"/>
                                        <wps:cNvSpPr>
                                          <a:spLocks noChangeArrowheads="1"/>
                                        </wps:cNvSpPr>
                                        <wps:spPr bwMode="auto">
                                          <a:xfrm>
                                            <a:off x="861545" y="0"/>
                                            <a:ext cx="938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2887" name="Rectangle 1526"/>
                                        <wps:cNvSpPr>
                                          <a:spLocks noChangeArrowheads="1"/>
                                        </wps:cNvSpPr>
                                        <wps:spPr bwMode="auto">
                                          <a:xfrm>
                                            <a:off x="956684" y="0"/>
                                            <a:ext cx="93835" cy="141324"/>
                                          </a:xfrm>
                                          <a:prstGeom prst="rect">
                                            <a:avLst/>
                                          </a:prstGeom>
                                          <a:solidFill>
                                            <a:srgbClr val="A9D18E"/>
                                          </a:solidFill>
                                          <a:ln w="9525">
                                            <a:solidFill>
                                              <a:srgbClr val="44546A"/>
                                            </a:solidFill>
                                            <a:round/>
                                            <a:headEnd/>
                                            <a:tailEnd/>
                                          </a:ln>
                                        </wps:spPr>
                                        <wps:bodyPr rot="0" vert="horz" wrap="none" lIns="54148" tIns="27073" rIns="54148" bIns="27073" anchor="ctr" anchorCtr="0" upright="1">
                                          <a:noAutofit/>
                                        </wps:bodyPr>
                                      </wps:wsp>
                                      <wps:wsp>
                                        <wps:cNvPr id="2888" name="Rectangle 1538"/>
                                        <wps:cNvSpPr>
                                          <a:spLocks noChangeArrowheads="1"/>
                                        </wps:cNvSpPr>
                                        <wps:spPr bwMode="auto">
                                          <a:xfrm>
                                            <a:off x="1051824" y="0"/>
                                            <a:ext cx="934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2889" name="Rectangle 1550"/>
                                        <wps:cNvSpPr>
                                          <a:spLocks noChangeArrowheads="1"/>
                                        </wps:cNvSpPr>
                                        <wps:spPr bwMode="auto">
                                          <a:xfrm>
                                            <a:off x="1146964" y="0"/>
                                            <a:ext cx="94236"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2890" name="Rectangle 1562"/>
                                        <wps:cNvSpPr>
                                          <a:spLocks noChangeArrowheads="1"/>
                                        </wps:cNvSpPr>
                                        <wps:spPr bwMode="auto">
                                          <a:xfrm>
                                            <a:off x="1242104" y="0"/>
                                            <a:ext cx="938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g:grpSp>
                                    <wpg:grpSp>
                                      <wpg:cNvPr id="2891" name="Group 2891"/>
                                      <wpg:cNvGrpSpPr/>
                                      <wpg:grpSpPr>
                                        <a:xfrm>
                                          <a:off x="0" y="983113"/>
                                          <a:ext cx="1335539" cy="141324"/>
                                          <a:chOff x="0" y="0"/>
                                          <a:chExt cx="1335539" cy="141324"/>
                                        </a:xfrm>
                                      </wpg:grpSpPr>
                                      <wps:wsp>
                                        <wps:cNvPr id="2892" name="Rectangle 1407"/>
                                        <wps:cNvSpPr>
                                          <a:spLocks noChangeArrowheads="1"/>
                                        </wps:cNvSpPr>
                                        <wps:spPr bwMode="auto">
                                          <a:xfrm>
                                            <a:off x="0" y="0"/>
                                            <a:ext cx="942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893" name="Rectangle 1419"/>
                                        <wps:cNvSpPr>
                                          <a:spLocks noChangeArrowheads="1"/>
                                        </wps:cNvSpPr>
                                        <wps:spPr bwMode="auto">
                                          <a:xfrm>
                                            <a:off x="100425" y="0"/>
                                            <a:ext cx="93735" cy="141210"/>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894" name="Rectangle 1431"/>
                                        <wps:cNvSpPr>
                                          <a:spLocks noChangeArrowheads="1"/>
                                        </wps:cNvSpPr>
                                        <wps:spPr bwMode="auto">
                                          <a:xfrm>
                                            <a:off x="195565"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95" name="Rectangle 1443"/>
                                        <wps:cNvSpPr>
                                          <a:spLocks noChangeArrowheads="1"/>
                                        </wps:cNvSpPr>
                                        <wps:spPr bwMode="auto">
                                          <a:xfrm>
                                            <a:off x="29070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96" name="Rectangle 1455"/>
                                        <wps:cNvSpPr>
                                          <a:spLocks noChangeArrowheads="1"/>
                                        </wps:cNvSpPr>
                                        <wps:spPr bwMode="auto">
                                          <a:xfrm>
                                            <a:off x="38584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97" name="Rectangle 1467"/>
                                        <wps:cNvSpPr>
                                          <a:spLocks noChangeArrowheads="1"/>
                                        </wps:cNvSpPr>
                                        <wps:spPr bwMode="auto">
                                          <a:xfrm>
                                            <a:off x="48098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98" name="Rectangle 1479"/>
                                        <wps:cNvSpPr>
                                          <a:spLocks noChangeArrowheads="1"/>
                                        </wps:cNvSpPr>
                                        <wps:spPr bwMode="auto">
                                          <a:xfrm>
                                            <a:off x="576125"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899" name="Rectangle 1491"/>
                                        <wps:cNvSpPr>
                                          <a:spLocks noChangeArrowheads="1"/>
                                        </wps:cNvSpPr>
                                        <wps:spPr bwMode="auto">
                                          <a:xfrm>
                                            <a:off x="67126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00" name="Rectangle 1503"/>
                                        <wps:cNvSpPr>
                                          <a:spLocks noChangeArrowheads="1"/>
                                        </wps:cNvSpPr>
                                        <wps:spPr bwMode="auto">
                                          <a:xfrm>
                                            <a:off x="76640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01" name="Rectangle 1515"/>
                                        <wps:cNvSpPr>
                                          <a:spLocks noChangeArrowheads="1"/>
                                        </wps:cNvSpPr>
                                        <wps:spPr bwMode="auto">
                                          <a:xfrm>
                                            <a:off x="86154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02" name="Rectangle 1527"/>
                                        <wps:cNvSpPr>
                                          <a:spLocks noChangeArrowheads="1"/>
                                        </wps:cNvSpPr>
                                        <wps:spPr bwMode="auto">
                                          <a:xfrm>
                                            <a:off x="95668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03" name="Rectangle 1539"/>
                                        <wps:cNvSpPr>
                                          <a:spLocks noChangeArrowheads="1"/>
                                        </wps:cNvSpPr>
                                        <wps:spPr bwMode="auto">
                                          <a:xfrm>
                                            <a:off x="1051824"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04" name="Rectangle 1551"/>
                                        <wps:cNvSpPr>
                                          <a:spLocks noChangeArrowheads="1"/>
                                        </wps:cNvSpPr>
                                        <wps:spPr bwMode="auto">
                                          <a:xfrm>
                                            <a:off x="114696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05" name="Rectangle 1563"/>
                                        <wps:cNvSpPr>
                                          <a:spLocks noChangeArrowheads="1"/>
                                        </wps:cNvSpPr>
                                        <wps:spPr bwMode="auto">
                                          <a:xfrm>
                                            <a:off x="124210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2906" name="Group 2906"/>
                                      <wpg:cNvGrpSpPr/>
                                      <wpg:grpSpPr>
                                        <a:xfrm>
                                          <a:off x="0" y="1125822"/>
                                          <a:ext cx="1335539" cy="141324"/>
                                          <a:chOff x="0" y="0"/>
                                          <a:chExt cx="1335539" cy="141324"/>
                                        </a:xfrm>
                                      </wpg:grpSpPr>
                                      <wps:wsp>
                                        <wps:cNvPr id="2907" name="Rectangle 1408"/>
                                        <wps:cNvSpPr>
                                          <a:spLocks noChangeArrowheads="1"/>
                                        </wps:cNvSpPr>
                                        <wps:spPr bwMode="auto">
                                          <a:xfrm>
                                            <a:off x="0" y="0"/>
                                            <a:ext cx="942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908" name="Rectangle 1420"/>
                                        <wps:cNvSpPr>
                                          <a:spLocks noChangeArrowheads="1"/>
                                        </wps:cNvSpPr>
                                        <wps:spPr bwMode="auto">
                                          <a:xfrm>
                                            <a:off x="100425" y="0"/>
                                            <a:ext cx="93735" cy="141210"/>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909" name="Rectangle 1432"/>
                                        <wps:cNvSpPr>
                                          <a:spLocks noChangeArrowheads="1"/>
                                        </wps:cNvSpPr>
                                        <wps:spPr bwMode="auto">
                                          <a:xfrm>
                                            <a:off x="195565" y="0"/>
                                            <a:ext cx="93835" cy="141210"/>
                                          </a:xfrm>
                                          <a:prstGeom prst="rect">
                                            <a:avLst/>
                                          </a:prstGeom>
                                          <a:solidFill>
                                            <a:srgbClr val="44546A"/>
                                          </a:solidFill>
                                          <a:ln w="9525">
                                            <a:solidFill>
                                              <a:srgbClr val="44546A"/>
                                            </a:solidFill>
                                            <a:round/>
                                            <a:headEnd/>
                                            <a:tailEnd/>
                                          </a:ln>
                                        </wps:spPr>
                                        <wps:bodyPr rot="0" vert="horz" wrap="none" lIns="54148" tIns="27073" rIns="54148" bIns="27073" anchor="ctr" anchorCtr="0" upright="1">
                                          <a:noAutofit/>
                                        </wps:bodyPr>
                                      </wps:wsp>
                                      <wps:wsp>
                                        <wps:cNvPr id="2910" name="Rectangle 1444"/>
                                        <wps:cNvSpPr>
                                          <a:spLocks noChangeArrowheads="1"/>
                                        </wps:cNvSpPr>
                                        <wps:spPr bwMode="auto">
                                          <a:xfrm>
                                            <a:off x="29070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11" name="Rectangle 1456"/>
                                        <wps:cNvSpPr>
                                          <a:spLocks noChangeArrowheads="1"/>
                                        </wps:cNvSpPr>
                                        <wps:spPr bwMode="auto">
                                          <a:xfrm>
                                            <a:off x="38584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12" name="Rectangle 1468"/>
                                        <wps:cNvSpPr>
                                          <a:spLocks noChangeArrowheads="1"/>
                                        </wps:cNvSpPr>
                                        <wps:spPr bwMode="auto">
                                          <a:xfrm>
                                            <a:off x="48098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13" name="Rectangle 1480"/>
                                        <wps:cNvSpPr>
                                          <a:spLocks noChangeArrowheads="1"/>
                                        </wps:cNvSpPr>
                                        <wps:spPr bwMode="auto">
                                          <a:xfrm>
                                            <a:off x="576125"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14" name="Rectangle 1492"/>
                                        <wps:cNvSpPr>
                                          <a:spLocks noChangeArrowheads="1"/>
                                        </wps:cNvSpPr>
                                        <wps:spPr bwMode="auto">
                                          <a:xfrm>
                                            <a:off x="67126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15" name="Rectangle 1504"/>
                                        <wps:cNvSpPr>
                                          <a:spLocks noChangeArrowheads="1"/>
                                        </wps:cNvSpPr>
                                        <wps:spPr bwMode="auto">
                                          <a:xfrm>
                                            <a:off x="76640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16" name="Rectangle 1516"/>
                                        <wps:cNvSpPr>
                                          <a:spLocks noChangeArrowheads="1"/>
                                        </wps:cNvSpPr>
                                        <wps:spPr bwMode="auto">
                                          <a:xfrm>
                                            <a:off x="86154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17" name="Rectangle 1528"/>
                                        <wps:cNvSpPr>
                                          <a:spLocks noChangeArrowheads="1"/>
                                        </wps:cNvSpPr>
                                        <wps:spPr bwMode="auto">
                                          <a:xfrm>
                                            <a:off x="95668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18" name="Rectangle 1540"/>
                                        <wps:cNvSpPr>
                                          <a:spLocks noChangeArrowheads="1"/>
                                        </wps:cNvSpPr>
                                        <wps:spPr bwMode="auto">
                                          <a:xfrm>
                                            <a:off x="1051824"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19" name="Rectangle 1552"/>
                                        <wps:cNvSpPr>
                                          <a:spLocks noChangeArrowheads="1"/>
                                        </wps:cNvSpPr>
                                        <wps:spPr bwMode="auto">
                                          <a:xfrm>
                                            <a:off x="114696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20" name="Rectangle 1564"/>
                                        <wps:cNvSpPr>
                                          <a:spLocks noChangeArrowheads="1"/>
                                        </wps:cNvSpPr>
                                        <wps:spPr bwMode="auto">
                                          <a:xfrm>
                                            <a:off x="124210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2921" name="Group 2921"/>
                                      <wpg:cNvGrpSpPr/>
                                      <wpg:grpSpPr>
                                        <a:xfrm>
                                          <a:off x="0" y="1263247"/>
                                          <a:ext cx="1335139" cy="141324"/>
                                          <a:chOff x="0" y="0"/>
                                          <a:chExt cx="1335139" cy="141324"/>
                                        </a:xfrm>
                                      </wpg:grpSpPr>
                                      <wps:wsp>
                                        <wps:cNvPr id="2922" name="Rectangle 1409"/>
                                        <wps:cNvSpPr>
                                          <a:spLocks noChangeArrowheads="1"/>
                                        </wps:cNvSpPr>
                                        <wps:spPr bwMode="auto">
                                          <a:xfrm>
                                            <a:off x="0" y="0"/>
                                            <a:ext cx="93835"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923" name="Rectangle 1421"/>
                                        <wps:cNvSpPr>
                                          <a:spLocks noChangeArrowheads="1"/>
                                        </wps:cNvSpPr>
                                        <wps:spPr bwMode="auto">
                                          <a:xfrm>
                                            <a:off x="100425" y="0"/>
                                            <a:ext cx="93335"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924" name="Rectangle 1433"/>
                                        <wps:cNvSpPr>
                                          <a:spLocks noChangeArrowheads="1"/>
                                        </wps:cNvSpPr>
                                        <wps:spPr bwMode="auto">
                                          <a:xfrm>
                                            <a:off x="19556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25" name="Rectangle 1445"/>
                                        <wps:cNvSpPr>
                                          <a:spLocks noChangeArrowheads="1"/>
                                        </wps:cNvSpPr>
                                        <wps:spPr bwMode="auto">
                                          <a:xfrm>
                                            <a:off x="290705"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26" name="Rectangle 1457"/>
                                        <wps:cNvSpPr>
                                          <a:spLocks noChangeArrowheads="1"/>
                                        </wps:cNvSpPr>
                                        <wps:spPr bwMode="auto">
                                          <a:xfrm>
                                            <a:off x="38584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27" name="Rectangle 1469"/>
                                        <wps:cNvSpPr>
                                          <a:spLocks noChangeArrowheads="1"/>
                                        </wps:cNvSpPr>
                                        <wps:spPr bwMode="auto">
                                          <a:xfrm>
                                            <a:off x="48098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28" name="Rectangle 1481"/>
                                        <wps:cNvSpPr>
                                          <a:spLocks noChangeArrowheads="1"/>
                                        </wps:cNvSpPr>
                                        <wps:spPr bwMode="auto">
                                          <a:xfrm>
                                            <a:off x="576125"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29" name="Rectangle 1493"/>
                                        <wps:cNvSpPr>
                                          <a:spLocks noChangeArrowheads="1"/>
                                        </wps:cNvSpPr>
                                        <wps:spPr bwMode="auto">
                                          <a:xfrm>
                                            <a:off x="671265" y="0"/>
                                            <a:ext cx="926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30" name="Rectangle 1505"/>
                                        <wps:cNvSpPr>
                                          <a:spLocks noChangeArrowheads="1"/>
                                        </wps:cNvSpPr>
                                        <wps:spPr bwMode="auto">
                                          <a:xfrm>
                                            <a:off x="766405"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31" name="Rectangle 1517"/>
                                        <wps:cNvSpPr>
                                          <a:spLocks noChangeArrowheads="1"/>
                                        </wps:cNvSpPr>
                                        <wps:spPr bwMode="auto">
                                          <a:xfrm>
                                            <a:off x="86154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32" name="Rectangle 1529"/>
                                        <wps:cNvSpPr>
                                          <a:spLocks noChangeArrowheads="1"/>
                                        </wps:cNvSpPr>
                                        <wps:spPr bwMode="auto">
                                          <a:xfrm>
                                            <a:off x="956684"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33" name="Rectangle 1541"/>
                                        <wps:cNvSpPr>
                                          <a:spLocks noChangeArrowheads="1"/>
                                        </wps:cNvSpPr>
                                        <wps:spPr bwMode="auto">
                                          <a:xfrm>
                                            <a:off x="1057110" y="0"/>
                                            <a:ext cx="926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34" name="Rectangle 1553"/>
                                        <wps:cNvSpPr>
                                          <a:spLocks noChangeArrowheads="1"/>
                                        </wps:cNvSpPr>
                                        <wps:spPr bwMode="auto">
                                          <a:xfrm>
                                            <a:off x="114696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35" name="Rectangle 1565"/>
                                        <wps:cNvSpPr>
                                          <a:spLocks noChangeArrowheads="1"/>
                                        </wps:cNvSpPr>
                                        <wps:spPr bwMode="auto">
                                          <a:xfrm>
                                            <a:off x="1242104"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2936" name="Group 2936"/>
                                      <wpg:cNvGrpSpPr/>
                                      <wpg:grpSpPr>
                                        <a:xfrm>
                                          <a:off x="0" y="1400671"/>
                                          <a:ext cx="1335539" cy="141324"/>
                                          <a:chOff x="0" y="0"/>
                                          <a:chExt cx="1335539" cy="141324"/>
                                        </a:xfrm>
                                      </wpg:grpSpPr>
                                      <wps:wsp>
                                        <wps:cNvPr id="2937" name="Rectangle 1410"/>
                                        <wps:cNvSpPr>
                                          <a:spLocks noChangeArrowheads="1"/>
                                        </wps:cNvSpPr>
                                        <wps:spPr bwMode="auto">
                                          <a:xfrm>
                                            <a:off x="0" y="0"/>
                                            <a:ext cx="942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938" name="Rectangle 1422"/>
                                        <wps:cNvSpPr>
                                          <a:spLocks noChangeArrowheads="1"/>
                                        </wps:cNvSpPr>
                                        <wps:spPr bwMode="auto">
                                          <a:xfrm>
                                            <a:off x="100425" y="0"/>
                                            <a:ext cx="93735" cy="141210"/>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939" name="Rectangle 1446"/>
                                        <wps:cNvSpPr>
                                          <a:spLocks noChangeArrowheads="1"/>
                                        </wps:cNvSpPr>
                                        <wps:spPr bwMode="auto">
                                          <a:xfrm>
                                            <a:off x="290705" y="0"/>
                                            <a:ext cx="933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40" name="Rectangle 1458"/>
                                        <wps:cNvSpPr>
                                          <a:spLocks noChangeArrowheads="1"/>
                                        </wps:cNvSpPr>
                                        <wps:spPr bwMode="auto">
                                          <a:xfrm>
                                            <a:off x="38584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41" name="Rectangle 1470"/>
                                        <wps:cNvSpPr>
                                          <a:spLocks noChangeArrowheads="1"/>
                                        </wps:cNvSpPr>
                                        <wps:spPr bwMode="auto">
                                          <a:xfrm>
                                            <a:off x="48098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42" name="Rectangle 1482"/>
                                        <wps:cNvSpPr>
                                          <a:spLocks noChangeArrowheads="1"/>
                                        </wps:cNvSpPr>
                                        <wps:spPr bwMode="auto">
                                          <a:xfrm>
                                            <a:off x="57612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43" name="Rectangle 1494"/>
                                        <wps:cNvSpPr>
                                          <a:spLocks noChangeArrowheads="1"/>
                                        </wps:cNvSpPr>
                                        <wps:spPr bwMode="auto">
                                          <a:xfrm>
                                            <a:off x="67126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44" name="Rectangle 1506"/>
                                        <wps:cNvSpPr>
                                          <a:spLocks noChangeArrowheads="1"/>
                                        </wps:cNvSpPr>
                                        <wps:spPr bwMode="auto">
                                          <a:xfrm>
                                            <a:off x="76640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45" name="Rectangle 1518"/>
                                        <wps:cNvSpPr>
                                          <a:spLocks noChangeArrowheads="1"/>
                                        </wps:cNvSpPr>
                                        <wps:spPr bwMode="auto">
                                          <a:xfrm>
                                            <a:off x="86154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46" name="Rectangle 1530"/>
                                        <wps:cNvSpPr>
                                          <a:spLocks noChangeArrowheads="1"/>
                                        </wps:cNvSpPr>
                                        <wps:spPr bwMode="auto">
                                          <a:xfrm>
                                            <a:off x="95668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47" name="Rectangle 1542"/>
                                        <wps:cNvSpPr>
                                          <a:spLocks noChangeArrowheads="1"/>
                                        </wps:cNvSpPr>
                                        <wps:spPr bwMode="auto">
                                          <a:xfrm>
                                            <a:off x="1057110"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48" name="Rectangle 1554"/>
                                        <wps:cNvSpPr>
                                          <a:spLocks noChangeArrowheads="1"/>
                                        </wps:cNvSpPr>
                                        <wps:spPr bwMode="auto">
                                          <a:xfrm>
                                            <a:off x="114696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49" name="Rectangle 1566"/>
                                        <wps:cNvSpPr>
                                          <a:spLocks noChangeArrowheads="1"/>
                                        </wps:cNvSpPr>
                                        <wps:spPr bwMode="auto">
                                          <a:xfrm>
                                            <a:off x="124210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2950" name="Group 2950"/>
                                      <wpg:cNvGrpSpPr/>
                                      <wpg:grpSpPr>
                                        <a:xfrm>
                                          <a:off x="0" y="1543381"/>
                                          <a:ext cx="1340425" cy="141324"/>
                                          <a:chOff x="0" y="0"/>
                                          <a:chExt cx="1340425" cy="141324"/>
                                        </a:xfrm>
                                      </wpg:grpSpPr>
                                      <wps:wsp>
                                        <wps:cNvPr id="2951" name="Rectangle 1411"/>
                                        <wps:cNvSpPr>
                                          <a:spLocks noChangeArrowheads="1"/>
                                        </wps:cNvSpPr>
                                        <wps:spPr bwMode="auto">
                                          <a:xfrm>
                                            <a:off x="0" y="0"/>
                                            <a:ext cx="93835"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952" name="Rectangle 1423"/>
                                        <wps:cNvSpPr>
                                          <a:spLocks noChangeArrowheads="1"/>
                                        </wps:cNvSpPr>
                                        <wps:spPr bwMode="auto">
                                          <a:xfrm>
                                            <a:off x="100425" y="0"/>
                                            <a:ext cx="93335"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953" name="Rectangle 1435"/>
                                        <wps:cNvSpPr>
                                          <a:spLocks noChangeArrowheads="1"/>
                                        </wps:cNvSpPr>
                                        <wps:spPr bwMode="auto">
                                          <a:xfrm>
                                            <a:off x="19556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54" name="Rectangle 1447"/>
                                        <wps:cNvSpPr>
                                          <a:spLocks noChangeArrowheads="1"/>
                                        </wps:cNvSpPr>
                                        <wps:spPr bwMode="auto">
                                          <a:xfrm>
                                            <a:off x="290705"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55" name="Rectangle 1459"/>
                                        <wps:cNvSpPr>
                                          <a:spLocks noChangeArrowheads="1"/>
                                        </wps:cNvSpPr>
                                        <wps:spPr bwMode="auto">
                                          <a:xfrm>
                                            <a:off x="38584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56" name="Rectangle 1471"/>
                                        <wps:cNvSpPr>
                                          <a:spLocks noChangeArrowheads="1"/>
                                        </wps:cNvSpPr>
                                        <wps:spPr bwMode="auto">
                                          <a:xfrm>
                                            <a:off x="48098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57" name="Rectangle 1483"/>
                                        <wps:cNvSpPr>
                                          <a:spLocks noChangeArrowheads="1"/>
                                        </wps:cNvSpPr>
                                        <wps:spPr bwMode="auto">
                                          <a:xfrm>
                                            <a:off x="576125"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58" name="Rectangle 1495"/>
                                        <wps:cNvSpPr>
                                          <a:spLocks noChangeArrowheads="1"/>
                                        </wps:cNvSpPr>
                                        <wps:spPr bwMode="auto">
                                          <a:xfrm>
                                            <a:off x="671265" y="0"/>
                                            <a:ext cx="926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59" name="Rectangle 1507"/>
                                        <wps:cNvSpPr>
                                          <a:spLocks noChangeArrowheads="1"/>
                                        </wps:cNvSpPr>
                                        <wps:spPr bwMode="auto">
                                          <a:xfrm>
                                            <a:off x="76640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60" name="Rectangle 1519"/>
                                        <wps:cNvSpPr>
                                          <a:spLocks noChangeArrowheads="1"/>
                                        </wps:cNvSpPr>
                                        <wps:spPr bwMode="auto">
                                          <a:xfrm>
                                            <a:off x="86154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61" name="Rectangle 1531"/>
                                        <wps:cNvSpPr>
                                          <a:spLocks noChangeArrowheads="1"/>
                                        </wps:cNvSpPr>
                                        <wps:spPr bwMode="auto">
                                          <a:xfrm>
                                            <a:off x="956684"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62" name="Rectangle 1543"/>
                                        <wps:cNvSpPr>
                                          <a:spLocks noChangeArrowheads="1"/>
                                        </wps:cNvSpPr>
                                        <wps:spPr bwMode="auto">
                                          <a:xfrm>
                                            <a:off x="1057110" y="0"/>
                                            <a:ext cx="926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63" name="Rectangle 1555"/>
                                        <wps:cNvSpPr>
                                          <a:spLocks noChangeArrowheads="1"/>
                                        </wps:cNvSpPr>
                                        <wps:spPr bwMode="auto">
                                          <a:xfrm>
                                            <a:off x="114696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64" name="Rectangle 1567"/>
                                        <wps:cNvSpPr>
                                          <a:spLocks noChangeArrowheads="1"/>
                                        </wps:cNvSpPr>
                                        <wps:spPr bwMode="auto">
                                          <a:xfrm>
                                            <a:off x="1247390"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grpSp>
                                    <wpg:cNvPr id="2965" name="Group 2965"/>
                                    <wpg:cNvGrpSpPr/>
                                    <wpg:grpSpPr>
                                      <a:xfrm>
                                        <a:off x="269563" y="1781230"/>
                                        <a:ext cx="1332000" cy="145168"/>
                                        <a:chOff x="0" y="0"/>
                                        <a:chExt cx="1332000" cy="145168"/>
                                      </a:xfrm>
                                    </wpg:grpSpPr>
                                    <wps:wsp>
                                      <wps:cNvPr id="2966" name="Straight Arrow Connector 2966"/>
                                      <wps:cNvCnPr/>
                                      <wps:spPr>
                                        <a:xfrm>
                                          <a:off x="0" y="0"/>
                                          <a:ext cx="1332000" cy="0"/>
                                        </a:xfrm>
                                        <a:prstGeom prst="straightConnector1">
                                          <a:avLst/>
                                        </a:prstGeom>
                                        <a:ln w="6350">
                                          <a:solidFill>
                                            <a:schemeClr val="tx1">
                                              <a:lumMod val="65000"/>
                                              <a:lumOff val="35000"/>
                                            </a:schemeClr>
                                          </a:solidFill>
                                          <a:headEnd type="triangle" w="sm" len="sm"/>
                                          <a:tailEnd type="triangle" w="sm" len="sm"/>
                                        </a:ln>
                                      </wps:spPr>
                                      <wps:style>
                                        <a:lnRef idx="1">
                                          <a:schemeClr val="accent1"/>
                                        </a:lnRef>
                                        <a:fillRef idx="0">
                                          <a:schemeClr val="accent1"/>
                                        </a:fillRef>
                                        <a:effectRef idx="0">
                                          <a:schemeClr val="accent1"/>
                                        </a:effectRef>
                                        <a:fontRef idx="minor">
                                          <a:schemeClr val="tx1"/>
                                        </a:fontRef>
                                      </wps:style>
                                      <wps:bodyPr/>
                                    </wps:wsp>
                                    <wps:wsp>
                                      <wps:cNvPr id="2967" name="Text Box 2"/>
                                      <wps:cNvSpPr txBox="1">
                                        <a:spLocks noChangeArrowheads="1"/>
                                      </wps:cNvSpPr>
                                      <wps:spPr bwMode="auto">
                                        <a:xfrm>
                                          <a:off x="560268" y="26428"/>
                                          <a:ext cx="218928" cy="118740"/>
                                        </a:xfrm>
                                        <a:prstGeom prst="rect">
                                          <a:avLst/>
                                        </a:prstGeom>
                                        <a:solidFill>
                                          <a:srgbClr val="FFFFFF"/>
                                        </a:solidFill>
                                        <a:ln w="9525">
                                          <a:noFill/>
                                          <a:miter lim="800000"/>
                                          <a:headEnd/>
                                          <a:tailEnd/>
                                        </a:ln>
                                      </wps:spPr>
                                      <wps:txbx>
                                        <w:txbxContent>
                                          <w:p w14:paraId="7205DA18" w14:textId="77777777" w:rsidR="00305213" w:rsidRPr="00E74046" w:rsidRDefault="00305213" w:rsidP="00C460A7">
                                            <w:pPr>
                                              <w:rPr>
                                                <w:b/>
                                                <w:color w:val="595959" w:themeColor="text1" w:themeTint="A6"/>
                                                <w:sz w:val="12"/>
                                              </w:rPr>
                                            </w:pPr>
                                            <w:r>
                                              <w:rPr>
                                                <w:b/>
                                                <w:color w:val="595959" w:themeColor="text1" w:themeTint="A6"/>
                                                <w:sz w:val="12"/>
                                              </w:rPr>
                                              <w:t>Time</w:t>
                                            </w:r>
                                          </w:p>
                                        </w:txbxContent>
                                      </wps:txbx>
                                      <wps:bodyPr rot="0" vert="horz" wrap="square" lIns="0" tIns="0" rIns="0" bIns="0" anchor="t" anchorCtr="0">
                                        <a:noAutofit/>
                                      </wps:bodyPr>
                                    </wps:wsp>
                                  </wpg:grpSp>
                                  <wpg:grpSp>
                                    <wpg:cNvPr id="2968" name="Group 2968"/>
                                    <wpg:cNvGrpSpPr/>
                                    <wpg:grpSpPr>
                                      <a:xfrm>
                                        <a:off x="0" y="0"/>
                                        <a:ext cx="163969" cy="1692000"/>
                                        <a:chOff x="0" y="0"/>
                                        <a:chExt cx="163969" cy="1692000"/>
                                      </a:xfrm>
                                    </wpg:grpSpPr>
                                    <wps:wsp>
                                      <wps:cNvPr id="2969" name="Straight Arrow Connector 2969"/>
                                      <wps:cNvCnPr/>
                                      <wps:spPr>
                                        <a:xfrm rot="5400000">
                                          <a:off x="-682031" y="846000"/>
                                          <a:ext cx="1692000" cy="0"/>
                                        </a:xfrm>
                                        <a:prstGeom prst="straightConnector1">
                                          <a:avLst/>
                                        </a:prstGeom>
                                        <a:ln w="6350">
                                          <a:solidFill>
                                            <a:schemeClr val="tx1">
                                              <a:lumMod val="65000"/>
                                              <a:lumOff val="35000"/>
                                            </a:schemeClr>
                                          </a:solidFill>
                                          <a:headEnd type="triangle" w="sm" len="sm"/>
                                          <a:tailEnd type="triangle" w="sm" len="sm"/>
                                        </a:ln>
                                      </wps:spPr>
                                      <wps:style>
                                        <a:lnRef idx="1">
                                          <a:schemeClr val="accent1"/>
                                        </a:lnRef>
                                        <a:fillRef idx="0">
                                          <a:schemeClr val="accent1"/>
                                        </a:fillRef>
                                        <a:effectRef idx="0">
                                          <a:schemeClr val="accent1"/>
                                        </a:effectRef>
                                        <a:fontRef idx="minor">
                                          <a:schemeClr val="tx1"/>
                                        </a:fontRef>
                                      </wps:style>
                                      <wps:bodyPr/>
                                    </wps:wsp>
                                    <wps:wsp>
                                      <wps:cNvPr id="2970" name="Text Box 2"/>
                                      <wps:cNvSpPr txBox="1">
                                        <a:spLocks noChangeArrowheads="1"/>
                                      </wps:cNvSpPr>
                                      <wps:spPr bwMode="auto">
                                        <a:xfrm rot="16200000">
                                          <a:off x="-50408" y="764074"/>
                                          <a:ext cx="218928" cy="118111"/>
                                        </a:xfrm>
                                        <a:prstGeom prst="rect">
                                          <a:avLst/>
                                        </a:prstGeom>
                                        <a:solidFill>
                                          <a:srgbClr val="FFFFFF"/>
                                        </a:solidFill>
                                        <a:ln w="9525">
                                          <a:noFill/>
                                          <a:miter lim="800000"/>
                                          <a:headEnd/>
                                          <a:tailEnd/>
                                        </a:ln>
                                      </wps:spPr>
                                      <wps:txbx>
                                        <w:txbxContent>
                                          <w:p w14:paraId="658CD123" w14:textId="77777777" w:rsidR="00305213" w:rsidRPr="00E74046" w:rsidRDefault="00305213" w:rsidP="00C460A7">
                                            <w:pPr>
                                              <w:rPr>
                                                <w:b/>
                                                <w:color w:val="595959" w:themeColor="text1" w:themeTint="A6"/>
                                                <w:sz w:val="12"/>
                                              </w:rPr>
                                            </w:pPr>
                                            <w:r>
                                              <w:rPr>
                                                <w:b/>
                                                <w:color w:val="595959" w:themeColor="text1" w:themeTint="A6"/>
                                                <w:sz w:val="12"/>
                                              </w:rPr>
                                              <w:t>Freq.</w:t>
                                            </w:r>
                                          </w:p>
                                        </w:txbxContent>
                                      </wps:txbx>
                                      <wps:bodyPr rot="0" vert="horz" wrap="square" lIns="0" tIns="0" rIns="0" bIns="0" anchor="t" anchorCtr="0">
                                        <a:noAutofit/>
                                      </wps:bodyPr>
                                    </wps:wsp>
                                  </wpg:grpSp>
                                </wpg:grpSp>
                                <wps:wsp>
                                  <wps:cNvPr id="2971" name="Text Box 2"/>
                                  <wps:cNvSpPr txBox="1">
                                    <a:spLocks noChangeArrowheads="1"/>
                                  </wps:cNvSpPr>
                                  <wps:spPr bwMode="auto">
                                    <a:xfrm>
                                      <a:off x="618134" y="1912924"/>
                                      <a:ext cx="727275" cy="27433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4026D2" w14:textId="77777777" w:rsidR="00305213" w:rsidRPr="0001208A" w:rsidRDefault="00305213" w:rsidP="00C460A7">
                                        <w:pPr>
                                          <w:pStyle w:val="NormalWeb"/>
                                          <w:overflowPunct w:val="0"/>
                                          <w:spacing w:before="0" w:beforeAutospacing="0" w:after="120" w:afterAutospacing="0"/>
                                          <w:jc w:val="both"/>
                                          <w:rPr>
                                            <w:b/>
                                            <w:sz w:val="20"/>
                                          </w:rPr>
                                        </w:pPr>
                                        <w:r>
                                          <w:rPr>
                                            <w:rFonts w:ascii="Arial" w:hAnsi="Arial"/>
                                            <w:b/>
                                            <w:sz w:val="16"/>
                                            <w:szCs w:val="20"/>
                                            <w:lang w:val="en-GB"/>
                                          </w:rPr>
                                          <w:t>Density 4</w:t>
                                        </w:r>
                                      </w:p>
                                    </w:txbxContent>
                                  </wps:txbx>
                                  <wps:bodyPr rot="0" vert="horz" wrap="square" lIns="91440" tIns="45720" rIns="91440" bIns="45720" anchor="t" anchorCtr="0" upright="1">
                                    <a:noAutofit/>
                                  </wps:bodyPr>
                                </wps:wsp>
                              </wpg:grpSp>
                            </wpg:grpSp>
                            <wps:wsp>
                              <wps:cNvPr id="79" name="Rectangle 1432"/>
                              <wps:cNvSpPr>
                                <a:spLocks noChangeArrowheads="1"/>
                              </wps:cNvSpPr>
                              <wps:spPr bwMode="auto">
                                <a:xfrm>
                                  <a:off x="469557" y="1415731"/>
                                  <a:ext cx="93820" cy="141190"/>
                                </a:xfrm>
                                <a:prstGeom prst="rect">
                                  <a:avLst/>
                                </a:prstGeom>
                                <a:solidFill>
                                  <a:srgbClr val="44546A"/>
                                </a:solidFill>
                                <a:ln w="9525">
                                  <a:solidFill>
                                    <a:srgbClr val="44546A"/>
                                  </a:solidFill>
                                  <a:round/>
                                  <a:headEnd/>
                                  <a:tailEnd/>
                                </a:ln>
                              </wps:spPr>
                              <wps:bodyPr rot="0" vert="horz" wrap="none" lIns="54148" tIns="27073" rIns="54148" bIns="27073" anchor="ctr" anchorCtr="0" upright="1">
                                <a:noAutofit/>
                              </wps:bodyPr>
                            </wps:wsp>
                          </wpg:wgp>
                        </a:graphicData>
                      </a:graphic>
                    </wp:anchor>
                  </w:drawing>
                </mc:Choice>
                <mc:Fallback>
                  <w:pict>
                    <v:group w14:anchorId="22AF0083" id="Group 80" o:spid="_x0000_s1422" style="position:absolute;left:0;text-align:left;margin-left:3.6pt;margin-top:3pt;width:126.75pt;height:172.2pt;z-index:251669504;mso-position-horizontal-relative:text;mso-position-vertical-relative:text" coordsize="16099,218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">
                      <v:group id="Group 2783" o:spid="_x0000_s1423" style="position:absolute;width:16099;height:21872" coordsize="16099,21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">
                        <v:rect id="Rectangle 1436" o:spid="_x0000_s1424" style="position:absolute;left:5619;top:142;width:942;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" strokecolor="#44546a">
                          <v:stroke joinstyle="round"/>
                          <v:textbox inset="1.50411mm,.75203mm,1.50411mm,.75203mm"/>
                        </v:rect>
                        <v:group id="Group 2785" o:spid="_x0000_s1425" style="position:absolute;width:16099;height:21872" coordsize="16099,21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">
                          <v:group id="Group 2786" o:spid="_x0000_s1426" style="position:absolute;width:16099;height:19263" coordsize="16099,19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">
                            <v:group id="Group 2787" o:spid="_x0000_s1427" style="position:absolute;left:2695;top:158;width:13404;height:16847" coordsize="13404,16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">
                              <v:group id="Group 2788" o:spid="_x0000_s1428" style="position:absolute;width:13363;height:1414" coordsize="13363,1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">
                                <v:rect id="Rectangle 1400" o:spid="_x0000_s1429" style="position:absolute;width:949;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" fillcolor="#dbdbdb" strokecolor="#44546a">
                                  <v:stroke joinstyle="round"/>
                                  <v:textbox inset="1.50411mm,.75203mm,1.50411mm,.75203mm"/>
                                </v:rect>
                                <v:rect id="Rectangle 1412" o:spid="_x0000_s1430" style="position:absolute;left:951;width:94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" fillcolor="#dbdbdb" strokecolor="#44546a">
                                  <v:stroke joinstyle="round"/>
                                  <v:textbox inset="1.50411mm,.75203mm,1.50411mm,.75203mm"/>
                                </v:rect>
                                <v:rect id="Rectangle 1424" o:spid="_x0000_s1431" style="position:absolute;left:1902;width:94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" fillcolor="#44546a" strokecolor="#44546a">
                                  <v:stroke joinstyle="round"/>
                                  <v:textbox inset="1.50411mm,.75203mm,1.50411mm,.75203mm"/>
                                </v:rect>
                                <v:rect id="Rectangle 1448" o:spid="_x0000_s1432" style="position:absolute;left:3858;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" strokecolor="#44546a">
                                  <v:stroke joinstyle="round"/>
                                  <v:textbox inset="1.50411mm,.75203mm,1.50411mm,.75203mm"/>
                                </v:rect>
                                <v:rect id="Rectangle 1460" o:spid="_x0000_s1433" style="position:absolute;left:4809;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" strokecolor="#44546a">
                                  <v:stroke joinstyle="round"/>
                                  <v:textbox inset="1.50411mm,.75203mm,1.50411mm,.75203mm"/>
                                </v:rect>
                                <v:rect id="Rectangle 1472" o:spid="_x0000_s1434" style="position:absolute;left:5761;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" strokecolor="#44546a">
                                  <v:stroke joinstyle="round"/>
                                  <v:textbox inset="1.50411mm,.75203mm,1.50411mm,.75203mm"/>
                                </v:rect>
                                <v:rect id="Rectangle 1484" o:spid="_x0000_s1435" style="position:absolute;left:6712;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" strokecolor="#44546a">
                                  <v:stroke joinstyle="round"/>
                                  <v:textbox inset="1.50411mm,.75203mm,1.50411mm,.75203mm"/>
                                </v:rect>
                                <v:rect id="Rectangle 1496" o:spid="_x0000_s1436" style="position:absolute;left:7664;width:94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" strokecolor="#44546a">
                                  <v:stroke joinstyle="round"/>
                                  <v:textbox inset="1.50411mm,.75203mm,1.50411mm,.75203mm"/>
                                </v:rect>
                                <v:rect id="Rectangle 1508" o:spid="_x0000_s1437" style="position:absolute;left:8615;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" strokecolor="#44546a">
                                  <v:stroke joinstyle="round"/>
                                  <v:textbox inset="1.50411mm,.75203mm,1.50411mm,.75203mm"/>
                                </v:rect>
                                <v:rect id="Rectangle 1520" o:spid="_x0000_s1438" style="position:absolute;left:9566;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" strokecolor="#44546a">
                                  <v:stroke joinstyle="round"/>
                                  <v:textbox inset="1.50411mm,.75203mm,1.50411mm,.75203mm"/>
                                </v:rect>
                                <v:rect id="Rectangle 1532" o:spid="_x0000_s1439" style="position:absolute;left:10518;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" strokecolor="#44546a">
                                  <v:stroke joinstyle="round"/>
                                  <v:textbox inset="1.50411mm,.75203mm,1.50411mm,.75203mm"/>
                                </v:rect>
                                <v:rect id="Rectangle 1544" o:spid="_x0000_s1440" style="position:absolute;left:11469;width:94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" strokecolor="#44546a">
                                  <v:stroke joinstyle="round"/>
                                  <v:textbox inset="1.50411mm,.75203mm,1.50411mm,.75203mm"/>
                                </v:rect>
                                <v:rect id="Rectangle 1556" o:spid="_x0000_s1441" style="position:absolute;left:12421;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" strokecolor="#44546a">
                                  <v:stroke joinstyle="round"/>
                                  <v:textbox inset="1.50411mm,.75203mm,1.50411mm,.75203mm"/>
                                </v:rect>
                              </v:group>
                              <v:group id="Group 2802" o:spid="_x0000_s1442" style="position:absolute;top:1374;width:13359;height:1413" coordsize="13359,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">
                                <v:rect id="Rectangle 1401" o:spid="_x0000_s1443" style="position:absolute;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" fillcolor="#dbdbdb" strokecolor="#44546a">
                                  <v:stroke joinstyle="round"/>
                                  <v:textbox inset="1.50411mm,.75203mm,1.50411mm,.75203mm"/>
                                </v:rect>
                                <v:rect id="Rectangle 1413" o:spid="_x0000_s1444" style="position:absolute;left:951;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" fillcolor="#dbdbdb" strokecolor="#44546a">
                                  <v:stroke joinstyle="round"/>
                                  <v:textbox inset="1.50411mm,.75203mm,1.50411mm,.75203mm"/>
                                </v:rect>
                                <v:rect id="Rectangle 1425" o:spid="_x0000_s1445" style="position:absolute;left:1902;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" strokecolor="#44546a">
                                  <v:stroke joinstyle="round"/>
                                  <v:textbox inset="1.50411mm,.75203mm,1.50411mm,.75203mm"/>
                                </v:rect>
                                <v:rect id="Rectangle 1437" o:spid="_x0000_s1446" style="position:absolute;left:2907;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" strokecolor="#44546a">
                                  <v:stroke joinstyle="round"/>
                                  <v:textbox inset="1.50411mm,.75203mm,1.50411mm,.75203mm"/>
                                </v:rect>
                                <v:rect id="Rectangle 1449" o:spid="_x0000_s1447" style="position:absolute;left:3858;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" strokecolor="#44546a">
                                  <v:stroke joinstyle="round"/>
                                  <v:textbox inset="1.50411mm,.75203mm,1.50411mm,.75203mm"/>
                                </v:rect>
                                <v:rect id="Rectangle 1461" o:spid="_x0000_s1448" style="position:absolute;left:4809;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" strokecolor="#44546a">
                                  <v:stroke joinstyle="round"/>
                                  <v:textbox inset="1.50411mm,.75203mm,1.50411mm,.75203mm"/>
                                </v:rect>
                                <v:rect id="Rectangle 1473" o:spid="_x0000_s1449" style="position:absolute;left:5761;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" strokecolor="#44546a">
                                  <v:stroke joinstyle="round"/>
                                  <v:textbox inset="1.50411mm,.75203mm,1.50411mm,.75203mm"/>
                                </v:rect>
                                <v:rect id="Rectangle 1485" o:spid="_x0000_s1450" style="position:absolute;left:6712;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" strokecolor="#44546a">
                                  <v:stroke joinstyle="round"/>
                                  <v:textbox inset="1.50411mm,.75203mm,1.50411mm,.75203mm"/>
                                </v:rect>
                                <v:rect id="Rectangle 1497" o:spid="_x0000_s1451" style="position:absolute;left:7664;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" strokecolor="#44546a">
                                  <v:stroke joinstyle="round"/>
                                  <v:textbox inset="1.50411mm,.75203mm,1.50411mm,.75203mm"/>
                                </v:rect>
                                <v:rect id="Rectangle 1509" o:spid="_x0000_s1452" style="position:absolute;left:8615;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" strokecolor="#44546a">
                                  <v:stroke joinstyle="round"/>
                                  <v:textbox inset="1.50411mm,.75203mm,1.50411mm,.75203mm"/>
                                </v:rect>
                                <v:rect id="Rectangle 1521" o:spid="_x0000_s1453" style="position:absolute;left:9566;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" strokecolor="#44546a">
                                  <v:stroke joinstyle="round"/>
                                  <v:textbox inset="1.50411mm,.75203mm,1.50411mm,.75203mm"/>
                                </v:rect>
                                <v:rect id="Rectangle 1533" o:spid="_x0000_s1454" style="position:absolute;left:10518;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" strokecolor="#44546a">
                                  <v:stroke joinstyle="round"/>
                                  <v:textbox inset="1.50411mm,.75203mm,1.50411mm,.75203mm"/>
                                </v:rect>
                                <v:rect id="Rectangle 1545" o:spid="_x0000_s1455" style="position:absolute;left:11469;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" strokecolor="#44546a">
                                  <v:stroke joinstyle="round"/>
                                  <v:textbox inset="1.50411mm,.75203mm,1.50411mm,.75203mm"/>
                                </v:rect>
                                <v:rect id="Rectangle 1557" o:spid="_x0000_s1456" style="position:absolute;left:12421;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" strokecolor="#44546a">
                                  <v:stroke joinstyle="round"/>
                                  <v:textbox inset="1.50411mm,.75203mm,1.50411mm,.75203mm"/>
                                </v:rect>
                              </v:group>
                              <v:group id="Group 2817" o:spid="_x0000_s1457" style="position:absolute;top:2801;width:13359;height:1413" coordsize="13359,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">
                                <v:rect id="Rectangle 1402" o:spid="_x0000_s1458" style="position:absolute;width:946;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" fillcolor="#dbdbdb" strokecolor="#44546a">
                                  <v:stroke joinstyle="round"/>
                                  <v:textbox inset="1.50411mm,.75203mm,1.50411mm,.75203mm"/>
                                </v:rect>
                                <v:rect id="Rectangle 1414" o:spid="_x0000_s1459" style="position:absolute;left:951;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" fillcolor="#dbdbdb" strokecolor="#44546a">
                                  <v:stroke joinstyle="round"/>
                                  <v:textbox inset="1.50411mm,.75203mm,1.50411mm,.75203mm"/>
                                </v:rect>
                                <v:rect id="Rectangle 1426" o:spid="_x0000_s1460" style="position:absolute;left:1902;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" fillcolor="#44546a" strokecolor="#44546a">
                                  <v:stroke joinstyle="round"/>
                                  <v:textbox inset="1.50411mm,.75203mm,1.50411mm,.75203mm"/>
                                </v:rect>
                                <v:rect id="Rectangle 1438" o:spid="_x0000_s1461" style="position:absolute;left:2907;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" strokecolor="#44546a">
                                  <v:stroke joinstyle="round"/>
                                  <v:textbox inset="1.50411mm,.75203mm,1.50411mm,.75203mm"/>
                                </v:rect>
                                <v:rect id="Rectangle 1462" o:spid="_x0000_s1462" style="position:absolute;left:4809;width:93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" strokecolor="#44546a">
                                  <v:stroke joinstyle="round"/>
                                  <v:textbox inset="1.50411mm,.75203mm,1.50411mm,.75203mm"/>
                                </v:rect>
                                <v:rect id="Rectangle 1474" o:spid="_x0000_s1463" style="position:absolute;left:5761;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" strokecolor="#44546a">
                                  <v:stroke joinstyle="round"/>
                                  <v:textbox inset="1.50411mm,.75203mm,1.50411mm,.75203mm"/>
                                </v:rect>
                                <v:rect id="Rectangle 1486" o:spid="_x0000_s1464" style="position:absolute;left:6712;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" strokecolor="#44546a">
                                  <v:stroke joinstyle="round"/>
                                  <v:textbox inset="1.50411mm,.75203mm,1.50411mm,.75203mm"/>
                                </v:rect>
                                <v:rect id="Rectangle 1498" o:spid="_x0000_s1465" style="position:absolute;left:7664;width:941;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" strokecolor="#44546a">
                                  <v:stroke joinstyle="round"/>
                                  <v:textbox inset="1.50411mm,.75203mm,1.50411mm,.75203mm"/>
                                </v:rect>
                                <v:rect id="Rectangle 1510" o:spid="_x0000_s1466" style="position:absolute;left:8615;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" strokecolor="#44546a">
                                  <v:stroke joinstyle="round"/>
                                  <v:textbox inset="1.50411mm,.75203mm,1.50411mm,.75203mm"/>
                                </v:rect>
                                <v:rect id="Rectangle 1522" o:spid="_x0000_s1467" style="position:absolute;left:9566;width:93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" strokecolor="#44546a">
                                  <v:stroke joinstyle="round"/>
                                  <v:textbox inset="1.50411mm,.75203mm,1.50411mm,.75203mm"/>
                                </v:rect>
                                <v:rect id="Rectangle 1534" o:spid="_x0000_s1468" style="position:absolute;left:10518;width:93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" strokecolor="#44546a">
                                  <v:stroke joinstyle="round"/>
                                  <v:textbox inset="1.50411mm,.75203mm,1.50411mm,.75203mm"/>
                                </v:rect>
                                <v:rect id="Rectangle 1546" o:spid="_x0000_s1469" style="position:absolute;left:11469;width:94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" strokecolor="#44546a">
                                  <v:stroke joinstyle="round"/>
                                  <v:textbox inset="1.50411mm,.75203mm,1.50411mm,.75203mm"/>
                                </v:rect>
                                <v:rect id="Rectangle 1558" o:spid="_x0000_s1470" style="position:absolute;left:12421;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" strokecolor="#44546a">
                                  <v:stroke joinstyle="round"/>
                                  <v:textbox inset="1.50411mm,.75203mm,1.50411mm,.75203mm"/>
                                </v:rect>
                              </v:group>
                              <v:group id="Group 2831" o:spid="_x0000_s1471" style="position:absolute;top:4228;width:13355;height:1413" coordsize="13355,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">
                                <v:rect id="Rectangle 1403" o:spid="_x0000_s1472" style="position:absolute;width:942;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" fillcolor="#dbdbdb" strokecolor="#44546a">
                                  <v:stroke joinstyle="round"/>
                                  <v:textbox inset="1.50411mm,.75203mm,1.50411mm,.75203mm"/>
                                </v:rect>
                                <v:rect id="Rectangle 1415" o:spid="_x0000_s1473" style="position:absolute;left:951;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" fillcolor="#dbdbdb" strokecolor="#44546a">
                                  <v:stroke joinstyle="round"/>
                                  <v:textbox inset="1.50411mm,.75203mm,1.50411mm,.75203mm"/>
                                </v:rect>
                                <v:rect id="Rectangle 1427" o:spid="_x0000_s1474" style="position:absolute;left:1902;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" strokecolor="#44546a">
                                  <v:stroke joinstyle="round"/>
                                  <v:textbox inset="1.50411mm,.75203mm,1.50411mm,.75203mm"/>
                                </v:rect>
                                <v:rect id="Rectangle 1439" o:spid="_x0000_s1475" style="position:absolute;left:2907;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" strokecolor="#44546a">
                                  <v:stroke joinstyle="round"/>
                                  <v:textbox inset="1.50411mm,.75203mm,1.50411mm,.75203mm"/>
                                </v:rect>
                                <v:rect id="Rectangle 1451" o:spid="_x0000_s1476" style="position:absolute;left:3858;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" strokecolor="#44546a">
                                  <v:stroke joinstyle="round"/>
                                  <v:textbox inset="1.50411mm,.75203mm,1.50411mm,.75203mm"/>
                                </v:rect>
                                <v:rect id="Rectangle 1463" o:spid="_x0000_s1477" style="position:absolute;left:4809;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" strokecolor="#44546a">
                                  <v:stroke joinstyle="round"/>
                                  <v:textbox inset="1.50411mm,.75203mm,1.50411mm,.75203mm"/>
                                </v:rect>
                                <v:rect id="Rectangle 1475" o:spid="_x0000_s1478" style="position:absolute;left:5761;width:93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" strokecolor="#44546a">
                                  <v:stroke joinstyle="round"/>
                                  <v:textbox inset="1.50411mm,.75203mm,1.50411mm,.75203mm"/>
                                </v:rect>
                                <v:rect id="Rectangle 1487" o:spid="_x0000_s1479" style="position:absolute;left:6712;width:931;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" strokecolor="#44546a">
                                  <v:stroke joinstyle="round"/>
                                  <v:textbox inset="1.50411mm,.75203mm,1.50411mm,.75203mm"/>
                                </v:rect>
                                <v:rect id="Rectangle 1499" o:spid="_x0000_s1480" style="position:absolute;left:766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" strokecolor="#44546a">
                                  <v:stroke joinstyle="round"/>
                                  <v:textbox inset="1.50411mm,.75203mm,1.50411mm,.75203mm"/>
                                </v:rect>
                                <v:rect id="Rectangle 1511" o:spid="_x0000_s1481" style="position:absolute;left:8615;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" strokecolor="#44546a">
                                  <v:stroke joinstyle="round"/>
                                  <v:textbox inset="1.50411mm,.75203mm,1.50411mm,.75203mm"/>
                                </v:rect>
                                <v:rect id="Rectangle 1523" o:spid="_x0000_s1482" style="position:absolute;left:9566;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" strokecolor="#44546a">
                                  <v:stroke joinstyle="round"/>
                                  <v:textbox inset="1.50411mm,.75203mm,1.50411mm,.75203mm"/>
                                </v:rect>
                                <v:rect id="Rectangle 1535" o:spid="_x0000_s1483" style="position:absolute;left:10518;width:92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" strokecolor="#44546a">
                                  <v:stroke joinstyle="round"/>
                                  <v:textbox inset="1.50411mm,.75203mm,1.50411mm,.75203mm"/>
                                </v:rect>
                                <v:rect id="Rectangle 1547" o:spid="_x0000_s1484" style="position:absolute;left:11469;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" strokecolor="#44546a">
                                  <v:stroke joinstyle="round"/>
                                  <v:textbox inset="1.50411mm,.75203mm,1.50411mm,.75203mm"/>
                                </v:rect>
                                <v:rect id="Rectangle 1559" o:spid="_x0000_s1485" style="position:absolute;left:12421;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" strokecolor="#44546a">
                                  <v:stroke joinstyle="round"/>
                                  <v:textbox inset="1.50411mm,.75203mm,1.50411mm,.75203mm"/>
                                </v:rect>
                              </v:group>
                              <v:group id="Group 2846" o:spid="_x0000_s1486" style="position:absolute;top:5602;width:13359;height:1413" coordsize="13359,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">
                                <v:rect id="Rectangle 1404" o:spid="_x0000_s1487" style="position:absolute;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" fillcolor="#dbdbdb" strokecolor="#44546a">
                                  <v:stroke joinstyle="round"/>
                                  <v:textbox inset="1.50411mm,.75203mm,1.50411mm,.75203mm"/>
                                </v:rect>
                                <v:rect id="Rectangle 1416" o:spid="_x0000_s1488" style="position:absolute;left:951;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" fillcolor="#dbdbdb" strokecolor="#44546a">
                                  <v:stroke joinstyle="round"/>
                                  <v:textbox inset="1.50411mm,.75203mm,1.50411mm,.75203mm"/>
                                </v:rect>
                                <v:rect id="Rectangle 1428" o:spid="_x0000_s1489" style="position:absolute;left:1902;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" fillcolor="#44546a" strokecolor="#44546a">
                                  <v:stroke joinstyle="round"/>
                                  <v:textbox inset="1.50411mm,.75203mm,1.50411mm,.75203mm"/>
                                </v:rect>
                                <v:rect id="Rectangle 1440" o:spid="_x0000_s1490" style="position:absolute;left:2907;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" strokecolor="#44546a">
                                  <v:stroke joinstyle="round"/>
                                  <v:textbox inset="1.50411mm,.75203mm,1.50411mm,.75203mm"/>
                                </v:rect>
                                <v:rect id="Rectangle 1452" o:spid="_x0000_s1491" style="position:absolute;left:3858;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" strokecolor="#44546a">
                                  <v:stroke joinstyle="round"/>
                                  <v:textbox inset="1.50411mm,.75203mm,1.50411mm,.75203mm"/>
                                </v:rect>
                                <v:rect id="Rectangle 1464" o:spid="_x0000_s1492" style="position:absolute;left:4809;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" strokecolor="#44546a">
                                  <v:stroke joinstyle="round"/>
                                  <v:textbox inset="1.50411mm,.75203mm,1.50411mm,.75203mm"/>
                                </v:rect>
                                <v:rect id="Rectangle 1476" o:spid="_x0000_s1493" style="position:absolute;left:5761;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" strokecolor="#44546a">
                                  <v:stroke joinstyle="round"/>
                                  <v:textbox inset="1.50411mm,.75203mm,1.50411mm,.75203mm"/>
                                </v:rect>
                                <v:rect id="Rectangle 1488" o:spid="_x0000_s1494" style="position:absolute;left:6712;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" strokecolor="#44546a">
                                  <v:stroke joinstyle="round"/>
                                  <v:textbox inset="1.50411mm,.75203mm,1.50411mm,.75203mm"/>
                                </v:rect>
                                <v:rect id="Rectangle 1500" o:spid="_x0000_s1495" style="position:absolute;left:7664;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" strokecolor="#44546a">
                                  <v:stroke joinstyle="round"/>
                                  <v:textbox inset="1.50411mm,.75203mm,1.50411mm,.75203mm"/>
                                </v:rect>
                                <v:rect id="Rectangle 1512" o:spid="_x0000_s1496" style="position:absolute;left:8615;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" strokecolor="#44546a">
                                  <v:stroke joinstyle="round"/>
                                  <v:textbox inset="1.50411mm,.75203mm,1.50411mm,.75203mm"/>
                                </v:rect>
                                <v:rect id="Rectangle 1524" o:spid="_x0000_s1497" style="position:absolute;left:9566;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" strokecolor="#44546a">
                                  <v:stroke joinstyle="round"/>
                                  <v:textbox inset="1.50411mm,.75203mm,1.50411mm,.75203mm"/>
                                </v:rect>
                                <v:rect id="Rectangle 1536" o:spid="_x0000_s1498" style="position:absolute;left:10518;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" strokecolor="#44546a">
                                  <v:stroke joinstyle="round"/>
                                  <v:textbox inset="1.50411mm,.75203mm,1.50411mm,.75203mm"/>
                                </v:rect>
                                <v:rect id="Rectangle 1548" o:spid="_x0000_s1499" style="position:absolute;left:11469;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" strokecolor="#44546a">
                                  <v:stroke joinstyle="round"/>
                                  <v:textbox inset="1.50411mm,.75203mm,1.50411mm,.75203mm"/>
                                </v:rect>
                                <v:rect id="Rectangle 1560" o:spid="_x0000_s1500" style="position:absolute;left:12421;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" strokecolor="#44546a">
                                  <v:stroke joinstyle="round"/>
                                  <v:textbox inset="1.50411mm,.75203mm,1.50411mm,.75203mm"/>
                                </v:rect>
                              </v:group>
                              <v:group id="Group 2861" o:spid="_x0000_s1501" style="position:absolute;top:6976;width:13355;height:1414" coordsize="13355,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">
                                <v:rect id="Rectangle 1405" o:spid="_x0000_s1502" style="position:absolute;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" fillcolor="#dbdbdb" strokecolor="#44546a">
                                  <v:stroke joinstyle="round"/>
                                  <v:textbox inset="1.50411mm,.75203mm,1.50411mm,.75203mm"/>
                                </v:rect>
                                <v:rect id="Rectangle 1417" o:spid="_x0000_s1503" style="position:absolute;left:100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" fillcolor="#dbdbdb" strokecolor="#44546a">
                                  <v:stroke joinstyle="round"/>
                                  <v:textbox inset="1.50411mm,.75203mm,1.50411mm,.75203mm"/>
                                </v:rect>
                                <v:rect id="Rectangle 1429" o:spid="_x0000_s1504" style="position:absolute;left:1955;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" strokecolor="#44546a">
                                  <v:stroke joinstyle="round"/>
                                  <v:textbox inset="1.50411mm,.75203mm,1.50411mm,.75203mm"/>
                                </v:rect>
                                <v:rect id="Rectangle 1441" o:spid="_x0000_s1505" style="position:absolute;left:2907;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" strokecolor="#44546a">
                                  <v:stroke joinstyle="round"/>
                                  <v:textbox inset="1.50411mm,.75203mm,1.50411mm,.75203mm"/>
                                </v:rect>
                                <v:rect id="Rectangle 1453" o:spid="_x0000_s1506" style="position:absolute;left:3858;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" strokecolor="#44546a">
                                  <v:stroke joinstyle="round"/>
                                  <v:textbox inset="1.50411mm,.75203mm,1.50411mm,.75203mm"/>
                                </v:rect>
                                <v:rect id="Rectangle 1465" o:spid="_x0000_s1507" style="position:absolute;left:4809;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" strokecolor="#44546a">
                                  <v:stroke joinstyle="round"/>
                                  <v:textbox inset="1.50411mm,.75203mm,1.50411mm,.75203mm"/>
                                </v:rect>
                                <v:rect id="Rectangle 1477" o:spid="_x0000_s1508" style="position:absolute;left:5761;width:93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" strokecolor="#44546a">
                                  <v:stroke joinstyle="round"/>
                                  <v:textbox inset="1.50411mm,.75203mm,1.50411mm,.75203mm"/>
                                </v:rect>
                                <v:rect id="Rectangle 1489" o:spid="_x0000_s1509" style="position:absolute;left:6712;width:931;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" strokecolor="#44546a">
                                  <v:stroke joinstyle="round"/>
                                  <v:textbox inset="1.50411mm,.75203mm,1.50411mm,.75203mm"/>
                                </v:rect>
                                <v:rect id="Rectangle 1501" o:spid="_x0000_s1510" style="position:absolute;left:766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" strokecolor="#44546a">
                                  <v:stroke joinstyle="round"/>
                                  <v:textbox inset="1.50411mm,.75203mm,1.50411mm,.75203mm"/>
                                </v:rect>
                                <v:rect id="Rectangle 1513" o:spid="_x0000_s1511" style="position:absolute;left:8615;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" strokecolor="#44546a">
                                  <v:stroke joinstyle="round"/>
                                  <v:textbox inset="1.50411mm,.75203mm,1.50411mm,.75203mm"/>
                                </v:rect>
                                <v:rect id="Rectangle 1525" o:spid="_x0000_s1512" style="position:absolute;left:9566;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" strokecolor="#44546a">
                                  <v:stroke joinstyle="round"/>
                                  <v:textbox inset="1.50411mm,.75203mm,1.50411mm,.75203mm"/>
                                </v:rect>
                                <v:rect id="Rectangle 1537" o:spid="_x0000_s1513" style="position:absolute;left:10518;width:92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" strokecolor="#44546a">
                                  <v:stroke joinstyle="round"/>
                                  <v:textbox inset="1.50411mm,.75203mm,1.50411mm,.75203mm"/>
                                </v:rect>
                                <v:rect id="Rectangle 1549" o:spid="_x0000_s1514" style="position:absolute;left:11469;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" strokecolor="#44546a">
                                  <v:stroke joinstyle="round"/>
                                  <v:textbox inset="1.50411mm,.75203mm,1.50411mm,.75203mm"/>
                                </v:rect>
                                <v:rect id="Rectangle 1561" o:spid="_x0000_s1515" style="position:absolute;left:12421;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" strokecolor="#44546a">
                                  <v:stroke joinstyle="round"/>
                                  <v:textbox inset="1.50411mm,.75203mm,1.50411mm,.75203mm"/>
                                </v:rect>
                              </v:group>
                              <v:group id="Group 2876" o:spid="_x0000_s1516" style="position:absolute;top:8404;width:13359;height:1413" coordsize="13359,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">
                                <v:rect id="Rectangle 1406" o:spid="_x0000_s1517" style="position:absolute;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" fillcolor="#dbdbdb" strokecolor="#44546a">
                                  <v:stroke joinstyle="round"/>
                                  <v:textbox inset="1.50411mm,.75203mm,1.50411mm,.75203mm"/>
                                </v:rect>
                                <v:rect id="Rectangle 1418" o:spid="_x0000_s1518" style="position:absolute;left:1004;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" fillcolor="#dbdbdb" strokecolor="#44546a">
                                  <v:stroke joinstyle="round"/>
                                  <v:textbox inset="1.50411mm,.75203mm,1.50411mm,.75203mm"/>
                                </v:rect>
                                <v:rect id="Rectangle 1430" o:spid="_x0000_s1519" style="position:absolute;left:1955;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" fillcolor="#44546a" strokecolor="#44546a">
                                  <v:stroke joinstyle="round"/>
                                  <v:textbox inset="1.50411mm,.75203mm,1.50411mm,.75203mm"/>
                                </v:rect>
                                <v:rect id="Rectangle 1442" o:spid="_x0000_s1520" style="position:absolute;left:2907;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" fillcolor="white [3212]" strokecolor="#44546a">
                                  <v:stroke joinstyle="round"/>
                                  <v:textbox inset="1.50411mm,.75203mm,1.50411mm,.75203mm"/>
                                </v:rect>
                                <v:rect id="Rectangle 1454" o:spid="_x0000_s1521" style="position:absolute;left:3858;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" fillcolor="white [3212]" strokecolor="#44546a">
                                  <v:stroke joinstyle="round"/>
                                  <v:textbox inset="1.50411mm,.75203mm,1.50411mm,.75203mm"/>
                                </v:rect>
                                <v:rect id="Rectangle 1466" o:spid="_x0000_s1522" style="position:absolute;left:4809;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" fillcolor="white [3212]" strokecolor="#44546a">
                                  <v:stroke joinstyle="round"/>
                                  <v:textbox inset="1.50411mm,.75203mm,1.50411mm,.75203mm"/>
                                </v:rect>
                                <v:rect id="Rectangle 1478" o:spid="_x0000_s1523" style="position:absolute;left:5761;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" fillcolor="#a9d18e" strokecolor="#44546a">
                                  <v:stroke joinstyle="round"/>
                                  <v:textbox inset="1.50411mm,.75203mm,1.50411mm,.75203mm"/>
                                </v:rect>
                                <v:rect id="Rectangle 1490" o:spid="_x0000_s1524" style="position:absolute;left:6712;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" fillcolor="white [3212]" strokecolor="#44546a">
                                  <v:stroke joinstyle="round"/>
                                  <v:textbox inset="1.50411mm,.75203mm,1.50411mm,.75203mm"/>
                                </v:rect>
                                <v:rect id="Rectangle 1502" o:spid="_x0000_s1525" style="position:absolute;left:7664;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" fillcolor="white [3212]" strokecolor="#44546a">
                                  <v:stroke joinstyle="round"/>
                                  <v:textbox inset="1.50411mm,.75203mm,1.50411mm,.75203mm"/>
                                </v:rect>
                                <v:rect id="Rectangle 1514" o:spid="_x0000_s1526" style="position:absolute;left:8615;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" fillcolor="white [3212]" strokecolor="#44546a">
                                  <v:stroke joinstyle="round"/>
                                  <v:textbox inset="1.50411mm,.75203mm,1.50411mm,.75203mm"/>
                                </v:rect>
                                <v:rect id="Rectangle 1526" o:spid="_x0000_s1527" style="position:absolute;left:9566;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" fillcolor="#a9d18e" strokecolor="#44546a">
                                  <v:stroke joinstyle="round"/>
                                  <v:textbox inset="1.50411mm,.75203mm,1.50411mm,.75203mm"/>
                                </v:rect>
                                <v:rect id="Rectangle 1538" o:spid="_x0000_s1528" style="position:absolute;left:10518;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" fillcolor="white [3212]" strokecolor="#44546a">
                                  <v:stroke joinstyle="round"/>
                                  <v:textbox inset="1.50411mm,.75203mm,1.50411mm,.75203mm"/>
                                </v:rect>
                                <v:rect id="Rectangle 1550" o:spid="_x0000_s1529" style="position:absolute;left:11469;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" fillcolor="white [3212]" strokecolor="#44546a">
                                  <v:stroke joinstyle="round"/>
                                  <v:textbox inset="1.50411mm,.75203mm,1.50411mm,.75203mm"/>
                                </v:rect>
                                <v:rect id="Rectangle 1562" o:spid="_x0000_s1530" style="position:absolute;left:12421;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" fillcolor="white [3212]" strokecolor="#44546a">
                                  <v:stroke joinstyle="round"/>
                                  <v:textbox inset="1.50411mm,.75203mm,1.50411mm,.75203mm"/>
                                </v:rect>
                              </v:group>
                              <v:group id="Group 2891" o:spid="_x0000_s1531" style="position:absolute;top:9831;width:13355;height:1413" coordsize="13355,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">
                                <v:rect id="Rectangle 1407" o:spid="_x0000_s1532" style="position:absolute;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" fillcolor="#dbdbdb" strokecolor="#44546a">
                                  <v:stroke joinstyle="round"/>
                                  <v:textbox inset="1.50411mm,.75203mm,1.50411mm,.75203mm"/>
                                </v:rect>
                                <v:rect id="Rectangle 1419" o:spid="_x0000_s1533" style="position:absolute;left:100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" fillcolor="#dbdbdb" strokecolor="#44546a">
                                  <v:stroke joinstyle="round"/>
                                  <v:textbox inset="1.50411mm,.75203mm,1.50411mm,.75203mm"/>
                                </v:rect>
                                <v:rect id="Rectangle 1431" o:spid="_x0000_s1534" style="position:absolute;left:1955;width:93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" strokecolor="#44546a">
                                  <v:stroke joinstyle="round"/>
                                  <v:textbox inset="1.50411mm,.75203mm,1.50411mm,.75203mm"/>
                                </v:rect>
                                <v:rect id="Rectangle 1443" o:spid="_x0000_s1535" style="position:absolute;left:2907;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" strokecolor="#44546a">
                                  <v:stroke joinstyle="round"/>
                                  <v:textbox inset="1.50411mm,.75203mm,1.50411mm,.75203mm"/>
                                </v:rect>
                                <v:rect id="Rectangle 1455" o:spid="_x0000_s1536" style="position:absolute;left:3858;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" strokecolor="#44546a">
                                  <v:stroke joinstyle="round"/>
                                  <v:textbox inset="1.50411mm,.75203mm,1.50411mm,.75203mm"/>
                                </v:rect>
                                <v:rect id="Rectangle 1467" o:spid="_x0000_s1537" style="position:absolute;left:4809;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" strokecolor="#44546a">
                                  <v:stroke joinstyle="round"/>
                                  <v:textbox inset="1.50411mm,.75203mm,1.50411mm,.75203mm"/>
                                </v:rect>
                                <v:rect id="Rectangle 1479" o:spid="_x0000_s1538" style="position:absolute;left:5761;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" strokecolor="#44546a">
                                  <v:stroke joinstyle="round"/>
                                  <v:textbox inset="1.50411mm,.75203mm,1.50411mm,.75203mm"/>
                                </v:rect>
                                <v:rect id="Rectangle 1491" o:spid="_x0000_s1539" style="position:absolute;left:6712;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" strokecolor="#44546a">
                                  <v:stroke joinstyle="round"/>
                                  <v:textbox inset="1.50411mm,.75203mm,1.50411mm,.75203mm"/>
                                </v:rect>
                                <v:rect id="Rectangle 1503" o:spid="_x0000_s1540" style="position:absolute;left:766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" strokecolor="#44546a">
                                  <v:stroke joinstyle="round"/>
                                  <v:textbox inset="1.50411mm,.75203mm,1.50411mm,.75203mm"/>
                                </v:rect>
                                <v:rect id="Rectangle 1515" o:spid="_x0000_s1541" style="position:absolute;left:8615;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" strokecolor="#44546a">
                                  <v:stroke joinstyle="round"/>
                                  <v:textbox inset="1.50411mm,.75203mm,1.50411mm,.75203mm"/>
                                </v:rect>
                                <v:rect id="Rectangle 1527" o:spid="_x0000_s1542" style="position:absolute;left:9566;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" strokecolor="#44546a">
                                  <v:stroke joinstyle="round"/>
                                  <v:textbox inset="1.50411mm,.75203mm,1.50411mm,.75203mm"/>
                                </v:rect>
                                <v:rect id="Rectangle 1539" o:spid="_x0000_s1543" style="position:absolute;left:10518;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" strokecolor="#44546a">
                                  <v:stroke joinstyle="round"/>
                                  <v:textbox inset="1.50411mm,.75203mm,1.50411mm,.75203mm"/>
                                </v:rect>
                                <v:rect id="Rectangle 1551" o:spid="_x0000_s1544" style="position:absolute;left:11469;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" strokecolor="#44546a">
                                  <v:stroke joinstyle="round"/>
                                  <v:textbox inset="1.50411mm,.75203mm,1.50411mm,.75203mm"/>
                                </v:rect>
                                <v:rect id="Rectangle 1563" o:spid="_x0000_s1545" style="position:absolute;left:12421;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" strokecolor="#44546a">
                                  <v:stroke joinstyle="round"/>
                                  <v:textbox inset="1.50411mm,.75203mm,1.50411mm,.75203mm"/>
                                </v:rect>
                              </v:group>
                              <v:group id="Group 2906" o:spid="_x0000_s1546" style="position:absolute;top:11258;width:13355;height:1413" coordsize="13355,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">
                                <v:rect id="Rectangle 1408" o:spid="_x0000_s1547" style="position:absolute;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" fillcolor="#dbdbdb" strokecolor="#44546a">
                                  <v:stroke joinstyle="round"/>
                                  <v:textbox inset="1.50411mm,.75203mm,1.50411mm,.75203mm"/>
                                </v:rect>
                                <v:rect id="Rectangle 1420" o:spid="_x0000_s1548" style="position:absolute;left:100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" fillcolor="#dbdbdb" strokecolor="#44546a">
                                  <v:stroke joinstyle="round"/>
                                  <v:textbox inset="1.50411mm,.75203mm,1.50411mm,.75203mm"/>
                                </v:rect>
                                <v:rect id="Rectangle 1432" o:spid="_x0000_s1549" style="position:absolute;left:1955;width:93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" fillcolor="#44546a" strokecolor="#44546a">
                                  <v:stroke joinstyle="round"/>
                                  <v:textbox inset="1.50411mm,.75203mm,1.50411mm,.75203mm"/>
                                </v:rect>
                                <v:rect id="Rectangle 1444" o:spid="_x0000_s1550" style="position:absolute;left:2907;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" strokecolor="#44546a">
                                  <v:stroke joinstyle="round"/>
                                  <v:textbox inset="1.50411mm,.75203mm,1.50411mm,.75203mm"/>
                                </v:rect>
                                <v:rect id="Rectangle 1456" o:spid="_x0000_s1551" style="position:absolute;left:3858;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" strokecolor="#44546a">
                                  <v:stroke joinstyle="round"/>
                                  <v:textbox inset="1.50411mm,.75203mm,1.50411mm,.75203mm"/>
                                </v:rect>
                                <v:rect id="Rectangle 1468" o:spid="_x0000_s1552" style="position:absolute;left:4809;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" strokecolor="#44546a">
                                  <v:stroke joinstyle="round"/>
                                  <v:textbox inset="1.50411mm,.75203mm,1.50411mm,.75203mm"/>
                                </v:rect>
                                <v:rect id="Rectangle 1480" o:spid="_x0000_s1553" style="position:absolute;left:5761;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" strokecolor="#44546a">
                                  <v:stroke joinstyle="round"/>
                                  <v:textbox inset="1.50411mm,.75203mm,1.50411mm,.75203mm"/>
                                </v:rect>
                                <v:rect id="Rectangle 1492" o:spid="_x0000_s1554" style="position:absolute;left:6712;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" strokecolor="#44546a">
                                  <v:stroke joinstyle="round"/>
                                  <v:textbox inset="1.50411mm,.75203mm,1.50411mm,.75203mm"/>
                                </v:rect>
                                <v:rect id="Rectangle 1504" o:spid="_x0000_s1555" style="position:absolute;left:766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" strokecolor="#44546a">
                                  <v:stroke joinstyle="round"/>
                                  <v:textbox inset="1.50411mm,.75203mm,1.50411mm,.75203mm"/>
                                </v:rect>
                                <v:rect id="Rectangle 1516" o:spid="_x0000_s1556" style="position:absolute;left:8615;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" strokecolor="#44546a">
                                  <v:stroke joinstyle="round"/>
                                  <v:textbox inset="1.50411mm,.75203mm,1.50411mm,.75203mm"/>
                                </v:rect>
                                <v:rect id="Rectangle 1528" o:spid="_x0000_s1557" style="position:absolute;left:9566;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" strokecolor="#44546a">
                                  <v:stroke joinstyle="round"/>
                                  <v:textbox inset="1.50411mm,.75203mm,1.50411mm,.75203mm"/>
                                </v:rect>
                                <v:rect id="Rectangle 1540" o:spid="_x0000_s1558" style="position:absolute;left:10518;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" strokecolor="#44546a">
                                  <v:stroke joinstyle="round"/>
                                  <v:textbox inset="1.50411mm,.75203mm,1.50411mm,.75203mm"/>
                                </v:rect>
                                <v:rect id="Rectangle 1552" o:spid="_x0000_s1559" style="position:absolute;left:11469;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" strokecolor="#44546a">
                                  <v:stroke joinstyle="round"/>
                                  <v:textbox inset="1.50411mm,.75203mm,1.50411mm,.75203mm"/>
                                </v:rect>
                                <v:rect id="Rectangle 1564" o:spid="_x0000_s1560" style="position:absolute;left:12421;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" strokecolor="#44546a">
                                  <v:stroke joinstyle="round"/>
                                  <v:textbox inset="1.50411mm,.75203mm,1.50411mm,.75203mm"/>
                                </v:rect>
                              </v:group>
                              <v:group id="Group 2921" o:spid="_x0000_s1561" style="position:absolute;top:12632;width:13351;height:1413" coordsize="13351,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">
                                <v:rect id="Rectangle 1409" o:spid="_x0000_s1562" style="position:absolute;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" fillcolor="#dbdbdb" strokecolor="#44546a">
                                  <v:stroke joinstyle="round"/>
                                  <v:textbox inset="1.50411mm,.75203mm,1.50411mm,.75203mm"/>
                                </v:rect>
                                <v:rect id="Rectangle 1421" o:spid="_x0000_s1563" style="position:absolute;left:1004;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" fillcolor="#dbdbdb" strokecolor="#44546a">
                                  <v:stroke joinstyle="round"/>
                                  <v:textbox inset="1.50411mm,.75203mm,1.50411mm,.75203mm"/>
                                </v:rect>
                                <v:rect id="Rectangle 1433" o:spid="_x0000_s1564" style="position:absolute;left:1955;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" strokecolor="#44546a">
                                  <v:stroke joinstyle="round"/>
                                  <v:textbox inset="1.50411mm,.75203mm,1.50411mm,.75203mm"/>
                                </v:rect>
                                <v:rect id="Rectangle 1445" o:spid="_x0000_s1565" style="position:absolute;left:2907;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" strokecolor="#44546a">
                                  <v:stroke joinstyle="round"/>
                                  <v:textbox inset="1.50411mm,.75203mm,1.50411mm,.75203mm"/>
                                </v:rect>
                                <v:rect id="Rectangle 1457" o:spid="_x0000_s1566" style="position:absolute;left:3858;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" strokecolor="#44546a">
                                  <v:stroke joinstyle="round"/>
                                  <v:textbox inset="1.50411mm,.75203mm,1.50411mm,.75203mm"/>
                                </v:rect>
                                <v:rect id="Rectangle 1469" o:spid="_x0000_s1567" style="position:absolute;left:4809;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" strokecolor="#44546a">
                                  <v:stroke joinstyle="round"/>
                                  <v:textbox inset="1.50411mm,.75203mm,1.50411mm,.75203mm"/>
                                </v:rect>
                                <v:rect id="Rectangle 1481" o:spid="_x0000_s1568" style="position:absolute;left:5761;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" strokecolor="#44546a">
                                  <v:stroke joinstyle="round"/>
                                  <v:textbox inset="1.50411mm,.75203mm,1.50411mm,.75203mm"/>
                                </v:rect>
                                <v:rect id="Rectangle 1493" o:spid="_x0000_s1569" style="position:absolute;left:6712;width:92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" strokecolor="#44546a">
                                  <v:stroke joinstyle="round"/>
                                  <v:textbox inset="1.50411mm,.75203mm,1.50411mm,.75203mm"/>
                                </v:rect>
                                <v:rect id="Rectangle 1505" o:spid="_x0000_s1570" style="position:absolute;left:7664;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" strokecolor="#44546a">
                                  <v:stroke joinstyle="round"/>
                                  <v:textbox inset="1.50411mm,.75203mm,1.50411mm,.75203mm"/>
                                </v:rect>
                                <v:rect id="Rectangle 1517" o:spid="_x0000_s1571" style="position:absolute;left:8615;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" strokecolor="#44546a">
                                  <v:stroke joinstyle="round"/>
                                  <v:textbox inset="1.50411mm,.75203mm,1.50411mm,.75203mm"/>
                                </v:rect>
                                <v:rect id="Rectangle 1529" o:spid="_x0000_s1572" style="position:absolute;left:9566;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" strokecolor="#44546a">
                                  <v:stroke joinstyle="round"/>
                                  <v:textbox inset="1.50411mm,.75203mm,1.50411mm,.75203mm"/>
                                </v:rect>
                                <v:rect id="Rectangle 1541" o:spid="_x0000_s1573" style="position:absolute;left:10571;width:92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" strokecolor="#44546a">
                                  <v:stroke joinstyle="round"/>
                                  <v:textbox inset="1.50411mm,.75203mm,1.50411mm,.75203mm"/>
                                </v:rect>
                                <v:rect id="Rectangle 1553" o:spid="_x0000_s1574" style="position:absolute;left:11469;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" strokecolor="#44546a">
                                  <v:stroke joinstyle="round"/>
                                  <v:textbox inset="1.50411mm,.75203mm,1.50411mm,.75203mm"/>
                                </v:rect>
                                <v:rect id="Rectangle 1565" o:spid="_x0000_s1575" style="position:absolute;left:12421;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" strokecolor="#44546a">
                                  <v:stroke joinstyle="round"/>
                                  <v:textbox inset="1.50411mm,.75203mm,1.50411mm,.75203mm"/>
                                </v:rect>
                              </v:group>
                              <v:group id="Group 2936" o:spid="_x0000_s1576" style="position:absolute;top:14006;width:13355;height:1413" coordsize="13355,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">
                                <v:rect id="Rectangle 1410" o:spid="_x0000_s1577" style="position:absolute;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" fillcolor="#dbdbdb" strokecolor="#44546a">
                                  <v:stroke joinstyle="round"/>
                                  <v:textbox inset="1.50411mm,.75203mm,1.50411mm,.75203mm"/>
                                </v:rect>
                                <v:rect id="Rectangle 1422" o:spid="_x0000_s1578" style="position:absolute;left:100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" fillcolor="#dbdbdb" strokecolor="#44546a">
                                  <v:stroke joinstyle="round"/>
                                  <v:textbox inset="1.50411mm,.75203mm,1.50411mm,.75203mm"/>
                                </v:rect>
                                <v:rect id="Rectangle 1446" o:spid="_x0000_s1579" style="position:absolute;left:2907;width:93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" strokecolor="#44546a">
                                  <v:stroke joinstyle="round"/>
                                  <v:textbox inset="1.50411mm,.75203mm,1.50411mm,.75203mm"/>
                                </v:rect>
                                <v:rect id="Rectangle 1458" o:spid="_x0000_s1580" style="position:absolute;left:3858;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" strokecolor="#44546a">
                                  <v:stroke joinstyle="round"/>
                                  <v:textbox inset="1.50411mm,.75203mm,1.50411mm,.75203mm"/>
                                </v:rect>
                                <v:rect id="Rectangle 1470" o:spid="_x0000_s1581" style="position:absolute;left:4809;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" strokecolor="#44546a">
                                  <v:stroke joinstyle="round"/>
                                  <v:textbox inset="1.50411mm,.75203mm,1.50411mm,.75203mm"/>
                                </v:rect>
                                <v:rect id="Rectangle 1482" o:spid="_x0000_s1582" style="position:absolute;left:5761;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" strokecolor="#44546a">
                                  <v:stroke joinstyle="round"/>
                                  <v:textbox inset="1.50411mm,.75203mm,1.50411mm,.75203mm"/>
                                </v:rect>
                                <v:rect id="Rectangle 1494" o:spid="_x0000_s1583" style="position:absolute;left:6712;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" strokecolor="#44546a">
                                  <v:stroke joinstyle="round"/>
                                  <v:textbox inset="1.50411mm,.75203mm,1.50411mm,.75203mm"/>
                                </v:rect>
                                <v:rect id="Rectangle 1506" o:spid="_x0000_s1584" style="position:absolute;left:766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" strokecolor="#44546a">
                                  <v:stroke joinstyle="round"/>
                                  <v:textbox inset="1.50411mm,.75203mm,1.50411mm,.75203mm"/>
                                </v:rect>
                                <v:rect id="Rectangle 1518" o:spid="_x0000_s1585" style="position:absolute;left:8615;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" strokecolor="#44546a">
                                  <v:stroke joinstyle="round"/>
                                  <v:textbox inset="1.50411mm,.75203mm,1.50411mm,.75203mm"/>
                                </v:rect>
                                <v:rect id="Rectangle 1530" o:spid="_x0000_s1586" style="position:absolute;left:9566;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" strokecolor="#44546a">
                                  <v:stroke joinstyle="round"/>
                                  <v:textbox inset="1.50411mm,.75203mm,1.50411mm,.75203mm"/>
                                </v:rect>
                                <v:rect id="Rectangle 1542" o:spid="_x0000_s1587" style="position:absolute;left:10571;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" strokecolor="#44546a">
                                  <v:stroke joinstyle="round"/>
                                  <v:textbox inset="1.50411mm,.75203mm,1.50411mm,.75203mm"/>
                                </v:rect>
                                <v:rect id="Rectangle 1554" o:spid="_x0000_s1588" style="position:absolute;left:11469;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" strokecolor="#44546a">
                                  <v:stroke joinstyle="round"/>
                                  <v:textbox inset="1.50411mm,.75203mm,1.50411mm,.75203mm"/>
                                </v:rect>
                                <v:rect id="Rectangle 1566" o:spid="_x0000_s1589" style="position:absolute;left:12421;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" strokecolor="#44546a">
                                  <v:stroke joinstyle="round"/>
                                  <v:textbox inset="1.50411mm,.75203mm,1.50411mm,.75203mm"/>
                                </v:rect>
                              </v:group>
                              <v:group id="Group 2950" o:spid="_x0000_s1590" style="position:absolute;top:15433;width:13404;height:1414" coordsize="13404,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">
                                <v:rect id="Rectangle 1411" o:spid="_x0000_s1591" style="position:absolute;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" fillcolor="#dbdbdb" strokecolor="#44546a">
                                  <v:stroke joinstyle="round"/>
                                  <v:textbox inset="1.50411mm,.75203mm,1.50411mm,.75203mm"/>
                                </v:rect>
                                <v:rect id="Rectangle 1423" o:spid="_x0000_s1592" style="position:absolute;left:1004;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" fillcolor="#dbdbdb" strokecolor="#44546a">
                                  <v:stroke joinstyle="round"/>
                                  <v:textbox inset="1.50411mm,.75203mm,1.50411mm,.75203mm"/>
                                </v:rect>
                                <v:rect id="Rectangle 1435" o:spid="_x0000_s1593" style="position:absolute;left:1955;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" strokecolor="#44546a">
                                  <v:stroke joinstyle="round"/>
                                  <v:textbox inset="1.50411mm,.75203mm,1.50411mm,.75203mm"/>
                                </v:rect>
                                <v:rect id="Rectangle 1447" o:spid="_x0000_s1594" style="position:absolute;left:2907;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" strokecolor="#44546a">
                                  <v:stroke joinstyle="round"/>
                                  <v:textbox inset="1.50411mm,.75203mm,1.50411mm,.75203mm"/>
                                </v:rect>
                                <v:rect id="Rectangle 1459" o:spid="_x0000_s1595" style="position:absolute;left:3858;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" strokecolor="#44546a">
                                  <v:stroke joinstyle="round"/>
                                  <v:textbox inset="1.50411mm,.75203mm,1.50411mm,.75203mm"/>
                                </v:rect>
                                <v:rect id="Rectangle 1471" o:spid="_x0000_s1596" style="position:absolute;left:4809;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" strokecolor="#44546a">
                                  <v:stroke joinstyle="round"/>
                                  <v:textbox inset="1.50411mm,.75203mm,1.50411mm,.75203mm"/>
                                </v:rect>
                                <v:rect id="Rectangle 1483" o:spid="_x0000_s1597" style="position:absolute;left:5761;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" strokecolor="#44546a">
                                  <v:stroke joinstyle="round"/>
                                  <v:textbox inset="1.50411mm,.75203mm,1.50411mm,.75203mm"/>
                                </v:rect>
                                <v:rect id="Rectangle 1495" o:spid="_x0000_s1598" style="position:absolute;left:6712;width:92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" strokecolor="#44546a">
                                  <v:stroke joinstyle="round"/>
                                  <v:textbox inset="1.50411mm,.75203mm,1.50411mm,.75203mm"/>
                                </v:rect>
                                <v:rect id="Rectangle 1507" o:spid="_x0000_s1599" style="position:absolute;left:766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" strokecolor="#44546a">
                                  <v:stroke joinstyle="round"/>
                                  <v:textbox inset="1.50411mm,.75203mm,1.50411mm,.75203mm"/>
                                </v:rect>
                                <v:rect id="Rectangle 1519" o:spid="_x0000_s1600" style="position:absolute;left:8615;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" strokecolor="#44546a">
                                  <v:stroke joinstyle="round"/>
                                  <v:textbox inset="1.50411mm,.75203mm,1.50411mm,.75203mm"/>
                                </v:rect>
                                <v:rect id="Rectangle 1531" o:spid="_x0000_s1601" style="position:absolute;left:9566;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" strokecolor="#44546a">
                                  <v:stroke joinstyle="round"/>
                                  <v:textbox inset="1.50411mm,.75203mm,1.50411mm,.75203mm"/>
                                </v:rect>
                                <v:rect id="Rectangle 1543" o:spid="_x0000_s1602" style="position:absolute;left:10571;width:92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" strokecolor="#44546a">
                                  <v:stroke joinstyle="round"/>
                                  <v:textbox inset="1.50411mm,.75203mm,1.50411mm,.75203mm"/>
                                </v:rect>
                                <v:rect id="Rectangle 1555" o:spid="_x0000_s1603" style="position:absolute;left:11469;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" strokecolor="#44546a">
                                  <v:stroke joinstyle="round"/>
                                  <v:textbox inset="1.50411mm,.75203mm,1.50411mm,.75203mm"/>
                                </v:rect>
                                <v:rect id="Rectangle 1567" o:spid="_x0000_s1604" style="position:absolute;left:12473;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" strokecolor="#44546a">
                                  <v:stroke joinstyle="round"/>
                                  <v:textbox inset="1.50411mm,.75203mm,1.50411mm,.75203mm"/>
                                </v:rect>
                              </v:group>
                            </v:group>
                            <v:group id="Group 2965" o:spid="_x0000_s1605" style="position:absolute;left:2695;top:17812;width:13320;height:1451" coordsize="13320,14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">
                              <v:shape id="Straight Arrow Connector 2966" o:spid="_x0000_s1606" type="#_x0000_t32" style="position:absolute;width:133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" strokecolor="#5a5a5a [2109]" strokeweight=".5pt">
                                <v:stroke startarrow="block" startarrowwidth="narrow" startarrowlength="short" endarrow="block" endarrowwidth="narrow" endarrowlength="short"/>
                              </v:shape>
                              <v:shape id="_x0000_s1607" type="#_x0000_t202" style="position:absolute;left:5602;top:264;width:2189;height:11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" stroked="f">
                                <v:textbox inset="0,0,0,0">
                                  <w:txbxContent>
                                    <w:p w14:paraId="7205DA18" w14:textId="77777777" w:rsidR="00305213" w:rsidRPr="00E74046" w:rsidRDefault="00305213" w:rsidP="00C460A7">
                                      <w:pPr>
                                        <w:rPr>
                                          <w:b/>
                                          <w:color w:val="595959" w:themeColor="text1" w:themeTint="A6"/>
                                          <w:sz w:val="12"/>
                                        </w:rPr>
                                      </w:pPr>
                                      <w:r>
                                        <w:rPr>
                                          <w:b/>
                                          <w:color w:val="595959" w:themeColor="text1" w:themeTint="A6"/>
                                          <w:sz w:val="12"/>
                                        </w:rPr>
                                        <w:t>Time</w:t>
                                      </w:r>
                                    </w:p>
                                  </w:txbxContent>
                                </v:textbox>
                              </v:shape>
                            </v:group>
                            <v:group id="Group 2968" o:spid="_x0000_s1608" style="position:absolute;width:1639;height:16920" coordsize="1639,16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">
                              <v:shape id="Straight Arrow Connector 2969" o:spid="_x0000_s1609" type="#_x0000_t32" style="position:absolute;left:-6821;top:8460;width:16920;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" strokecolor="#5a5a5a [2109]" strokeweight=".5pt">
                                <v:stroke startarrow="block" startarrowwidth="narrow" startarrowlength="short" endarrow="block" endarrowwidth="narrow" endarrowlength="short"/>
                              </v:shape>
                              <v:shape id="_x0000_s1610" type="#_x0000_t202" style="position:absolute;left:-504;top:7640;width:2189;height:1181;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" stroked="f">
                                <v:textbox inset="0,0,0,0">
                                  <w:txbxContent>
                                    <w:p w14:paraId="658CD123" w14:textId="77777777" w:rsidR="00305213" w:rsidRPr="00E74046" w:rsidRDefault="00305213" w:rsidP="00C460A7">
                                      <w:pPr>
                                        <w:rPr>
                                          <w:b/>
                                          <w:color w:val="595959" w:themeColor="text1" w:themeTint="A6"/>
                                          <w:sz w:val="12"/>
                                        </w:rPr>
                                      </w:pPr>
                                      <w:r>
                                        <w:rPr>
                                          <w:b/>
                                          <w:color w:val="595959" w:themeColor="text1" w:themeTint="A6"/>
                                          <w:sz w:val="12"/>
                                        </w:rPr>
                                        <w:t>Freq.</w:t>
                                      </w:r>
                                    </w:p>
                                  </w:txbxContent>
                                </v:textbox>
                              </v:shape>
                            </v:group>
                          </v:group>
                          <v:shape id="_x0000_s1611" type="#_x0000_t202" style="position:absolute;left:6181;top:19129;width:7273;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" stroked="f">
                            <v:textbox>
                              <w:txbxContent>
                                <w:p w14:paraId="664026D2" w14:textId="77777777" w:rsidR="00305213" w:rsidRPr="0001208A" w:rsidRDefault="00305213" w:rsidP="00C460A7">
                                  <w:pPr>
                                    <w:pStyle w:val="NormalWeb"/>
                                    <w:overflowPunct w:val="0"/>
                                    <w:spacing w:before="0" w:beforeAutospacing="0" w:after="120" w:afterAutospacing="0"/>
                                    <w:jc w:val="both"/>
                                    <w:rPr>
                                      <w:b/>
                                      <w:sz w:val="20"/>
                                    </w:rPr>
                                  </w:pPr>
                                  <w:r>
                                    <w:rPr>
                                      <w:rFonts w:ascii="Arial" w:hAnsi="Arial"/>
                                      <w:b/>
                                      <w:sz w:val="16"/>
                                      <w:szCs w:val="20"/>
                                      <w:lang w:val="en-GB"/>
                                    </w:rPr>
                                    <w:t>Density 4</w:t>
                                  </w:r>
                                </w:p>
                              </w:txbxContent>
                            </v:textbox>
                          </v:shape>
                        </v:group>
                      </v:group>
                      <v:rect id="Rectangle 1432" o:spid="_x0000_s1612" style="position:absolute;left:4695;top:14157;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" fillcolor="#44546a" strokecolor="#44546a">
                        <v:stroke joinstyle="round"/>
                        <v:textbox inset="1.50411mm,.75203mm,1.50411mm,.75203mm"/>
                      </v:rect>
                    </v:group>
                  </w:pict>
                </mc:Fallback>
              </mc:AlternateContent>
            </w:r>
          </w:p>
        </w:tc>
      </w:tr>
    </w:tbl>
    <w:p w14:paraId="4D0FD585" w14:textId="537B8925" w:rsidR="00C460A7" w:rsidRDefault="00C460A7" w:rsidP="00C460A7">
      <w:pPr>
        <w:pStyle w:val="Caption"/>
      </w:pPr>
      <w:bookmarkStart w:id="1" w:name="_Ref477792207"/>
      <w:r>
        <w:t xml:space="preserve">Figure </w:t>
      </w:r>
      <w:r>
        <w:fldChar w:fldCharType="begin"/>
      </w:r>
      <w:r>
        <w:instrText xml:space="preserve"> SEQ Figure \* ARABIC </w:instrText>
      </w:r>
      <w:r>
        <w:fldChar w:fldCharType="separate"/>
      </w:r>
      <w:r w:rsidR="005B79D5">
        <w:rPr>
          <w:noProof/>
        </w:rPr>
        <w:t>1</w:t>
      </w:r>
      <w:r>
        <w:fldChar w:fldCharType="end"/>
      </w:r>
      <w:bookmarkEnd w:id="1"/>
      <w:r>
        <w:t>. Proposed PTRS time densities.</w:t>
      </w:r>
    </w:p>
    <w:p w14:paraId="737F29C1" w14:textId="77777777" w:rsidR="00C460A7" w:rsidRDefault="00C460A7" w:rsidP="00C460A7"/>
    <w:tbl>
      <w:tblPr>
        <w:tblStyle w:val="TableGrid"/>
        <w:tblW w:w="0" w:type="auto"/>
        <w:tblInd w:w="13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1"/>
        <w:gridCol w:w="1701"/>
        <w:gridCol w:w="1701"/>
        <w:gridCol w:w="1701"/>
      </w:tblGrid>
      <w:tr w:rsidR="00C460A7" w14:paraId="5519B48E" w14:textId="77777777" w:rsidTr="001F5A3D">
        <w:trPr>
          <w:trHeight w:val="397"/>
        </w:trPr>
        <w:tc>
          <w:tcPr>
            <w:tcW w:w="6804" w:type="dxa"/>
            <w:gridSpan w:val="4"/>
            <w:tcBorders>
              <w:bottom w:val="dotted" w:sz="4" w:space="0" w:color="auto"/>
            </w:tcBorders>
          </w:tcPr>
          <w:p w14:paraId="7071B42A" w14:textId="77777777" w:rsidR="00C460A7" w:rsidRPr="00D31457" w:rsidRDefault="00C460A7" w:rsidP="001F5A3D">
            <w:pPr>
              <w:rPr>
                <w:noProof/>
                <w:lang w:val="en-US" w:eastAsia="sv-SE"/>
              </w:rPr>
            </w:pPr>
            <w:r>
              <w:rPr>
                <w:noProof/>
                <w:lang w:val="sv-SE" w:eastAsia="sv-SE"/>
              </w:rPr>
              <mc:AlternateContent>
                <mc:Choice Requires="wpg">
                  <w:drawing>
                    <wp:anchor distT="0" distB="0" distL="114300" distR="114300" simplePos="0" relativeHeight="251661312" behindDoc="0" locked="0" layoutInCell="1" allowOverlap="1" wp14:anchorId="30A2610C" wp14:editId="141CFA70">
                      <wp:simplePos x="0" y="0"/>
                      <wp:positionH relativeFrom="column">
                        <wp:posOffset>785486</wp:posOffset>
                      </wp:positionH>
                      <wp:positionV relativeFrom="paragraph">
                        <wp:posOffset>38100</wp:posOffset>
                      </wp:positionV>
                      <wp:extent cx="2714308" cy="173672"/>
                      <wp:effectExtent l="0" t="0" r="0" b="17145"/>
                      <wp:wrapNone/>
                      <wp:docPr id="1849" name="Group 1849"/>
                      <wp:cNvGraphicFramePr/>
                      <a:graphic xmlns:a="http://schemas.openxmlformats.org/drawingml/2006/main">
                        <a:graphicData uri="http://schemas.microsoft.com/office/word/2010/wordprocessingGroup">
                          <wpg:wgp>
                            <wpg:cNvGrpSpPr/>
                            <wpg:grpSpPr>
                              <a:xfrm>
                                <a:off x="0" y="0"/>
                                <a:ext cx="2714308" cy="173672"/>
                                <a:chOff x="0" y="0"/>
                                <a:chExt cx="2714308" cy="173672"/>
                              </a:xfrm>
                            </wpg:grpSpPr>
                            <wpg:grpSp>
                              <wpg:cNvPr id="1850" name="Group 1850"/>
                              <wpg:cNvGrpSpPr/>
                              <wpg:grpSpPr>
                                <a:xfrm>
                                  <a:off x="0" y="0"/>
                                  <a:ext cx="1509395" cy="168910"/>
                                  <a:chOff x="0" y="0"/>
                                  <a:chExt cx="1509395" cy="169537"/>
                                </a:xfrm>
                              </wpg:grpSpPr>
                              <wps:wsp>
                                <wps:cNvPr id="1851" name="Rectangle 1548"/>
                                <wps:cNvSpPr>
                                  <a:spLocks noChangeArrowheads="1"/>
                                </wps:cNvSpPr>
                                <wps:spPr bwMode="auto">
                                  <a:xfrm>
                                    <a:off x="0" y="0"/>
                                    <a:ext cx="190420" cy="169537"/>
                                  </a:xfrm>
                                  <a:prstGeom prst="rect">
                                    <a:avLst/>
                                  </a:prstGeom>
                                  <a:solidFill>
                                    <a:schemeClr val="accent6">
                                      <a:lumMod val="60000"/>
                                      <a:lumOff val="40000"/>
                                    </a:schemeClr>
                                  </a:solidFill>
                                  <a:ln w="9525">
                                    <a:solidFill>
                                      <a:srgbClr val="44546A"/>
                                    </a:solidFill>
                                    <a:round/>
                                    <a:headEnd/>
                                    <a:tailEnd/>
                                  </a:ln>
                                </wps:spPr>
                                <wps:bodyPr rot="0" vert="horz" wrap="none" lIns="54148" tIns="27073" rIns="54148" bIns="27073" anchor="ctr" anchorCtr="0" upright="1">
                                  <a:noAutofit/>
                                </wps:bodyPr>
                              </wps:wsp>
                              <wps:wsp>
                                <wps:cNvPr id="1852" name="Text Box 2"/>
                                <wps:cNvSpPr txBox="1">
                                  <a:spLocks noChangeArrowheads="1"/>
                                </wps:cNvSpPr>
                                <wps:spPr bwMode="auto">
                                  <a:xfrm>
                                    <a:off x="276225" y="4762"/>
                                    <a:ext cx="1233170" cy="161925"/>
                                  </a:xfrm>
                                  <a:prstGeom prst="rect">
                                    <a:avLst/>
                                  </a:prstGeom>
                                  <a:solidFill>
                                    <a:srgbClr val="FFFFFF"/>
                                  </a:solidFill>
                                  <a:ln w="9525">
                                    <a:noFill/>
                                    <a:miter lim="800000"/>
                                    <a:headEnd/>
                                    <a:tailEnd/>
                                  </a:ln>
                                </wps:spPr>
                                <wps:txbx>
                                  <w:txbxContent>
                                    <w:p w14:paraId="461E30D6" w14:textId="77777777" w:rsidR="00305213" w:rsidRPr="00B016E4" w:rsidRDefault="00305213" w:rsidP="00C460A7">
                                      <w:pPr>
                                        <w:rPr>
                                          <w:i/>
                                          <w:sz w:val="16"/>
                                        </w:rPr>
                                      </w:pPr>
                                      <w:r w:rsidRPr="00B016E4">
                                        <w:rPr>
                                          <w:i/>
                                          <w:sz w:val="16"/>
                                        </w:rPr>
                                        <w:t>PRB with 1 PTRS subcarrier</w:t>
                                      </w:r>
                                    </w:p>
                                  </w:txbxContent>
                                </wps:txbx>
                                <wps:bodyPr rot="0" vert="horz" wrap="square" lIns="0" tIns="0" rIns="0" bIns="0" anchor="t" anchorCtr="0">
                                  <a:noAutofit/>
                                </wps:bodyPr>
                              </wps:wsp>
                            </wpg:grpSp>
                            <wpg:grpSp>
                              <wpg:cNvPr id="1853" name="Group 1853"/>
                              <wpg:cNvGrpSpPr/>
                              <wpg:grpSpPr>
                                <a:xfrm>
                                  <a:off x="1585913" y="4762"/>
                                  <a:ext cx="1128395" cy="168910"/>
                                  <a:chOff x="0" y="0"/>
                                  <a:chExt cx="1128712" cy="169537"/>
                                </a:xfrm>
                              </wpg:grpSpPr>
                              <wps:wsp>
                                <wps:cNvPr id="1854" name="Rectangle 1548"/>
                                <wps:cNvSpPr>
                                  <a:spLocks noChangeArrowheads="1"/>
                                </wps:cNvSpPr>
                                <wps:spPr bwMode="auto">
                                  <a:xfrm>
                                    <a:off x="0" y="0"/>
                                    <a:ext cx="190420" cy="169537"/>
                                  </a:xfrm>
                                  <a:prstGeom prst="rect">
                                    <a:avLst/>
                                  </a:prstGeom>
                                  <a:solidFill>
                                    <a:schemeClr val="bg1">
                                      <a:lumMod val="75000"/>
                                    </a:schemeClr>
                                  </a:solidFill>
                                  <a:ln w="9525">
                                    <a:solidFill>
                                      <a:srgbClr val="44546A"/>
                                    </a:solidFill>
                                    <a:round/>
                                    <a:headEnd/>
                                    <a:tailEnd/>
                                  </a:ln>
                                </wps:spPr>
                                <wps:bodyPr rot="0" vert="horz" wrap="none" lIns="54148" tIns="27073" rIns="54148" bIns="27073" anchor="ctr" anchorCtr="0" upright="1">
                                  <a:noAutofit/>
                                </wps:bodyPr>
                              </wps:wsp>
                              <wps:wsp>
                                <wps:cNvPr id="1855" name="Text Box 2"/>
                                <wps:cNvSpPr txBox="1">
                                  <a:spLocks noChangeArrowheads="1"/>
                                </wps:cNvSpPr>
                                <wps:spPr bwMode="auto">
                                  <a:xfrm>
                                    <a:off x="276080" y="4709"/>
                                    <a:ext cx="852632" cy="161925"/>
                                  </a:xfrm>
                                  <a:prstGeom prst="rect">
                                    <a:avLst/>
                                  </a:prstGeom>
                                  <a:solidFill>
                                    <a:srgbClr val="FFFFFF"/>
                                  </a:solidFill>
                                  <a:ln w="9525">
                                    <a:noFill/>
                                    <a:miter lim="800000"/>
                                    <a:headEnd/>
                                    <a:tailEnd/>
                                  </a:ln>
                                </wps:spPr>
                                <wps:txbx>
                                  <w:txbxContent>
                                    <w:p w14:paraId="0F4466D3" w14:textId="77777777" w:rsidR="00305213" w:rsidRPr="00B016E4" w:rsidRDefault="00305213" w:rsidP="00C460A7">
                                      <w:pPr>
                                        <w:rPr>
                                          <w:i/>
                                          <w:sz w:val="16"/>
                                        </w:rPr>
                                      </w:pPr>
                                      <w:r w:rsidRPr="00B016E4">
                                        <w:rPr>
                                          <w:i/>
                                          <w:sz w:val="16"/>
                                        </w:rPr>
                                        <w:t xml:space="preserve">PRB </w:t>
                                      </w:r>
                                      <w:r>
                                        <w:rPr>
                                          <w:i/>
                                          <w:sz w:val="16"/>
                                        </w:rPr>
                                        <w:t>without PTRS</w:t>
                                      </w:r>
                                    </w:p>
                                  </w:txbxContent>
                                </wps:txbx>
                                <wps:bodyPr rot="0" vert="horz" wrap="square" lIns="0" tIns="0" rIns="0" bIns="0" anchor="t" anchorCtr="0">
                                  <a:noAutofit/>
                                </wps:bodyPr>
                              </wps:wsp>
                            </wpg:grpSp>
                          </wpg:wgp>
                        </a:graphicData>
                      </a:graphic>
                    </wp:anchor>
                  </w:drawing>
                </mc:Choice>
                <mc:Fallback>
                  <w:pict>
                    <v:group w14:anchorId="30A2610C" id="Group 1849" o:spid="_x0000_s1613" style="position:absolute;left:0;text-align:left;margin-left:61.85pt;margin-top:3pt;width:213.75pt;height:13.65pt;z-index:251661312;mso-position-horizontal-relative:text;mso-position-vertical-relative:text" coordsize="27143,17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">
                      <v:group id="Group 1850" o:spid="_x0000_s1614" style="position:absolute;width:15093;height:1689" coordsize="15093,1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">
                        <v:rect id="Rectangle 1548" o:spid="_x0000_s1615" style="position:absolute;width:1904;height:16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" fillcolor="#fabf8f [1945]" strokecolor="#44546a">
                          <v:stroke joinstyle="round"/>
                          <v:textbox inset="1.50411mm,.75203mm,1.50411mm,.75203mm"/>
                        </v:rect>
                        <v:shape id="_x0000_s1616" type="#_x0000_t202" style="position:absolute;left:2762;top:47;width:12331;height:1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" stroked="f">
                          <v:textbox inset="0,0,0,0">
                            <w:txbxContent>
                              <w:p w14:paraId="461E30D6" w14:textId="77777777" w:rsidR="00305213" w:rsidRPr="00B016E4" w:rsidRDefault="00305213" w:rsidP="00C460A7">
                                <w:pPr>
                                  <w:rPr>
                                    <w:i/>
                                    <w:sz w:val="16"/>
                                  </w:rPr>
                                </w:pPr>
                                <w:r w:rsidRPr="00B016E4">
                                  <w:rPr>
                                    <w:i/>
                                    <w:sz w:val="16"/>
                                  </w:rPr>
                                  <w:t>PRB with 1 PTRS subcarrier</w:t>
                                </w:r>
                              </w:p>
                            </w:txbxContent>
                          </v:textbox>
                        </v:shape>
                      </v:group>
                      <v:group id="Group 1853" o:spid="_x0000_s1617" style="position:absolute;left:15859;top:47;width:11284;height:1689" coordsize="11287,1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">
                        <v:rect id="Rectangle 1548" o:spid="_x0000_s1618" style="position:absolute;width:1904;height:16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" fillcolor="#bfbfbf [2412]" strokecolor="#44546a">
                          <v:stroke joinstyle="round"/>
                          <v:textbox inset="1.50411mm,.75203mm,1.50411mm,.75203mm"/>
                        </v:rect>
                        <v:shape id="_x0000_s1619" type="#_x0000_t202" style="position:absolute;left:2760;top:47;width:8527;height:1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" stroked="f">
                          <v:textbox inset="0,0,0,0">
                            <w:txbxContent>
                              <w:p w14:paraId="0F4466D3" w14:textId="77777777" w:rsidR="00305213" w:rsidRPr="00B016E4" w:rsidRDefault="00305213" w:rsidP="00C460A7">
                                <w:pPr>
                                  <w:rPr>
                                    <w:i/>
                                    <w:sz w:val="16"/>
                                  </w:rPr>
                                </w:pPr>
                                <w:r w:rsidRPr="00B016E4">
                                  <w:rPr>
                                    <w:i/>
                                    <w:sz w:val="16"/>
                                  </w:rPr>
                                  <w:t xml:space="preserve">PRB </w:t>
                                </w:r>
                                <w:r>
                                  <w:rPr>
                                    <w:i/>
                                    <w:sz w:val="16"/>
                                  </w:rPr>
                                  <w:t>without PTRS</w:t>
                                </w:r>
                              </w:p>
                            </w:txbxContent>
                          </v:textbox>
                        </v:shape>
                      </v:group>
                    </v:group>
                  </w:pict>
                </mc:Fallback>
              </mc:AlternateContent>
            </w:r>
          </w:p>
        </w:tc>
      </w:tr>
      <w:tr w:rsidR="00C460A7" w14:paraId="7CFCAA40" w14:textId="77777777" w:rsidTr="001F5A3D">
        <w:trPr>
          <w:trHeight w:val="3068"/>
        </w:trPr>
        <w:tc>
          <w:tcPr>
            <w:tcW w:w="1701" w:type="dxa"/>
            <w:tcBorders>
              <w:top w:val="dotted" w:sz="4" w:space="0" w:color="auto"/>
            </w:tcBorders>
          </w:tcPr>
          <w:p w14:paraId="56308AD2" w14:textId="77777777" w:rsidR="00C460A7" w:rsidRDefault="00C460A7" w:rsidP="001F5A3D">
            <w:r>
              <w:rPr>
                <w:noProof/>
                <w:lang w:val="sv-SE" w:eastAsia="sv-SE"/>
              </w:rPr>
              <mc:AlternateContent>
                <mc:Choice Requires="wpg">
                  <w:drawing>
                    <wp:anchor distT="0" distB="0" distL="114300" distR="114300" simplePos="0" relativeHeight="251644928" behindDoc="0" locked="0" layoutInCell="1" allowOverlap="1" wp14:anchorId="0B14D97D" wp14:editId="36C06491">
                      <wp:simplePos x="0" y="0"/>
                      <wp:positionH relativeFrom="column">
                        <wp:posOffset>70669</wp:posOffset>
                      </wp:positionH>
                      <wp:positionV relativeFrom="paragraph">
                        <wp:posOffset>76200</wp:posOffset>
                      </wp:positionV>
                      <wp:extent cx="757238" cy="1840949"/>
                      <wp:effectExtent l="0" t="0" r="5080" b="6985"/>
                      <wp:wrapNone/>
                      <wp:docPr id="1764" name="Group 1764"/>
                      <wp:cNvGraphicFramePr/>
                      <a:graphic xmlns:a="http://schemas.openxmlformats.org/drawingml/2006/main">
                        <a:graphicData uri="http://schemas.microsoft.com/office/word/2010/wordprocessingGroup">
                          <wpg:wgp>
                            <wpg:cNvGrpSpPr/>
                            <wpg:grpSpPr>
                              <a:xfrm>
                                <a:off x="0" y="0"/>
                                <a:ext cx="757238" cy="1840949"/>
                                <a:chOff x="0" y="0"/>
                                <a:chExt cx="757238" cy="1840949"/>
                              </a:xfrm>
                            </wpg:grpSpPr>
                            <wps:wsp>
                              <wps:cNvPr id="1765" name="Text Box 2"/>
                              <wps:cNvSpPr txBox="1">
                                <a:spLocks noChangeArrowheads="1"/>
                              </wps:cNvSpPr>
                              <wps:spPr bwMode="auto">
                                <a:xfrm>
                                  <a:off x="90488" y="1566862"/>
                                  <a:ext cx="666750" cy="2740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E296167" w14:textId="77777777" w:rsidR="00305213" w:rsidRDefault="00305213" w:rsidP="00C460A7">
                                    <w:pPr>
                                      <w:pStyle w:val="NormalWeb"/>
                                      <w:overflowPunct w:val="0"/>
                                      <w:spacing w:before="0" w:beforeAutospacing="0" w:after="120" w:afterAutospacing="0"/>
                                      <w:jc w:val="both"/>
                                    </w:pPr>
                                    <w:r>
                                      <w:rPr>
                                        <w:rFonts w:ascii="Arial" w:hAnsi="Arial"/>
                                        <w:b/>
                                        <w:bCs/>
                                        <w:sz w:val="16"/>
                                        <w:szCs w:val="16"/>
                                        <w:lang w:val="en-GB"/>
                                      </w:rPr>
                                      <w:t>Density 1</w:t>
                                    </w:r>
                                  </w:p>
                                </w:txbxContent>
                              </wps:txbx>
                              <wps:bodyPr rot="0" vert="horz" wrap="square" lIns="91440" tIns="45720" rIns="91440" bIns="45720" anchor="t" anchorCtr="0" upright="1">
                                <a:noAutofit/>
                              </wps:bodyPr>
                            </wps:wsp>
                            <wpg:grpSp>
                              <wpg:cNvPr id="1766" name="Group 1766"/>
                              <wpg:cNvGrpSpPr/>
                              <wpg:grpSpPr>
                                <a:xfrm>
                                  <a:off x="0" y="0"/>
                                  <a:ext cx="523875" cy="1566545"/>
                                  <a:chOff x="0" y="0"/>
                                  <a:chExt cx="523875" cy="1566545"/>
                                </a:xfrm>
                              </wpg:grpSpPr>
                              <wpg:grpSp>
                                <wpg:cNvPr id="1767" name="Group 1767"/>
                                <wpg:cNvGrpSpPr/>
                                <wpg:grpSpPr>
                                  <a:xfrm>
                                    <a:off x="333375" y="0"/>
                                    <a:ext cx="190500" cy="1355407"/>
                                    <a:chOff x="0" y="0"/>
                                    <a:chExt cx="190500" cy="1355407"/>
                                  </a:xfrm>
                                </wpg:grpSpPr>
                                <wps:wsp>
                                  <wps:cNvPr id="1768" name="Rectangle 1548"/>
                                  <wps:cNvSpPr>
                                    <a:spLocks noChangeArrowheads="1"/>
                                  </wps:cNvSpPr>
                                  <wps:spPr bwMode="auto">
                                    <a:xfrm>
                                      <a:off x="0" y="1185862"/>
                                      <a:ext cx="190500" cy="169545"/>
                                    </a:xfrm>
                                    <a:prstGeom prst="rect">
                                      <a:avLst/>
                                    </a:prstGeom>
                                    <a:solidFill>
                                      <a:schemeClr val="accent6">
                                        <a:lumMod val="60000"/>
                                        <a:lumOff val="40000"/>
                                      </a:schemeClr>
                                    </a:solidFill>
                                    <a:ln w="9525">
                                      <a:solidFill>
                                        <a:srgbClr val="44546A"/>
                                      </a:solidFill>
                                      <a:round/>
                                      <a:headEnd/>
                                      <a:tailEnd/>
                                    </a:ln>
                                  </wps:spPr>
                                  <wps:bodyPr rot="0" vert="horz" wrap="none" lIns="54148" tIns="27073" rIns="54148" bIns="27073" anchor="ctr" anchorCtr="0" upright="1">
                                    <a:noAutofit/>
                                  </wps:bodyPr>
                                </wps:wsp>
                                <wps:wsp>
                                  <wps:cNvPr id="1769" name="Rectangle 1548"/>
                                  <wps:cNvSpPr>
                                    <a:spLocks noChangeArrowheads="1"/>
                                  </wps:cNvSpPr>
                                  <wps:spPr bwMode="auto">
                                    <a:xfrm>
                                      <a:off x="0" y="1019175"/>
                                      <a:ext cx="190500" cy="169545"/>
                                    </a:xfrm>
                                    <a:prstGeom prst="rect">
                                      <a:avLst/>
                                    </a:prstGeom>
                                    <a:solidFill>
                                      <a:schemeClr val="accent6">
                                        <a:lumMod val="60000"/>
                                        <a:lumOff val="40000"/>
                                      </a:schemeClr>
                                    </a:solidFill>
                                    <a:ln w="9525">
                                      <a:solidFill>
                                        <a:srgbClr val="44546A"/>
                                      </a:solidFill>
                                      <a:round/>
                                      <a:headEnd/>
                                      <a:tailEnd/>
                                    </a:ln>
                                  </wps:spPr>
                                  <wps:bodyPr rot="0" vert="horz" wrap="none" lIns="54148" tIns="27073" rIns="54148" bIns="27073" anchor="ctr" anchorCtr="0" upright="1">
                                    <a:noAutofit/>
                                  </wps:bodyPr>
                                </wps:wsp>
                                <wps:wsp>
                                  <wps:cNvPr id="1770" name="Rectangle 1548"/>
                                  <wps:cNvSpPr>
                                    <a:spLocks noChangeArrowheads="1"/>
                                  </wps:cNvSpPr>
                                  <wps:spPr bwMode="auto">
                                    <a:xfrm>
                                      <a:off x="0" y="847725"/>
                                      <a:ext cx="190500" cy="169545"/>
                                    </a:xfrm>
                                    <a:prstGeom prst="rect">
                                      <a:avLst/>
                                    </a:prstGeom>
                                    <a:solidFill>
                                      <a:schemeClr val="accent6">
                                        <a:lumMod val="60000"/>
                                        <a:lumOff val="40000"/>
                                      </a:schemeClr>
                                    </a:solidFill>
                                    <a:ln w="9525">
                                      <a:solidFill>
                                        <a:srgbClr val="44546A"/>
                                      </a:solidFill>
                                      <a:round/>
                                      <a:headEnd/>
                                      <a:tailEnd/>
                                    </a:ln>
                                  </wps:spPr>
                                  <wps:bodyPr rot="0" vert="horz" wrap="none" lIns="54148" tIns="27073" rIns="54148" bIns="27073" anchor="ctr" anchorCtr="0" upright="1">
                                    <a:noAutofit/>
                                  </wps:bodyPr>
                                </wps:wsp>
                                <wps:wsp>
                                  <wps:cNvPr id="1771" name="Rectangle 1548"/>
                                  <wps:cNvSpPr>
                                    <a:spLocks noChangeArrowheads="1"/>
                                  </wps:cNvSpPr>
                                  <wps:spPr bwMode="auto">
                                    <a:xfrm>
                                      <a:off x="0" y="681037"/>
                                      <a:ext cx="190500" cy="169545"/>
                                    </a:xfrm>
                                    <a:prstGeom prst="rect">
                                      <a:avLst/>
                                    </a:prstGeom>
                                    <a:solidFill>
                                      <a:schemeClr val="accent6">
                                        <a:lumMod val="60000"/>
                                        <a:lumOff val="40000"/>
                                      </a:schemeClr>
                                    </a:solidFill>
                                    <a:ln w="9525">
                                      <a:solidFill>
                                        <a:srgbClr val="44546A"/>
                                      </a:solidFill>
                                      <a:round/>
                                      <a:headEnd/>
                                      <a:tailEnd/>
                                    </a:ln>
                                  </wps:spPr>
                                  <wps:bodyPr rot="0" vert="horz" wrap="none" lIns="54148" tIns="27073" rIns="54148" bIns="27073" anchor="ctr" anchorCtr="0" upright="1">
                                    <a:noAutofit/>
                                  </wps:bodyPr>
                                </wps:wsp>
                                <wps:wsp>
                                  <wps:cNvPr id="1772" name="Rectangle 1548"/>
                                  <wps:cNvSpPr>
                                    <a:spLocks noChangeArrowheads="1"/>
                                  </wps:cNvSpPr>
                                  <wps:spPr bwMode="auto">
                                    <a:xfrm>
                                      <a:off x="0" y="509587"/>
                                      <a:ext cx="190500" cy="169545"/>
                                    </a:xfrm>
                                    <a:prstGeom prst="rect">
                                      <a:avLst/>
                                    </a:prstGeom>
                                    <a:solidFill>
                                      <a:schemeClr val="accent6">
                                        <a:lumMod val="60000"/>
                                        <a:lumOff val="40000"/>
                                      </a:schemeClr>
                                    </a:solidFill>
                                    <a:ln w="9525">
                                      <a:solidFill>
                                        <a:srgbClr val="44546A"/>
                                      </a:solidFill>
                                      <a:round/>
                                      <a:headEnd/>
                                      <a:tailEnd/>
                                    </a:ln>
                                  </wps:spPr>
                                  <wps:bodyPr rot="0" vert="horz" wrap="none" lIns="54148" tIns="27073" rIns="54148" bIns="27073" anchor="ctr" anchorCtr="0" upright="1">
                                    <a:noAutofit/>
                                  </wps:bodyPr>
                                </wps:wsp>
                                <wps:wsp>
                                  <wps:cNvPr id="1773" name="Rectangle 1548"/>
                                  <wps:cNvSpPr>
                                    <a:spLocks noChangeArrowheads="1"/>
                                  </wps:cNvSpPr>
                                  <wps:spPr bwMode="auto">
                                    <a:xfrm>
                                      <a:off x="0" y="338137"/>
                                      <a:ext cx="190500" cy="169545"/>
                                    </a:xfrm>
                                    <a:prstGeom prst="rect">
                                      <a:avLst/>
                                    </a:prstGeom>
                                    <a:solidFill>
                                      <a:schemeClr val="accent6">
                                        <a:lumMod val="60000"/>
                                        <a:lumOff val="40000"/>
                                      </a:schemeClr>
                                    </a:solidFill>
                                    <a:ln w="9525">
                                      <a:solidFill>
                                        <a:srgbClr val="44546A"/>
                                      </a:solidFill>
                                      <a:round/>
                                      <a:headEnd/>
                                      <a:tailEnd/>
                                    </a:ln>
                                  </wps:spPr>
                                  <wps:bodyPr rot="0" vert="horz" wrap="none" lIns="54148" tIns="27073" rIns="54148" bIns="27073" anchor="ctr" anchorCtr="0" upright="1">
                                    <a:noAutofit/>
                                  </wps:bodyPr>
                                </wps:wsp>
                                <wps:wsp>
                                  <wps:cNvPr id="1774" name="Rectangle 1548"/>
                                  <wps:cNvSpPr>
                                    <a:spLocks noChangeArrowheads="1"/>
                                  </wps:cNvSpPr>
                                  <wps:spPr bwMode="auto">
                                    <a:xfrm>
                                      <a:off x="0" y="166687"/>
                                      <a:ext cx="190500" cy="169545"/>
                                    </a:xfrm>
                                    <a:prstGeom prst="rect">
                                      <a:avLst/>
                                    </a:prstGeom>
                                    <a:solidFill>
                                      <a:schemeClr val="accent6">
                                        <a:lumMod val="60000"/>
                                        <a:lumOff val="40000"/>
                                      </a:schemeClr>
                                    </a:solidFill>
                                    <a:ln w="9525">
                                      <a:solidFill>
                                        <a:srgbClr val="44546A"/>
                                      </a:solidFill>
                                      <a:round/>
                                      <a:headEnd/>
                                      <a:tailEnd/>
                                    </a:ln>
                                  </wps:spPr>
                                  <wps:bodyPr rot="0" vert="horz" wrap="none" lIns="54148" tIns="27073" rIns="54148" bIns="27073" anchor="ctr" anchorCtr="0" upright="1">
                                    <a:noAutofit/>
                                  </wps:bodyPr>
                                </wps:wsp>
                                <wps:wsp>
                                  <wps:cNvPr id="1775" name="Rectangle 1548"/>
                                  <wps:cNvSpPr>
                                    <a:spLocks noChangeArrowheads="1"/>
                                  </wps:cNvSpPr>
                                  <wps:spPr bwMode="auto">
                                    <a:xfrm>
                                      <a:off x="0" y="0"/>
                                      <a:ext cx="190500" cy="169545"/>
                                    </a:xfrm>
                                    <a:prstGeom prst="rect">
                                      <a:avLst/>
                                    </a:prstGeom>
                                    <a:solidFill>
                                      <a:schemeClr val="accent6">
                                        <a:lumMod val="60000"/>
                                        <a:lumOff val="40000"/>
                                      </a:schemeClr>
                                    </a:solidFill>
                                    <a:ln w="9525">
                                      <a:solidFill>
                                        <a:srgbClr val="44546A"/>
                                      </a:solidFill>
                                      <a:round/>
                                      <a:headEnd/>
                                      <a:tailEnd/>
                                    </a:ln>
                                  </wps:spPr>
                                  <wps:bodyPr rot="0" vert="horz" wrap="none" lIns="54148" tIns="27073" rIns="54148" bIns="27073" anchor="ctr" anchorCtr="0" upright="1">
                                    <a:noAutofit/>
                                  </wps:bodyPr>
                                </wps:wsp>
                              </wpg:grpSp>
                              <wpg:grpSp>
                                <wpg:cNvPr id="1776" name="Group 1776"/>
                                <wpg:cNvGrpSpPr/>
                                <wpg:grpSpPr>
                                  <a:xfrm>
                                    <a:off x="323850" y="1414462"/>
                                    <a:ext cx="199708" cy="152083"/>
                                    <a:chOff x="0" y="0"/>
                                    <a:chExt cx="199708" cy="152083"/>
                                  </a:xfrm>
                                </wpg:grpSpPr>
                                <wps:wsp>
                                  <wps:cNvPr id="1777" name="Straight Arrow Connector 1777"/>
                                  <wps:cNvCnPr/>
                                  <wps:spPr>
                                    <a:xfrm>
                                      <a:off x="0" y="0"/>
                                      <a:ext cx="198000" cy="0"/>
                                    </a:xfrm>
                                    <a:prstGeom prst="straightConnector1">
                                      <a:avLst/>
                                    </a:prstGeom>
                                    <a:ln w="6350">
                                      <a:solidFill>
                                        <a:schemeClr val="tx1">
                                          <a:lumMod val="65000"/>
                                          <a:lumOff val="35000"/>
                                        </a:schemeClr>
                                      </a:solidFill>
                                      <a:headEnd type="triangle" w="sm" len="sm"/>
                                      <a:tailEnd type="triangle" w="sm" len="sm"/>
                                    </a:ln>
                                  </wps:spPr>
                                  <wps:style>
                                    <a:lnRef idx="1">
                                      <a:schemeClr val="accent1"/>
                                    </a:lnRef>
                                    <a:fillRef idx="0">
                                      <a:schemeClr val="accent1"/>
                                    </a:fillRef>
                                    <a:effectRef idx="0">
                                      <a:schemeClr val="accent1"/>
                                    </a:effectRef>
                                    <a:fontRef idx="minor">
                                      <a:schemeClr val="tx1"/>
                                    </a:fontRef>
                                  </wps:style>
                                  <wps:bodyPr/>
                                </wps:wsp>
                                <wps:wsp>
                                  <wps:cNvPr id="1778" name="Text Box 2"/>
                                  <wps:cNvSpPr txBox="1">
                                    <a:spLocks noChangeArrowheads="1"/>
                                  </wps:cNvSpPr>
                                  <wps:spPr bwMode="auto">
                                    <a:xfrm>
                                      <a:off x="33338" y="33338"/>
                                      <a:ext cx="166370" cy="118745"/>
                                    </a:xfrm>
                                    <a:prstGeom prst="rect">
                                      <a:avLst/>
                                    </a:prstGeom>
                                    <a:solidFill>
                                      <a:srgbClr val="FFFFFF"/>
                                    </a:solidFill>
                                    <a:ln w="9525">
                                      <a:noFill/>
                                      <a:miter lim="800000"/>
                                      <a:headEnd/>
                                      <a:tailEnd/>
                                    </a:ln>
                                  </wps:spPr>
                                  <wps:txbx>
                                    <w:txbxContent>
                                      <w:p w14:paraId="248A8177" w14:textId="77777777" w:rsidR="00305213" w:rsidRPr="00E74046" w:rsidRDefault="00305213" w:rsidP="00C460A7">
                                        <w:pPr>
                                          <w:rPr>
                                            <w:b/>
                                            <w:color w:val="595959" w:themeColor="text1" w:themeTint="A6"/>
                                            <w:sz w:val="12"/>
                                          </w:rPr>
                                        </w:pPr>
                                        <w:r w:rsidRPr="00E74046">
                                          <w:rPr>
                                            <w:b/>
                                            <w:color w:val="595959" w:themeColor="text1" w:themeTint="A6"/>
                                            <w:sz w:val="12"/>
                                          </w:rPr>
                                          <w:t>Slot</w:t>
                                        </w:r>
                                      </w:p>
                                    </w:txbxContent>
                                  </wps:txbx>
                                  <wps:bodyPr rot="0" vert="horz" wrap="square" lIns="0" tIns="0" rIns="0" bIns="0" anchor="t" anchorCtr="0">
                                    <a:noAutofit/>
                                  </wps:bodyPr>
                                </wps:wsp>
                              </wpg:grpSp>
                              <wpg:grpSp>
                                <wpg:cNvPr id="1779" name="Group 1779"/>
                                <wpg:cNvGrpSpPr/>
                                <wpg:grpSpPr>
                                  <a:xfrm>
                                    <a:off x="0" y="166687"/>
                                    <a:ext cx="266212" cy="180000"/>
                                    <a:chOff x="0" y="0"/>
                                    <a:chExt cx="266212" cy="180000"/>
                                  </a:xfrm>
                                </wpg:grpSpPr>
                                <wps:wsp>
                                  <wps:cNvPr id="1780" name="Text Box 2"/>
                                  <wps:cNvSpPr txBox="1">
                                    <a:spLocks noChangeArrowheads="1"/>
                                  </wps:cNvSpPr>
                                  <wps:spPr bwMode="auto">
                                    <a:xfrm>
                                      <a:off x="0" y="47137"/>
                                      <a:ext cx="228600" cy="118745"/>
                                    </a:xfrm>
                                    <a:prstGeom prst="rect">
                                      <a:avLst/>
                                    </a:prstGeom>
                                    <a:solidFill>
                                      <a:srgbClr val="FFFFFF"/>
                                    </a:solidFill>
                                    <a:ln w="9525">
                                      <a:noFill/>
                                      <a:miter lim="800000"/>
                                      <a:headEnd/>
                                      <a:tailEnd/>
                                    </a:ln>
                                  </wps:spPr>
                                  <wps:txbx>
                                    <w:txbxContent>
                                      <w:p w14:paraId="70956BEC" w14:textId="77777777" w:rsidR="00305213" w:rsidRPr="00E74046" w:rsidRDefault="00305213" w:rsidP="00C460A7">
                                        <w:pPr>
                                          <w:rPr>
                                            <w:b/>
                                            <w:color w:val="595959" w:themeColor="text1" w:themeTint="A6"/>
                                            <w:sz w:val="12"/>
                                          </w:rPr>
                                        </w:pPr>
                                        <w:r>
                                          <w:rPr>
                                            <w:b/>
                                            <w:color w:val="595959" w:themeColor="text1" w:themeTint="A6"/>
                                            <w:sz w:val="12"/>
                                          </w:rPr>
                                          <w:t>12 s.c</w:t>
                                        </w:r>
                                      </w:p>
                                    </w:txbxContent>
                                  </wps:txbx>
                                  <wps:bodyPr rot="0" vert="horz" wrap="square" lIns="0" tIns="0" rIns="0" bIns="0" anchor="t" anchorCtr="0">
                                    <a:noAutofit/>
                                  </wps:bodyPr>
                                </wps:wsp>
                                <wps:wsp>
                                  <wps:cNvPr id="1781" name="Straight Arrow Connector 1781"/>
                                  <wps:cNvCnPr/>
                                  <wps:spPr>
                                    <a:xfrm rot="5400000">
                                      <a:off x="176212" y="90000"/>
                                      <a:ext cx="180000" cy="0"/>
                                    </a:xfrm>
                                    <a:prstGeom prst="straightConnector1">
                                      <a:avLst/>
                                    </a:prstGeom>
                                    <a:ln w="6350">
                                      <a:solidFill>
                                        <a:schemeClr val="tx1">
                                          <a:lumMod val="65000"/>
                                          <a:lumOff val="35000"/>
                                        </a:schemeClr>
                                      </a:solidFill>
                                      <a:headEnd type="triangle" w="sm" len="sm"/>
                                      <a:tailEnd type="triangle" w="sm" len="sm"/>
                                    </a:ln>
                                  </wps:spPr>
                                  <wps:style>
                                    <a:lnRef idx="1">
                                      <a:schemeClr val="accent1"/>
                                    </a:lnRef>
                                    <a:fillRef idx="0">
                                      <a:schemeClr val="accent1"/>
                                    </a:fillRef>
                                    <a:effectRef idx="0">
                                      <a:schemeClr val="accent1"/>
                                    </a:effectRef>
                                    <a:fontRef idx="minor">
                                      <a:schemeClr val="tx1"/>
                                    </a:fontRef>
                                  </wps:style>
                                  <wps:bodyPr/>
                                </wps:wsp>
                              </wpg:grpSp>
                            </wpg:grpSp>
                          </wpg:wgp>
                        </a:graphicData>
                      </a:graphic>
                    </wp:anchor>
                  </w:drawing>
                </mc:Choice>
                <mc:Fallback>
                  <w:pict>
                    <v:group w14:anchorId="0B14D97D" id="Group 1764" o:spid="_x0000_s1620" style="position:absolute;left:0;text-align:left;margin-left:5.55pt;margin-top:6pt;width:59.65pt;height:144.95pt;z-index:251644928;mso-position-horizontal-relative:text;mso-position-vertical-relative:text" coordsize="7572,18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">
                      <v:shape id="_x0000_s1621" type="#_x0000_t202" style="position:absolute;left:904;top:15668;width:6668;height:27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" stroked="f">
                        <v:textbox>
                          <w:txbxContent>
                            <w:p w14:paraId="4E296167" w14:textId="77777777" w:rsidR="00305213" w:rsidRDefault="00305213" w:rsidP="00C460A7">
                              <w:pPr>
                                <w:pStyle w:val="NormalWeb"/>
                                <w:overflowPunct w:val="0"/>
                                <w:spacing w:before="0" w:beforeAutospacing="0" w:after="120" w:afterAutospacing="0"/>
                                <w:jc w:val="both"/>
                              </w:pPr>
                              <w:r>
                                <w:rPr>
                                  <w:rFonts w:ascii="Arial" w:hAnsi="Arial"/>
                                  <w:b/>
                                  <w:bCs/>
                                  <w:sz w:val="16"/>
                                  <w:szCs w:val="16"/>
                                  <w:lang w:val="en-GB"/>
                                </w:rPr>
                                <w:t>Density 1</w:t>
                              </w:r>
                            </w:p>
                          </w:txbxContent>
                        </v:textbox>
                      </v:shape>
                      <v:group id="Group 1766" o:spid="_x0000_s1622" style="position:absolute;width:5238;height:15665" coordsize="5238,15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">
                        <v:group id="Group 1767" o:spid="_x0000_s1623" style="position:absolute;left:3333;width:1905;height:13554" coordsize="1905,13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">
                          <v:rect id="Rectangle 1548" o:spid="_x0000_s1624" style="position:absolute;top:11858;width:1905;height:169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" fillcolor="#fabf8f [1945]" strokecolor="#44546a">
                            <v:stroke joinstyle="round"/>
                            <v:textbox inset="1.50411mm,.75203mm,1.50411mm,.75203mm"/>
                          </v:rect>
                          <v:rect id="Rectangle 1548" o:spid="_x0000_s1625" style="position:absolute;top:10191;width:1905;height:169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" fillcolor="#fabf8f [1945]" strokecolor="#44546a">
                            <v:stroke joinstyle="round"/>
                            <v:textbox inset="1.50411mm,.75203mm,1.50411mm,.75203mm"/>
                          </v:rect>
                          <v:rect id="Rectangle 1548" o:spid="_x0000_s1626" style="position:absolute;top:8477;width:1905;height:16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" fillcolor="#fabf8f [1945]" strokecolor="#44546a">
                            <v:stroke joinstyle="round"/>
                            <v:textbox inset="1.50411mm,.75203mm,1.50411mm,.75203mm"/>
                          </v:rect>
                          <v:rect id="Rectangle 1548" o:spid="_x0000_s1627" style="position:absolute;top:6810;width:1905;height:16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" fillcolor="#fabf8f [1945]" strokecolor="#44546a">
                            <v:stroke joinstyle="round"/>
                            <v:textbox inset="1.50411mm,.75203mm,1.50411mm,.75203mm"/>
                          </v:rect>
                          <v:rect id="Rectangle 1548" o:spid="_x0000_s1628" style="position:absolute;top:5095;width:1905;height:169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" fillcolor="#fabf8f [1945]" strokecolor="#44546a">
                            <v:stroke joinstyle="round"/>
                            <v:textbox inset="1.50411mm,.75203mm,1.50411mm,.75203mm"/>
                          </v:rect>
                          <v:rect id="Rectangle 1548" o:spid="_x0000_s1629" style="position:absolute;top:3381;width:1905;height:16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" fillcolor="#fabf8f [1945]" strokecolor="#44546a">
                            <v:stroke joinstyle="round"/>
                            <v:textbox inset="1.50411mm,.75203mm,1.50411mm,.75203mm"/>
                          </v:rect>
                          <v:rect id="Rectangle 1548" o:spid="_x0000_s1630" style="position:absolute;top:1666;width:1905;height:169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" fillcolor="#fabf8f [1945]" strokecolor="#44546a">
                            <v:stroke joinstyle="round"/>
                            <v:textbox inset="1.50411mm,.75203mm,1.50411mm,.75203mm"/>
                          </v:rect>
                          <v:rect id="Rectangle 1548" o:spid="_x0000_s1631" style="position:absolute;width:1905;height:16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" fillcolor="#fabf8f [1945]" strokecolor="#44546a">
                            <v:stroke joinstyle="round"/>
                            <v:textbox inset="1.50411mm,.75203mm,1.50411mm,.75203mm"/>
                          </v:rect>
                        </v:group>
                        <v:group id="Group 1776" o:spid="_x0000_s1632" style="position:absolute;left:3238;top:14144;width:1997;height:1521" coordsize="199708,152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">
                          <v:shape id="Straight Arrow Connector 1777" o:spid="_x0000_s1633" type="#_x0000_t32" style="position:absolute;width:19800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" strokecolor="#5a5a5a [2109]" strokeweight=".5pt">
                            <v:stroke startarrow="block" startarrowwidth="narrow" startarrowlength="short" endarrow="block" endarrowwidth="narrow" endarrowlength="short"/>
                          </v:shape>
                          <v:shape id="_x0000_s1634" type="#_x0000_t202" style="position:absolute;left:33338;top:33338;width:166370;height:1187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" stroked="f">
                            <v:textbox inset="0,0,0,0">
                              <w:txbxContent>
                                <w:p w14:paraId="248A8177" w14:textId="77777777" w:rsidR="00305213" w:rsidRPr="00E74046" w:rsidRDefault="00305213" w:rsidP="00C460A7">
                                  <w:pPr>
                                    <w:rPr>
                                      <w:b/>
                                      <w:color w:val="595959" w:themeColor="text1" w:themeTint="A6"/>
                                      <w:sz w:val="12"/>
                                    </w:rPr>
                                  </w:pPr>
                                  <w:r w:rsidRPr="00E74046">
                                    <w:rPr>
                                      <w:b/>
                                      <w:color w:val="595959" w:themeColor="text1" w:themeTint="A6"/>
                                      <w:sz w:val="12"/>
                                    </w:rPr>
                                    <w:t>Slot</w:t>
                                  </w:r>
                                </w:p>
                              </w:txbxContent>
                            </v:textbox>
                          </v:shape>
                        </v:group>
                        <v:group id="Group 1779" o:spid="_x0000_s1635" style="position:absolute;top:1666;width:2662;height:1800" coordsize="266212,18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">
                          <v:shape id="_x0000_s1636" type="#_x0000_t202" style="position:absolute;top:47137;width:228600;height:1187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" stroked="f">
                            <v:textbox inset="0,0,0,0">
                              <w:txbxContent>
                                <w:p w14:paraId="70956BEC" w14:textId="77777777" w:rsidR="00305213" w:rsidRPr="00E74046" w:rsidRDefault="00305213" w:rsidP="00C460A7">
                                  <w:pPr>
                                    <w:rPr>
                                      <w:b/>
                                      <w:color w:val="595959" w:themeColor="text1" w:themeTint="A6"/>
                                      <w:sz w:val="12"/>
                                    </w:rPr>
                                  </w:pPr>
                                  <w:r>
                                    <w:rPr>
                                      <w:b/>
                                      <w:color w:val="595959" w:themeColor="text1" w:themeTint="A6"/>
                                      <w:sz w:val="12"/>
                                    </w:rPr>
                                    <w:t>12 s.c</w:t>
                                  </w:r>
                                </w:p>
                              </w:txbxContent>
                            </v:textbox>
                          </v:shape>
                          <v:shape id="Straight Arrow Connector 1781" o:spid="_x0000_s1637" type="#_x0000_t32" style="position:absolute;left:176212;top:90000;width:180000;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" strokecolor="#5a5a5a [2109]" strokeweight=".5pt">
                            <v:stroke startarrow="block" startarrowwidth="narrow" startarrowlength="short" endarrow="block" endarrowwidth="narrow" endarrowlength="short"/>
                          </v:shape>
                        </v:group>
                      </v:group>
                    </v:group>
                  </w:pict>
                </mc:Fallback>
              </mc:AlternateContent>
            </w:r>
          </w:p>
        </w:tc>
        <w:tc>
          <w:tcPr>
            <w:tcW w:w="1701" w:type="dxa"/>
            <w:tcBorders>
              <w:top w:val="dotted" w:sz="4" w:space="0" w:color="auto"/>
            </w:tcBorders>
          </w:tcPr>
          <w:p w14:paraId="1F4A6EF6" w14:textId="77777777" w:rsidR="00C460A7" w:rsidRDefault="00C460A7" w:rsidP="001F5A3D">
            <w:r>
              <w:rPr>
                <w:noProof/>
                <w:lang w:val="sv-SE" w:eastAsia="sv-SE"/>
              </w:rPr>
              <mc:AlternateContent>
                <mc:Choice Requires="wpg">
                  <w:drawing>
                    <wp:anchor distT="0" distB="0" distL="114300" distR="114300" simplePos="0" relativeHeight="251646976" behindDoc="0" locked="0" layoutInCell="1" allowOverlap="1" wp14:anchorId="1F9DC056" wp14:editId="0DDEEC44">
                      <wp:simplePos x="0" y="0"/>
                      <wp:positionH relativeFrom="column">
                        <wp:posOffset>72707</wp:posOffset>
                      </wp:positionH>
                      <wp:positionV relativeFrom="paragraph">
                        <wp:posOffset>76200</wp:posOffset>
                      </wp:positionV>
                      <wp:extent cx="757238" cy="1840949"/>
                      <wp:effectExtent l="0" t="0" r="5080" b="6985"/>
                      <wp:wrapNone/>
                      <wp:docPr id="1782" name="Group 1782"/>
                      <wp:cNvGraphicFramePr/>
                      <a:graphic xmlns:a="http://schemas.openxmlformats.org/drawingml/2006/main">
                        <a:graphicData uri="http://schemas.microsoft.com/office/word/2010/wordprocessingGroup">
                          <wpg:wgp>
                            <wpg:cNvGrpSpPr/>
                            <wpg:grpSpPr>
                              <a:xfrm>
                                <a:off x="0" y="0"/>
                                <a:ext cx="757238" cy="1840949"/>
                                <a:chOff x="0" y="0"/>
                                <a:chExt cx="757238" cy="1840949"/>
                              </a:xfrm>
                            </wpg:grpSpPr>
                            <wps:wsp>
                              <wps:cNvPr id="1783" name="Text Box 2"/>
                              <wps:cNvSpPr txBox="1">
                                <a:spLocks noChangeArrowheads="1"/>
                              </wps:cNvSpPr>
                              <wps:spPr bwMode="auto">
                                <a:xfrm>
                                  <a:off x="90488" y="1566862"/>
                                  <a:ext cx="666750" cy="2740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5A37B1" w14:textId="77777777" w:rsidR="00305213" w:rsidRDefault="00305213" w:rsidP="00C460A7">
                                    <w:pPr>
                                      <w:pStyle w:val="NormalWeb"/>
                                      <w:overflowPunct w:val="0"/>
                                      <w:spacing w:before="0" w:beforeAutospacing="0" w:after="120" w:afterAutospacing="0"/>
                                      <w:jc w:val="both"/>
                                    </w:pPr>
                                    <w:r>
                                      <w:rPr>
                                        <w:rFonts w:ascii="Arial" w:hAnsi="Arial"/>
                                        <w:b/>
                                        <w:bCs/>
                                        <w:sz w:val="16"/>
                                        <w:szCs w:val="16"/>
                                        <w:lang w:val="en-GB"/>
                                      </w:rPr>
                                      <w:t>Density 2</w:t>
                                    </w:r>
                                  </w:p>
                                </w:txbxContent>
                              </wps:txbx>
                              <wps:bodyPr rot="0" vert="horz" wrap="square" lIns="91440" tIns="45720" rIns="91440" bIns="45720" anchor="t" anchorCtr="0" upright="1">
                                <a:noAutofit/>
                              </wps:bodyPr>
                            </wps:wsp>
                            <wpg:grpSp>
                              <wpg:cNvPr id="1784" name="Group 1784"/>
                              <wpg:cNvGrpSpPr/>
                              <wpg:grpSpPr>
                                <a:xfrm>
                                  <a:off x="0" y="0"/>
                                  <a:ext cx="523875" cy="1566545"/>
                                  <a:chOff x="0" y="0"/>
                                  <a:chExt cx="523875" cy="1566545"/>
                                </a:xfrm>
                              </wpg:grpSpPr>
                              <wpg:grpSp>
                                <wpg:cNvPr id="1785" name="Group 1785"/>
                                <wpg:cNvGrpSpPr/>
                                <wpg:grpSpPr>
                                  <a:xfrm>
                                    <a:off x="333375" y="0"/>
                                    <a:ext cx="190500" cy="1355407"/>
                                    <a:chOff x="0" y="0"/>
                                    <a:chExt cx="190500" cy="1355407"/>
                                  </a:xfrm>
                                </wpg:grpSpPr>
                                <wps:wsp>
                                  <wps:cNvPr id="1786" name="Rectangle 1548"/>
                                  <wps:cNvSpPr>
                                    <a:spLocks noChangeArrowheads="1"/>
                                  </wps:cNvSpPr>
                                  <wps:spPr bwMode="auto">
                                    <a:xfrm>
                                      <a:off x="0" y="1185862"/>
                                      <a:ext cx="190500" cy="169545"/>
                                    </a:xfrm>
                                    <a:prstGeom prst="rect">
                                      <a:avLst/>
                                    </a:prstGeom>
                                    <a:solidFill>
                                      <a:schemeClr val="bg1">
                                        <a:lumMod val="75000"/>
                                      </a:schemeClr>
                                    </a:solidFill>
                                    <a:ln w="9525">
                                      <a:solidFill>
                                        <a:srgbClr val="44546A"/>
                                      </a:solidFill>
                                      <a:round/>
                                      <a:headEnd/>
                                      <a:tailEnd/>
                                    </a:ln>
                                  </wps:spPr>
                                  <wps:bodyPr rot="0" vert="horz" wrap="none" lIns="54148" tIns="27073" rIns="54148" bIns="27073" anchor="ctr" anchorCtr="0" upright="1">
                                    <a:noAutofit/>
                                  </wps:bodyPr>
                                </wps:wsp>
                                <wps:wsp>
                                  <wps:cNvPr id="1787" name="Rectangle 1548"/>
                                  <wps:cNvSpPr>
                                    <a:spLocks noChangeArrowheads="1"/>
                                  </wps:cNvSpPr>
                                  <wps:spPr bwMode="auto">
                                    <a:xfrm>
                                      <a:off x="0" y="1019175"/>
                                      <a:ext cx="190500" cy="169545"/>
                                    </a:xfrm>
                                    <a:prstGeom prst="rect">
                                      <a:avLst/>
                                    </a:prstGeom>
                                    <a:solidFill>
                                      <a:schemeClr val="accent6">
                                        <a:lumMod val="60000"/>
                                        <a:lumOff val="40000"/>
                                      </a:schemeClr>
                                    </a:solidFill>
                                    <a:ln w="9525">
                                      <a:solidFill>
                                        <a:srgbClr val="44546A"/>
                                      </a:solidFill>
                                      <a:round/>
                                      <a:headEnd/>
                                      <a:tailEnd/>
                                    </a:ln>
                                  </wps:spPr>
                                  <wps:bodyPr rot="0" vert="horz" wrap="none" lIns="54148" tIns="27073" rIns="54148" bIns="27073" anchor="ctr" anchorCtr="0" upright="1">
                                    <a:noAutofit/>
                                  </wps:bodyPr>
                                </wps:wsp>
                                <wps:wsp>
                                  <wps:cNvPr id="1788" name="Rectangle 1548"/>
                                  <wps:cNvSpPr>
                                    <a:spLocks noChangeArrowheads="1"/>
                                  </wps:cNvSpPr>
                                  <wps:spPr bwMode="auto">
                                    <a:xfrm>
                                      <a:off x="0" y="847725"/>
                                      <a:ext cx="190500" cy="169545"/>
                                    </a:xfrm>
                                    <a:prstGeom prst="rect">
                                      <a:avLst/>
                                    </a:prstGeom>
                                    <a:solidFill>
                                      <a:schemeClr val="bg1">
                                        <a:lumMod val="75000"/>
                                      </a:schemeClr>
                                    </a:solidFill>
                                    <a:ln w="9525">
                                      <a:solidFill>
                                        <a:srgbClr val="44546A"/>
                                      </a:solidFill>
                                      <a:round/>
                                      <a:headEnd/>
                                      <a:tailEnd/>
                                    </a:ln>
                                  </wps:spPr>
                                  <wps:bodyPr rot="0" vert="horz" wrap="none" lIns="54148" tIns="27073" rIns="54148" bIns="27073" anchor="ctr" anchorCtr="0" upright="1">
                                    <a:noAutofit/>
                                  </wps:bodyPr>
                                </wps:wsp>
                                <wps:wsp>
                                  <wps:cNvPr id="1789" name="Rectangle 1548"/>
                                  <wps:cNvSpPr>
                                    <a:spLocks noChangeArrowheads="1"/>
                                  </wps:cNvSpPr>
                                  <wps:spPr bwMode="auto">
                                    <a:xfrm>
                                      <a:off x="0" y="681037"/>
                                      <a:ext cx="190500" cy="169545"/>
                                    </a:xfrm>
                                    <a:prstGeom prst="rect">
                                      <a:avLst/>
                                    </a:prstGeom>
                                    <a:solidFill>
                                      <a:schemeClr val="accent6">
                                        <a:lumMod val="60000"/>
                                        <a:lumOff val="40000"/>
                                      </a:schemeClr>
                                    </a:solidFill>
                                    <a:ln w="9525">
                                      <a:solidFill>
                                        <a:srgbClr val="44546A"/>
                                      </a:solidFill>
                                      <a:round/>
                                      <a:headEnd/>
                                      <a:tailEnd/>
                                    </a:ln>
                                  </wps:spPr>
                                  <wps:bodyPr rot="0" vert="horz" wrap="none" lIns="54148" tIns="27073" rIns="54148" bIns="27073" anchor="ctr" anchorCtr="0" upright="1">
                                    <a:noAutofit/>
                                  </wps:bodyPr>
                                </wps:wsp>
                                <wps:wsp>
                                  <wps:cNvPr id="1790" name="Rectangle 1548"/>
                                  <wps:cNvSpPr>
                                    <a:spLocks noChangeArrowheads="1"/>
                                  </wps:cNvSpPr>
                                  <wps:spPr bwMode="auto">
                                    <a:xfrm>
                                      <a:off x="0" y="509587"/>
                                      <a:ext cx="190500" cy="169545"/>
                                    </a:xfrm>
                                    <a:prstGeom prst="rect">
                                      <a:avLst/>
                                    </a:prstGeom>
                                    <a:solidFill>
                                      <a:schemeClr val="bg1">
                                        <a:lumMod val="75000"/>
                                      </a:schemeClr>
                                    </a:solidFill>
                                    <a:ln w="9525">
                                      <a:solidFill>
                                        <a:srgbClr val="44546A"/>
                                      </a:solidFill>
                                      <a:round/>
                                      <a:headEnd/>
                                      <a:tailEnd/>
                                    </a:ln>
                                  </wps:spPr>
                                  <wps:bodyPr rot="0" vert="horz" wrap="none" lIns="54148" tIns="27073" rIns="54148" bIns="27073" anchor="ctr" anchorCtr="0" upright="1">
                                    <a:noAutofit/>
                                  </wps:bodyPr>
                                </wps:wsp>
                                <wps:wsp>
                                  <wps:cNvPr id="1791" name="Rectangle 1548"/>
                                  <wps:cNvSpPr>
                                    <a:spLocks noChangeArrowheads="1"/>
                                  </wps:cNvSpPr>
                                  <wps:spPr bwMode="auto">
                                    <a:xfrm>
                                      <a:off x="0" y="338137"/>
                                      <a:ext cx="190500" cy="169545"/>
                                    </a:xfrm>
                                    <a:prstGeom prst="rect">
                                      <a:avLst/>
                                    </a:prstGeom>
                                    <a:solidFill>
                                      <a:schemeClr val="accent6">
                                        <a:lumMod val="60000"/>
                                        <a:lumOff val="40000"/>
                                      </a:schemeClr>
                                    </a:solidFill>
                                    <a:ln w="9525">
                                      <a:solidFill>
                                        <a:srgbClr val="44546A"/>
                                      </a:solidFill>
                                      <a:round/>
                                      <a:headEnd/>
                                      <a:tailEnd/>
                                    </a:ln>
                                  </wps:spPr>
                                  <wps:bodyPr rot="0" vert="horz" wrap="none" lIns="54148" tIns="27073" rIns="54148" bIns="27073" anchor="ctr" anchorCtr="0" upright="1">
                                    <a:noAutofit/>
                                  </wps:bodyPr>
                                </wps:wsp>
                                <wps:wsp>
                                  <wps:cNvPr id="1792" name="Rectangle 1548"/>
                                  <wps:cNvSpPr>
                                    <a:spLocks noChangeArrowheads="1"/>
                                  </wps:cNvSpPr>
                                  <wps:spPr bwMode="auto">
                                    <a:xfrm>
                                      <a:off x="0" y="166687"/>
                                      <a:ext cx="190500" cy="169545"/>
                                    </a:xfrm>
                                    <a:prstGeom prst="rect">
                                      <a:avLst/>
                                    </a:prstGeom>
                                    <a:solidFill>
                                      <a:schemeClr val="bg1">
                                        <a:lumMod val="75000"/>
                                      </a:schemeClr>
                                    </a:solidFill>
                                    <a:ln w="9525">
                                      <a:solidFill>
                                        <a:srgbClr val="44546A"/>
                                      </a:solidFill>
                                      <a:round/>
                                      <a:headEnd/>
                                      <a:tailEnd/>
                                    </a:ln>
                                  </wps:spPr>
                                  <wps:bodyPr rot="0" vert="horz" wrap="none" lIns="54148" tIns="27073" rIns="54148" bIns="27073" anchor="ctr" anchorCtr="0" upright="1">
                                    <a:noAutofit/>
                                  </wps:bodyPr>
                                </wps:wsp>
                                <wps:wsp>
                                  <wps:cNvPr id="1793" name="Rectangle 1548"/>
                                  <wps:cNvSpPr>
                                    <a:spLocks noChangeArrowheads="1"/>
                                  </wps:cNvSpPr>
                                  <wps:spPr bwMode="auto">
                                    <a:xfrm>
                                      <a:off x="0" y="0"/>
                                      <a:ext cx="190500" cy="169545"/>
                                    </a:xfrm>
                                    <a:prstGeom prst="rect">
                                      <a:avLst/>
                                    </a:prstGeom>
                                    <a:solidFill>
                                      <a:schemeClr val="accent6">
                                        <a:lumMod val="60000"/>
                                        <a:lumOff val="40000"/>
                                      </a:schemeClr>
                                    </a:solidFill>
                                    <a:ln w="9525">
                                      <a:solidFill>
                                        <a:srgbClr val="44546A"/>
                                      </a:solidFill>
                                      <a:round/>
                                      <a:headEnd/>
                                      <a:tailEnd/>
                                    </a:ln>
                                  </wps:spPr>
                                  <wps:bodyPr rot="0" vert="horz" wrap="none" lIns="54148" tIns="27073" rIns="54148" bIns="27073" anchor="ctr" anchorCtr="0" upright="1">
                                    <a:noAutofit/>
                                  </wps:bodyPr>
                                </wps:wsp>
                              </wpg:grpSp>
                              <wpg:grpSp>
                                <wpg:cNvPr id="1794" name="Group 1794"/>
                                <wpg:cNvGrpSpPr/>
                                <wpg:grpSpPr>
                                  <a:xfrm>
                                    <a:off x="323850" y="1414462"/>
                                    <a:ext cx="199708" cy="152083"/>
                                    <a:chOff x="0" y="0"/>
                                    <a:chExt cx="199708" cy="152083"/>
                                  </a:xfrm>
                                </wpg:grpSpPr>
                                <wps:wsp>
                                  <wps:cNvPr id="1795" name="Straight Arrow Connector 1795"/>
                                  <wps:cNvCnPr/>
                                  <wps:spPr>
                                    <a:xfrm>
                                      <a:off x="0" y="0"/>
                                      <a:ext cx="198000" cy="0"/>
                                    </a:xfrm>
                                    <a:prstGeom prst="straightConnector1">
                                      <a:avLst/>
                                    </a:prstGeom>
                                    <a:ln w="6350">
                                      <a:solidFill>
                                        <a:schemeClr val="tx1">
                                          <a:lumMod val="65000"/>
                                          <a:lumOff val="35000"/>
                                        </a:schemeClr>
                                      </a:solidFill>
                                      <a:headEnd type="triangle" w="sm" len="sm"/>
                                      <a:tailEnd type="triangle" w="sm" len="sm"/>
                                    </a:ln>
                                  </wps:spPr>
                                  <wps:style>
                                    <a:lnRef idx="1">
                                      <a:schemeClr val="accent1"/>
                                    </a:lnRef>
                                    <a:fillRef idx="0">
                                      <a:schemeClr val="accent1"/>
                                    </a:fillRef>
                                    <a:effectRef idx="0">
                                      <a:schemeClr val="accent1"/>
                                    </a:effectRef>
                                    <a:fontRef idx="minor">
                                      <a:schemeClr val="tx1"/>
                                    </a:fontRef>
                                  </wps:style>
                                  <wps:bodyPr/>
                                </wps:wsp>
                                <wps:wsp>
                                  <wps:cNvPr id="1796" name="Text Box 2"/>
                                  <wps:cNvSpPr txBox="1">
                                    <a:spLocks noChangeArrowheads="1"/>
                                  </wps:cNvSpPr>
                                  <wps:spPr bwMode="auto">
                                    <a:xfrm>
                                      <a:off x="33338" y="33338"/>
                                      <a:ext cx="166370" cy="118745"/>
                                    </a:xfrm>
                                    <a:prstGeom prst="rect">
                                      <a:avLst/>
                                    </a:prstGeom>
                                    <a:solidFill>
                                      <a:srgbClr val="FFFFFF"/>
                                    </a:solidFill>
                                    <a:ln w="9525">
                                      <a:noFill/>
                                      <a:miter lim="800000"/>
                                      <a:headEnd/>
                                      <a:tailEnd/>
                                    </a:ln>
                                  </wps:spPr>
                                  <wps:txbx>
                                    <w:txbxContent>
                                      <w:p w14:paraId="33175DFD" w14:textId="77777777" w:rsidR="00305213" w:rsidRPr="00E74046" w:rsidRDefault="00305213" w:rsidP="00C460A7">
                                        <w:pPr>
                                          <w:rPr>
                                            <w:b/>
                                            <w:color w:val="595959" w:themeColor="text1" w:themeTint="A6"/>
                                            <w:sz w:val="12"/>
                                          </w:rPr>
                                        </w:pPr>
                                        <w:r w:rsidRPr="00E74046">
                                          <w:rPr>
                                            <w:b/>
                                            <w:color w:val="595959" w:themeColor="text1" w:themeTint="A6"/>
                                            <w:sz w:val="12"/>
                                          </w:rPr>
                                          <w:t>Slot</w:t>
                                        </w:r>
                                      </w:p>
                                    </w:txbxContent>
                                  </wps:txbx>
                                  <wps:bodyPr rot="0" vert="horz" wrap="square" lIns="0" tIns="0" rIns="0" bIns="0" anchor="t" anchorCtr="0">
                                    <a:noAutofit/>
                                  </wps:bodyPr>
                                </wps:wsp>
                              </wpg:grpSp>
                              <wpg:grpSp>
                                <wpg:cNvPr id="1797" name="Group 1797"/>
                                <wpg:cNvGrpSpPr/>
                                <wpg:grpSpPr>
                                  <a:xfrm>
                                    <a:off x="0" y="166687"/>
                                    <a:ext cx="266212" cy="180000"/>
                                    <a:chOff x="0" y="0"/>
                                    <a:chExt cx="266212" cy="180000"/>
                                  </a:xfrm>
                                </wpg:grpSpPr>
                                <wps:wsp>
                                  <wps:cNvPr id="1798" name="Text Box 2"/>
                                  <wps:cNvSpPr txBox="1">
                                    <a:spLocks noChangeArrowheads="1"/>
                                  </wps:cNvSpPr>
                                  <wps:spPr bwMode="auto">
                                    <a:xfrm>
                                      <a:off x="0" y="47137"/>
                                      <a:ext cx="228600" cy="118745"/>
                                    </a:xfrm>
                                    <a:prstGeom prst="rect">
                                      <a:avLst/>
                                    </a:prstGeom>
                                    <a:solidFill>
                                      <a:srgbClr val="FFFFFF"/>
                                    </a:solidFill>
                                    <a:ln w="9525">
                                      <a:noFill/>
                                      <a:miter lim="800000"/>
                                      <a:headEnd/>
                                      <a:tailEnd/>
                                    </a:ln>
                                  </wps:spPr>
                                  <wps:txbx>
                                    <w:txbxContent>
                                      <w:p w14:paraId="227D80D6" w14:textId="77777777" w:rsidR="00305213" w:rsidRPr="00E74046" w:rsidRDefault="00305213" w:rsidP="00C460A7">
                                        <w:pPr>
                                          <w:rPr>
                                            <w:b/>
                                            <w:color w:val="595959" w:themeColor="text1" w:themeTint="A6"/>
                                            <w:sz w:val="12"/>
                                          </w:rPr>
                                        </w:pPr>
                                        <w:r>
                                          <w:rPr>
                                            <w:b/>
                                            <w:color w:val="595959" w:themeColor="text1" w:themeTint="A6"/>
                                            <w:sz w:val="12"/>
                                          </w:rPr>
                                          <w:t>12 s.c</w:t>
                                        </w:r>
                                      </w:p>
                                    </w:txbxContent>
                                  </wps:txbx>
                                  <wps:bodyPr rot="0" vert="horz" wrap="square" lIns="0" tIns="0" rIns="0" bIns="0" anchor="t" anchorCtr="0">
                                    <a:noAutofit/>
                                  </wps:bodyPr>
                                </wps:wsp>
                                <wps:wsp>
                                  <wps:cNvPr id="1799" name="Straight Arrow Connector 1799"/>
                                  <wps:cNvCnPr/>
                                  <wps:spPr>
                                    <a:xfrm rot="5400000">
                                      <a:off x="176212" y="90000"/>
                                      <a:ext cx="180000" cy="0"/>
                                    </a:xfrm>
                                    <a:prstGeom prst="straightConnector1">
                                      <a:avLst/>
                                    </a:prstGeom>
                                    <a:ln w="6350">
                                      <a:solidFill>
                                        <a:schemeClr val="tx1">
                                          <a:lumMod val="65000"/>
                                          <a:lumOff val="35000"/>
                                        </a:schemeClr>
                                      </a:solidFill>
                                      <a:headEnd type="triangle" w="sm" len="sm"/>
                                      <a:tailEnd type="triangle" w="sm" len="sm"/>
                                    </a:ln>
                                  </wps:spPr>
                                  <wps:style>
                                    <a:lnRef idx="1">
                                      <a:schemeClr val="accent1"/>
                                    </a:lnRef>
                                    <a:fillRef idx="0">
                                      <a:schemeClr val="accent1"/>
                                    </a:fillRef>
                                    <a:effectRef idx="0">
                                      <a:schemeClr val="accent1"/>
                                    </a:effectRef>
                                    <a:fontRef idx="minor">
                                      <a:schemeClr val="tx1"/>
                                    </a:fontRef>
                                  </wps:style>
                                  <wps:bodyPr/>
                                </wps:wsp>
                              </wpg:grpSp>
                            </wpg:grpSp>
                          </wpg:wgp>
                        </a:graphicData>
                      </a:graphic>
                    </wp:anchor>
                  </w:drawing>
                </mc:Choice>
                <mc:Fallback>
                  <w:pict>
                    <v:group w14:anchorId="1F9DC056" id="Group 1782" o:spid="_x0000_s1638" style="position:absolute;left:0;text-align:left;margin-left:5.7pt;margin-top:6pt;width:59.65pt;height:144.95pt;z-index:251646976;mso-position-horizontal-relative:text;mso-position-vertical-relative:text" coordsize="7572,18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">
                      <v:shape id="_x0000_s1639" type="#_x0000_t202" style="position:absolute;left:904;top:15668;width:6668;height:27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" stroked="f">
                        <v:textbox>
                          <w:txbxContent>
                            <w:p w14:paraId="2F5A37B1" w14:textId="77777777" w:rsidR="00305213" w:rsidRDefault="00305213" w:rsidP="00C460A7">
                              <w:pPr>
                                <w:pStyle w:val="NormalWeb"/>
                                <w:overflowPunct w:val="0"/>
                                <w:spacing w:before="0" w:beforeAutospacing="0" w:after="120" w:afterAutospacing="0"/>
                                <w:jc w:val="both"/>
                              </w:pPr>
                              <w:r>
                                <w:rPr>
                                  <w:rFonts w:ascii="Arial" w:hAnsi="Arial"/>
                                  <w:b/>
                                  <w:bCs/>
                                  <w:sz w:val="16"/>
                                  <w:szCs w:val="16"/>
                                  <w:lang w:val="en-GB"/>
                                </w:rPr>
                                <w:t>Density 2</w:t>
                              </w:r>
                            </w:p>
                          </w:txbxContent>
                        </v:textbox>
                      </v:shape>
                      <v:group id="Group 1784" o:spid="_x0000_s1640" style="position:absolute;width:5238;height:15665" coordsize="5238,15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">
                        <v:group id="Group 1785" o:spid="_x0000_s1641" style="position:absolute;left:3333;width:1905;height:13554" coordsize="1905,13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">
                          <v:rect id="Rectangle 1548" o:spid="_x0000_s1642" style="position:absolute;top:11858;width:1905;height:169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" fillcolor="#bfbfbf [2412]" strokecolor="#44546a">
                            <v:stroke joinstyle="round"/>
                            <v:textbox inset="1.50411mm,.75203mm,1.50411mm,.75203mm"/>
                          </v:rect>
                          <v:rect id="Rectangle 1548" o:spid="_x0000_s1643" style="position:absolute;top:10191;width:1905;height:169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" fillcolor="#fabf8f [1945]" strokecolor="#44546a">
                            <v:stroke joinstyle="round"/>
                            <v:textbox inset="1.50411mm,.75203mm,1.50411mm,.75203mm"/>
                          </v:rect>
                          <v:rect id="Rectangle 1548" o:spid="_x0000_s1644" style="position:absolute;top:8477;width:1905;height:16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" fillcolor="#bfbfbf [2412]" strokecolor="#44546a">
                            <v:stroke joinstyle="round"/>
                            <v:textbox inset="1.50411mm,.75203mm,1.50411mm,.75203mm"/>
                          </v:rect>
                          <v:rect id="Rectangle 1548" o:spid="_x0000_s1645" style="position:absolute;top:6810;width:1905;height:16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" fillcolor="#fabf8f [1945]" strokecolor="#44546a">
                            <v:stroke joinstyle="round"/>
                            <v:textbox inset="1.50411mm,.75203mm,1.50411mm,.75203mm"/>
                          </v:rect>
                          <v:rect id="Rectangle 1548" o:spid="_x0000_s1646" style="position:absolute;top:5095;width:1905;height:169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" fillcolor="#bfbfbf [2412]" strokecolor="#44546a">
                            <v:stroke joinstyle="round"/>
                            <v:textbox inset="1.50411mm,.75203mm,1.50411mm,.75203mm"/>
                          </v:rect>
                          <v:rect id="Rectangle 1548" o:spid="_x0000_s1647" style="position:absolute;top:3381;width:1905;height:16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" fillcolor="#fabf8f [1945]" strokecolor="#44546a">
                            <v:stroke joinstyle="round"/>
                            <v:textbox inset="1.50411mm,.75203mm,1.50411mm,.75203mm"/>
                          </v:rect>
                          <v:rect id="Rectangle 1548" o:spid="_x0000_s1648" style="position:absolute;top:1666;width:1905;height:169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" fillcolor="#bfbfbf [2412]" strokecolor="#44546a">
                            <v:stroke joinstyle="round"/>
                            <v:textbox inset="1.50411mm,.75203mm,1.50411mm,.75203mm"/>
                          </v:rect>
                          <v:rect id="Rectangle 1548" o:spid="_x0000_s1649" style="position:absolute;width:1905;height:16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" fillcolor="#fabf8f [1945]" strokecolor="#44546a">
                            <v:stroke joinstyle="round"/>
                            <v:textbox inset="1.50411mm,.75203mm,1.50411mm,.75203mm"/>
                          </v:rect>
                        </v:group>
                        <v:group id="Group 1794" o:spid="_x0000_s1650" style="position:absolute;left:3238;top:14144;width:1997;height:1521" coordsize="199708,152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">
                          <v:shape id="Straight Arrow Connector 1795" o:spid="_x0000_s1651" type="#_x0000_t32" style="position:absolute;width:19800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" strokecolor="#5a5a5a [2109]" strokeweight=".5pt">
                            <v:stroke startarrow="block" startarrowwidth="narrow" startarrowlength="short" endarrow="block" endarrowwidth="narrow" endarrowlength="short"/>
                          </v:shape>
                          <v:shape id="_x0000_s1652" type="#_x0000_t202" style="position:absolute;left:33338;top:33338;width:166370;height:1187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" stroked="f">
                            <v:textbox inset="0,0,0,0">
                              <w:txbxContent>
                                <w:p w14:paraId="33175DFD" w14:textId="77777777" w:rsidR="00305213" w:rsidRPr="00E74046" w:rsidRDefault="00305213" w:rsidP="00C460A7">
                                  <w:pPr>
                                    <w:rPr>
                                      <w:b/>
                                      <w:color w:val="595959" w:themeColor="text1" w:themeTint="A6"/>
                                      <w:sz w:val="12"/>
                                    </w:rPr>
                                  </w:pPr>
                                  <w:r w:rsidRPr="00E74046">
                                    <w:rPr>
                                      <w:b/>
                                      <w:color w:val="595959" w:themeColor="text1" w:themeTint="A6"/>
                                      <w:sz w:val="12"/>
                                    </w:rPr>
                                    <w:t>Slot</w:t>
                                  </w:r>
                                </w:p>
                              </w:txbxContent>
                            </v:textbox>
                          </v:shape>
                        </v:group>
                        <v:group id="Group 1797" o:spid="_x0000_s1653" style="position:absolute;top:1666;width:2662;height:1800" coordsize="266212,18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">
                          <v:shape id="_x0000_s1654" type="#_x0000_t202" style="position:absolute;top:47137;width:228600;height:1187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" stroked="f">
                            <v:textbox inset="0,0,0,0">
                              <w:txbxContent>
                                <w:p w14:paraId="227D80D6" w14:textId="77777777" w:rsidR="00305213" w:rsidRPr="00E74046" w:rsidRDefault="00305213" w:rsidP="00C460A7">
                                  <w:pPr>
                                    <w:rPr>
                                      <w:b/>
                                      <w:color w:val="595959" w:themeColor="text1" w:themeTint="A6"/>
                                      <w:sz w:val="12"/>
                                    </w:rPr>
                                  </w:pPr>
                                  <w:r>
                                    <w:rPr>
                                      <w:b/>
                                      <w:color w:val="595959" w:themeColor="text1" w:themeTint="A6"/>
                                      <w:sz w:val="12"/>
                                    </w:rPr>
                                    <w:t>12 s.c</w:t>
                                  </w:r>
                                </w:p>
                              </w:txbxContent>
                            </v:textbox>
                          </v:shape>
                          <v:shape id="Straight Arrow Connector 1799" o:spid="_x0000_s1655" type="#_x0000_t32" style="position:absolute;left:176212;top:90000;width:180000;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" strokecolor="#5a5a5a [2109]" strokeweight=".5pt">
                            <v:stroke startarrow="block" startarrowwidth="narrow" startarrowlength="short" endarrow="block" endarrowwidth="narrow" endarrowlength="short"/>
                          </v:shape>
                        </v:group>
                      </v:group>
                    </v:group>
                  </w:pict>
                </mc:Fallback>
              </mc:AlternateContent>
            </w:r>
          </w:p>
        </w:tc>
        <w:tc>
          <w:tcPr>
            <w:tcW w:w="1701" w:type="dxa"/>
            <w:tcBorders>
              <w:top w:val="dotted" w:sz="4" w:space="0" w:color="auto"/>
            </w:tcBorders>
          </w:tcPr>
          <w:p w14:paraId="058F9096" w14:textId="77777777" w:rsidR="00C460A7" w:rsidRDefault="00C460A7" w:rsidP="001F5A3D">
            <w:r>
              <w:rPr>
                <w:noProof/>
                <w:lang w:val="sv-SE" w:eastAsia="sv-SE"/>
              </w:rPr>
              <mc:AlternateContent>
                <mc:Choice Requires="wpg">
                  <w:drawing>
                    <wp:anchor distT="0" distB="0" distL="114300" distR="114300" simplePos="0" relativeHeight="251655168" behindDoc="0" locked="0" layoutInCell="1" allowOverlap="1" wp14:anchorId="4B5BEB1B" wp14:editId="3C1A9B29">
                      <wp:simplePos x="0" y="0"/>
                      <wp:positionH relativeFrom="column">
                        <wp:posOffset>94819</wp:posOffset>
                      </wp:positionH>
                      <wp:positionV relativeFrom="paragraph">
                        <wp:posOffset>76200</wp:posOffset>
                      </wp:positionV>
                      <wp:extent cx="757238" cy="1840949"/>
                      <wp:effectExtent l="0" t="0" r="5080" b="6985"/>
                      <wp:wrapNone/>
                      <wp:docPr id="1800" name="Group 1800"/>
                      <wp:cNvGraphicFramePr/>
                      <a:graphic xmlns:a="http://schemas.openxmlformats.org/drawingml/2006/main">
                        <a:graphicData uri="http://schemas.microsoft.com/office/word/2010/wordprocessingGroup">
                          <wpg:wgp>
                            <wpg:cNvGrpSpPr/>
                            <wpg:grpSpPr>
                              <a:xfrm>
                                <a:off x="0" y="0"/>
                                <a:ext cx="757238" cy="1840949"/>
                                <a:chOff x="0" y="0"/>
                                <a:chExt cx="757238" cy="1840949"/>
                              </a:xfrm>
                            </wpg:grpSpPr>
                            <wps:wsp>
                              <wps:cNvPr id="1801" name="Text Box 2"/>
                              <wps:cNvSpPr txBox="1">
                                <a:spLocks noChangeArrowheads="1"/>
                              </wps:cNvSpPr>
                              <wps:spPr bwMode="auto">
                                <a:xfrm>
                                  <a:off x="90488" y="1566862"/>
                                  <a:ext cx="666750" cy="2740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3C467FC" w14:textId="77777777" w:rsidR="00305213" w:rsidRDefault="00305213" w:rsidP="00C460A7">
                                    <w:pPr>
                                      <w:pStyle w:val="NormalWeb"/>
                                      <w:overflowPunct w:val="0"/>
                                      <w:spacing w:before="0" w:beforeAutospacing="0" w:after="120" w:afterAutospacing="0"/>
                                      <w:jc w:val="both"/>
                                    </w:pPr>
                                    <w:r>
                                      <w:rPr>
                                        <w:rFonts w:ascii="Arial" w:hAnsi="Arial"/>
                                        <w:b/>
                                        <w:bCs/>
                                        <w:sz w:val="16"/>
                                        <w:szCs w:val="16"/>
                                        <w:lang w:val="en-GB"/>
                                      </w:rPr>
                                      <w:t>Density 4</w:t>
                                    </w:r>
                                  </w:p>
                                </w:txbxContent>
                              </wps:txbx>
                              <wps:bodyPr rot="0" vert="horz" wrap="square" lIns="91440" tIns="45720" rIns="91440" bIns="45720" anchor="t" anchorCtr="0" upright="1">
                                <a:noAutofit/>
                              </wps:bodyPr>
                            </wps:wsp>
                            <wpg:grpSp>
                              <wpg:cNvPr id="1802" name="Group 1802"/>
                              <wpg:cNvGrpSpPr/>
                              <wpg:grpSpPr>
                                <a:xfrm>
                                  <a:off x="0" y="0"/>
                                  <a:ext cx="523875" cy="1566545"/>
                                  <a:chOff x="0" y="0"/>
                                  <a:chExt cx="523875" cy="1566545"/>
                                </a:xfrm>
                              </wpg:grpSpPr>
                              <wpg:grpSp>
                                <wpg:cNvPr id="1803" name="Group 1803"/>
                                <wpg:cNvGrpSpPr/>
                                <wpg:grpSpPr>
                                  <a:xfrm>
                                    <a:off x="333375" y="0"/>
                                    <a:ext cx="190500" cy="1355407"/>
                                    <a:chOff x="0" y="0"/>
                                    <a:chExt cx="190500" cy="1355407"/>
                                  </a:xfrm>
                                </wpg:grpSpPr>
                                <wps:wsp>
                                  <wps:cNvPr id="1804" name="Rectangle 1548"/>
                                  <wps:cNvSpPr>
                                    <a:spLocks noChangeArrowheads="1"/>
                                  </wps:cNvSpPr>
                                  <wps:spPr bwMode="auto">
                                    <a:xfrm>
                                      <a:off x="0" y="1185862"/>
                                      <a:ext cx="190500" cy="169545"/>
                                    </a:xfrm>
                                    <a:prstGeom prst="rect">
                                      <a:avLst/>
                                    </a:prstGeom>
                                    <a:solidFill>
                                      <a:schemeClr val="bg1">
                                        <a:lumMod val="75000"/>
                                      </a:schemeClr>
                                    </a:solidFill>
                                    <a:ln w="9525">
                                      <a:solidFill>
                                        <a:srgbClr val="44546A"/>
                                      </a:solidFill>
                                      <a:round/>
                                      <a:headEnd/>
                                      <a:tailEnd/>
                                    </a:ln>
                                  </wps:spPr>
                                  <wps:bodyPr rot="0" vert="horz" wrap="none" lIns="54148" tIns="27073" rIns="54148" bIns="27073" anchor="ctr" anchorCtr="0" upright="1">
                                    <a:noAutofit/>
                                  </wps:bodyPr>
                                </wps:wsp>
                                <wps:wsp>
                                  <wps:cNvPr id="1805" name="Rectangle 1548"/>
                                  <wps:cNvSpPr>
                                    <a:spLocks noChangeArrowheads="1"/>
                                  </wps:cNvSpPr>
                                  <wps:spPr bwMode="auto">
                                    <a:xfrm>
                                      <a:off x="0" y="1019175"/>
                                      <a:ext cx="190500" cy="169545"/>
                                    </a:xfrm>
                                    <a:prstGeom prst="rect">
                                      <a:avLst/>
                                    </a:prstGeom>
                                    <a:solidFill>
                                      <a:schemeClr val="bg1">
                                        <a:lumMod val="75000"/>
                                      </a:schemeClr>
                                    </a:solidFill>
                                    <a:ln w="9525">
                                      <a:solidFill>
                                        <a:srgbClr val="44546A"/>
                                      </a:solidFill>
                                      <a:round/>
                                      <a:headEnd/>
                                      <a:tailEnd/>
                                    </a:ln>
                                  </wps:spPr>
                                  <wps:bodyPr rot="0" vert="horz" wrap="none" lIns="54148" tIns="27073" rIns="54148" bIns="27073" anchor="ctr" anchorCtr="0" upright="1">
                                    <a:noAutofit/>
                                  </wps:bodyPr>
                                </wps:wsp>
                                <wps:wsp>
                                  <wps:cNvPr id="1806" name="Rectangle 1548"/>
                                  <wps:cNvSpPr>
                                    <a:spLocks noChangeArrowheads="1"/>
                                  </wps:cNvSpPr>
                                  <wps:spPr bwMode="auto">
                                    <a:xfrm>
                                      <a:off x="0" y="847725"/>
                                      <a:ext cx="190500" cy="169545"/>
                                    </a:xfrm>
                                    <a:prstGeom prst="rect">
                                      <a:avLst/>
                                    </a:prstGeom>
                                    <a:solidFill>
                                      <a:schemeClr val="bg1">
                                        <a:lumMod val="75000"/>
                                      </a:schemeClr>
                                    </a:solidFill>
                                    <a:ln w="9525">
                                      <a:solidFill>
                                        <a:srgbClr val="44546A"/>
                                      </a:solidFill>
                                      <a:round/>
                                      <a:headEnd/>
                                      <a:tailEnd/>
                                    </a:ln>
                                  </wps:spPr>
                                  <wps:bodyPr rot="0" vert="horz" wrap="none" lIns="54148" tIns="27073" rIns="54148" bIns="27073" anchor="ctr" anchorCtr="0" upright="1">
                                    <a:noAutofit/>
                                  </wps:bodyPr>
                                </wps:wsp>
                                <wps:wsp>
                                  <wps:cNvPr id="1807" name="Rectangle 1548"/>
                                  <wps:cNvSpPr>
                                    <a:spLocks noChangeArrowheads="1"/>
                                  </wps:cNvSpPr>
                                  <wps:spPr bwMode="auto">
                                    <a:xfrm>
                                      <a:off x="0" y="681037"/>
                                      <a:ext cx="190500" cy="169545"/>
                                    </a:xfrm>
                                    <a:prstGeom prst="rect">
                                      <a:avLst/>
                                    </a:prstGeom>
                                    <a:solidFill>
                                      <a:schemeClr val="accent6">
                                        <a:lumMod val="60000"/>
                                        <a:lumOff val="40000"/>
                                      </a:schemeClr>
                                    </a:solidFill>
                                    <a:ln w="9525">
                                      <a:solidFill>
                                        <a:srgbClr val="44546A"/>
                                      </a:solidFill>
                                      <a:round/>
                                      <a:headEnd/>
                                      <a:tailEnd/>
                                    </a:ln>
                                  </wps:spPr>
                                  <wps:bodyPr rot="0" vert="horz" wrap="none" lIns="54148" tIns="27073" rIns="54148" bIns="27073" anchor="ctr" anchorCtr="0" upright="1">
                                    <a:noAutofit/>
                                  </wps:bodyPr>
                                </wps:wsp>
                                <wps:wsp>
                                  <wps:cNvPr id="1808" name="Rectangle 1548"/>
                                  <wps:cNvSpPr>
                                    <a:spLocks noChangeArrowheads="1"/>
                                  </wps:cNvSpPr>
                                  <wps:spPr bwMode="auto">
                                    <a:xfrm>
                                      <a:off x="0" y="509587"/>
                                      <a:ext cx="190500" cy="169545"/>
                                    </a:xfrm>
                                    <a:prstGeom prst="rect">
                                      <a:avLst/>
                                    </a:prstGeom>
                                    <a:solidFill>
                                      <a:schemeClr val="bg1">
                                        <a:lumMod val="75000"/>
                                      </a:schemeClr>
                                    </a:solidFill>
                                    <a:ln w="9525">
                                      <a:solidFill>
                                        <a:srgbClr val="44546A"/>
                                      </a:solidFill>
                                      <a:round/>
                                      <a:headEnd/>
                                      <a:tailEnd/>
                                    </a:ln>
                                  </wps:spPr>
                                  <wps:bodyPr rot="0" vert="horz" wrap="none" lIns="54148" tIns="27073" rIns="54148" bIns="27073" anchor="ctr" anchorCtr="0" upright="1">
                                    <a:noAutofit/>
                                  </wps:bodyPr>
                                </wps:wsp>
                                <wps:wsp>
                                  <wps:cNvPr id="1809" name="Rectangle 1548"/>
                                  <wps:cNvSpPr>
                                    <a:spLocks noChangeArrowheads="1"/>
                                  </wps:cNvSpPr>
                                  <wps:spPr bwMode="auto">
                                    <a:xfrm>
                                      <a:off x="0" y="338137"/>
                                      <a:ext cx="190500" cy="169545"/>
                                    </a:xfrm>
                                    <a:prstGeom prst="rect">
                                      <a:avLst/>
                                    </a:prstGeom>
                                    <a:solidFill>
                                      <a:schemeClr val="bg1">
                                        <a:lumMod val="75000"/>
                                      </a:schemeClr>
                                    </a:solidFill>
                                    <a:ln w="9525">
                                      <a:solidFill>
                                        <a:srgbClr val="44546A"/>
                                      </a:solidFill>
                                      <a:round/>
                                      <a:headEnd/>
                                      <a:tailEnd/>
                                    </a:ln>
                                  </wps:spPr>
                                  <wps:bodyPr rot="0" vert="horz" wrap="none" lIns="54148" tIns="27073" rIns="54148" bIns="27073" anchor="ctr" anchorCtr="0" upright="1">
                                    <a:noAutofit/>
                                  </wps:bodyPr>
                                </wps:wsp>
                                <wps:wsp>
                                  <wps:cNvPr id="1810" name="Rectangle 1548"/>
                                  <wps:cNvSpPr>
                                    <a:spLocks noChangeArrowheads="1"/>
                                  </wps:cNvSpPr>
                                  <wps:spPr bwMode="auto">
                                    <a:xfrm>
                                      <a:off x="0" y="166687"/>
                                      <a:ext cx="190500" cy="169545"/>
                                    </a:xfrm>
                                    <a:prstGeom prst="rect">
                                      <a:avLst/>
                                    </a:prstGeom>
                                    <a:solidFill>
                                      <a:schemeClr val="bg1">
                                        <a:lumMod val="75000"/>
                                      </a:schemeClr>
                                    </a:solidFill>
                                    <a:ln w="9525">
                                      <a:solidFill>
                                        <a:srgbClr val="44546A"/>
                                      </a:solidFill>
                                      <a:round/>
                                      <a:headEnd/>
                                      <a:tailEnd/>
                                    </a:ln>
                                  </wps:spPr>
                                  <wps:bodyPr rot="0" vert="horz" wrap="none" lIns="54148" tIns="27073" rIns="54148" bIns="27073" anchor="ctr" anchorCtr="0" upright="1">
                                    <a:noAutofit/>
                                  </wps:bodyPr>
                                </wps:wsp>
                                <wps:wsp>
                                  <wps:cNvPr id="1811" name="Rectangle 1548"/>
                                  <wps:cNvSpPr>
                                    <a:spLocks noChangeArrowheads="1"/>
                                  </wps:cNvSpPr>
                                  <wps:spPr bwMode="auto">
                                    <a:xfrm>
                                      <a:off x="0" y="0"/>
                                      <a:ext cx="190500" cy="169545"/>
                                    </a:xfrm>
                                    <a:prstGeom prst="rect">
                                      <a:avLst/>
                                    </a:prstGeom>
                                    <a:solidFill>
                                      <a:schemeClr val="accent6">
                                        <a:lumMod val="60000"/>
                                        <a:lumOff val="40000"/>
                                      </a:schemeClr>
                                    </a:solidFill>
                                    <a:ln w="9525">
                                      <a:solidFill>
                                        <a:srgbClr val="44546A"/>
                                      </a:solidFill>
                                      <a:round/>
                                      <a:headEnd/>
                                      <a:tailEnd/>
                                    </a:ln>
                                  </wps:spPr>
                                  <wps:bodyPr rot="0" vert="horz" wrap="none" lIns="54148" tIns="27073" rIns="54148" bIns="27073" anchor="ctr" anchorCtr="0" upright="1">
                                    <a:noAutofit/>
                                  </wps:bodyPr>
                                </wps:wsp>
                              </wpg:grpSp>
                              <wpg:grpSp>
                                <wpg:cNvPr id="1812" name="Group 1812"/>
                                <wpg:cNvGrpSpPr/>
                                <wpg:grpSpPr>
                                  <a:xfrm>
                                    <a:off x="323850" y="1414462"/>
                                    <a:ext cx="199708" cy="152083"/>
                                    <a:chOff x="0" y="0"/>
                                    <a:chExt cx="199708" cy="152083"/>
                                  </a:xfrm>
                                </wpg:grpSpPr>
                                <wps:wsp>
                                  <wps:cNvPr id="1813" name="Straight Arrow Connector 1813"/>
                                  <wps:cNvCnPr/>
                                  <wps:spPr>
                                    <a:xfrm>
                                      <a:off x="0" y="0"/>
                                      <a:ext cx="198000" cy="0"/>
                                    </a:xfrm>
                                    <a:prstGeom prst="straightConnector1">
                                      <a:avLst/>
                                    </a:prstGeom>
                                    <a:ln w="6350">
                                      <a:solidFill>
                                        <a:schemeClr val="tx1">
                                          <a:lumMod val="65000"/>
                                          <a:lumOff val="35000"/>
                                        </a:schemeClr>
                                      </a:solidFill>
                                      <a:headEnd type="triangle" w="sm" len="sm"/>
                                      <a:tailEnd type="triangle" w="sm" len="sm"/>
                                    </a:ln>
                                  </wps:spPr>
                                  <wps:style>
                                    <a:lnRef idx="1">
                                      <a:schemeClr val="accent1"/>
                                    </a:lnRef>
                                    <a:fillRef idx="0">
                                      <a:schemeClr val="accent1"/>
                                    </a:fillRef>
                                    <a:effectRef idx="0">
                                      <a:schemeClr val="accent1"/>
                                    </a:effectRef>
                                    <a:fontRef idx="minor">
                                      <a:schemeClr val="tx1"/>
                                    </a:fontRef>
                                  </wps:style>
                                  <wps:bodyPr/>
                                </wps:wsp>
                                <wps:wsp>
                                  <wps:cNvPr id="1814" name="Text Box 2"/>
                                  <wps:cNvSpPr txBox="1">
                                    <a:spLocks noChangeArrowheads="1"/>
                                  </wps:cNvSpPr>
                                  <wps:spPr bwMode="auto">
                                    <a:xfrm>
                                      <a:off x="33338" y="33338"/>
                                      <a:ext cx="166370" cy="118745"/>
                                    </a:xfrm>
                                    <a:prstGeom prst="rect">
                                      <a:avLst/>
                                    </a:prstGeom>
                                    <a:solidFill>
                                      <a:srgbClr val="FFFFFF"/>
                                    </a:solidFill>
                                    <a:ln w="9525">
                                      <a:noFill/>
                                      <a:miter lim="800000"/>
                                      <a:headEnd/>
                                      <a:tailEnd/>
                                    </a:ln>
                                  </wps:spPr>
                                  <wps:txbx>
                                    <w:txbxContent>
                                      <w:p w14:paraId="60D60B02" w14:textId="77777777" w:rsidR="00305213" w:rsidRPr="00E74046" w:rsidRDefault="00305213" w:rsidP="00C460A7">
                                        <w:pPr>
                                          <w:rPr>
                                            <w:b/>
                                            <w:color w:val="595959" w:themeColor="text1" w:themeTint="A6"/>
                                            <w:sz w:val="12"/>
                                          </w:rPr>
                                        </w:pPr>
                                        <w:r w:rsidRPr="00E74046">
                                          <w:rPr>
                                            <w:b/>
                                            <w:color w:val="595959" w:themeColor="text1" w:themeTint="A6"/>
                                            <w:sz w:val="12"/>
                                          </w:rPr>
                                          <w:t>Slot</w:t>
                                        </w:r>
                                      </w:p>
                                    </w:txbxContent>
                                  </wps:txbx>
                                  <wps:bodyPr rot="0" vert="horz" wrap="square" lIns="0" tIns="0" rIns="0" bIns="0" anchor="t" anchorCtr="0">
                                    <a:noAutofit/>
                                  </wps:bodyPr>
                                </wps:wsp>
                              </wpg:grpSp>
                              <wpg:grpSp>
                                <wpg:cNvPr id="1815" name="Group 1815"/>
                                <wpg:cNvGrpSpPr/>
                                <wpg:grpSpPr>
                                  <a:xfrm>
                                    <a:off x="0" y="166687"/>
                                    <a:ext cx="266212" cy="180000"/>
                                    <a:chOff x="0" y="0"/>
                                    <a:chExt cx="266212" cy="180000"/>
                                  </a:xfrm>
                                </wpg:grpSpPr>
                                <wps:wsp>
                                  <wps:cNvPr id="1816" name="Text Box 2"/>
                                  <wps:cNvSpPr txBox="1">
                                    <a:spLocks noChangeArrowheads="1"/>
                                  </wps:cNvSpPr>
                                  <wps:spPr bwMode="auto">
                                    <a:xfrm>
                                      <a:off x="0" y="47137"/>
                                      <a:ext cx="228600" cy="118745"/>
                                    </a:xfrm>
                                    <a:prstGeom prst="rect">
                                      <a:avLst/>
                                    </a:prstGeom>
                                    <a:solidFill>
                                      <a:srgbClr val="FFFFFF"/>
                                    </a:solidFill>
                                    <a:ln w="9525">
                                      <a:noFill/>
                                      <a:miter lim="800000"/>
                                      <a:headEnd/>
                                      <a:tailEnd/>
                                    </a:ln>
                                  </wps:spPr>
                                  <wps:txbx>
                                    <w:txbxContent>
                                      <w:p w14:paraId="0E712B1D" w14:textId="77777777" w:rsidR="00305213" w:rsidRPr="00E74046" w:rsidRDefault="00305213" w:rsidP="00C460A7">
                                        <w:pPr>
                                          <w:rPr>
                                            <w:b/>
                                            <w:color w:val="595959" w:themeColor="text1" w:themeTint="A6"/>
                                            <w:sz w:val="12"/>
                                          </w:rPr>
                                        </w:pPr>
                                        <w:r>
                                          <w:rPr>
                                            <w:b/>
                                            <w:color w:val="595959" w:themeColor="text1" w:themeTint="A6"/>
                                            <w:sz w:val="12"/>
                                          </w:rPr>
                                          <w:t>12 s.c</w:t>
                                        </w:r>
                                      </w:p>
                                    </w:txbxContent>
                                  </wps:txbx>
                                  <wps:bodyPr rot="0" vert="horz" wrap="square" lIns="0" tIns="0" rIns="0" bIns="0" anchor="t" anchorCtr="0">
                                    <a:noAutofit/>
                                  </wps:bodyPr>
                                </wps:wsp>
                                <wps:wsp>
                                  <wps:cNvPr id="1817" name="Straight Arrow Connector 1817"/>
                                  <wps:cNvCnPr/>
                                  <wps:spPr>
                                    <a:xfrm rot="5400000">
                                      <a:off x="176212" y="90000"/>
                                      <a:ext cx="180000" cy="0"/>
                                    </a:xfrm>
                                    <a:prstGeom prst="straightConnector1">
                                      <a:avLst/>
                                    </a:prstGeom>
                                    <a:ln w="6350">
                                      <a:solidFill>
                                        <a:schemeClr val="tx1">
                                          <a:lumMod val="65000"/>
                                          <a:lumOff val="35000"/>
                                        </a:schemeClr>
                                      </a:solidFill>
                                      <a:headEnd type="triangle" w="sm" len="sm"/>
                                      <a:tailEnd type="triangle" w="sm" len="sm"/>
                                    </a:ln>
                                  </wps:spPr>
                                  <wps:style>
                                    <a:lnRef idx="1">
                                      <a:schemeClr val="accent1"/>
                                    </a:lnRef>
                                    <a:fillRef idx="0">
                                      <a:schemeClr val="accent1"/>
                                    </a:fillRef>
                                    <a:effectRef idx="0">
                                      <a:schemeClr val="accent1"/>
                                    </a:effectRef>
                                    <a:fontRef idx="minor">
                                      <a:schemeClr val="tx1"/>
                                    </a:fontRef>
                                  </wps:style>
                                  <wps:bodyPr/>
                                </wps:wsp>
                              </wpg:grpSp>
                            </wpg:grpSp>
                          </wpg:wgp>
                        </a:graphicData>
                      </a:graphic>
                    </wp:anchor>
                  </w:drawing>
                </mc:Choice>
                <mc:Fallback>
                  <w:pict>
                    <v:group w14:anchorId="4B5BEB1B" id="Group 1800" o:spid="_x0000_s1656" style="position:absolute;left:0;text-align:left;margin-left:7.45pt;margin-top:6pt;width:59.65pt;height:144.95pt;z-index:251655168;mso-position-horizontal-relative:text;mso-position-vertical-relative:text" coordsize="7572,18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">
                      <v:shape id="_x0000_s1657" type="#_x0000_t202" style="position:absolute;left:904;top:15668;width:6668;height:27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" stroked="f">
                        <v:textbox>
                          <w:txbxContent>
                            <w:p w14:paraId="43C467FC" w14:textId="77777777" w:rsidR="00305213" w:rsidRDefault="00305213" w:rsidP="00C460A7">
                              <w:pPr>
                                <w:pStyle w:val="NormalWeb"/>
                                <w:overflowPunct w:val="0"/>
                                <w:spacing w:before="0" w:beforeAutospacing="0" w:after="120" w:afterAutospacing="0"/>
                                <w:jc w:val="both"/>
                              </w:pPr>
                              <w:r>
                                <w:rPr>
                                  <w:rFonts w:ascii="Arial" w:hAnsi="Arial"/>
                                  <w:b/>
                                  <w:bCs/>
                                  <w:sz w:val="16"/>
                                  <w:szCs w:val="16"/>
                                  <w:lang w:val="en-GB"/>
                                </w:rPr>
                                <w:t>Density 4</w:t>
                              </w:r>
                            </w:p>
                          </w:txbxContent>
                        </v:textbox>
                      </v:shape>
                      <v:group id="Group 1802" o:spid="_x0000_s1658" style="position:absolute;width:5238;height:15665" coordsize="5238,15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">
                        <v:group id="Group 1803" o:spid="_x0000_s1659" style="position:absolute;left:3333;width:1905;height:13554" coordsize="1905,13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">
                          <v:rect id="Rectangle 1548" o:spid="_x0000_s1660" style="position:absolute;top:11858;width:1905;height:169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" fillcolor="#bfbfbf [2412]" strokecolor="#44546a">
                            <v:stroke joinstyle="round"/>
                            <v:textbox inset="1.50411mm,.75203mm,1.50411mm,.75203mm"/>
                          </v:rect>
                          <v:rect id="Rectangle 1548" o:spid="_x0000_s1661" style="position:absolute;top:10191;width:1905;height:169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" fillcolor="#bfbfbf [2412]" strokecolor="#44546a">
                            <v:stroke joinstyle="round"/>
                            <v:textbox inset="1.50411mm,.75203mm,1.50411mm,.75203mm"/>
                          </v:rect>
                          <v:rect id="Rectangle 1548" o:spid="_x0000_s1662" style="position:absolute;top:8477;width:1905;height:16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" fillcolor="#bfbfbf [2412]" strokecolor="#44546a">
                            <v:stroke joinstyle="round"/>
                            <v:textbox inset="1.50411mm,.75203mm,1.50411mm,.75203mm"/>
                          </v:rect>
                          <v:rect id="Rectangle 1548" o:spid="_x0000_s1663" style="position:absolute;top:6810;width:1905;height:16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" fillcolor="#fabf8f [1945]" strokecolor="#44546a">
                            <v:stroke joinstyle="round"/>
                            <v:textbox inset="1.50411mm,.75203mm,1.50411mm,.75203mm"/>
                          </v:rect>
                          <v:rect id="Rectangle 1548" o:spid="_x0000_s1664" style="position:absolute;top:5095;width:1905;height:169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" fillcolor="#bfbfbf [2412]" strokecolor="#44546a">
                            <v:stroke joinstyle="round"/>
                            <v:textbox inset="1.50411mm,.75203mm,1.50411mm,.75203mm"/>
                          </v:rect>
                          <v:rect id="Rectangle 1548" o:spid="_x0000_s1665" style="position:absolute;top:3381;width:1905;height:16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" fillcolor="#bfbfbf [2412]" strokecolor="#44546a">
                            <v:stroke joinstyle="round"/>
                            <v:textbox inset="1.50411mm,.75203mm,1.50411mm,.75203mm"/>
                          </v:rect>
                          <v:rect id="Rectangle 1548" o:spid="_x0000_s1666" style="position:absolute;top:1666;width:1905;height:169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" fillcolor="#bfbfbf [2412]" strokecolor="#44546a">
                            <v:stroke joinstyle="round"/>
                            <v:textbox inset="1.50411mm,.75203mm,1.50411mm,.75203mm"/>
                          </v:rect>
                          <v:rect id="Rectangle 1548" o:spid="_x0000_s1667" style="position:absolute;width:1905;height:16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" fillcolor="#fabf8f [1945]" strokecolor="#44546a">
                            <v:stroke joinstyle="round"/>
                            <v:textbox inset="1.50411mm,.75203mm,1.50411mm,.75203mm"/>
                          </v:rect>
                        </v:group>
                        <v:group id="Group 1812" o:spid="_x0000_s1668" style="position:absolute;left:3238;top:14144;width:1997;height:1521" coordsize="199708,152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">
                          <v:shape id="Straight Arrow Connector 1813" o:spid="_x0000_s1669" type="#_x0000_t32" style="position:absolute;width:19800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" strokecolor="#5a5a5a [2109]" strokeweight=".5pt">
                            <v:stroke startarrow="block" startarrowwidth="narrow" startarrowlength="short" endarrow="block" endarrowwidth="narrow" endarrowlength="short"/>
                          </v:shape>
                          <v:shape id="_x0000_s1670" type="#_x0000_t202" style="position:absolute;left:33338;top:33338;width:166370;height:1187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" stroked="f">
                            <v:textbox inset="0,0,0,0">
                              <w:txbxContent>
                                <w:p w14:paraId="60D60B02" w14:textId="77777777" w:rsidR="00305213" w:rsidRPr="00E74046" w:rsidRDefault="00305213" w:rsidP="00C460A7">
                                  <w:pPr>
                                    <w:rPr>
                                      <w:b/>
                                      <w:color w:val="595959" w:themeColor="text1" w:themeTint="A6"/>
                                      <w:sz w:val="12"/>
                                    </w:rPr>
                                  </w:pPr>
                                  <w:r w:rsidRPr="00E74046">
                                    <w:rPr>
                                      <w:b/>
                                      <w:color w:val="595959" w:themeColor="text1" w:themeTint="A6"/>
                                      <w:sz w:val="12"/>
                                    </w:rPr>
                                    <w:t>Slot</w:t>
                                  </w:r>
                                </w:p>
                              </w:txbxContent>
                            </v:textbox>
                          </v:shape>
                        </v:group>
                        <v:group id="Group 1815" o:spid="_x0000_s1671" style="position:absolute;top:1666;width:2662;height:1800" coordsize="266212,18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">
                          <v:shape id="_x0000_s1672" type="#_x0000_t202" style="position:absolute;top:47137;width:228600;height:1187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" stroked="f">
                            <v:textbox inset="0,0,0,0">
                              <w:txbxContent>
                                <w:p w14:paraId="0E712B1D" w14:textId="77777777" w:rsidR="00305213" w:rsidRPr="00E74046" w:rsidRDefault="00305213" w:rsidP="00C460A7">
                                  <w:pPr>
                                    <w:rPr>
                                      <w:b/>
                                      <w:color w:val="595959" w:themeColor="text1" w:themeTint="A6"/>
                                      <w:sz w:val="12"/>
                                    </w:rPr>
                                  </w:pPr>
                                  <w:r>
                                    <w:rPr>
                                      <w:b/>
                                      <w:color w:val="595959" w:themeColor="text1" w:themeTint="A6"/>
                                      <w:sz w:val="12"/>
                                    </w:rPr>
                                    <w:t>12 s.c</w:t>
                                  </w:r>
                                </w:p>
                              </w:txbxContent>
                            </v:textbox>
                          </v:shape>
                          <v:shape id="Straight Arrow Connector 1817" o:spid="_x0000_s1673" type="#_x0000_t32" style="position:absolute;left:176212;top:90000;width:180000;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" strokecolor="#5a5a5a [2109]" strokeweight=".5pt">
                            <v:stroke startarrow="block" startarrowwidth="narrow" startarrowlength="short" endarrow="block" endarrowwidth="narrow" endarrowlength="short"/>
                          </v:shape>
                        </v:group>
                      </v:group>
                    </v:group>
                  </w:pict>
                </mc:Fallback>
              </mc:AlternateContent>
            </w:r>
          </w:p>
        </w:tc>
        <w:tc>
          <w:tcPr>
            <w:tcW w:w="1701" w:type="dxa"/>
            <w:tcBorders>
              <w:top w:val="dotted" w:sz="4" w:space="0" w:color="auto"/>
            </w:tcBorders>
          </w:tcPr>
          <w:p w14:paraId="6FAA8D53" w14:textId="77777777" w:rsidR="00C460A7" w:rsidRDefault="00C460A7" w:rsidP="001F5A3D">
            <w:pPr>
              <w:keepNext/>
            </w:pPr>
            <w:r>
              <w:rPr>
                <w:noProof/>
                <w:lang w:val="sv-SE" w:eastAsia="sv-SE"/>
              </w:rPr>
              <mc:AlternateContent>
                <mc:Choice Requires="wpg">
                  <w:drawing>
                    <wp:anchor distT="0" distB="0" distL="114300" distR="114300" simplePos="0" relativeHeight="251659264" behindDoc="0" locked="0" layoutInCell="1" allowOverlap="1" wp14:anchorId="521378E6" wp14:editId="63BF3F0C">
                      <wp:simplePos x="0" y="0"/>
                      <wp:positionH relativeFrom="column">
                        <wp:posOffset>92261</wp:posOffset>
                      </wp:positionH>
                      <wp:positionV relativeFrom="paragraph">
                        <wp:posOffset>76200</wp:posOffset>
                      </wp:positionV>
                      <wp:extent cx="757238" cy="1840949"/>
                      <wp:effectExtent l="0" t="0" r="5080" b="6985"/>
                      <wp:wrapNone/>
                      <wp:docPr id="1818" name="Group 1818"/>
                      <wp:cNvGraphicFramePr/>
                      <a:graphic xmlns:a="http://schemas.openxmlformats.org/drawingml/2006/main">
                        <a:graphicData uri="http://schemas.microsoft.com/office/word/2010/wordprocessingGroup">
                          <wpg:wgp>
                            <wpg:cNvGrpSpPr/>
                            <wpg:grpSpPr>
                              <a:xfrm>
                                <a:off x="0" y="0"/>
                                <a:ext cx="757238" cy="1840949"/>
                                <a:chOff x="0" y="0"/>
                                <a:chExt cx="757238" cy="1840949"/>
                              </a:xfrm>
                            </wpg:grpSpPr>
                            <wps:wsp>
                              <wps:cNvPr id="1819" name="Text Box 2"/>
                              <wps:cNvSpPr txBox="1">
                                <a:spLocks noChangeArrowheads="1"/>
                              </wps:cNvSpPr>
                              <wps:spPr bwMode="auto">
                                <a:xfrm>
                                  <a:off x="90488" y="1566862"/>
                                  <a:ext cx="666750" cy="2740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68FB3C8" w14:textId="77777777" w:rsidR="00305213" w:rsidRDefault="00305213" w:rsidP="00C460A7">
                                    <w:pPr>
                                      <w:pStyle w:val="NormalWeb"/>
                                      <w:overflowPunct w:val="0"/>
                                      <w:spacing w:before="0" w:beforeAutospacing="0" w:after="120" w:afterAutospacing="0"/>
                                      <w:jc w:val="both"/>
                                    </w:pPr>
                                    <w:r>
                                      <w:rPr>
                                        <w:rFonts w:ascii="Arial" w:hAnsi="Arial"/>
                                        <w:b/>
                                        <w:bCs/>
                                        <w:sz w:val="16"/>
                                        <w:szCs w:val="16"/>
                                        <w:lang w:val="en-GB"/>
                                      </w:rPr>
                                      <w:t>Density 8</w:t>
                                    </w:r>
                                  </w:p>
                                </w:txbxContent>
                              </wps:txbx>
                              <wps:bodyPr rot="0" vert="horz" wrap="square" lIns="91440" tIns="45720" rIns="91440" bIns="45720" anchor="t" anchorCtr="0" upright="1">
                                <a:noAutofit/>
                              </wps:bodyPr>
                            </wps:wsp>
                            <wpg:grpSp>
                              <wpg:cNvPr id="1820" name="Group 1820"/>
                              <wpg:cNvGrpSpPr/>
                              <wpg:grpSpPr>
                                <a:xfrm>
                                  <a:off x="0" y="0"/>
                                  <a:ext cx="523875" cy="1566545"/>
                                  <a:chOff x="0" y="0"/>
                                  <a:chExt cx="523875" cy="1566545"/>
                                </a:xfrm>
                              </wpg:grpSpPr>
                              <wpg:grpSp>
                                <wpg:cNvPr id="1821" name="Group 1821"/>
                                <wpg:cNvGrpSpPr/>
                                <wpg:grpSpPr>
                                  <a:xfrm>
                                    <a:off x="333375" y="0"/>
                                    <a:ext cx="190500" cy="1355407"/>
                                    <a:chOff x="0" y="0"/>
                                    <a:chExt cx="190500" cy="1355407"/>
                                  </a:xfrm>
                                </wpg:grpSpPr>
                                <wps:wsp>
                                  <wps:cNvPr id="1822" name="Rectangle 1548"/>
                                  <wps:cNvSpPr>
                                    <a:spLocks noChangeArrowheads="1"/>
                                  </wps:cNvSpPr>
                                  <wps:spPr bwMode="auto">
                                    <a:xfrm>
                                      <a:off x="0" y="1185862"/>
                                      <a:ext cx="190500" cy="169545"/>
                                    </a:xfrm>
                                    <a:prstGeom prst="rect">
                                      <a:avLst/>
                                    </a:prstGeom>
                                    <a:solidFill>
                                      <a:schemeClr val="bg1">
                                        <a:lumMod val="75000"/>
                                      </a:schemeClr>
                                    </a:solidFill>
                                    <a:ln w="9525">
                                      <a:solidFill>
                                        <a:srgbClr val="44546A"/>
                                      </a:solidFill>
                                      <a:round/>
                                      <a:headEnd/>
                                      <a:tailEnd/>
                                    </a:ln>
                                  </wps:spPr>
                                  <wps:bodyPr rot="0" vert="horz" wrap="none" lIns="54148" tIns="27073" rIns="54148" bIns="27073" anchor="ctr" anchorCtr="0" upright="1">
                                    <a:noAutofit/>
                                  </wps:bodyPr>
                                </wps:wsp>
                                <wps:wsp>
                                  <wps:cNvPr id="1823" name="Rectangle 1548"/>
                                  <wps:cNvSpPr>
                                    <a:spLocks noChangeArrowheads="1"/>
                                  </wps:cNvSpPr>
                                  <wps:spPr bwMode="auto">
                                    <a:xfrm>
                                      <a:off x="0" y="1019175"/>
                                      <a:ext cx="190500" cy="169545"/>
                                    </a:xfrm>
                                    <a:prstGeom prst="rect">
                                      <a:avLst/>
                                    </a:prstGeom>
                                    <a:solidFill>
                                      <a:schemeClr val="bg1">
                                        <a:lumMod val="75000"/>
                                      </a:schemeClr>
                                    </a:solidFill>
                                    <a:ln w="9525">
                                      <a:solidFill>
                                        <a:srgbClr val="44546A"/>
                                      </a:solidFill>
                                      <a:round/>
                                      <a:headEnd/>
                                      <a:tailEnd/>
                                    </a:ln>
                                  </wps:spPr>
                                  <wps:bodyPr rot="0" vert="horz" wrap="none" lIns="54148" tIns="27073" rIns="54148" bIns="27073" anchor="ctr" anchorCtr="0" upright="1">
                                    <a:noAutofit/>
                                  </wps:bodyPr>
                                </wps:wsp>
                                <wps:wsp>
                                  <wps:cNvPr id="1824" name="Rectangle 1548"/>
                                  <wps:cNvSpPr>
                                    <a:spLocks noChangeArrowheads="1"/>
                                  </wps:cNvSpPr>
                                  <wps:spPr bwMode="auto">
                                    <a:xfrm>
                                      <a:off x="0" y="847725"/>
                                      <a:ext cx="190500" cy="169545"/>
                                    </a:xfrm>
                                    <a:prstGeom prst="rect">
                                      <a:avLst/>
                                    </a:prstGeom>
                                    <a:solidFill>
                                      <a:schemeClr val="bg1">
                                        <a:lumMod val="75000"/>
                                      </a:schemeClr>
                                    </a:solidFill>
                                    <a:ln w="9525">
                                      <a:solidFill>
                                        <a:srgbClr val="44546A"/>
                                      </a:solidFill>
                                      <a:round/>
                                      <a:headEnd/>
                                      <a:tailEnd/>
                                    </a:ln>
                                  </wps:spPr>
                                  <wps:bodyPr rot="0" vert="horz" wrap="none" lIns="54148" tIns="27073" rIns="54148" bIns="27073" anchor="ctr" anchorCtr="0" upright="1">
                                    <a:noAutofit/>
                                  </wps:bodyPr>
                                </wps:wsp>
                                <wps:wsp>
                                  <wps:cNvPr id="1825" name="Rectangle 1548"/>
                                  <wps:cNvSpPr>
                                    <a:spLocks noChangeArrowheads="1"/>
                                  </wps:cNvSpPr>
                                  <wps:spPr bwMode="auto">
                                    <a:xfrm>
                                      <a:off x="0" y="681037"/>
                                      <a:ext cx="190500" cy="169545"/>
                                    </a:xfrm>
                                    <a:prstGeom prst="rect">
                                      <a:avLst/>
                                    </a:prstGeom>
                                    <a:solidFill>
                                      <a:schemeClr val="bg1">
                                        <a:lumMod val="75000"/>
                                      </a:schemeClr>
                                    </a:solidFill>
                                    <a:ln w="9525">
                                      <a:solidFill>
                                        <a:srgbClr val="44546A"/>
                                      </a:solidFill>
                                      <a:round/>
                                      <a:headEnd/>
                                      <a:tailEnd/>
                                    </a:ln>
                                  </wps:spPr>
                                  <wps:bodyPr rot="0" vert="horz" wrap="none" lIns="54148" tIns="27073" rIns="54148" bIns="27073" anchor="ctr" anchorCtr="0" upright="1">
                                    <a:noAutofit/>
                                  </wps:bodyPr>
                                </wps:wsp>
                                <wps:wsp>
                                  <wps:cNvPr id="1826" name="Rectangle 1548"/>
                                  <wps:cNvSpPr>
                                    <a:spLocks noChangeArrowheads="1"/>
                                  </wps:cNvSpPr>
                                  <wps:spPr bwMode="auto">
                                    <a:xfrm>
                                      <a:off x="0" y="509587"/>
                                      <a:ext cx="190500" cy="169545"/>
                                    </a:xfrm>
                                    <a:prstGeom prst="rect">
                                      <a:avLst/>
                                    </a:prstGeom>
                                    <a:solidFill>
                                      <a:schemeClr val="bg1">
                                        <a:lumMod val="75000"/>
                                      </a:schemeClr>
                                    </a:solidFill>
                                    <a:ln w="9525">
                                      <a:solidFill>
                                        <a:srgbClr val="44546A"/>
                                      </a:solidFill>
                                      <a:round/>
                                      <a:headEnd/>
                                      <a:tailEnd/>
                                    </a:ln>
                                  </wps:spPr>
                                  <wps:bodyPr rot="0" vert="horz" wrap="none" lIns="54148" tIns="27073" rIns="54148" bIns="27073" anchor="ctr" anchorCtr="0" upright="1">
                                    <a:noAutofit/>
                                  </wps:bodyPr>
                                </wps:wsp>
                                <wps:wsp>
                                  <wps:cNvPr id="1827" name="Rectangle 1548"/>
                                  <wps:cNvSpPr>
                                    <a:spLocks noChangeArrowheads="1"/>
                                  </wps:cNvSpPr>
                                  <wps:spPr bwMode="auto">
                                    <a:xfrm>
                                      <a:off x="0" y="338137"/>
                                      <a:ext cx="190500" cy="169545"/>
                                    </a:xfrm>
                                    <a:prstGeom prst="rect">
                                      <a:avLst/>
                                    </a:prstGeom>
                                    <a:solidFill>
                                      <a:schemeClr val="bg1">
                                        <a:lumMod val="75000"/>
                                      </a:schemeClr>
                                    </a:solidFill>
                                    <a:ln w="9525">
                                      <a:solidFill>
                                        <a:srgbClr val="44546A"/>
                                      </a:solidFill>
                                      <a:round/>
                                      <a:headEnd/>
                                      <a:tailEnd/>
                                    </a:ln>
                                  </wps:spPr>
                                  <wps:bodyPr rot="0" vert="horz" wrap="none" lIns="54148" tIns="27073" rIns="54148" bIns="27073" anchor="ctr" anchorCtr="0" upright="1">
                                    <a:noAutofit/>
                                  </wps:bodyPr>
                                </wps:wsp>
                                <wps:wsp>
                                  <wps:cNvPr id="1828" name="Rectangle 1548"/>
                                  <wps:cNvSpPr>
                                    <a:spLocks noChangeArrowheads="1"/>
                                  </wps:cNvSpPr>
                                  <wps:spPr bwMode="auto">
                                    <a:xfrm>
                                      <a:off x="0" y="166687"/>
                                      <a:ext cx="190500" cy="169545"/>
                                    </a:xfrm>
                                    <a:prstGeom prst="rect">
                                      <a:avLst/>
                                    </a:prstGeom>
                                    <a:solidFill>
                                      <a:schemeClr val="bg1">
                                        <a:lumMod val="75000"/>
                                      </a:schemeClr>
                                    </a:solidFill>
                                    <a:ln w="9525">
                                      <a:solidFill>
                                        <a:srgbClr val="44546A"/>
                                      </a:solidFill>
                                      <a:round/>
                                      <a:headEnd/>
                                      <a:tailEnd/>
                                    </a:ln>
                                  </wps:spPr>
                                  <wps:bodyPr rot="0" vert="horz" wrap="none" lIns="54148" tIns="27073" rIns="54148" bIns="27073" anchor="ctr" anchorCtr="0" upright="1">
                                    <a:noAutofit/>
                                  </wps:bodyPr>
                                </wps:wsp>
                                <wps:wsp>
                                  <wps:cNvPr id="1829" name="Rectangle 1548"/>
                                  <wps:cNvSpPr>
                                    <a:spLocks noChangeArrowheads="1"/>
                                  </wps:cNvSpPr>
                                  <wps:spPr bwMode="auto">
                                    <a:xfrm>
                                      <a:off x="0" y="0"/>
                                      <a:ext cx="190500" cy="169545"/>
                                    </a:xfrm>
                                    <a:prstGeom prst="rect">
                                      <a:avLst/>
                                    </a:prstGeom>
                                    <a:solidFill>
                                      <a:schemeClr val="accent6">
                                        <a:lumMod val="60000"/>
                                        <a:lumOff val="40000"/>
                                      </a:schemeClr>
                                    </a:solidFill>
                                    <a:ln w="9525">
                                      <a:solidFill>
                                        <a:srgbClr val="44546A"/>
                                      </a:solidFill>
                                      <a:round/>
                                      <a:headEnd/>
                                      <a:tailEnd/>
                                    </a:ln>
                                  </wps:spPr>
                                  <wps:bodyPr rot="0" vert="horz" wrap="none" lIns="54148" tIns="27073" rIns="54148" bIns="27073" anchor="ctr" anchorCtr="0" upright="1">
                                    <a:noAutofit/>
                                  </wps:bodyPr>
                                </wps:wsp>
                              </wpg:grpSp>
                              <wpg:grpSp>
                                <wpg:cNvPr id="1830" name="Group 1830"/>
                                <wpg:cNvGrpSpPr/>
                                <wpg:grpSpPr>
                                  <a:xfrm>
                                    <a:off x="323850" y="1414462"/>
                                    <a:ext cx="199708" cy="152083"/>
                                    <a:chOff x="0" y="0"/>
                                    <a:chExt cx="199708" cy="152083"/>
                                  </a:xfrm>
                                </wpg:grpSpPr>
                                <wps:wsp>
                                  <wps:cNvPr id="1831" name="Straight Arrow Connector 1831"/>
                                  <wps:cNvCnPr/>
                                  <wps:spPr>
                                    <a:xfrm>
                                      <a:off x="0" y="0"/>
                                      <a:ext cx="198000" cy="0"/>
                                    </a:xfrm>
                                    <a:prstGeom prst="straightConnector1">
                                      <a:avLst/>
                                    </a:prstGeom>
                                    <a:ln w="6350">
                                      <a:solidFill>
                                        <a:schemeClr val="tx1">
                                          <a:lumMod val="65000"/>
                                          <a:lumOff val="35000"/>
                                        </a:schemeClr>
                                      </a:solidFill>
                                      <a:headEnd type="triangle" w="sm" len="sm"/>
                                      <a:tailEnd type="triangle" w="sm" len="sm"/>
                                    </a:ln>
                                  </wps:spPr>
                                  <wps:style>
                                    <a:lnRef idx="1">
                                      <a:schemeClr val="accent1"/>
                                    </a:lnRef>
                                    <a:fillRef idx="0">
                                      <a:schemeClr val="accent1"/>
                                    </a:fillRef>
                                    <a:effectRef idx="0">
                                      <a:schemeClr val="accent1"/>
                                    </a:effectRef>
                                    <a:fontRef idx="minor">
                                      <a:schemeClr val="tx1"/>
                                    </a:fontRef>
                                  </wps:style>
                                  <wps:bodyPr/>
                                </wps:wsp>
                                <wps:wsp>
                                  <wps:cNvPr id="1832" name="Text Box 2"/>
                                  <wps:cNvSpPr txBox="1">
                                    <a:spLocks noChangeArrowheads="1"/>
                                  </wps:cNvSpPr>
                                  <wps:spPr bwMode="auto">
                                    <a:xfrm>
                                      <a:off x="33338" y="33338"/>
                                      <a:ext cx="166370" cy="118745"/>
                                    </a:xfrm>
                                    <a:prstGeom prst="rect">
                                      <a:avLst/>
                                    </a:prstGeom>
                                    <a:solidFill>
                                      <a:srgbClr val="FFFFFF"/>
                                    </a:solidFill>
                                    <a:ln w="9525">
                                      <a:noFill/>
                                      <a:miter lim="800000"/>
                                      <a:headEnd/>
                                      <a:tailEnd/>
                                    </a:ln>
                                  </wps:spPr>
                                  <wps:txbx>
                                    <w:txbxContent>
                                      <w:p w14:paraId="71F0B4A1" w14:textId="77777777" w:rsidR="00305213" w:rsidRPr="00E74046" w:rsidRDefault="00305213" w:rsidP="00C460A7">
                                        <w:pPr>
                                          <w:rPr>
                                            <w:b/>
                                            <w:color w:val="595959" w:themeColor="text1" w:themeTint="A6"/>
                                            <w:sz w:val="12"/>
                                          </w:rPr>
                                        </w:pPr>
                                        <w:r w:rsidRPr="00E74046">
                                          <w:rPr>
                                            <w:b/>
                                            <w:color w:val="595959" w:themeColor="text1" w:themeTint="A6"/>
                                            <w:sz w:val="12"/>
                                          </w:rPr>
                                          <w:t>Slot</w:t>
                                        </w:r>
                                      </w:p>
                                    </w:txbxContent>
                                  </wps:txbx>
                                  <wps:bodyPr rot="0" vert="horz" wrap="square" lIns="0" tIns="0" rIns="0" bIns="0" anchor="t" anchorCtr="0">
                                    <a:noAutofit/>
                                  </wps:bodyPr>
                                </wps:wsp>
                              </wpg:grpSp>
                              <wpg:grpSp>
                                <wpg:cNvPr id="1833" name="Group 1833"/>
                                <wpg:cNvGrpSpPr/>
                                <wpg:grpSpPr>
                                  <a:xfrm>
                                    <a:off x="0" y="166687"/>
                                    <a:ext cx="266212" cy="180000"/>
                                    <a:chOff x="0" y="0"/>
                                    <a:chExt cx="266212" cy="180000"/>
                                  </a:xfrm>
                                </wpg:grpSpPr>
                                <wps:wsp>
                                  <wps:cNvPr id="1834" name="Text Box 2"/>
                                  <wps:cNvSpPr txBox="1">
                                    <a:spLocks noChangeArrowheads="1"/>
                                  </wps:cNvSpPr>
                                  <wps:spPr bwMode="auto">
                                    <a:xfrm>
                                      <a:off x="0" y="47137"/>
                                      <a:ext cx="228600" cy="118745"/>
                                    </a:xfrm>
                                    <a:prstGeom prst="rect">
                                      <a:avLst/>
                                    </a:prstGeom>
                                    <a:solidFill>
                                      <a:srgbClr val="FFFFFF"/>
                                    </a:solidFill>
                                    <a:ln w="9525">
                                      <a:noFill/>
                                      <a:miter lim="800000"/>
                                      <a:headEnd/>
                                      <a:tailEnd/>
                                    </a:ln>
                                  </wps:spPr>
                                  <wps:txbx>
                                    <w:txbxContent>
                                      <w:p w14:paraId="3A4E6E70" w14:textId="77777777" w:rsidR="00305213" w:rsidRPr="00E74046" w:rsidRDefault="00305213" w:rsidP="00C460A7">
                                        <w:pPr>
                                          <w:rPr>
                                            <w:b/>
                                            <w:color w:val="595959" w:themeColor="text1" w:themeTint="A6"/>
                                            <w:sz w:val="12"/>
                                          </w:rPr>
                                        </w:pPr>
                                        <w:r>
                                          <w:rPr>
                                            <w:b/>
                                            <w:color w:val="595959" w:themeColor="text1" w:themeTint="A6"/>
                                            <w:sz w:val="12"/>
                                          </w:rPr>
                                          <w:t>12 s.c</w:t>
                                        </w:r>
                                      </w:p>
                                    </w:txbxContent>
                                  </wps:txbx>
                                  <wps:bodyPr rot="0" vert="horz" wrap="square" lIns="0" tIns="0" rIns="0" bIns="0" anchor="t" anchorCtr="0">
                                    <a:noAutofit/>
                                  </wps:bodyPr>
                                </wps:wsp>
                                <wps:wsp>
                                  <wps:cNvPr id="1835" name="Straight Arrow Connector 1835"/>
                                  <wps:cNvCnPr/>
                                  <wps:spPr>
                                    <a:xfrm rot="5400000">
                                      <a:off x="176212" y="90000"/>
                                      <a:ext cx="180000" cy="0"/>
                                    </a:xfrm>
                                    <a:prstGeom prst="straightConnector1">
                                      <a:avLst/>
                                    </a:prstGeom>
                                    <a:ln w="6350">
                                      <a:solidFill>
                                        <a:schemeClr val="tx1">
                                          <a:lumMod val="65000"/>
                                          <a:lumOff val="35000"/>
                                        </a:schemeClr>
                                      </a:solidFill>
                                      <a:headEnd type="triangle" w="sm" len="sm"/>
                                      <a:tailEnd type="triangle" w="sm" len="sm"/>
                                    </a:ln>
                                  </wps:spPr>
                                  <wps:style>
                                    <a:lnRef idx="1">
                                      <a:schemeClr val="accent1"/>
                                    </a:lnRef>
                                    <a:fillRef idx="0">
                                      <a:schemeClr val="accent1"/>
                                    </a:fillRef>
                                    <a:effectRef idx="0">
                                      <a:schemeClr val="accent1"/>
                                    </a:effectRef>
                                    <a:fontRef idx="minor">
                                      <a:schemeClr val="tx1"/>
                                    </a:fontRef>
                                  </wps:style>
                                  <wps:bodyPr/>
                                </wps:wsp>
                              </wpg:grpSp>
                            </wpg:grpSp>
                          </wpg:wgp>
                        </a:graphicData>
                      </a:graphic>
                    </wp:anchor>
                  </w:drawing>
                </mc:Choice>
                <mc:Fallback>
                  <w:pict>
                    <v:group w14:anchorId="521378E6" id="Group 1818" o:spid="_x0000_s1674" style="position:absolute;left:0;text-align:left;margin-left:7.25pt;margin-top:6pt;width:59.65pt;height:144.95pt;z-index:251659264;mso-position-horizontal-relative:text;mso-position-vertical-relative:text" coordsize="7572,18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">
                      <v:shape id="_x0000_s1675" type="#_x0000_t202" style="position:absolute;left:904;top:15668;width:6668;height:27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" stroked="f">
                        <v:textbox>
                          <w:txbxContent>
                            <w:p w14:paraId="268FB3C8" w14:textId="77777777" w:rsidR="00305213" w:rsidRDefault="00305213" w:rsidP="00C460A7">
                              <w:pPr>
                                <w:pStyle w:val="NormalWeb"/>
                                <w:overflowPunct w:val="0"/>
                                <w:spacing w:before="0" w:beforeAutospacing="0" w:after="120" w:afterAutospacing="0"/>
                                <w:jc w:val="both"/>
                              </w:pPr>
                              <w:r>
                                <w:rPr>
                                  <w:rFonts w:ascii="Arial" w:hAnsi="Arial"/>
                                  <w:b/>
                                  <w:bCs/>
                                  <w:sz w:val="16"/>
                                  <w:szCs w:val="16"/>
                                  <w:lang w:val="en-GB"/>
                                </w:rPr>
                                <w:t>Density 8</w:t>
                              </w:r>
                            </w:p>
                          </w:txbxContent>
                        </v:textbox>
                      </v:shape>
                      <v:group id="Group 1820" o:spid="_x0000_s1676" style="position:absolute;width:5238;height:15665" coordsize="5238,15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Www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GXb2QEvf0HAAD//wMAUEsBAi0AFAAGAAgAAAAhANvh9svuAAAAhQEAABMAAAAAAAAA&#10;AAAAAAAAAAAAAFtDb250ZW50X1R5cGVzXS54bWxQSwECLQAUAAYACAAAACEAWvQsW78AAAAVAQAA&#10;CwAAAAAAAAAAAAAAAAAfAQAAX3JlbHMvLnJlbHNQSwECLQAUAAYACAAAACEAEjFsMMYAAADdAAAA&#10;DwAAAAAAAAAAAAAAAAAHAgAAZHJzL2Rvd25yZXYueG1sUEsFBgAAAAADAAMAtwAAAPoCAAAAAA==&#10;">
                        <v:group id="Group 1821" o:spid="_x0000_s1677" style="position:absolute;left:3333;width:1905;height:13554" coordsize="1905,13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">
                          <v:rect id="Rectangle 1548" o:spid="_x0000_s1678" style="position:absolute;top:11858;width:1905;height:169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" fillcolor="#bfbfbf [2412]" strokecolor="#44546a">
                            <v:stroke joinstyle="round"/>
                            <v:textbox inset="1.50411mm,.75203mm,1.50411mm,.75203mm"/>
                          </v:rect>
                          <v:rect id="Rectangle 1548" o:spid="_x0000_s1679" style="position:absolute;top:10191;width:1905;height:169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" fillcolor="#bfbfbf [2412]" strokecolor="#44546a">
                            <v:stroke joinstyle="round"/>
                            <v:textbox inset="1.50411mm,.75203mm,1.50411mm,.75203mm"/>
                          </v:rect>
                          <v:rect id="Rectangle 1548" o:spid="_x0000_s1680" style="position:absolute;top:8477;width:1905;height:16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" fillcolor="#bfbfbf [2412]" strokecolor="#44546a">
                            <v:stroke joinstyle="round"/>
                            <v:textbox inset="1.50411mm,.75203mm,1.50411mm,.75203mm"/>
                          </v:rect>
                          <v:rect id="Rectangle 1548" o:spid="_x0000_s1681" style="position:absolute;top:6810;width:1905;height:16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" fillcolor="#bfbfbf [2412]" strokecolor="#44546a">
                            <v:stroke joinstyle="round"/>
                            <v:textbox inset="1.50411mm,.75203mm,1.50411mm,.75203mm"/>
                          </v:rect>
                          <v:rect id="Rectangle 1548" o:spid="_x0000_s1682" style="position:absolute;top:5095;width:1905;height:169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" fillcolor="#bfbfbf [2412]" strokecolor="#44546a">
                            <v:stroke joinstyle="round"/>
                            <v:textbox inset="1.50411mm,.75203mm,1.50411mm,.75203mm"/>
                          </v:rect>
                          <v:rect id="Rectangle 1548" o:spid="_x0000_s1683" style="position:absolute;top:3381;width:1905;height:16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" fillcolor="#bfbfbf [2412]" strokecolor="#44546a">
                            <v:stroke joinstyle="round"/>
                            <v:textbox inset="1.50411mm,.75203mm,1.50411mm,.75203mm"/>
                          </v:rect>
                          <v:rect id="Rectangle 1548" o:spid="_x0000_s1684" style="position:absolute;top:1666;width:1905;height:169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" fillcolor="#bfbfbf [2412]" strokecolor="#44546a">
                            <v:stroke joinstyle="round"/>
                            <v:textbox inset="1.50411mm,.75203mm,1.50411mm,.75203mm"/>
                          </v:rect>
                          <v:rect id="Rectangle 1548" o:spid="_x0000_s1685" style="position:absolute;width:1905;height:16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" fillcolor="#fabf8f [1945]" strokecolor="#44546a">
                            <v:stroke joinstyle="round"/>
                            <v:textbox inset="1.50411mm,.75203mm,1.50411mm,.75203mm"/>
                          </v:rect>
                        </v:group>
                        <v:group id="Group 1830" o:spid="_x0000_s1686" style="position:absolute;left:3238;top:14144;width:1997;height:1521" coordsize="199708,152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">
                          <v:shape id="Straight Arrow Connector 1831" o:spid="_x0000_s1687" type="#_x0000_t32" style="position:absolute;width:19800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" strokecolor="#5a5a5a [2109]" strokeweight=".5pt">
                            <v:stroke startarrow="block" startarrowwidth="narrow" startarrowlength="short" endarrow="block" endarrowwidth="narrow" endarrowlength="short"/>
                          </v:shape>
                          <v:shape id="_x0000_s1688" type="#_x0000_t202" style="position:absolute;left:33338;top:33338;width:166370;height:1187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" stroked="f">
                            <v:textbox inset="0,0,0,0">
                              <w:txbxContent>
                                <w:p w14:paraId="71F0B4A1" w14:textId="77777777" w:rsidR="00305213" w:rsidRPr="00E74046" w:rsidRDefault="00305213" w:rsidP="00C460A7">
                                  <w:pPr>
                                    <w:rPr>
                                      <w:b/>
                                      <w:color w:val="595959" w:themeColor="text1" w:themeTint="A6"/>
                                      <w:sz w:val="12"/>
                                    </w:rPr>
                                  </w:pPr>
                                  <w:r w:rsidRPr="00E74046">
                                    <w:rPr>
                                      <w:b/>
                                      <w:color w:val="595959" w:themeColor="text1" w:themeTint="A6"/>
                                      <w:sz w:val="12"/>
                                    </w:rPr>
                                    <w:t>Slot</w:t>
                                  </w:r>
                                </w:p>
                              </w:txbxContent>
                            </v:textbox>
                          </v:shape>
                        </v:group>
                        <v:group id="Group 1833" o:spid="_x0000_s1689" style="position:absolute;top:1666;width:2662;height:1800" coordsize="266212,18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">
                          <v:shape id="_x0000_s1690" type="#_x0000_t202" style="position:absolute;top:47137;width:228600;height:1187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" stroked="f">
                            <v:textbox inset="0,0,0,0">
                              <w:txbxContent>
                                <w:p w14:paraId="3A4E6E70" w14:textId="77777777" w:rsidR="00305213" w:rsidRPr="00E74046" w:rsidRDefault="00305213" w:rsidP="00C460A7">
                                  <w:pPr>
                                    <w:rPr>
                                      <w:b/>
                                      <w:color w:val="595959" w:themeColor="text1" w:themeTint="A6"/>
                                      <w:sz w:val="12"/>
                                    </w:rPr>
                                  </w:pPr>
                                  <w:r>
                                    <w:rPr>
                                      <w:b/>
                                      <w:color w:val="595959" w:themeColor="text1" w:themeTint="A6"/>
                                      <w:sz w:val="12"/>
                                    </w:rPr>
                                    <w:t>12 s.c</w:t>
                                  </w:r>
                                </w:p>
                              </w:txbxContent>
                            </v:textbox>
                          </v:shape>
                          <v:shape id="Straight Arrow Connector 1835" o:spid="_x0000_s1691" type="#_x0000_t32" style="position:absolute;left:176212;top:90000;width:180000;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" strokecolor="#5a5a5a [2109]" strokeweight=".5pt">
                            <v:stroke startarrow="block" startarrowwidth="narrow" startarrowlength="short" endarrow="block" endarrowwidth="narrow" endarrowlength="short"/>
                          </v:shape>
                        </v:group>
                      </v:group>
                    </v:group>
                  </w:pict>
                </mc:Fallback>
              </mc:AlternateContent>
            </w:r>
          </w:p>
        </w:tc>
      </w:tr>
    </w:tbl>
    <w:p w14:paraId="7D799F61" w14:textId="3F6299C8" w:rsidR="00C460A7" w:rsidRDefault="00C460A7" w:rsidP="00C460A7">
      <w:pPr>
        <w:pStyle w:val="Caption"/>
      </w:pPr>
      <w:bookmarkStart w:id="2" w:name="_Ref481501091"/>
      <w:r>
        <w:t xml:space="preserve">Figure </w:t>
      </w:r>
      <w:r>
        <w:fldChar w:fldCharType="begin"/>
      </w:r>
      <w:r>
        <w:instrText xml:space="preserve"> SEQ Figure \* ARABIC </w:instrText>
      </w:r>
      <w:r>
        <w:fldChar w:fldCharType="separate"/>
      </w:r>
      <w:r w:rsidR="005B79D5">
        <w:rPr>
          <w:noProof/>
        </w:rPr>
        <w:t>2</w:t>
      </w:r>
      <w:r>
        <w:fldChar w:fldCharType="end"/>
      </w:r>
      <w:bookmarkEnd w:id="2"/>
      <w:r>
        <w:t xml:space="preserve"> Proposed PTRS frequency densities</w:t>
      </w:r>
    </w:p>
    <w:p w14:paraId="36855CC8" w14:textId="3427030A" w:rsidR="00D8691B" w:rsidRDefault="00D8691B" w:rsidP="00650DE8">
      <w:r>
        <w:t xml:space="preserve">In </w:t>
      </w:r>
      <w:r>
        <w:fldChar w:fldCharType="begin"/>
      </w:r>
      <w:r>
        <w:instrText xml:space="preserve"> REF _Ref477855754 \h </w:instrText>
      </w:r>
      <w:r>
        <w:fldChar w:fldCharType="separate"/>
      </w:r>
      <w:r w:rsidR="005B79D5">
        <w:t xml:space="preserve">Figure </w:t>
      </w:r>
      <w:r w:rsidR="005B79D5">
        <w:rPr>
          <w:noProof/>
        </w:rPr>
        <w:t>3</w:t>
      </w:r>
      <w:r>
        <w:fldChar w:fldCharType="end"/>
      </w:r>
      <w:r>
        <w:t xml:space="preserve"> to</w:t>
      </w:r>
      <w:r w:rsidR="00D54D5C">
        <w:t xml:space="preserve"> </w:t>
      </w:r>
      <w:r w:rsidR="00D54D5C">
        <w:fldChar w:fldCharType="begin"/>
      </w:r>
      <w:r w:rsidR="00D54D5C">
        <w:instrText xml:space="preserve"> REF _Ref481575314 \h </w:instrText>
      </w:r>
      <w:r w:rsidR="00D54D5C">
        <w:fldChar w:fldCharType="separate"/>
      </w:r>
      <w:r w:rsidR="005B79D5">
        <w:t xml:space="preserve">Figure </w:t>
      </w:r>
      <w:r w:rsidR="005B79D5">
        <w:rPr>
          <w:noProof/>
        </w:rPr>
        <w:t>11</w:t>
      </w:r>
      <w:r w:rsidR="00D54D5C">
        <w:fldChar w:fldCharType="end"/>
      </w:r>
      <w:r>
        <w:t xml:space="preserve"> we show the evaluation results</w:t>
      </w:r>
      <w:r w:rsidR="004B63AE">
        <w:t xml:space="preserve"> at 30 GHz</w:t>
      </w:r>
      <w:r>
        <w:t xml:space="preserve"> for different time/frequency PTRS densities</w:t>
      </w:r>
      <w:r w:rsidR="004B63AE">
        <w:t xml:space="preserve"> with different MCS, different scheduled BW, and 60 and 120 kHz </w:t>
      </w:r>
      <w:r w:rsidR="00BE6548">
        <w:t>subcarrier spacing (</w:t>
      </w:r>
      <w:r w:rsidR="004B63AE">
        <w:t>SCS</w:t>
      </w:r>
      <w:r w:rsidR="00BE6548">
        <w:t>)</w:t>
      </w:r>
      <w:r w:rsidR="004B63AE">
        <w:t xml:space="preserve">. In the evaluations </w:t>
      </w:r>
      <w:r w:rsidR="00143703">
        <w:t xml:space="preserve">we have used </w:t>
      </w:r>
      <w:r w:rsidR="004B63AE">
        <w:t xml:space="preserve">the time densities shown in </w:t>
      </w:r>
      <w:r w:rsidR="004B63AE">
        <w:fldChar w:fldCharType="begin"/>
      </w:r>
      <w:r w:rsidR="004B63AE">
        <w:instrText xml:space="preserve"> REF _Ref477792207 \h </w:instrText>
      </w:r>
      <w:r w:rsidR="004B63AE">
        <w:fldChar w:fldCharType="separate"/>
      </w:r>
      <w:r w:rsidR="005B79D5">
        <w:t xml:space="preserve">Figure </w:t>
      </w:r>
      <w:r w:rsidR="005B79D5">
        <w:rPr>
          <w:noProof/>
        </w:rPr>
        <w:t>1</w:t>
      </w:r>
      <w:r w:rsidR="004B63AE">
        <w:fldChar w:fldCharType="end"/>
      </w:r>
      <w:r w:rsidR="004B63AE">
        <w:t xml:space="preserve"> </w:t>
      </w:r>
      <w:r w:rsidR="00143703">
        <w:t xml:space="preserve">and frequency densities shown in </w:t>
      </w:r>
      <w:r w:rsidR="00143703">
        <w:fldChar w:fldCharType="begin"/>
      </w:r>
      <w:r w:rsidR="00143703">
        <w:instrText xml:space="preserve"> REF _Ref481501091 \h </w:instrText>
      </w:r>
      <w:r w:rsidR="00143703">
        <w:fldChar w:fldCharType="separate"/>
      </w:r>
      <w:r w:rsidR="005B79D5">
        <w:t xml:space="preserve">Figure </w:t>
      </w:r>
      <w:r w:rsidR="005B79D5">
        <w:rPr>
          <w:noProof/>
        </w:rPr>
        <w:t>2</w:t>
      </w:r>
      <w:r w:rsidR="00143703">
        <w:fldChar w:fldCharType="end"/>
      </w:r>
      <w:r w:rsidR="00143703">
        <w:t>.</w:t>
      </w:r>
      <w:r w:rsidR="00E05943">
        <w:t xml:space="preserve"> The assumptions in </w:t>
      </w:r>
      <w:r w:rsidR="00E05943">
        <w:fldChar w:fldCharType="begin"/>
      </w:r>
      <w:r w:rsidR="00E05943">
        <w:instrText xml:space="preserve"> REF _Ref477940397 \h </w:instrText>
      </w:r>
      <w:r w:rsidR="00E05943">
        <w:fldChar w:fldCharType="separate"/>
      </w:r>
      <w:r w:rsidR="005B79D5">
        <w:t xml:space="preserve">Table </w:t>
      </w:r>
      <w:r w:rsidR="005B79D5">
        <w:rPr>
          <w:noProof/>
        </w:rPr>
        <w:t>3</w:t>
      </w:r>
      <w:r w:rsidR="00E05943">
        <w:fldChar w:fldCharType="end"/>
      </w:r>
      <w:r w:rsidR="00E05943">
        <w:t xml:space="preserve"> have been used. </w:t>
      </w:r>
    </w:p>
    <w:p w14:paraId="11552F1B" w14:textId="70C54603" w:rsidR="00C460A7" w:rsidRPr="00650DE8" w:rsidRDefault="00822B67" w:rsidP="00C460A7">
      <w:r>
        <w:t xml:space="preserve">The presented results show that PTRS only provide </w:t>
      </w:r>
      <w:r w:rsidR="00255F1D">
        <w:t>spectral effi</w:t>
      </w:r>
      <w:r w:rsidR="002A20A6">
        <w:t>ci</w:t>
      </w:r>
      <w:r w:rsidR="00255F1D">
        <w:t xml:space="preserve">ency </w:t>
      </w:r>
      <w:r>
        <w:t>gain in some cases</w:t>
      </w:r>
      <w:r w:rsidR="00255F1D">
        <w:t xml:space="preserve"> as it comes with an RS overhead penalty</w:t>
      </w:r>
      <w:r w:rsidR="005763B7">
        <w:t>, revealing that the presence of PTRS must be associated with the scheduled BW, MCS, and SCS</w:t>
      </w:r>
      <w:r>
        <w:t xml:space="preserve">. </w:t>
      </w:r>
      <w:r w:rsidR="00C460A7">
        <w:t xml:space="preserve">For example, for 120 kHz SCS, 16-QAM(3/4) and 2 PRB scheduled BW, PTRS does not provide any </w:t>
      </w:r>
      <w:r w:rsidR="00255F1D">
        <w:t xml:space="preserve">spectral efficiency </w:t>
      </w:r>
      <w:r w:rsidR="00C460A7">
        <w:t xml:space="preserve">gain, while for 60 kHz SCS, 64-QAM(5/6) and 32 PRB scheduled BW the </w:t>
      </w:r>
      <w:r w:rsidR="00255F1D">
        <w:t>spectral efficiency</w:t>
      </w:r>
      <w:r w:rsidR="00C460A7">
        <w:t xml:space="preserve"> gain provided by PTRS is </w:t>
      </w:r>
      <w:r w:rsidR="00255F1D">
        <w:t>significant</w:t>
      </w:r>
      <w:r w:rsidR="00C460A7">
        <w:t>.</w:t>
      </w:r>
    </w:p>
    <w:p w14:paraId="435A887F" w14:textId="78858CE4" w:rsidR="00C96802" w:rsidRPr="00B83E66" w:rsidRDefault="00C82F6E" w:rsidP="00C82F6E">
      <w:pPr>
        <w:pStyle w:val="Proposal"/>
      </w:pPr>
      <w:bookmarkStart w:id="3" w:name="_Toc481694773"/>
      <w:bookmarkStart w:id="4" w:name="_Toc481699418"/>
      <w:bookmarkStart w:id="5" w:name="_Toc481748369"/>
      <w:bookmarkStart w:id="6" w:name="_Toc481756513"/>
      <w:r>
        <w:rPr>
          <w:rFonts w:eastAsia="MS Mincho"/>
          <w:lang w:val="en-US" w:eastAsia="ja-JP"/>
        </w:rPr>
        <w:t xml:space="preserve">The PTRS </w:t>
      </w:r>
      <w:r w:rsidR="00841BA3">
        <w:rPr>
          <w:rFonts w:eastAsia="MS Mincho" w:hint="eastAsia"/>
          <w:lang w:val="en-US" w:eastAsia="ja-JP"/>
        </w:rPr>
        <w:t xml:space="preserve">presence </w:t>
      </w:r>
      <w:r w:rsidR="00255F1D">
        <w:rPr>
          <w:rFonts w:eastAsia="MS Mincho"/>
          <w:lang w:val="en-US" w:eastAsia="ja-JP"/>
        </w:rPr>
        <w:t xml:space="preserve">should </w:t>
      </w:r>
      <w:r w:rsidR="00BE6548">
        <w:rPr>
          <w:rFonts w:eastAsia="MS Mincho"/>
          <w:lang w:val="en-US" w:eastAsia="ja-JP"/>
        </w:rPr>
        <w:t>depend on</w:t>
      </w:r>
      <w:r>
        <w:rPr>
          <w:rFonts w:eastAsia="MS Mincho"/>
          <w:lang w:val="en-US" w:eastAsia="ja-JP"/>
        </w:rPr>
        <w:t xml:space="preserve"> </w:t>
      </w:r>
      <w:r w:rsidR="00314EFC">
        <w:rPr>
          <w:rFonts w:eastAsia="MS Mincho"/>
          <w:lang w:val="en-US" w:eastAsia="ja-JP"/>
        </w:rPr>
        <w:t xml:space="preserve">SCS, </w:t>
      </w:r>
      <w:r>
        <w:rPr>
          <w:rFonts w:eastAsia="MS Mincho" w:hint="eastAsia"/>
          <w:lang w:val="en-US" w:eastAsia="ja-JP"/>
        </w:rPr>
        <w:t>MCS</w:t>
      </w:r>
      <w:r>
        <w:rPr>
          <w:rFonts w:eastAsia="MS Mincho"/>
          <w:lang w:val="en-US" w:eastAsia="ja-JP"/>
        </w:rPr>
        <w:t xml:space="preserve"> and scheduled BW.</w:t>
      </w:r>
      <w:bookmarkEnd w:id="3"/>
      <w:bookmarkEnd w:id="4"/>
      <w:bookmarkEnd w:id="5"/>
      <w:bookmarkEnd w:id="6"/>
    </w:p>
    <w:p w14:paraId="1146D4F2" w14:textId="008EF1F9" w:rsidR="003C6CB5" w:rsidRDefault="001229D4" w:rsidP="00EB422C">
      <w:r>
        <w:t xml:space="preserve">Moreover, the evaluation results </w:t>
      </w:r>
      <w:r w:rsidR="00255F1D">
        <w:t xml:space="preserve">further </w:t>
      </w:r>
      <w:r>
        <w:t xml:space="preserve">show that the best </w:t>
      </w:r>
      <w:r w:rsidR="002F0761">
        <w:t xml:space="preserve">combination of time and </w:t>
      </w:r>
      <w:r>
        <w:t xml:space="preserve">frequency </w:t>
      </w:r>
      <w:r w:rsidR="003C6CB5">
        <w:t>densit</w:t>
      </w:r>
      <w:r w:rsidR="002F0761">
        <w:t>ies</w:t>
      </w:r>
      <w:r w:rsidR="003C6CB5">
        <w:t xml:space="preserve"> </w:t>
      </w:r>
      <w:r>
        <w:t xml:space="preserve">for PTRS is also dependent on SCS, MCS and scheduled BW. </w:t>
      </w:r>
      <w:r w:rsidR="003C6CB5">
        <w:t>For example, PTRS time density 2 and frequency density 1 gives the best results for 60 kHz SCS, 64-QAM(5/6), and 2 PRB scheduling BW, while time density 1 and frequency density 4 gives the best results for 120 kHz SCS, 64-QAM(5/6) and 32 PRB.</w:t>
      </w:r>
    </w:p>
    <w:p w14:paraId="701E6E27" w14:textId="4A29CBA4" w:rsidR="003C6CB5" w:rsidRPr="007631B8" w:rsidRDefault="003C6CB5" w:rsidP="003C6CB5">
      <w:pPr>
        <w:pStyle w:val="Observation"/>
      </w:pPr>
      <w:r>
        <w:rPr>
          <w:rFonts w:eastAsia="MS Mincho"/>
          <w:lang w:val="en-US" w:eastAsia="ja-JP"/>
        </w:rPr>
        <w:t xml:space="preserve">The best </w:t>
      </w:r>
      <w:r w:rsidR="002F0761">
        <w:rPr>
          <w:rFonts w:eastAsia="MS Mincho"/>
          <w:lang w:val="en-US" w:eastAsia="ja-JP"/>
        </w:rPr>
        <w:t xml:space="preserve">combination of time and frequency densities for </w:t>
      </w:r>
      <w:r>
        <w:rPr>
          <w:rFonts w:eastAsia="MS Mincho"/>
          <w:lang w:val="en-US" w:eastAsia="ja-JP"/>
        </w:rPr>
        <w:t xml:space="preserve">PTRS </w:t>
      </w:r>
      <w:r w:rsidR="009F7E73">
        <w:rPr>
          <w:rFonts w:eastAsia="MS Mincho"/>
          <w:lang w:val="en-US" w:eastAsia="ja-JP"/>
        </w:rPr>
        <w:t>depends on</w:t>
      </w:r>
      <w:r>
        <w:rPr>
          <w:rFonts w:eastAsia="MS Mincho"/>
          <w:lang w:val="en-US" w:eastAsia="ja-JP"/>
        </w:rPr>
        <w:t xml:space="preserve"> </w:t>
      </w:r>
      <w:r>
        <w:rPr>
          <w:rFonts w:eastAsia="MS Mincho" w:hint="eastAsia"/>
          <w:lang w:val="en-US" w:eastAsia="ja-JP"/>
        </w:rPr>
        <w:t>MCS</w:t>
      </w:r>
      <w:r>
        <w:rPr>
          <w:rFonts w:eastAsia="MS Mincho"/>
          <w:lang w:val="en-US" w:eastAsia="ja-JP"/>
        </w:rPr>
        <w:t>, SCS and scheduled BW</w:t>
      </w:r>
      <w:r w:rsidR="009F7E73">
        <w:rPr>
          <w:rFonts w:eastAsia="MS Mincho"/>
          <w:lang w:val="en-US" w:eastAsia="ja-JP"/>
        </w:rPr>
        <w:t xml:space="preserve"> jointly</w:t>
      </w:r>
      <w:r>
        <w:rPr>
          <w:rFonts w:eastAsia="MS Mincho"/>
          <w:lang w:val="en-US" w:eastAsia="ja-JP"/>
        </w:rPr>
        <w:t>.</w:t>
      </w:r>
    </w:p>
    <w:p w14:paraId="6FE38C0D" w14:textId="77777777" w:rsidR="009F7E73" w:rsidRDefault="00BE6548" w:rsidP="007631B8">
      <w:pPr>
        <w:pStyle w:val="BodyText"/>
        <w:rPr>
          <w:rFonts w:eastAsia="MS Mincho"/>
          <w:lang w:val="en-US" w:eastAsia="ja-JP"/>
        </w:rPr>
      </w:pPr>
      <w:r>
        <w:rPr>
          <w:rFonts w:eastAsia="MS Mincho"/>
          <w:lang w:val="en-US" w:eastAsia="ja-JP"/>
        </w:rPr>
        <w:lastRenderedPageBreak/>
        <w:t xml:space="preserve">However, making the densities depend on a joint consideration may lead to unnecessary complexity and it is worth considering a decoupled approach where frequency density is only dependent on the scheduling BW </w:t>
      </w:r>
      <w:r w:rsidR="009F7E73">
        <w:rPr>
          <w:rFonts w:eastAsia="MS Mincho"/>
          <w:lang w:val="en-US" w:eastAsia="ja-JP"/>
        </w:rPr>
        <w:t xml:space="preserve">(as already agreed) </w:t>
      </w:r>
      <w:r>
        <w:rPr>
          <w:rFonts w:eastAsia="MS Mincho"/>
          <w:lang w:val="en-US" w:eastAsia="ja-JP"/>
        </w:rPr>
        <w:t>while the time density depends on MCS and SCS. With this decoupling it is observed from the simulated cases that the loss compared to full coupled density determination {scheduling BW, MCS,</w:t>
      </w:r>
      <w:r w:rsidR="009F7E73">
        <w:rPr>
          <w:rFonts w:eastAsia="MS Mincho"/>
          <w:lang w:val="en-US" w:eastAsia="ja-JP"/>
        </w:rPr>
        <w:t xml:space="preserve"> </w:t>
      </w:r>
      <w:r>
        <w:rPr>
          <w:rFonts w:eastAsia="MS Mincho"/>
          <w:lang w:val="en-US" w:eastAsia="ja-JP"/>
        </w:rPr>
        <w:t>SCS} is only 0.1-0.2 b/s/Hz in these link evaluations.</w:t>
      </w:r>
    </w:p>
    <w:p w14:paraId="18E3E1D5" w14:textId="3F44ADBE" w:rsidR="00BE6548" w:rsidRPr="007631B8" w:rsidRDefault="009F7E73">
      <w:pPr>
        <w:pStyle w:val="Observation"/>
      </w:pPr>
      <w:r>
        <w:rPr>
          <w:rFonts w:eastAsia="MS Mincho"/>
          <w:lang w:val="en-US" w:eastAsia="ja-JP"/>
        </w:rPr>
        <w:t>The spectral efficiency gain in determining the frequency density on additional parameters than the scheduling BW is modest (0.1-0.2 b/s/Hz) in the simulated cases</w:t>
      </w:r>
      <w:r w:rsidR="00B537BE">
        <w:rPr>
          <w:rFonts w:eastAsia="MS Mincho"/>
          <w:lang w:val="en-US" w:eastAsia="ja-JP"/>
        </w:rPr>
        <w:t>.</w:t>
      </w:r>
    </w:p>
    <w:p w14:paraId="62783E73" w14:textId="6769F5B2" w:rsidR="009F7E73" w:rsidRDefault="009F7E73" w:rsidP="007631B8">
      <w:pPr>
        <w:pStyle w:val="BodyText"/>
      </w:pPr>
      <w:r>
        <w:rPr>
          <w:rFonts w:eastAsia="MS Mincho"/>
          <w:lang w:val="en-US" w:eastAsia="ja-JP"/>
        </w:rPr>
        <w:t>Moreover, this gain is using a link level evaluations and the gains in system level evaluation with additional impairments is likely to be smaller or negligible. We thus make these proposals:</w:t>
      </w:r>
    </w:p>
    <w:p w14:paraId="443EC5AE" w14:textId="2F453D4C" w:rsidR="00270C1C" w:rsidRDefault="009F7E73" w:rsidP="007631B8">
      <w:pPr>
        <w:pStyle w:val="Proposal"/>
      </w:pPr>
      <w:bookmarkStart w:id="7" w:name="_Toc481694774"/>
      <w:bookmarkStart w:id="8" w:name="_Toc481699419"/>
      <w:bookmarkStart w:id="9" w:name="_Toc481748370"/>
      <w:bookmarkStart w:id="10" w:name="_Toc481756514"/>
      <w:r>
        <w:t>Make a working assumption that the</w:t>
      </w:r>
      <w:bookmarkEnd w:id="7"/>
      <w:bookmarkEnd w:id="8"/>
      <w:bookmarkEnd w:id="9"/>
      <w:r w:rsidR="003C6CB5">
        <w:rPr>
          <w:rFonts w:eastAsia="MS Mincho"/>
          <w:lang w:val="en-US" w:eastAsia="ja-JP"/>
        </w:rPr>
        <w:t xml:space="preserve"> </w:t>
      </w:r>
      <w:bookmarkStart w:id="11" w:name="_Toc481694775"/>
      <w:bookmarkStart w:id="12" w:name="_Toc481699420"/>
      <w:bookmarkStart w:id="13" w:name="_Toc481748371"/>
      <w:r w:rsidR="003C6CB5">
        <w:rPr>
          <w:rFonts w:eastAsia="MS Mincho"/>
          <w:lang w:val="en-US" w:eastAsia="ja-JP"/>
        </w:rPr>
        <w:t>PTRS</w:t>
      </w:r>
      <w:r>
        <w:rPr>
          <w:rFonts w:eastAsia="MS Mincho"/>
          <w:lang w:val="en-US" w:eastAsia="ja-JP"/>
        </w:rPr>
        <w:t xml:space="preserve"> </w:t>
      </w:r>
      <w:r w:rsidR="003C6CB5">
        <w:rPr>
          <w:rFonts w:eastAsia="MS Mincho"/>
          <w:lang w:val="en-US" w:eastAsia="ja-JP"/>
        </w:rPr>
        <w:t>freq. densit</w:t>
      </w:r>
      <w:r>
        <w:rPr>
          <w:rFonts w:eastAsia="MS Mincho"/>
          <w:lang w:val="en-US" w:eastAsia="ja-JP"/>
        </w:rPr>
        <w:t>y</w:t>
      </w:r>
      <w:r w:rsidR="003C6CB5">
        <w:rPr>
          <w:rFonts w:eastAsia="MS Mincho"/>
          <w:lang w:val="en-US" w:eastAsia="ja-JP"/>
        </w:rPr>
        <w:t xml:space="preserve"> </w:t>
      </w:r>
      <w:r>
        <w:rPr>
          <w:rFonts w:eastAsia="MS Mincho"/>
          <w:lang w:val="en-US" w:eastAsia="ja-JP"/>
        </w:rPr>
        <w:t>is</w:t>
      </w:r>
      <w:r w:rsidR="003C6CB5">
        <w:rPr>
          <w:rFonts w:eastAsia="MS Mincho"/>
          <w:lang w:val="en-US" w:eastAsia="ja-JP"/>
        </w:rPr>
        <w:t xml:space="preserve"> </w:t>
      </w:r>
      <w:r>
        <w:rPr>
          <w:rFonts w:eastAsia="MS Mincho"/>
          <w:lang w:val="en-US" w:eastAsia="ja-JP"/>
        </w:rPr>
        <w:t>determined by the</w:t>
      </w:r>
      <w:r w:rsidR="003C6CB5">
        <w:rPr>
          <w:rFonts w:eastAsia="MS Mincho" w:hint="eastAsia"/>
          <w:lang w:val="en-US" w:eastAsia="ja-JP"/>
        </w:rPr>
        <w:t xml:space="preserve"> </w:t>
      </w:r>
      <w:r w:rsidR="003C6CB5">
        <w:rPr>
          <w:rFonts w:eastAsia="MS Mincho"/>
          <w:lang w:val="en-US" w:eastAsia="ja-JP"/>
        </w:rPr>
        <w:t>scheduled BW</w:t>
      </w:r>
      <w:r>
        <w:rPr>
          <w:rFonts w:eastAsia="MS Mincho"/>
          <w:lang w:val="en-US" w:eastAsia="ja-JP"/>
        </w:rPr>
        <w:t xml:space="preserve"> only, unless scenarios with significant benefits have been demonstrated with using a dependence on additional parameters</w:t>
      </w:r>
      <w:r w:rsidR="003C6CB5">
        <w:rPr>
          <w:rFonts w:eastAsia="MS Mincho"/>
          <w:lang w:val="en-US" w:eastAsia="ja-JP"/>
        </w:rPr>
        <w:t>.</w:t>
      </w:r>
      <w:bookmarkStart w:id="14" w:name="_Toc481748372"/>
      <w:bookmarkEnd w:id="10"/>
      <w:bookmarkEnd w:id="11"/>
      <w:bookmarkEnd w:id="12"/>
      <w:bookmarkEnd w:id="13"/>
      <w:bookmarkEnd w:id="14"/>
    </w:p>
    <w:p w14:paraId="205C793B" w14:textId="36696807" w:rsidR="004B0FB3" w:rsidRPr="007631B8" w:rsidRDefault="00270C1C">
      <w:pPr>
        <w:pStyle w:val="Proposal"/>
      </w:pPr>
      <w:bookmarkStart w:id="15" w:name="_Toc481748373"/>
      <w:bookmarkStart w:id="16" w:name="_Toc481756515"/>
      <w:r>
        <w:t>The PTRS time density is determined by the MCS and SCS</w:t>
      </w:r>
      <w:bookmarkEnd w:id="15"/>
      <w:r w:rsidR="00B537BE">
        <w:t>.</w:t>
      </w:r>
      <w:bookmarkEnd w:id="16"/>
    </w:p>
    <w:p w14:paraId="574707BD" w14:textId="77777777" w:rsidR="00270C1C" w:rsidRDefault="00270C1C" w:rsidP="007631B8">
      <w:pPr>
        <w:pStyle w:val="Proposal"/>
        <w:numPr>
          <w:ilvl w:val="0"/>
          <w:numId w:val="0"/>
        </w:numPr>
      </w:pPr>
      <w:bookmarkStart w:id="17" w:name="_Toc481699422"/>
      <w:bookmarkStart w:id="18" w:name="_Ref481583660"/>
      <w:bookmarkStart w:id="19" w:name="_GoBack"/>
      <w:bookmarkEnd w:id="17"/>
      <w:bookmarkEnd w:id="19"/>
    </w:p>
    <w:bookmarkEnd w:id="18"/>
    <w:p w14:paraId="2373848B" w14:textId="7DB2E681" w:rsidR="00013D74" w:rsidRDefault="00013D74" w:rsidP="007631B8">
      <w:pPr>
        <w:pStyle w:val="BodyText"/>
      </w:pPr>
      <w:r>
        <w:t xml:space="preserve">The dependencies between time and frequency densities can be expressed as two configuration table like </w:t>
      </w:r>
      <w:r>
        <w:fldChar w:fldCharType="begin"/>
      </w:r>
      <w:r>
        <w:instrText xml:space="preserve"> REF _Ref481742402 \h </w:instrText>
      </w:r>
      <w:r w:rsidR="004B0FB3">
        <w:instrText xml:space="preserve"> \* MERGEFORMAT </w:instrText>
      </w:r>
      <w:r>
        <w:fldChar w:fldCharType="separate"/>
      </w:r>
      <w:r w:rsidR="005B79D5">
        <w:t xml:space="preserve">Table </w:t>
      </w:r>
      <w:r w:rsidR="005B79D5">
        <w:rPr>
          <w:noProof/>
        </w:rPr>
        <w:t>1</w:t>
      </w:r>
      <w:r>
        <w:fldChar w:fldCharType="end"/>
      </w:r>
      <w:r>
        <w:t xml:space="preserve"> and </w:t>
      </w:r>
      <w:r>
        <w:fldChar w:fldCharType="begin"/>
      </w:r>
      <w:r>
        <w:instrText xml:space="preserve"> REF _Ref481742404 \h </w:instrText>
      </w:r>
      <w:r w:rsidR="004B0FB3">
        <w:instrText xml:space="preserve"> \* MERGEFORMAT </w:instrText>
      </w:r>
      <w:r>
        <w:fldChar w:fldCharType="separate"/>
      </w:r>
      <w:r w:rsidR="005B79D5">
        <w:t xml:space="preserve">Table </w:t>
      </w:r>
      <w:r w:rsidR="005B79D5">
        <w:rPr>
          <w:noProof/>
        </w:rPr>
        <w:t>2</w:t>
      </w:r>
      <w:r>
        <w:fldChar w:fldCharType="end"/>
      </w:r>
      <w:r>
        <w:t xml:space="preserve"> for each SCS. Each table is divided in different intervals (limited by the MCS/scheduled BW thresholds) and each interval contains the following information:</w:t>
      </w:r>
    </w:p>
    <w:p w14:paraId="21B09D04" w14:textId="77777777" w:rsidR="00013D74" w:rsidRDefault="00013D74" w:rsidP="00013D74">
      <w:pPr>
        <w:pStyle w:val="ListParagraph"/>
        <w:numPr>
          <w:ilvl w:val="0"/>
          <w:numId w:val="17"/>
        </w:numPr>
      </w:pPr>
      <w:r>
        <w:t>PTRS presence flag (ON or OFF)</w:t>
      </w:r>
    </w:p>
    <w:p w14:paraId="15602DA3" w14:textId="608D8738" w:rsidR="00013D74" w:rsidRDefault="00013D74" w:rsidP="007631B8">
      <w:pPr>
        <w:pStyle w:val="ListParagraph"/>
        <w:numPr>
          <w:ilvl w:val="0"/>
          <w:numId w:val="17"/>
        </w:numPr>
      </w:pPr>
      <w:r>
        <w:t>PTRS time/freq density</w:t>
      </w:r>
    </w:p>
    <w:p w14:paraId="30894AC2" w14:textId="308E537F" w:rsidR="00013D74" w:rsidRPr="000F43D9" w:rsidRDefault="00013D74">
      <w:r>
        <w:t xml:space="preserve">For each transmission, the interval </w:t>
      </w:r>
      <w:r w:rsidR="00A14A70">
        <w:rPr>
          <w:i/>
        </w:rPr>
        <w:t>a</w:t>
      </w:r>
      <w:r w:rsidR="00A14A70">
        <w:t xml:space="preserve"> </w:t>
      </w:r>
      <w:r>
        <w:t xml:space="preserve">related with the MCS and </w:t>
      </w:r>
      <w:r w:rsidR="00A14A70">
        <w:t xml:space="preserve">the interval </w:t>
      </w:r>
      <w:r w:rsidR="00A14A70" w:rsidRPr="007631B8">
        <w:rPr>
          <w:i/>
        </w:rPr>
        <w:t>b</w:t>
      </w:r>
      <w:r w:rsidR="00A14A70">
        <w:t xml:space="preserve"> related with the </w:t>
      </w:r>
      <w:r>
        <w:t xml:space="preserve">scheduled bandwidth </w:t>
      </w:r>
      <w:r w:rsidR="00A14A70">
        <w:t xml:space="preserve">is selected. If </w:t>
      </w:r>
      <w:r w:rsidR="00A14A70" w:rsidRPr="007631B8">
        <w:rPr>
          <w:i/>
        </w:rPr>
        <w:t>MCS_PTRS_flag=ON</w:t>
      </w:r>
      <w:r w:rsidR="00A14A70">
        <w:t xml:space="preserve"> </w:t>
      </w:r>
      <w:r w:rsidR="00B90670">
        <w:t>and</w:t>
      </w:r>
      <w:r w:rsidR="00A14A70">
        <w:t xml:space="preserve"> </w:t>
      </w:r>
      <w:r w:rsidR="00A14A70" w:rsidRPr="007631B8">
        <w:rPr>
          <w:i/>
        </w:rPr>
        <w:t>RB_PTRS_flag=ON</w:t>
      </w:r>
      <w:r w:rsidR="00A14A70">
        <w:t xml:space="preserve">, PTRS is scheduled with Time density </w:t>
      </w:r>
      <w:r w:rsidR="00A14A70" w:rsidRPr="007631B8">
        <w:rPr>
          <w:i/>
        </w:rPr>
        <w:t>Y</w:t>
      </w:r>
      <w:r w:rsidR="00A14A70" w:rsidRPr="007631B8">
        <w:rPr>
          <w:i/>
          <w:vertAlign w:val="subscript"/>
        </w:rPr>
        <w:t>a</w:t>
      </w:r>
      <w:r w:rsidR="00A14A70">
        <w:t xml:space="preserve"> and frequency density </w:t>
      </w:r>
      <w:r w:rsidR="00A14A70" w:rsidRPr="007631B8">
        <w:rPr>
          <w:i/>
        </w:rPr>
        <w:t>X</w:t>
      </w:r>
      <w:r w:rsidR="00A14A70" w:rsidRPr="007631B8">
        <w:rPr>
          <w:i/>
          <w:vertAlign w:val="subscript"/>
        </w:rPr>
        <w:t>b</w:t>
      </w:r>
      <w:r w:rsidR="000F43D9">
        <w:t xml:space="preserve">. If </w:t>
      </w:r>
      <w:r w:rsidR="000F43D9" w:rsidRPr="007631B8">
        <w:rPr>
          <w:i/>
        </w:rPr>
        <w:t>MCS_PTRS_flag=OFF</w:t>
      </w:r>
      <w:r w:rsidR="000F43D9">
        <w:t xml:space="preserve"> or </w:t>
      </w:r>
      <w:r w:rsidR="000F43D9" w:rsidRPr="007631B8">
        <w:rPr>
          <w:i/>
        </w:rPr>
        <w:t>RB_PTRS_flag=OFF</w:t>
      </w:r>
      <w:r w:rsidR="000F43D9">
        <w:t xml:space="preserve"> PTRS is not scheduled.</w:t>
      </w:r>
    </w:p>
    <w:p w14:paraId="682B58E2" w14:textId="72A01A2F" w:rsidR="00013D74" w:rsidRDefault="00013D74" w:rsidP="00013D74">
      <w:r>
        <w:t xml:space="preserve">The creation of </w:t>
      </w:r>
      <w:r w:rsidR="000F43D9">
        <w:t>the</w:t>
      </w:r>
      <w:r>
        <w:t xml:space="preserve"> table</w:t>
      </w:r>
      <w:r w:rsidR="000F43D9">
        <w:t>s</w:t>
      </w:r>
      <w:r>
        <w:t xml:space="preserve"> is highly dependent on state of the art UE implementation and used oscillators and it is thus up to RAN4 to determine the thresholds and intervals of this table.</w:t>
      </w:r>
    </w:p>
    <w:p w14:paraId="2E7D43E2" w14:textId="77EC2D25" w:rsidR="0050148C" w:rsidRDefault="000F43D9" w:rsidP="007631B8">
      <w:pPr>
        <w:pStyle w:val="Proposal"/>
      </w:pPr>
      <w:bookmarkStart w:id="20" w:name="_Toc481748374"/>
      <w:bookmarkStart w:id="21" w:name="_Toc481756516"/>
      <w:r>
        <w:t>Inform RAN4 about the PTRS decisions so they can start working on deciding on the MCS thresholds and scheduling BW thresholds for the time and frequency densities suggested by RAN1</w:t>
      </w:r>
      <w:bookmarkEnd w:id="20"/>
      <w:r w:rsidR="00B537BE">
        <w:t>.</w:t>
      </w:r>
      <w:bookmarkEnd w:id="21"/>
    </w:p>
    <w:p w14:paraId="1C4D0EC6" w14:textId="77777777" w:rsidR="0050148C" w:rsidRDefault="0050148C"/>
    <w:tbl>
      <w:tblPr>
        <w:tblStyle w:val="TableGrid"/>
        <w:tblW w:w="0" w:type="auto"/>
        <w:tblInd w:w="2285" w:type="dxa"/>
        <w:tblLook w:val="04A0" w:firstRow="1" w:lastRow="0" w:firstColumn="1" w:lastColumn="0" w:noHBand="0" w:noVBand="1"/>
      </w:tblPr>
      <w:tblGrid>
        <w:gridCol w:w="2093"/>
        <w:gridCol w:w="1474"/>
        <w:gridCol w:w="1418"/>
      </w:tblGrid>
      <w:tr w:rsidR="0050148C" w:rsidRPr="00497919" w14:paraId="0ABA351B" w14:textId="77777777" w:rsidTr="007631B8">
        <w:tc>
          <w:tcPr>
            <w:tcW w:w="2093" w:type="dxa"/>
            <w:tcBorders>
              <w:top w:val="single" w:sz="8" w:space="0" w:color="auto"/>
              <w:left w:val="single" w:sz="8" w:space="0" w:color="auto"/>
              <w:right w:val="single" w:sz="8" w:space="0" w:color="auto"/>
            </w:tcBorders>
            <w:shd w:val="clear" w:color="auto" w:fill="B6DDE8" w:themeFill="accent5" w:themeFillTint="66"/>
            <w:vAlign w:val="center"/>
          </w:tcPr>
          <w:p w14:paraId="33E91B62" w14:textId="52D5B253" w:rsidR="0050148C" w:rsidRPr="00101192" w:rsidRDefault="0050148C" w:rsidP="00A84CD8">
            <w:pPr>
              <w:jc w:val="center"/>
              <w:rPr>
                <w:b/>
                <w:sz w:val="18"/>
              </w:rPr>
            </w:pPr>
            <w:r w:rsidRPr="00101192">
              <w:rPr>
                <w:b/>
                <w:sz w:val="18"/>
              </w:rPr>
              <w:t>MCS</w:t>
            </w:r>
            <w:r>
              <w:rPr>
                <w:b/>
                <w:sz w:val="18"/>
                <w:vertAlign w:val="subscript"/>
              </w:rPr>
              <w:t>0</w:t>
            </w:r>
            <w:r w:rsidRPr="00101192">
              <w:rPr>
                <w:b/>
                <w:sz w:val="18"/>
              </w:rPr>
              <w:t>&lt;MCS&lt; MCS</w:t>
            </w:r>
            <w:r>
              <w:rPr>
                <w:b/>
                <w:sz w:val="18"/>
                <w:vertAlign w:val="subscript"/>
              </w:rPr>
              <w:t>1</w:t>
            </w:r>
          </w:p>
        </w:tc>
        <w:tc>
          <w:tcPr>
            <w:tcW w:w="1474" w:type="dxa"/>
            <w:tcBorders>
              <w:top w:val="single" w:sz="8" w:space="0" w:color="auto"/>
              <w:left w:val="single" w:sz="8" w:space="0" w:color="auto"/>
            </w:tcBorders>
            <w:shd w:val="clear" w:color="auto" w:fill="F2F2F2" w:themeFill="background1" w:themeFillShade="F2"/>
            <w:vAlign w:val="center"/>
          </w:tcPr>
          <w:p w14:paraId="6C9A3872" w14:textId="483C301D" w:rsidR="0050148C" w:rsidRPr="00497919" w:rsidRDefault="00C1742B">
            <w:pPr>
              <w:jc w:val="center"/>
              <w:rPr>
                <w:i/>
                <w:sz w:val="16"/>
              </w:rPr>
            </w:pPr>
            <w:r>
              <w:rPr>
                <w:i/>
                <w:sz w:val="16"/>
              </w:rPr>
              <w:t>MCS_PTRS_</w:t>
            </w:r>
            <w:r w:rsidR="0050148C">
              <w:rPr>
                <w:i/>
                <w:sz w:val="16"/>
              </w:rPr>
              <w:t>flag</w:t>
            </w:r>
          </w:p>
        </w:tc>
        <w:tc>
          <w:tcPr>
            <w:tcW w:w="1418" w:type="dxa"/>
            <w:tcBorders>
              <w:top w:val="single" w:sz="8" w:space="0" w:color="auto"/>
              <w:left w:val="single" w:sz="8" w:space="0" w:color="auto"/>
            </w:tcBorders>
            <w:shd w:val="clear" w:color="auto" w:fill="F2F2F2" w:themeFill="background1" w:themeFillShade="F2"/>
            <w:vAlign w:val="center"/>
          </w:tcPr>
          <w:p w14:paraId="5FCEE74E" w14:textId="3F6BFD96" w:rsidR="0050148C" w:rsidRPr="00497919" w:rsidRDefault="00C1742B" w:rsidP="00A84CD8">
            <w:pPr>
              <w:jc w:val="center"/>
              <w:rPr>
                <w:i/>
                <w:sz w:val="16"/>
              </w:rPr>
            </w:pPr>
            <w:r>
              <w:rPr>
                <w:i/>
                <w:sz w:val="16"/>
              </w:rPr>
              <w:t>Time</w:t>
            </w:r>
            <w:r w:rsidR="0050148C" w:rsidRPr="00497919">
              <w:rPr>
                <w:i/>
                <w:sz w:val="16"/>
              </w:rPr>
              <w:t xml:space="preserve"> density Y</w:t>
            </w:r>
            <w:r w:rsidR="0050148C">
              <w:rPr>
                <w:i/>
                <w:sz w:val="16"/>
                <w:vertAlign w:val="subscript"/>
              </w:rPr>
              <w:t>0</w:t>
            </w:r>
          </w:p>
        </w:tc>
      </w:tr>
      <w:tr w:rsidR="0050148C" w:rsidRPr="00497919" w14:paraId="26F58849" w14:textId="77777777" w:rsidTr="007631B8">
        <w:tc>
          <w:tcPr>
            <w:tcW w:w="2093" w:type="dxa"/>
            <w:tcBorders>
              <w:left w:val="single" w:sz="8" w:space="0" w:color="auto"/>
              <w:right w:val="single" w:sz="8" w:space="0" w:color="auto"/>
            </w:tcBorders>
            <w:shd w:val="clear" w:color="auto" w:fill="B6DDE8" w:themeFill="accent5" w:themeFillTint="66"/>
            <w:vAlign w:val="center"/>
          </w:tcPr>
          <w:p w14:paraId="2493FF89" w14:textId="6FE3FA83" w:rsidR="0050148C" w:rsidRPr="00101192" w:rsidRDefault="0050148C" w:rsidP="00A84CD8">
            <w:pPr>
              <w:jc w:val="center"/>
              <w:rPr>
                <w:b/>
                <w:sz w:val="18"/>
              </w:rPr>
            </w:pPr>
            <w:r w:rsidRPr="00101192">
              <w:rPr>
                <w:b/>
                <w:sz w:val="18"/>
              </w:rPr>
              <w:t>MCS</w:t>
            </w:r>
            <w:r>
              <w:rPr>
                <w:b/>
                <w:sz w:val="18"/>
                <w:vertAlign w:val="subscript"/>
              </w:rPr>
              <w:t>1</w:t>
            </w:r>
            <w:r w:rsidRPr="00101192">
              <w:rPr>
                <w:b/>
                <w:sz w:val="18"/>
              </w:rPr>
              <w:t>&lt;MCS&lt; MCS</w:t>
            </w:r>
            <w:r>
              <w:rPr>
                <w:b/>
                <w:sz w:val="18"/>
                <w:vertAlign w:val="subscript"/>
              </w:rPr>
              <w:t>2</w:t>
            </w:r>
          </w:p>
        </w:tc>
        <w:tc>
          <w:tcPr>
            <w:tcW w:w="1474" w:type="dxa"/>
            <w:tcBorders>
              <w:left w:val="single" w:sz="8" w:space="0" w:color="auto"/>
            </w:tcBorders>
            <w:shd w:val="clear" w:color="auto" w:fill="F2F2F2" w:themeFill="background1" w:themeFillShade="F2"/>
            <w:vAlign w:val="center"/>
          </w:tcPr>
          <w:p w14:paraId="71E8FB90" w14:textId="2F7B6F9E" w:rsidR="0050148C" w:rsidRPr="00497919" w:rsidRDefault="00C1742B" w:rsidP="00A84CD8">
            <w:pPr>
              <w:jc w:val="center"/>
              <w:rPr>
                <w:i/>
                <w:sz w:val="16"/>
              </w:rPr>
            </w:pPr>
            <w:r>
              <w:rPr>
                <w:i/>
                <w:sz w:val="16"/>
              </w:rPr>
              <w:t>MCS_PTRS_flag</w:t>
            </w:r>
          </w:p>
        </w:tc>
        <w:tc>
          <w:tcPr>
            <w:tcW w:w="1418" w:type="dxa"/>
            <w:tcBorders>
              <w:left w:val="single" w:sz="8" w:space="0" w:color="auto"/>
            </w:tcBorders>
            <w:shd w:val="clear" w:color="auto" w:fill="F2F2F2" w:themeFill="background1" w:themeFillShade="F2"/>
            <w:vAlign w:val="center"/>
          </w:tcPr>
          <w:p w14:paraId="1207CA56" w14:textId="71FA5DB7" w:rsidR="0050148C" w:rsidRPr="00497919" w:rsidRDefault="00C1742B" w:rsidP="00A84CD8">
            <w:pPr>
              <w:jc w:val="center"/>
              <w:rPr>
                <w:i/>
                <w:sz w:val="16"/>
              </w:rPr>
            </w:pPr>
            <w:r>
              <w:rPr>
                <w:i/>
                <w:sz w:val="16"/>
              </w:rPr>
              <w:t>Time</w:t>
            </w:r>
            <w:r w:rsidR="0050148C" w:rsidRPr="00497919">
              <w:rPr>
                <w:i/>
                <w:sz w:val="16"/>
              </w:rPr>
              <w:t xml:space="preserve"> density Y</w:t>
            </w:r>
            <w:r w:rsidR="0050148C">
              <w:rPr>
                <w:i/>
                <w:sz w:val="16"/>
                <w:vertAlign w:val="subscript"/>
              </w:rPr>
              <w:t>1</w:t>
            </w:r>
          </w:p>
        </w:tc>
      </w:tr>
      <w:tr w:rsidR="0050148C" w:rsidRPr="00497919" w14:paraId="51353786" w14:textId="77777777" w:rsidTr="007631B8">
        <w:trPr>
          <w:trHeight w:val="710"/>
        </w:trPr>
        <w:tc>
          <w:tcPr>
            <w:tcW w:w="2093" w:type="dxa"/>
            <w:tcBorders>
              <w:left w:val="single" w:sz="8" w:space="0" w:color="auto"/>
              <w:right w:val="single" w:sz="8" w:space="0" w:color="auto"/>
            </w:tcBorders>
            <w:shd w:val="clear" w:color="auto" w:fill="B6DDE8" w:themeFill="accent5" w:themeFillTint="66"/>
            <w:vAlign w:val="center"/>
          </w:tcPr>
          <w:p w14:paraId="347A2300" w14:textId="77777777" w:rsidR="0050148C" w:rsidRPr="00101192" w:rsidRDefault="0050148C" w:rsidP="00A84CD8">
            <w:pPr>
              <w:jc w:val="center"/>
              <w:rPr>
                <w:b/>
                <w:sz w:val="18"/>
              </w:rPr>
            </w:pPr>
            <w:r w:rsidRPr="00101192">
              <w:rPr>
                <w:b/>
                <w:sz w:val="18"/>
              </w:rPr>
              <w:t>…</w:t>
            </w:r>
          </w:p>
        </w:tc>
        <w:tc>
          <w:tcPr>
            <w:tcW w:w="1474" w:type="dxa"/>
            <w:tcBorders>
              <w:left w:val="single" w:sz="8" w:space="0" w:color="auto"/>
            </w:tcBorders>
            <w:shd w:val="clear" w:color="auto" w:fill="F2F2F2" w:themeFill="background1" w:themeFillShade="F2"/>
            <w:vAlign w:val="center"/>
          </w:tcPr>
          <w:p w14:paraId="348EAB89" w14:textId="5D63903F" w:rsidR="0050148C" w:rsidRPr="00497919" w:rsidRDefault="0050148C" w:rsidP="00A84CD8">
            <w:pPr>
              <w:jc w:val="center"/>
              <w:rPr>
                <w:i/>
                <w:sz w:val="16"/>
              </w:rPr>
            </w:pPr>
            <w:r w:rsidRPr="00101192">
              <w:rPr>
                <w:b/>
                <w:sz w:val="18"/>
              </w:rPr>
              <w:t>…</w:t>
            </w:r>
          </w:p>
        </w:tc>
        <w:tc>
          <w:tcPr>
            <w:tcW w:w="1418" w:type="dxa"/>
            <w:tcBorders>
              <w:left w:val="single" w:sz="8" w:space="0" w:color="auto"/>
            </w:tcBorders>
            <w:shd w:val="clear" w:color="auto" w:fill="F2F2F2" w:themeFill="background1" w:themeFillShade="F2"/>
            <w:vAlign w:val="center"/>
          </w:tcPr>
          <w:p w14:paraId="60576D47" w14:textId="77777777" w:rsidR="0050148C" w:rsidRPr="00497919" w:rsidRDefault="0050148C" w:rsidP="00A84CD8">
            <w:pPr>
              <w:jc w:val="center"/>
              <w:rPr>
                <w:i/>
                <w:sz w:val="16"/>
              </w:rPr>
            </w:pPr>
          </w:p>
        </w:tc>
      </w:tr>
      <w:tr w:rsidR="0050148C" w:rsidRPr="00497919" w14:paraId="4C1C905B" w14:textId="77777777" w:rsidTr="007631B8">
        <w:tc>
          <w:tcPr>
            <w:tcW w:w="2093" w:type="dxa"/>
            <w:tcBorders>
              <w:left w:val="single" w:sz="8" w:space="0" w:color="auto"/>
              <w:bottom w:val="single" w:sz="8" w:space="0" w:color="auto"/>
              <w:right w:val="single" w:sz="8" w:space="0" w:color="auto"/>
            </w:tcBorders>
            <w:shd w:val="clear" w:color="auto" w:fill="B6DDE8" w:themeFill="accent5" w:themeFillTint="66"/>
            <w:vAlign w:val="center"/>
          </w:tcPr>
          <w:p w14:paraId="019FDDD6" w14:textId="2AD05F89" w:rsidR="0050148C" w:rsidRPr="00101192" w:rsidRDefault="0050148C" w:rsidP="00A84CD8">
            <w:pPr>
              <w:jc w:val="center"/>
              <w:rPr>
                <w:b/>
                <w:sz w:val="18"/>
              </w:rPr>
            </w:pPr>
            <w:r w:rsidRPr="00101192">
              <w:rPr>
                <w:b/>
                <w:sz w:val="18"/>
              </w:rPr>
              <w:t>MCS</w:t>
            </w:r>
            <w:r>
              <w:rPr>
                <w:b/>
                <w:sz w:val="18"/>
                <w:vertAlign w:val="subscript"/>
              </w:rPr>
              <w:t>N-1</w:t>
            </w:r>
            <w:r w:rsidRPr="00101192">
              <w:rPr>
                <w:b/>
                <w:sz w:val="18"/>
              </w:rPr>
              <w:t>&lt;MCS&lt; MCS</w:t>
            </w:r>
            <w:r>
              <w:rPr>
                <w:b/>
                <w:sz w:val="18"/>
                <w:vertAlign w:val="subscript"/>
              </w:rPr>
              <w:t>N</w:t>
            </w:r>
          </w:p>
        </w:tc>
        <w:tc>
          <w:tcPr>
            <w:tcW w:w="1474" w:type="dxa"/>
            <w:tcBorders>
              <w:left w:val="single" w:sz="8" w:space="0" w:color="auto"/>
              <w:bottom w:val="single" w:sz="8" w:space="0" w:color="auto"/>
            </w:tcBorders>
            <w:shd w:val="clear" w:color="auto" w:fill="F2F2F2" w:themeFill="background1" w:themeFillShade="F2"/>
            <w:vAlign w:val="center"/>
          </w:tcPr>
          <w:p w14:paraId="6B21AF8B" w14:textId="031A0508" w:rsidR="0050148C" w:rsidRPr="00497919" w:rsidRDefault="00C1742B" w:rsidP="00A84CD8">
            <w:pPr>
              <w:jc w:val="center"/>
              <w:rPr>
                <w:i/>
                <w:sz w:val="16"/>
              </w:rPr>
            </w:pPr>
            <w:r>
              <w:rPr>
                <w:i/>
                <w:sz w:val="16"/>
              </w:rPr>
              <w:t>MCS_PTRS_flag</w:t>
            </w:r>
          </w:p>
        </w:tc>
        <w:tc>
          <w:tcPr>
            <w:tcW w:w="1418" w:type="dxa"/>
            <w:tcBorders>
              <w:left w:val="single" w:sz="8" w:space="0" w:color="auto"/>
              <w:bottom w:val="single" w:sz="8" w:space="0" w:color="auto"/>
            </w:tcBorders>
            <w:shd w:val="clear" w:color="auto" w:fill="F2F2F2" w:themeFill="background1" w:themeFillShade="F2"/>
            <w:vAlign w:val="center"/>
          </w:tcPr>
          <w:p w14:paraId="06585F4F" w14:textId="49E8195B" w:rsidR="0050148C" w:rsidRPr="00497919" w:rsidRDefault="00C1742B" w:rsidP="007631B8">
            <w:pPr>
              <w:keepNext/>
              <w:jc w:val="center"/>
              <w:rPr>
                <w:i/>
                <w:sz w:val="16"/>
              </w:rPr>
            </w:pPr>
            <w:r>
              <w:rPr>
                <w:i/>
                <w:sz w:val="16"/>
              </w:rPr>
              <w:t>Time</w:t>
            </w:r>
            <w:r w:rsidR="0050148C" w:rsidRPr="00497919">
              <w:rPr>
                <w:i/>
                <w:sz w:val="16"/>
              </w:rPr>
              <w:t xml:space="preserve"> density Y</w:t>
            </w:r>
            <w:r w:rsidR="0050148C">
              <w:rPr>
                <w:i/>
                <w:sz w:val="16"/>
                <w:vertAlign w:val="subscript"/>
              </w:rPr>
              <w:t>N-1</w:t>
            </w:r>
          </w:p>
        </w:tc>
      </w:tr>
    </w:tbl>
    <w:p w14:paraId="3A88C8D8" w14:textId="3D958341" w:rsidR="004B63AE" w:rsidRDefault="00013D74" w:rsidP="007631B8">
      <w:pPr>
        <w:pStyle w:val="Caption"/>
      </w:pPr>
      <w:bookmarkStart w:id="22" w:name="_Ref481742402"/>
      <w:r>
        <w:t xml:space="preserve">Table </w:t>
      </w:r>
      <w:r>
        <w:fldChar w:fldCharType="begin"/>
      </w:r>
      <w:r>
        <w:instrText xml:space="preserve"> SEQ Table \* ARABIC </w:instrText>
      </w:r>
      <w:r>
        <w:fldChar w:fldCharType="separate"/>
      </w:r>
      <w:r w:rsidR="005B79D5">
        <w:rPr>
          <w:noProof/>
        </w:rPr>
        <w:t>1</w:t>
      </w:r>
      <w:r>
        <w:fldChar w:fldCharType="end"/>
      </w:r>
      <w:bookmarkEnd w:id="22"/>
      <w:r>
        <w:t>. PTRS time density configuration table for a given SCS</w:t>
      </w:r>
      <w:r w:rsidR="00945F31">
        <w:t>.</w:t>
      </w:r>
    </w:p>
    <w:tbl>
      <w:tblPr>
        <w:tblStyle w:val="TableGrid"/>
        <w:tblpPr w:leftFromText="141" w:rightFromText="141" w:vertAnchor="text" w:horzAnchor="margin" w:tblpXSpec="center" w:tblpY="210"/>
        <w:tblW w:w="0" w:type="auto"/>
        <w:tblLook w:val="04A0" w:firstRow="1" w:lastRow="0" w:firstColumn="1" w:lastColumn="0" w:noHBand="0" w:noVBand="1"/>
      </w:tblPr>
      <w:tblGrid>
        <w:gridCol w:w="1668"/>
        <w:gridCol w:w="1185"/>
        <w:gridCol w:w="1417"/>
      </w:tblGrid>
      <w:tr w:rsidR="00013D74" w:rsidRPr="00497919" w14:paraId="1AE6F691" w14:textId="77777777" w:rsidTr="00013D74">
        <w:tc>
          <w:tcPr>
            <w:tcW w:w="1668" w:type="dxa"/>
            <w:tcBorders>
              <w:top w:val="single" w:sz="8" w:space="0" w:color="auto"/>
              <w:left w:val="single" w:sz="8" w:space="0" w:color="auto"/>
              <w:right w:val="single" w:sz="8" w:space="0" w:color="auto"/>
            </w:tcBorders>
            <w:shd w:val="clear" w:color="auto" w:fill="B6DDE8" w:themeFill="accent5" w:themeFillTint="66"/>
            <w:vAlign w:val="center"/>
          </w:tcPr>
          <w:p w14:paraId="147B43CE" w14:textId="77777777" w:rsidR="00013D74" w:rsidRPr="00101192" w:rsidRDefault="00013D74" w:rsidP="00013D74">
            <w:pPr>
              <w:jc w:val="center"/>
              <w:rPr>
                <w:b/>
                <w:sz w:val="18"/>
              </w:rPr>
            </w:pPr>
            <w:r w:rsidRPr="00D21D21">
              <w:rPr>
                <w:b/>
                <w:sz w:val="18"/>
              </w:rPr>
              <w:t>RB</w:t>
            </w:r>
            <w:r>
              <w:rPr>
                <w:b/>
                <w:sz w:val="18"/>
                <w:vertAlign w:val="subscript"/>
              </w:rPr>
              <w:t>0</w:t>
            </w:r>
            <w:r w:rsidRPr="00101192">
              <w:rPr>
                <w:b/>
                <w:sz w:val="18"/>
              </w:rPr>
              <w:t xml:space="preserve">&lt; </w:t>
            </w:r>
            <w:r w:rsidRPr="00D21D21">
              <w:rPr>
                <w:b/>
                <w:sz w:val="18"/>
              </w:rPr>
              <w:t>RB</w:t>
            </w:r>
            <w:r w:rsidRPr="00101192">
              <w:rPr>
                <w:b/>
                <w:sz w:val="18"/>
              </w:rPr>
              <w:t xml:space="preserve"> &lt; </w:t>
            </w:r>
            <w:r w:rsidRPr="00D21D21">
              <w:rPr>
                <w:b/>
                <w:sz w:val="18"/>
              </w:rPr>
              <w:t>RB</w:t>
            </w:r>
            <w:r>
              <w:rPr>
                <w:b/>
                <w:sz w:val="18"/>
                <w:vertAlign w:val="subscript"/>
              </w:rPr>
              <w:t>1</w:t>
            </w:r>
          </w:p>
        </w:tc>
        <w:tc>
          <w:tcPr>
            <w:tcW w:w="1185" w:type="dxa"/>
            <w:tcBorders>
              <w:top w:val="single" w:sz="8" w:space="0" w:color="auto"/>
              <w:left w:val="single" w:sz="8" w:space="0" w:color="auto"/>
              <w:right w:val="single" w:sz="8" w:space="0" w:color="auto"/>
            </w:tcBorders>
            <w:shd w:val="clear" w:color="auto" w:fill="F2F2F2" w:themeFill="background1" w:themeFillShade="F2"/>
            <w:vAlign w:val="center"/>
          </w:tcPr>
          <w:p w14:paraId="57E4ED82" w14:textId="77777777" w:rsidR="00013D74" w:rsidRPr="00497919" w:rsidRDefault="00013D74" w:rsidP="00013D74">
            <w:pPr>
              <w:jc w:val="center"/>
              <w:rPr>
                <w:i/>
                <w:sz w:val="16"/>
              </w:rPr>
            </w:pPr>
            <w:r>
              <w:rPr>
                <w:i/>
                <w:sz w:val="16"/>
              </w:rPr>
              <w:t>RB_PTRS_flag</w:t>
            </w:r>
          </w:p>
        </w:tc>
        <w:tc>
          <w:tcPr>
            <w:tcW w:w="1417" w:type="dxa"/>
            <w:tcBorders>
              <w:top w:val="single" w:sz="8" w:space="0" w:color="auto"/>
              <w:left w:val="single" w:sz="8" w:space="0" w:color="auto"/>
            </w:tcBorders>
            <w:shd w:val="clear" w:color="auto" w:fill="F2F2F2" w:themeFill="background1" w:themeFillShade="F2"/>
            <w:vAlign w:val="center"/>
          </w:tcPr>
          <w:p w14:paraId="04786C7F" w14:textId="77777777" w:rsidR="00013D74" w:rsidRPr="00497919" w:rsidRDefault="00013D74" w:rsidP="00013D74">
            <w:pPr>
              <w:jc w:val="center"/>
              <w:rPr>
                <w:i/>
                <w:sz w:val="16"/>
              </w:rPr>
            </w:pPr>
            <w:r>
              <w:rPr>
                <w:i/>
                <w:sz w:val="16"/>
              </w:rPr>
              <w:t>Freq</w:t>
            </w:r>
            <w:r w:rsidRPr="00497919">
              <w:rPr>
                <w:i/>
                <w:sz w:val="16"/>
              </w:rPr>
              <w:t xml:space="preserve">. density </w:t>
            </w:r>
            <w:r>
              <w:rPr>
                <w:i/>
                <w:sz w:val="16"/>
              </w:rPr>
              <w:t>X</w:t>
            </w:r>
            <w:r>
              <w:rPr>
                <w:i/>
                <w:sz w:val="16"/>
                <w:vertAlign w:val="subscript"/>
              </w:rPr>
              <w:t>0</w:t>
            </w:r>
          </w:p>
        </w:tc>
      </w:tr>
      <w:tr w:rsidR="00013D74" w:rsidRPr="00497919" w14:paraId="21D8D9B6" w14:textId="77777777" w:rsidTr="00013D74">
        <w:tc>
          <w:tcPr>
            <w:tcW w:w="1668" w:type="dxa"/>
            <w:tcBorders>
              <w:left w:val="single" w:sz="8" w:space="0" w:color="auto"/>
              <w:right w:val="single" w:sz="8" w:space="0" w:color="auto"/>
            </w:tcBorders>
            <w:shd w:val="clear" w:color="auto" w:fill="B6DDE8" w:themeFill="accent5" w:themeFillTint="66"/>
            <w:vAlign w:val="center"/>
          </w:tcPr>
          <w:p w14:paraId="298DD585" w14:textId="77777777" w:rsidR="00013D74" w:rsidRPr="00101192" w:rsidRDefault="00013D74" w:rsidP="00013D74">
            <w:pPr>
              <w:jc w:val="center"/>
              <w:rPr>
                <w:b/>
                <w:sz w:val="18"/>
              </w:rPr>
            </w:pPr>
            <w:r>
              <w:rPr>
                <w:b/>
                <w:sz w:val="18"/>
              </w:rPr>
              <w:t xml:space="preserve"> </w:t>
            </w:r>
            <w:r w:rsidRPr="00D21D21">
              <w:rPr>
                <w:b/>
                <w:sz w:val="18"/>
              </w:rPr>
              <w:t>RB</w:t>
            </w:r>
            <w:r>
              <w:rPr>
                <w:b/>
                <w:sz w:val="18"/>
                <w:vertAlign w:val="subscript"/>
              </w:rPr>
              <w:t>1</w:t>
            </w:r>
            <w:r w:rsidRPr="00101192">
              <w:rPr>
                <w:b/>
                <w:sz w:val="18"/>
              </w:rPr>
              <w:t xml:space="preserve">&lt; </w:t>
            </w:r>
            <w:r w:rsidRPr="00D21D21">
              <w:rPr>
                <w:b/>
                <w:sz w:val="18"/>
              </w:rPr>
              <w:t>RB</w:t>
            </w:r>
            <w:r w:rsidRPr="00101192">
              <w:rPr>
                <w:b/>
                <w:sz w:val="18"/>
              </w:rPr>
              <w:t xml:space="preserve"> &lt; </w:t>
            </w:r>
            <w:r w:rsidRPr="00D21D21">
              <w:rPr>
                <w:b/>
                <w:sz w:val="18"/>
              </w:rPr>
              <w:t>RB</w:t>
            </w:r>
            <w:r>
              <w:rPr>
                <w:b/>
                <w:sz w:val="18"/>
                <w:vertAlign w:val="subscript"/>
              </w:rPr>
              <w:t>2</w:t>
            </w:r>
          </w:p>
        </w:tc>
        <w:tc>
          <w:tcPr>
            <w:tcW w:w="1185" w:type="dxa"/>
            <w:tcBorders>
              <w:left w:val="single" w:sz="8" w:space="0" w:color="auto"/>
              <w:right w:val="single" w:sz="8" w:space="0" w:color="auto"/>
            </w:tcBorders>
            <w:shd w:val="clear" w:color="auto" w:fill="F2F2F2" w:themeFill="background1" w:themeFillShade="F2"/>
            <w:vAlign w:val="center"/>
          </w:tcPr>
          <w:p w14:paraId="414515AD" w14:textId="77777777" w:rsidR="00013D74" w:rsidRPr="00497919" w:rsidRDefault="00013D74" w:rsidP="00013D74">
            <w:pPr>
              <w:jc w:val="center"/>
              <w:rPr>
                <w:i/>
                <w:sz w:val="16"/>
              </w:rPr>
            </w:pPr>
            <w:r>
              <w:rPr>
                <w:i/>
                <w:sz w:val="16"/>
              </w:rPr>
              <w:t>RB_PTRS_flag</w:t>
            </w:r>
          </w:p>
        </w:tc>
        <w:tc>
          <w:tcPr>
            <w:tcW w:w="1417" w:type="dxa"/>
            <w:tcBorders>
              <w:left w:val="single" w:sz="8" w:space="0" w:color="auto"/>
            </w:tcBorders>
            <w:shd w:val="clear" w:color="auto" w:fill="F2F2F2" w:themeFill="background1" w:themeFillShade="F2"/>
            <w:vAlign w:val="center"/>
          </w:tcPr>
          <w:p w14:paraId="125D56D5" w14:textId="77777777" w:rsidR="00013D74" w:rsidRPr="00497919" w:rsidRDefault="00013D74" w:rsidP="00013D74">
            <w:pPr>
              <w:jc w:val="center"/>
              <w:rPr>
                <w:i/>
                <w:sz w:val="16"/>
              </w:rPr>
            </w:pPr>
            <w:r>
              <w:rPr>
                <w:i/>
                <w:sz w:val="16"/>
              </w:rPr>
              <w:t>Freq</w:t>
            </w:r>
            <w:r w:rsidRPr="00497919">
              <w:rPr>
                <w:i/>
                <w:sz w:val="16"/>
              </w:rPr>
              <w:t xml:space="preserve">. density </w:t>
            </w:r>
            <w:r>
              <w:rPr>
                <w:i/>
                <w:sz w:val="16"/>
              </w:rPr>
              <w:t>X</w:t>
            </w:r>
            <w:r>
              <w:rPr>
                <w:i/>
                <w:sz w:val="16"/>
                <w:vertAlign w:val="subscript"/>
              </w:rPr>
              <w:t>1</w:t>
            </w:r>
          </w:p>
        </w:tc>
      </w:tr>
      <w:tr w:rsidR="00013D74" w:rsidRPr="00497919" w14:paraId="7DB96524" w14:textId="77777777" w:rsidTr="00013D74">
        <w:trPr>
          <w:trHeight w:val="710"/>
        </w:trPr>
        <w:tc>
          <w:tcPr>
            <w:tcW w:w="1668" w:type="dxa"/>
            <w:tcBorders>
              <w:left w:val="single" w:sz="8" w:space="0" w:color="auto"/>
              <w:right w:val="single" w:sz="8" w:space="0" w:color="auto"/>
            </w:tcBorders>
            <w:shd w:val="clear" w:color="auto" w:fill="B6DDE8" w:themeFill="accent5" w:themeFillTint="66"/>
            <w:vAlign w:val="center"/>
          </w:tcPr>
          <w:p w14:paraId="1724D4AA" w14:textId="77777777" w:rsidR="00013D74" w:rsidRPr="00101192" w:rsidRDefault="00013D74" w:rsidP="00013D74">
            <w:pPr>
              <w:jc w:val="center"/>
              <w:rPr>
                <w:b/>
                <w:sz w:val="18"/>
              </w:rPr>
            </w:pPr>
            <w:r w:rsidRPr="00101192">
              <w:rPr>
                <w:b/>
                <w:sz w:val="18"/>
              </w:rPr>
              <w:t>…</w:t>
            </w:r>
          </w:p>
        </w:tc>
        <w:tc>
          <w:tcPr>
            <w:tcW w:w="1185" w:type="dxa"/>
            <w:tcBorders>
              <w:left w:val="single" w:sz="8" w:space="0" w:color="auto"/>
              <w:right w:val="single" w:sz="8" w:space="0" w:color="auto"/>
            </w:tcBorders>
            <w:shd w:val="clear" w:color="auto" w:fill="F2F2F2" w:themeFill="background1" w:themeFillShade="F2"/>
            <w:vAlign w:val="center"/>
          </w:tcPr>
          <w:p w14:paraId="7AFF4469" w14:textId="77777777" w:rsidR="00013D74" w:rsidRPr="00497919" w:rsidRDefault="00013D74" w:rsidP="00013D74">
            <w:pPr>
              <w:jc w:val="center"/>
              <w:rPr>
                <w:i/>
                <w:sz w:val="16"/>
              </w:rPr>
            </w:pPr>
            <w:r w:rsidRPr="00101192">
              <w:rPr>
                <w:b/>
                <w:sz w:val="18"/>
              </w:rPr>
              <w:t>…</w:t>
            </w:r>
          </w:p>
        </w:tc>
        <w:tc>
          <w:tcPr>
            <w:tcW w:w="1417" w:type="dxa"/>
            <w:tcBorders>
              <w:left w:val="single" w:sz="8" w:space="0" w:color="auto"/>
            </w:tcBorders>
            <w:shd w:val="clear" w:color="auto" w:fill="F2F2F2" w:themeFill="background1" w:themeFillShade="F2"/>
            <w:vAlign w:val="center"/>
          </w:tcPr>
          <w:p w14:paraId="2DF07B5D" w14:textId="77777777" w:rsidR="00013D74" w:rsidRPr="00497919" w:rsidRDefault="00013D74" w:rsidP="00013D74">
            <w:pPr>
              <w:jc w:val="center"/>
              <w:rPr>
                <w:i/>
                <w:sz w:val="16"/>
              </w:rPr>
            </w:pPr>
          </w:p>
        </w:tc>
      </w:tr>
      <w:tr w:rsidR="00013D74" w:rsidRPr="00497919" w14:paraId="697A412A" w14:textId="77777777" w:rsidTr="00013D74">
        <w:tc>
          <w:tcPr>
            <w:tcW w:w="1668" w:type="dxa"/>
            <w:tcBorders>
              <w:left w:val="single" w:sz="8" w:space="0" w:color="auto"/>
              <w:bottom w:val="single" w:sz="8" w:space="0" w:color="auto"/>
              <w:right w:val="single" w:sz="8" w:space="0" w:color="auto"/>
            </w:tcBorders>
            <w:shd w:val="clear" w:color="auto" w:fill="B6DDE8" w:themeFill="accent5" w:themeFillTint="66"/>
            <w:vAlign w:val="center"/>
          </w:tcPr>
          <w:p w14:paraId="4C6A056C" w14:textId="77777777" w:rsidR="00013D74" w:rsidRPr="00101192" w:rsidRDefault="00013D74" w:rsidP="00013D74">
            <w:pPr>
              <w:jc w:val="center"/>
              <w:rPr>
                <w:b/>
                <w:sz w:val="18"/>
              </w:rPr>
            </w:pPr>
            <w:r w:rsidRPr="00D21D21">
              <w:rPr>
                <w:b/>
                <w:sz w:val="18"/>
              </w:rPr>
              <w:t>RB</w:t>
            </w:r>
            <w:r>
              <w:rPr>
                <w:b/>
                <w:sz w:val="18"/>
                <w:vertAlign w:val="subscript"/>
              </w:rPr>
              <w:t>M-1</w:t>
            </w:r>
            <w:r w:rsidRPr="00101192">
              <w:rPr>
                <w:b/>
                <w:sz w:val="18"/>
              </w:rPr>
              <w:t xml:space="preserve">&lt; </w:t>
            </w:r>
            <w:r w:rsidRPr="00D21D21">
              <w:rPr>
                <w:b/>
                <w:sz w:val="18"/>
              </w:rPr>
              <w:t>RB</w:t>
            </w:r>
            <w:r w:rsidRPr="00101192">
              <w:rPr>
                <w:b/>
                <w:sz w:val="18"/>
              </w:rPr>
              <w:t xml:space="preserve"> &lt; </w:t>
            </w:r>
            <w:r w:rsidRPr="00D21D21">
              <w:rPr>
                <w:b/>
                <w:sz w:val="18"/>
              </w:rPr>
              <w:t>RB</w:t>
            </w:r>
            <w:r>
              <w:rPr>
                <w:b/>
                <w:sz w:val="18"/>
                <w:vertAlign w:val="subscript"/>
              </w:rPr>
              <w:t>M</w:t>
            </w:r>
          </w:p>
        </w:tc>
        <w:tc>
          <w:tcPr>
            <w:tcW w:w="1185" w:type="dxa"/>
            <w:tcBorders>
              <w:left w:val="single" w:sz="8" w:space="0" w:color="auto"/>
              <w:bottom w:val="single" w:sz="8" w:space="0" w:color="auto"/>
              <w:right w:val="single" w:sz="8" w:space="0" w:color="auto"/>
            </w:tcBorders>
            <w:shd w:val="clear" w:color="auto" w:fill="F2F2F2" w:themeFill="background1" w:themeFillShade="F2"/>
            <w:vAlign w:val="center"/>
          </w:tcPr>
          <w:p w14:paraId="1A5ED714" w14:textId="77777777" w:rsidR="00013D74" w:rsidRPr="00497919" w:rsidRDefault="00013D74" w:rsidP="00013D74">
            <w:pPr>
              <w:jc w:val="center"/>
              <w:rPr>
                <w:i/>
                <w:sz w:val="16"/>
              </w:rPr>
            </w:pPr>
            <w:r>
              <w:rPr>
                <w:i/>
                <w:sz w:val="16"/>
              </w:rPr>
              <w:t>RB_PTRS_flag</w:t>
            </w:r>
          </w:p>
        </w:tc>
        <w:tc>
          <w:tcPr>
            <w:tcW w:w="1417" w:type="dxa"/>
            <w:tcBorders>
              <w:left w:val="single" w:sz="8" w:space="0" w:color="auto"/>
              <w:bottom w:val="single" w:sz="8" w:space="0" w:color="auto"/>
            </w:tcBorders>
            <w:shd w:val="clear" w:color="auto" w:fill="F2F2F2" w:themeFill="background1" w:themeFillShade="F2"/>
            <w:vAlign w:val="center"/>
          </w:tcPr>
          <w:p w14:paraId="436DE1BF" w14:textId="77777777" w:rsidR="00013D74" w:rsidRPr="00497919" w:rsidRDefault="00013D74" w:rsidP="007631B8">
            <w:pPr>
              <w:keepNext/>
              <w:jc w:val="center"/>
              <w:rPr>
                <w:i/>
                <w:sz w:val="16"/>
              </w:rPr>
            </w:pPr>
            <w:r>
              <w:rPr>
                <w:i/>
                <w:sz w:val="16"/>
              </w:rPr>
              <w:t>Freq</w:t>
            </w:r>
            <w:r w:rsidRPr="00497919">
              <w:rPr>
                <w:i/>
                <w:sz w:val="16"/>
              </w:rPr>
              <w:t xml:space="preserve">. density </w:t>
            </w:r>
            <w:r>
              <w:rPr>
                <w:i/>
                <w:sz w:val="16"/>
              </w:rPr>
              <w:t>X</w:t>
            </w:r>
            <w:r>
              <w:rPr>
                <w:i/>
                <w:sz w:val="16"/>
                <w:vertAlign w:val="subscript"/>
              </w:rPr>
              <w:t>M-1</w:t>
            </w:r>
          </w:p>
        </w:tc>
      </w:tr>
    </w:tbl>
    <w:p w14:paraId="5B85577F" w14:textId="77777777" w:rsidR="00C1742B" w:rsidRDefault="00C1742B" w:rsidP="004B63AE"/>
    <w:p w14:paraId="2C8DEBB3" w14:textId="253F1B66" w:rsidR="004B63AE" w:rsidRDefault="004B63AE" w:rsidP="004B63AE"/>
    <w:p w14:paraId="0ACA206E" w14:textId="2BE70059" w:rsidR="004B63AE" w:rsidRDefault="004B63AE" w:rsidP="003A0E41"/>
    <w:p w14:paraId="71EED096" w14:textId="5C49078D" w:rsidR="00645BD7" w:rsidRDefault="00645BD7" w:rsidP="003A0E41"/>
    <w:p w14:paraId="295DCED9" w14:textId="18F674FA" w:rsidR="00945F31" w:rsidRDefault="00945F31" w:rsidP="007631B8">
      <w:pPr>
        <w:pStyle w:val="Caption"/>
        <w:framePr w:h="329" w:hRule="exact" w:hSpace="141" w:wrap="around" w:vAnchor="text" w:hAnchor="page" w:x="1431" w:y="683"/>
      </w:pPr>
      <w:bookmarkStart w:id="23" w:name="_Ref481742404"/>
      <w:r>
        <w:t xml:space="preserve">Table </w:t>
      </w:r>
      <w:r>
        <w:fldChar w:fldCharType="begin"/>
      </w:r>
      <w:r>
        <w:instrText xml:space="preserve"> SEQ Table \* ARABIC </w:instrText>
      </w:r>
      <w:r>
        <w:fldChar w:fldCharType="separate"/>
      </w:r>
      <w:r w:rsidR="005B79D5">
        <w:rPr>
          <w:noProof/>
        </w:rPr>
        <w:t>2</w:t>
      </w:r>
      <w:r>
        <w:fldChar w:fldCharType="end"/>
      </w:r>
      <w:bookmarkEnd w:id="23"/>
      <w:r>
        <w:t>.</w:t>
      </w:r>
      <w:r w:rsidRPr="00013D74">
        <w:t xml:space="preserve"> </w:t>
      </w:r>
      <w:r>
        <w:t>PTRS frequency density configuration table for a given SCS.</w:t>
      </w:r>
    </w:p>
    <w:p w14:paraId="0ED52C82" w14:textId="77777777" w:rsidR="00945F31" w:rsidRDefault="00945F31" w:rsidP="007631B8">
      <w:pPr>
        <w:pStyle w:val="Caption"/>
        <w:framePr w:h="329" w:hRule="exact" w:hSpace="141" w:wrap="around" w:vAnchor="text" w:hAnchor="page" w:x="1431" w:y="683"/>
      </w:pPr>
    </w:p>
    <w:p w14:paraId="7F6BCA1B" w14:textId="18EC842F" w:rsidR="00645BD7" w:rsidRDefault="00645BD7" w:rsidP="003A0E41"/>
    <w:p w14:paraId="62293921" w14:textId="4AA16102" w:rsidR="00C96802" w:rsidRDefault="00C96802" w:rsidP="003A0E41"/>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1"/>
        <w:gridCol w:w="4751"/>
      </w:tblGrid>
      <w:tr w:rsidR="00FE0469" w14:paraId="40DD0367" w14:textId="77777777" w:rsidTr="0064352C">
        <w:trPr>
          <w:trHeight w:val="3563"/>
        </w:trPr>
        <w:tc>
          <w:tcPr>
            <w:tcW w:w="4751" w:type="dxa"/>
          </w:tcPr>
          <w:p w14:paraId="535DD086" w14:textId="246EDF14" w:rsidR="00FE0469" w:rsidRDefault="00FE0469" w:rsidP="00D31457">
            <w:pPr>
              <w:pStyle w:val="BodyText"/>
            </w:pPr>
            <w:bookmarkStart w:id="24" w:name="_Toc477949062"/>
            <w:bookmarkStart w:id="25" w:name="_Toc477949116"/>
            <w:bookmarkStart w:id="26" w:name="_Toc477949158"/>
            <w:r>
              <w:rPr>
                <w:noProof/>
                <w:lang w:val="sv-SE" w:eastAsia="sv-SE"/>
              </w:rPr>
              <w:lastRenderedPageBreak/>
              <w:drawing>
                <wp:inline distT="0" distB="0" distL="0" distR="0" wp14:anchorId="0AE88C38" wp14:editId="3AE29051">
                  <wp:extent cx="2880000" cy="215999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uml_TDL_A_tx_rx_ports_1x1__ln2152_ln2153_ln2154_tpQAM16_3_4.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80000" cy="2159999"/>
                          </a:xfrm>
                          <a:prstGeom prst="rect">
                            <a:avLst/>
                          </a:prstGeom>
                        </pic:spPr>
                      </pic:pic>
                    </a:graphicData>
                  </a:graphic>
                </wp:inline>
              </w:drawing>
            </w:r>
            <w:r>
              <w:rPr>
                <w:noProof/>
                <w:lang w:val="sv-SE" w:eastAsia="sv-SE"/>
              </w:rPr>
              <mc:AlternateContent>
                <mc:Choice Requires="wps">
                  <w:drawing>
                    <wp:anchor distT="45720" distB="45720" distL="114300" distR="114300" simplePos="0" relativeHeight="251642880" behindDoc="0" locked="0" layoutInCell="1" allowOverlap="1" wp14:anchorId="7C05E040" wp14:editId="20C74EEA">
                      <wp:simplePos x="0" y="0"/>
                      <wp:positionH relativeFrom="column">
                        <wp:posOffset>411026</wp:posOffset>
                      </wp:positionH>
                      <wp:positionV relativeFrom="paragraph">
                        <wp:posOffset>2079625</wp:posOffset>
                      </wp:positionV>
                      <wp:extent cx="2148840" cy="241300"/>
                      <wp:effectExtent l="0" t="0" r="3810" b="635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8840" cy="241300"/>
                              </a:xfrm>
                              <a:prstGeom prst="rect">
                                <a:avLst/>
                              </a:prstGeom>
                              <a:solidFill>
                                <a:srgbClr val="FFFFFF"/>
                              </a:solidFill>
                              <a:ln w="9525">
                                <a:noFill/>
                                <a:miter lim="800000"/>
                                <a:headEnd/>
                                <a:tailEnd/>
                              </a:ln>
                            </wps:spPr>
                            <wps:txbx>
                              <w:txbxContent>
                                <w:p w14:paraId="7A97A312" w14:textId="4518763A" w:rsidR="00305213" w:rsidRDefault="00305213" w:rsidP="00FE0469">
                                  <w:pPr>
                                    <w:jc w:val="center"/>
                                  </w:pPr>
                                  <w:r>
                                    <w:rPr>
                                      <w:b/>
                                    </w:rPr>
                                    <w:t>a</w:t>
                                  </w:r>
                                  <w:r w:rsidRPr="001F02B5">
                                    <w:rPr>
                                      <w:b/>
                                    </w:rPr>
                                    <w:t>)</w:t>
                                  </w:r>
                                  <w:r>
                                    <w:rPr>
                                      <w:b/>
                                    </w:rPr>
                                    <w:t xml:space="preserve"> 60 kHz SCS</w:t>
                                  </w:r>
                                </w:p>
                                <w:p w14:paraId="2657EA58" w14:textId="77777777" w:rsidR="00305213" w:rsidRDefault="00305213" w:rsidP="00FE0469">
                                  <w:pPr>
                                    <w:pStyle w:val="ListParagrap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05E040" id="_x0000_s1692" type="#_x0000_t202" style="position:absolute;left:0;text-align:left;margin-left:32.35pt;margin-top:163.75pt;width:169.2pt;height:19pt;z-index:2516428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" stroked="f">
                      <v:textbox>
                        <w:txbxContent>
                          <w:p w14:paraId="7A97A312" w14:textId="4518763A" w:rsidR="00305213" w:rsidRDefault="00305213" w:rsidP="00FE0469">
                            <w:pPr>
                              <w:jc w:val="center"/>
                            </w:pPr>
                            <w:r>
                              <w:rPr>
                                <w:b/>
                              </w:rPr>
                              <w:t>a</w:t>
                            </w:r>
                            <w:r w:rsidRPr="001F02B5">
                              <w:rPr>
                                <w:b/>
                              </w:rPr>
                              <w:t>)</w:t>
                            </w:r>
                            <w:r>
                              <w:rPr>
                                <w:b/>
                              </w:rPr>
                              <w:t xml:space="preserve"> 60 kHz SCS</w:t>
                            </w:r>
                          </w:p>
                          <w:p w14:paraId="2657EA58" w14:textId="77777777" w:rsidR="00305213" w:rsidRDefault="00305213" w:rsidP="00FE0469">
                            <w:pPr>
                              <w:pStyle w:val="ListParagraph"/>
                            </w:pPr>
                          </w:p>
                        </w:txbxContent>
                      </v:textbox>
                      <w10:wrap type="square"/>
                    </v:shape>
                  </w:pict>
                </mc:Fallback>
              </mc:AlternateContent>
            </w:r>
            <w:bookmarkEnd w:id="24"/>
            <w:bookmarkEnd w:id="25"/>
            <w:bookmarkEnd w:id="26"/>
          </w:p>
        </w:tc>
        <w:tc>
          <w:tcPr>
            <w:tcW w:w="4751" w:type="dxa"/>
          </w:tcPr>
          <w:p w14:paraId="51158004" w14:textId="2A8ECA78" w:rsidR="00FE0469" w:rsidRDefault="00FE0469" w:rsidP="00D31457">
            <w:pPr>
              <w:pStyle w:val="BodyText"/>
            </w:pPr>
            <w:bookmarkStart w:id="27" w:name="_Toc477949063"/>
            <w:bookmarkStart w:id="28" w:name="_Toc477949117"/>
            <w:bookmarkStart w:id="29" w:name="_Toc477949159"/>
            <w:r>
              <w:rPr>
                <w:noProof/>
                <w:lang w:val="sv-SE" w:eastAsia="sv-SE"/>
              </w:rPr>
              <w:drawing>
                <wp:inline distT="0" distB="0" distL="0" distR="0" wp14:anchorId="46FF5BD6" wp14:editId="192B3888">
                  <wp:extent cx="2880000" cy="215999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numl_TDL_A_tx_rx_ports_1x1__ln2164_ln2165_ln2166_tpQAM16_3_4.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80000" cy="2159999"/>
                          </a:xfrm>
                          <a:prstGeom prst="rect">
                            <a:avLst/>
                          </a:prstGeom>
                        </pic:spPr>
                      </pic:pic>
                    </a:graphicData>
                  </a:graphic>
                </wp:inline>
              </w:drawing>
            </w:r>
            <w:r>
              <w:rPr>
                <w:noProof/>
                <w:lang w:val="sv-SE" w:eastAsia="sv-SE"/>
              </w:rPr>
              <mc:AlternateContent>
                <mc:Choice Requires="wps">
                  <w:drawing>
                    <wp:anchor distT="45720" distB="45720" distL="114300" distR="114300" simplePos="0" relativeHeight="251638784" behindDoc="0" locked="0" layoutInCell="1" allowOverlap="1" wp14:anchorId="7DBE85AA" wp14:editId="2A2484DC">
                      <wp:simplePos x="0" y="0"/>
                      <wp:positionH relativeFrom="column">
                        <wp:posOffset>405130</wp:posOffset>
                      </wp:positionH>
                      <wp:positionV relativeFrom="paragraph">
                        <wp:posOffset>2079625</wp:posOffset>
                      </wp:positionV>
                      <wp:extent cx="2160905" cy="241300"/>
                      <wp:effectExtent l="0" t="0" r="0" b="6350"/>
                      <wp:wrapSquare wrapText="bothSides"/>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0905" cy="241300"/>
                              </a:xfrm>
                              <a:prstGeom prst="rect">
                                <a:avLst/>
                              </a:prstGeom>
                              <a:solidFill>
                                <a:srgbClr val="FFFFFF"/>
                              </a:solidFill>
                              <a:ln w="9525">
                                <a:noFill/>
                                <a:miter lim="800000"/>
                                <a:headEnd/>
                                <a:tailEnd/>
                              </a:ln>
                            </wps:spPr>
                            <wps:txbx>
                              <w:txbxContent>
                                <w:p w14:paraId="6564880C" w14:textId="20DD5032" w:rsidR="00305213" w:rsidRDefault="00305213" w:rsidP="00FE0469">
                                  <w:pPr>
                                    <w:jc w:val="center"/>
                                  </w:pPr>
                                  <w:r>
                                    <w:rPr>
                                      <w:b/>
                                    </w:rPr>
                                    <w:t>b</w:t>
                                  </w:r>
                                  <w:r w:rsidRPr="001F02B5">
                                    <w:rPr>
                                      <w:b/>
                                    </w:rPr>
                                    <w:t>)</w:t>
                                  </w:r>
                                  <w:r>
                                    <w:rPr>
                                      <w:b/>
                                    </w:rPr>
                                    <w:t xml:space="preserve"> 120 kHz SCS</w:t>
                                  </w:r>
                                </w:p>
                                <w:p w14:paraId="5CC427D3" w14:textId="77777777" w:rsidR="00305213" w:rsidRDefault="00305213" w:rsidP="00FE0469">
                                  <w:pPr>
                                    <w:pStyle w:val="ListParagrap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BE85AA" id="_x0000_s1693" type="#_x0000_t202" style="position:absolute;left:0;text-align:left;margin-left:31.9pt;margin-top:163.75pt;width:170.15pt;height:19pt;z-index:2516387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" stroked="f">
                      <v:textbox>
                        <w:txbxContent>
                          <w:p w14:paraId="6564880C" w14:textId="20DD5032" w:rsidR="00305213" w:rsidRDefault="00305213" w:rsidP="00FE0469">
                            <w:pPr>
                              <w:jc w:val="center"/>
                            </w:pPr>
                            <w:r>
                              <w:rPr>
                                <w:b/>
                              </w:rPr>
                              <w:t>b</w:t>
                            </w:r>
                            <w:r w:rsidRPr="001F02B5">
                              <w:rPr>
                                <w:b/>
                              </w:rPr>
                              <w:t>)</w:t>
                            </w:r>
                            <w:r>
                              <w:rPr>
                                <w:b/>
                              </w:rPr>
                              <w:t xml:space="preserve"> 120 kHz SCS</w:t>
                            </w:r>
                          </w:p>
                          <w:p w14:paraId="5CC427D3" w14:textId="77777777" w:rsidR="00305213" w:rsidRDefault="00305213" w:rsidP="00FE0469">
                            <w:pPr>
                              <w:pStyle w:val="ListParagraph"/>
                            </w:pPr>
                          </w:p>
                        </w:txbxContent>
                      </v:textbox>
                      <w10:wrap type="square"/>
                    </v:shape>
                  </w:pict>
                </mc:Fallback>
              </mc:AlternateContent>
            </w:r>
            <w:bookmarkEnd w:id="27"/>
            <w:bookmarkEnd w:id="28"/>
            <w:bookmarkEnd w:id="29"/>
          </w:p>
        </w:tc>
      </w:tr>
    </w:tbl>
    <w:p w14:paraId="79D85A1C" w14:textId="0EAB9B0B" w:rsidR="00FE0469" w:rsidRPr="002539FB" w:rsidRDefault="00FE0469" w:rsidP="00FE0469">
      <w:pPr>
        <w:pStyle w:val="Caption"/>
        <w:jc w:val="both"/>
      </w:pPr>
      <w:bookmarkStart w:id="30" w:name="_Ref477855754"/>
      <w:r>
        <w:t xml:space="preserve">Figure </w:t>
      </w:r>
      <w:r>
        <w:fldChar w:fldCharType="begin"/>
      </w:r>
      <w:r>
        <w:instrText xml:space="preserve"> SEQ Figure \* ARABIC </w:instrText>
      </w:r>
      <w:r>
        <w:fldChar w:fldCharType="separate"/>
      </w:r>
      <w:r w:rsidR="005B79D5">
        <w:rPr>
          <w:noProof/>
        </w:rPr>
        <w:t>3</w:t>
      </w:r>
      <w:r>
        <w:fldChar w:fldCharType="end"/>
      </w:r>
      <w:bookmarkEnd w:id="30"/>
      <w:r>
        <w:t xml:space="preserve">. </w:t>
      </w:r>
      <w:r w:rsidR="00165461">
        <w:t>Different</w:t>
      </w:r>
      <w:r>
        <w:t xml:space="preserve"> PTRS time/freq. densities for carrier frequency 30 GHz, </w:t>
      </w:r>
      <w:r w:rsidRPr="007631B8">
        <w:t>16-QAM(3/4) and 2 PRB</w:t>
      </w:r>
      <w:r w:rsidRPr="00945F31">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1"/>
        <w:gridCol w:w="4751"/>
      </w:tblGrid>
      <w:tr w:rsidR="00165461" w14:paraId="502AA8F5" w14:textId="77777777" w:rsidTr="00B04D65">
        <w:trPr>
          <w:trHeight w:val="3563"/>
        </w:trPr>
        <w:tc>
          <w:tcPr>
            <w:tcW w:w="4751" w:type="dxa"/>
          </w:tcPr>
          <w:p w14:paraId="3AD3A9C5" w14:textId="36A07ABA" w:rsidR="00165461" w:rsidRDefault="00165461" w:rsidP="00D31457">
            <w:pPr>
              <w:pStyle w:val="BodyText"/>
            </w:pPr>
            <w:r>
              <w:rPr>
                <w:noProof/>
                <w:lang w:val="sv-SE" w:eastAsia="sv-SE"/>
              </w:rPr>
              <w:drawing>
                <wp:inline distT="0" distB="0" distL="0" distR="0" wp14:anchorId="22AF1EA1" wp14:editId="5609C263">
                  <wp:extent cx="2879998" cy="215999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uml_TDL_A_tx_rx_ports_1x1__ln2152_ln2153_ln2154_tpQAM16_3_4.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79998" cy="2159999"/>
                          </a:xfrm>
                          <a:prstGeom prst="rect">
                            <a:avLst/>
                          </a:prstGeom>
                        </pic:spPr>
                      </pic:pic>
                    </a:graphicData>
                  </a:graphic>
                </wp:inline>
              </w:drawing>
            </w:r>
            <w:r>
              <w:rPr>
                <w:noProof/>
                <w:lang w:val="sv-SE" w:eastAsia="sv-SE"/>
              </w:rPr>
              <mc:AlternateContent>
                <mc:Choice Requires="wps">
                  <w:drawing>
                    <wp:anchor distT="45720" distB="45720" distL="114300" distR="114300" simplePos="0" relativeHeight="251649024" behindDoc="0" locked="0" layoutInCell="1" allowOverlap="1" wp14:anchorId="587188E8" wp14:editId="4F734155">
                      <wp:simplePos x="0" y="0"/>
                      <wp:positionH relativeFrom="column">
                        <wp:posOffset>411026</wp:posOffset>
                      </wp:positionH>
                      <wp:positionV relativeFrom="paragraph">
                        <wp:posOffset>2079625</wp:posOffset>
                      </wp:positionV>
                      <wp:extent cx="2148840" cy="241300"/>
                      <wp:effectExtent l="0" t="0" r="3810" b="6350"/>
                      <wp:wrapSquare wrapText="bothSides"/>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8840" cy="241300"/>
                              </a:xfrm>
                              <a:prstGeom prst="rect">
                                <a:avLst/>
                              </a:prstGeom>
                              <a:solidFill>
                                <a:srgbClr val="FFFFFF"/>
                              </a:solidFill>
                              <a:ln w="9525">
                                <a:noFill/>
                                <a:miter lim="800000"/>
                                <a:headEnd/>
                                <a:tailEnd/>
                              </a:ln>
                            </wps:spPr>
                            <wps:txbx>
                              <w:txbxContent>
                                <w:p w14:paraId="10262D0C" w14:textId="77777777" w:rsidR="00305213" w:rsidRDefault="00305213" w:rsidP="00165461">
                                  <w:pPr>
                                    <w:jc w:val="center"/>
                                  </w:pPr>
                                  <w:r>
                                    <w:rPr>
                                      <w:b/>
                                    </w:rPr>
                                    <w:t>a</w:t>
                                  </w:r>
                                  <w:r w:rsidRPr="001F02B5">
                                    <w:rPr>
                                      <w:b/>
                                    </w:rPr>
                                    <w:t>)</w:t>
                                  </w:r>
                                  <w:r>
                                    <w:rPr>
                                      <w:b/>
                                    </w:rPr>
                                    <w:t xml:space="preserve"> 60 kHz SCS</w:t>
                                  </w:r>
                                </w:p>
                                <w:p w14:paraId="239AD5EA" w14:textId="77777777" w:rsidR="00305213" w:rsidRDefault="00305213" w:rsidP="00165461">
                                  <w:pPr>
                                    <w:pStyle w:val="ListParagrap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7188E8" id="_x0000_s1694" type="#_x0000_t202" style="position:absolute;left:0;text-align:left;margin-left:32.35pt;margin-top:163.75pt;width:169.2pt;height:19pt;z-index:2516490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" stroked="f">
                      <v:textbox>
                        <w:txbxContent>
                          <w:p w14:paraId="10262D0C" w14:textId="77777777" w:rsidR="00305213" w:rsidRDefault="00305213" w:rsidP="00165461">
                            <w:pPr>
                              <w:jc w:val="center"/>
                            </w:pPr>
                            <w:r>
                              <w:rPr>
                                <w:b/>
                              </w:rPr>
                              <w:t>a</w:t>
                            </w:r>
                            <w:r w:rsidRPr="001F02B5">
                              <w:rPr>
                                <w:b/>
                              </w:rPr>
                              <w:t>)</w:t>
                            </w:r>
                            <w:r>
                              <w:rPr>
                                <w:b/>
                              </w:rPr>
                              <w:t xml:space="preserve"> 60 kHz SCS</w:t>
                            </w:r>
                          </w:p>
                          <w:p w14:paraId="239AD5EA" w14:textId="77777777" w:rsidR="00305213" w:rsidRDefault="00305213" w:rsidP="00165461">
                            <w:pPr>
                              <w:pStyle w:val="ListParagraph"/>
                            </w:pPr>
                          </w:p>
                        </w:txbxContent>
                      </v:textbox>
                      <w10:wrap type="square"/>
                    </v:shape>
                  </w:pict>
                </mc:Fallback>
              </mc:AlternateContent>
            </w:r>
          </w:p>
        </w:tc>
        <w:tc>
          <w:tcPr>
            <w:tcW w:w="4751" w:type="dxa"/>
          </w:tcPr>
          <w:p w14:paraId="6524CF1E" w14:textId="69FF0A3D" w:rsidR="00165461" w:rsidRDefault="00165461" w:rsidP="00D31457">
            <w:pPr>
              <w:pStyle w:val="BodyText"/>
            </w:pPr>
            <w:r>
              <w:rPr>
                <w:noProof/>
                <w:lang w:val="sv-SE" w:eastAsia="sv-SE"/>
              </w:rPr>
              <w:drawing>
                <wp:inline distT="0" distB="0" distL="0" distR="0" wp14:anchorId="4851F9F1" wp14:editId="139E2CE7">
                  <wp:extent cx="2879998" cy="21599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numl_TDL_A_tx_rx_ports_1x1__ln2164_ln2165_ln2166_tpQAM16_3_4.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79998" cy="2159999"/>
                          </a:xfrm>
                          <a:prstGeom prst="rect">
                            <a:avLst/>
                          </a:prstGeom>
                        </pic:spPr>
                      </pic:pic>
                    </a:graphicData>
                  </a:graphic>
                </wp:inline>
              </w:drawing>
            </w:r>
            <w:r>
              <w:rPr>
                <w:noProof/>
                <w:lang w:val="sv-SE" w:eastAsia="sv-SE"/>
              </w:rPr>
              <mc:AlternateContent>
                <mc:Choice Requires="wps">
                  <w:drawing>
                    <wp:anchor distT="45720" distB="45720" distL="114300" distR="114300" simplePos="0" relativeHeight="251640832" behindDoc="0" locked="0" layoutInCell="1" allowOverlap="1" wp14:anchorId="53EF3371" wp14:editId="362D5749">
                      <wp:simplePos x="0" y="0"/>
                      <wp:positionH relativeFrom="column">
                        <wp:posOffset>405130</wp:posOffset>
                      </wp:positionH>
                      <wp:positionV relativeFrom="paragraph">
                        <wp:posOffset>2079625</wp:posOffset>
                      </wp:positionV>
                      <wp:extent cx="2160905" cy="241300"/>
                      <wp:effectExtent l="0" t="0" r="0" b="6350"/>
                      <wp:wrapSquare wrapText="bothSides"/>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0905" cy="241300"/>
                              </a:xfrm>
                              <a:prstGeom prst="rect">
                                <a:avLst/>
                              </a:prstGeom>
                              <a:solidFill>
                                <a:srgbClr val="FFFFFF"/>
                              </a:solidFill>
                              <a:ln w="9525">
                                <a:noFill/>
                                <a:miter lim="800000"/>
                                <a:headEnd/>
                                <a:tailEnd/>
                              </a:ln>
                            </wps:spPr>
                            <wps:txbx>
                              <w:txbxContent>
                                <w:p w14:paraId="456EA929" w14:textId="77777777" w:rsidR="00305213" w:rsidRDefault="00305213" w:rsidP="00165461">
                                  <w:pPr>
                                    <w:jc w:val="center"/>
                                  </w:pPr>
                                  <w:r>
                                    <w:rPr>
                                      <w:b/>
                                    </w:rPr>
                                    <w:t>b</w:t>
                                  </w:r>
                                  <w:r w:rsidRPr="001F02B5">
                                    <w:rPr>
                                      <w:b/>
                                    </w:rPr>
                                    <w:t>)</w:t>
                                  </w:r>
                                  <w:r>
                                    <w:rPr>
                                      <w:b/>
                                    </w:rPr>
                                    <w:t xml:space="preserve"> 120 kHz SCS</w:t>
                                  </w:r>
                                </w:p>
                                <w:p w14:paraId="415C6FDF" w14:textId="77777777" w:rsidR="00305213" w:rsidRDefault="00305213" w:rsidP="00165461">
                                  <w:pPr>
                                    <w:pStyle w:val="ListParagrap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3EF3371" id="_x0000_s1695" type="#_x0000_t202" style="position:absolute;left:0;text-align:left;margin-left:31.9pt;margin-top:163.75pt;width:170.15pt;height:19pt;z-index:2516408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" stroked="f">
                      <v:textbox>
                        <w:txbxContent>
                          <w:p w14:paraId="456EA929" w14:textId="77777777" w:rsidR="00305213" w:rsidRDefault="00305213" w:rsidP="00165461">
                            <w:pPr>
                              <w:jc w:val="center"/>
                            </w:pPr>
                            <w:r>
                              <w:rPr>
                                <w:b/>
                              </w:rPr>
                              <w:t>b</w:t>
                            </w:r>
                            <w:r w:rsidRPr="001F02B5">
                              <w:rPr>
                                <w:b/>
                              </w:rPr>
                              <w:t>)</w:t>
                            </w:r>
                            <w:r>
                              <w:rPr>
                                <w:b/>
                              </w:rPr>
                              <w:t xml:space="preserve"> 120 kHz SCS</w:t>
                            </w:r>
                          </w:p>
                          <w:p w14:paraId="415C6FDF" w14:textId="77777777" w:rsidR="00305213" w:rsidRDefault="00305213" w:rsidP="00165461">
                            <w:pPr>
                              <w:pStyle w:val="ListParagraph"/>
                            </w:pPr>
                          </w:p>
                        </w:txbxContent>
                      </v:textbox>
                      <w10:wrap type="square"/>
                    </v:shape>
                  </w:pict>
                </mc:Fallback>
              </mc:AlternateContent>
            </w:r>
          </w:p>
        </w:tc>
      </w:tr>
    </w:tbl>
    <w:p w14:paraId="0FA0B0E6" w14:textId="7A205D03" w:rsidR="00165461" w:rsidRPr="002539FB" w:rsidRDefault="00165461" w:rsidP="00165461">
      <w:pPr>
        <w:pStyle w:val="Caption"/>
        <w:jc w:val="both"/>
      </w:pPr>
      <w:r>
        <w:t xml:space="preserve">Figure </w:t>
      </w:r>
      <w:r>
        <w:fldChar w:fldCharType="begin"/>
      </w:r>
      <w:r>
        <w:instrText xml:space="preserve"> SEQ Figure \* ARABIC </w:instrText>
      </w:r>
      <w:r>
        <w:fldChar w:fldCharType="separate"/>
      </w:r>
      <w:r w:rsidR="005B79D5">
        <w:rPr>
          <w:noProof/>
        </w:rPr>
        <w:t>4</w:t>
      </w:r>
      <w:r>
        <w:fldChar w:fldCharType="end"/>
      </w:r>
      <w:r>
        <w:t xml:space="preserve">. Different PTRS time/freq. densities for carrier frequency 30 GHz, </w:t>
      </w:r>
      <w:r w:rsidRPr="007631B8">
        <w:t>64-QAM(3/4) and 2 PRB.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1"/>
        <w:gridCol w:w="4751"/>
      </w:tblGrid>
      <w:tr w:rsidR="00165461" w14:paraId="5E081CF7" w14:textId="77777777" w:rsidTr="00B04D65">
        <w:trPr>
          <w:trHeight w:val="3563"/>
        </w:trPr>
        <w:tc>
          <w:tcPr>
            <w:tcW w:w="4751" w:type="dxa"/>
          </w:tcPr>
          <w:p w14:paraId="1904928A" w14:textId="2DD7D911" w:rsidR="00165461" w:rsidRDefault="00165461" w:rsidP="00D31457">
            <w:pPr>
              <w:pStyle w:val="BodyText"/>
            </w:pPr>
            <w:r>
              <w:rPr>
                <w:noProof/>
                <w:lang w:val="sv-SE" w:eastAsia="sv-SE"/>
              </w:rPr>
              <w:drawing>
                <wp:inline distT="0" distB="0" distL="0" distR="0" wp14:anchorId="19CFC3ED" wp14:editId="047A5C4C">
                  <wp:extent cx="2879998" cy="2159999"/>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uml_TDL_A_tx_rx_ports_1x1__ln2152_ln2153_ln2154_tpQAM16_3_4.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79998" cy="2159999"/>
                          </a:xfrm>
                          <a:prstGeom prst="rect">
                            <a:avLst/>
                          </a:prstGeom>
                        </pic:spPr>
                      </pic:pic>
                    </a:graphicData>
                  </a:graphic>
                </wp:inline>
              </w:drawing>
            </w:r>
            <w:r>
              <w:rPr>
                <w:noProof/>
                <w:lang w:val="sv-SE" w:eastAsia="sv-SE"/>
              </w:rPr>
              <mc:AlternateContent>
                <mc:Choice Requires="wps">
                  <w:drawing>
                    <wp:anchor distT="45720" distB="45720" distL="114300" distR="114300" simplePos="0" relativeHeight="251653120" behindDoc="0" locked="0" layoutInCell="1" allowOverlap="1" wp14:anchorId="4B184A58" wp14:editId="65337BBD">
                      <wp:simplePos x="0" y="0"/>
                      <wp:positionH relativeFrom="column">
                        <wp:posOffset>411026</wp:posOffset>
                      </wp:positionH>
                      <wp:positionV relativeFrom="paragraph">
                        <wp:posOffset>2079625</wp:posOffset>
                      </wp:positionV>
                      <wp:extent cx="2148840" cy="241300"/>
                      <wp:effectExtent l="0" t="0" r="3810" b="6350"/>
                      <wp:wrapSquare wrapText="bothSides"/>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8840" cy="241300"/>
                              </a:xfrm>
                              <a:prstGeom prst="rect">
                                <a:avLst/>
                              </a:prstGeom>
                              <a:solidFill>
                                <a:srgbClr val="FFFFFF"/>
                              </a:solidFill>
                              <a:ln w="9525">
                                <a:noFill/>
                                <a:miter lim="800000"/>
                                <a:headEnd/>
                                <a:tailEnd/>
                              </a:ln>
                            </wps:spPr>
                            <wps:txbx>
                              <w:txbxContent>
                                <w:p w14:paraId="48E8B4D5" w14:textId="77777777" w:rsidR="00305213" w:rsidRDefault="00305213" w:rsidP="00165461">
                                  <w:pPr>
                                    <w:jc w:val="center"/>
                                  </w:pPr>
                                  <w:r>
                                    <w:rPr>
                                      <w:b/>
                                    </w:rPr>
                                    <w:t>a</w:t>
                                  </w:r>
                                  <w:r w:rsidRPr="001F02B5">
                                    <w:rPr>
                                      <w:b/>
                                    </w:rPr>
                                    <w:t>)</w:t>
                                  </w:r>
                                  <w:r>
                                    <w:rPr>
                                      <w:b/>
                                    </w:rPr>
                                    <w:t xml:space="preserve"> 60 kHz SCS</w:t>
                                  </w:r>
                                </w:p>
                                <w:p w14:paraId="226E3D4D" w14:textId="77777777" w:rsidR="00305213" w:rsidRDefault="00305213" w:rsidP="00165461">
                                  <w:pPr>
                                    <w:pStyle w:val="ListParagrap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184A58" id="_x0000_s1696" type="#_x0000_t202" style="position:absolute;left:0;text-align:left;margin-left:32.35pt;margin-top:163.75pt;width:169.2pt;height:19pt;z-index:2516531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" stroked="f">
                      <v:textbox>
                        <w:txbxContent>
                          <w:p w14:paraId="48E8B4D5" w14:textId="77777777" w:rsidR="00305213" w:rsidRDefault="00305213" w:rsidP="00165461">
                            <w:pPr>
                              <w:jc w:val="center"/>
                            </w:pPr>
                            <w:r>
                              <w:rPr>
                                <w:b/>
                              </w:rPr>
                              <w:t>a</w:t>
                            </w:r>
                            <w:r w:rsidRPr="001F02B5">
                              <w:rPr>
                                <w:b/>
                              </w:rPr>
                              <w:t>)</w:t>
                            </w:r>
                            <w:r>
                              <w:rPr>
                                <w:b/>
                              </w:rPr>
                              <w:t xml:space="preserve"> 60 kHz SCS</w:t>
                            </w:r>
                          </w:p>
                          <w:p w14:paraId="226E3D4D" w14:textId="77777777" w:rsidR="00305213" w:rsidRDefault="00305213" w:rsidP="00165461">
                            <w:pPr>
                              <w:pStyle w:val="ListParagraph"/>
                            </w:pPr>
                          </w:p>
                        </w:txbxContent>
                      </v:textbox>
                      <w10:wrap type="square"/>
                    </v:shape>
                  </w:pict>
                </mc:Fallback>
              </mc:AlternateContent>
            </w:r>
          </w:p>
        </w:tc>
        <w:tc>
          <w:tcPr>
            <w:tcW w:w="4751" w:type="dxa"/>
          </w:tcPr>
          <w:p w14:paraId="5F767234" w14:textId="277BB6E7" w:rsidR="00165461" w:rsidRDefault="00165461" w:rsidP="00D31457">
            <w:pPr>
              <w:pStyle w:val="BodyText"/>
            </w:pPr>
            <w:r>
              <w:rPr>
                <w:noProof/>
                <w:lang w:val="sv-SE" w:eastAsia="sv-SE"/>
              </w:rPr>
              <w:drawing>
                <wp:inline distT="0" distB="0" distL="0" distR="0" wp14:anchorId="6E6E560E" wp14:editId="031F0158">
                  <wp:extent cx="2879998" cy="2159999"/>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numl_TDL_A_tx_rx_ports_1x1__ln2164_ln2165_ln2166_tpQAM16_3_4.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79998" cy="2159999"/>
                          </a:xfrm>
                          <a:prstGeom prst="rect">
                            <a:avLst/>
                          </a:prstGeom>
                        </pic:spPr>
                      </pic:pic>
                    </a:graphicData>
                  </a:graphic>
                </wp:inline>
              </w:drawing>
            </w:r>
            <w:r>
              <w:rPr>
                <w:noProof/>
                <w:lang w:val="sv-SE" w:eastAsia="sv-SE"/>
              </w:rPr>
              <mc:AlternateContent>
                <mc:Choice Requires="wps">
                  <w:drawing>
                    <wp:anchor distT="45720" distB="45720" distL="114300" distR="114300" simplePos="0" relativeHeight="251651072" behindDoc="0" locked="0" layoutInCell="1" allowOverlap="1" wp14:anchorId="7EE5A098" wp14:editId="57832DDC">
                      <wp:simplePos x="0" y="0"/>
                      <wp:positionH relativeFrom="column">
                        <wp:posOffset>405130</wp:posOffset>
                      </wp:positionH>
                      <wp:positionV relativeFrom="paragraph">
                        <wp:posOffset>2079625</wp:posOffset>
                      </wp:positionV>
                      <wp:extent cx="2160905" cy="241300"/>
                      <wp:effectExtent l="0" t="0" r="0" b="6350"/>
                      <wp:wrapSquare wrapText="bothSides"/>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0905" cy="241300"/>
                              </a:xfrm>
                              <a:prstGeom prst="rect">
                                <a:avLst/>
                              </a:prstGeom>
                              <a:solidFill>
                                <a:srgbClr val="FFFFFF"/>
                              </a:solidFill>
                              <a:ln w="9525">
                                <a:noFill/>
                                <a:miter lim="800000"/>
                                <a:headEnd/>
                                <a:tailEnd/>
                              </a:ln>
                            </wps:spPr>
                            <wps:txbx>
                              <w:txbxContent>
                                <w:p w14:paraId="7D401C89" w14:textId="77777777" w:rsidR="00305213" w:rsidRDefault="00305213" w:rsidP="00165461">
                                  <w:pPr>
                                    <w:jc w:val="center"/>
                                  </w:pPr>
                                  <w:r>
                                    <w:rPr>
                                      <w:b/>
                                    </w:rPr>
                                    <w:t>b</w:t>
                                  </w:r>
                                  <w:r w:rsidRPr="001F02B5">
                                    <w:rPr>
                                      <w:b/>
                                    </w:rPr>
                                    <w:t>)</w:t>
                                  </w:r>
                                  <w:r>
                                    <w:rPr>
                                      <w:b/>
                                    </w:rPr>
                                    <w:t xml:space="preserve"> 120 kHz SCS</w:t>
                                  </w:r>
                                </w:p>
                                <w:p w14:paraId="1F93C01D" w14:textId="77777777" w:rsidR="00305213" w:rsidRDefault="00305213" w:rsidP="00165461">
                                  <w:pPr>
                                    <w:pStyle w:val="ListParagrap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EE5A098" id="_x0000_s1697" type="#_x0000_t202" style="position:absolute;left:0;text-align:left;margin-left:31.9pt;margin-top:163.75pt;width:170.15pt;height:19pt;z-index:2516510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" stroked="f">
                      <v:textbox>
                        <w:txbxContent>
                          <w:p w14:paraId="7D401C89" w14:textId="77777777" w:rsidR="00305213" w:rsidRDefault="00305213" w:rsidP="00165461">
                            <w:pPr>
                              <w:jc w:val="center"/>
                            </w:pPr>
                            <w:r>
                              <w:rPr>
                                <w:b/>
                              </w:rPr>
                              <w:t>b</w:t>
                            </w:r>
                            <w:r w:rsidRPr="001F02B5">
                              <w:rPr>
                                <w:b/>
                              </w:rPr>
                              <w:t>)</w:t>
                            </w:r>
                            <w:r>
                              <w:rPr>
                                <w:b/>
                              </w:rPr>
                              <w:t xml:space="preserve"> 120 kHz SCS</w:t>
                            </w:r>
                          </w:p>
                          <w:p w14:paraId="1F93C01D" w14:textId="77777777" w:rsidR="00305213" w:rsidRDefault="00305213" w:rsidP="00165461">
                            <w:pPr>
                              <w:pStyle w:val="ListParagraph"/>
                            </w:pPr>
                          </w:p>
                        </w:txbxContent>
                      </v:textbox>
                      <w10:wrap type="square"/>
                    </v:shape>
                  </w:pict>
                </mc:Fallback>
              </mc:AlternateContent>
            </w:r>
          </w:p>
        </w:tc>
      </w:tr>
    </w:tbl>
    <w:p w14:paraId="5264470D" w14:textId="7076BC2D" w:rsidR="007E5F80" w:rsidRDefault="00165461" w:rsidP="00BB5B2F">
      <w:pPr>
        <w:pStyle w:val="Caption"/>
        <w:jc w:val="both"/>
      </w:pPr>
      <w:r>
        <w:t xml:space="preserve">Figure </w:t>
      </w:r>
      <w:r>
        <w:rPr>
          <w:b w:val="0"/>
          <w:bCs w:val="0"/>
        </w:rPr>
        <w:fldChar w:fldCharType="begin"/>
      </w:r>
      <w:r>
        <w:instrText xml:space="preserve"> SEQ Figure \* ARABIC </w:instrText>
      </w:r>
      <w:r>
        <w:rPr>
          <w:b w:val="0"/>
          <w:bCs w:val="0"/>
        </w:rPr>
        <w:fldChar w:fldCharType="separate"/>
      </w:r>
      <w:r w:rsidR="005B79D5">
        <w:rPr>
          <w:noProof/>
        </w:rPr>
        <w:t>5</w:t>
      </w:r>
      <w:r>
        <w:rPr>
          <w:b w:val="0"/>
          <w:bCs w:val="0"/>
        </w:rPr>
        <w:fldChar w:fldCharType="end"/>
      </w:r>
      <w:r>
        <w:t xml:space="preserve">. Different PTRS time/freq. densities for carrier frequency 30 GHz, </w:t>
      </w:r>
      <w:r w:rsidRPr="007631B8">
        <w:t>64-QAM(5/6) and 2 PRB.</w:t>
      </w:r>
    </w:p>
    <w:p w14:paraId="0DFB8870" w14:textId="2176C805" w:rsidR="00040F7C" w:rsidRDefault="00040F7C" w:rsidP="003A0E41"/>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1"/>
        <w:gridCol w:w="4751"/>
      </w:tblGrid>
      <w:tr w:rsidR="00040F7C" w14:paraId="05B166EC" w14:textId="77777777" w:rsidTr="00D31457">
        <w:trPr>
          <w:trHeight w:val="3563"/>
        </w:trPr>
        <w:tc>
          <w:tcPr>
            <w:tcW w:w="4751" w:type="dxa"/>
          </w:tcPr>
          <w:p w14:paraId="33ADDB96" w14:textId="0F923099" w:rsidR="00040F7C" w:rsidRDefault="00040F7C" w:rsidP="00D31457">
            <w:pPr>
              <w:pStyle w:val="BodyText"/>
            </w:pPr>
            <w:r>
              <w:rPr>
                <w:noProof/>
                <w:lang w:val="sv-SE" w:eastAsia="sv-SE"/>
              </w:rPr>
              <w:lastRenderedPageBreak/>
              <w:drawing>
                <wp:inline distT="0" distB="0" distL="0" distR="0" wp14:anchorId="542A67E1" wp14:editId="5E834729">
                  <wp:extent cx="2879998" cy="2159998"/>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uml_TDL_A_tx_rx_ports_1x1__ln2152_ln2153_ln2154_tpQAM16_3_4.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79998" cy="2159998"/>
                          </a:xfrm>
                          <a:prstGeom prst="rect">
                            <a:avLst/>
                          </a:prstGeom>
                        </pic:spPr>
                      </pic:pic>
                    </a:graphicData>
                  </a:graphic>
                </wp:inline>
              </w:drawing>
            </w:r>
            <w:r>
              <w:rPr>
                <w:noProof/>
                <w:lang w:val="sv-SE" w:eastAsia="sv-SE"/>
              </w:rPr>
              <mc:AlternateContent>
                <mc:Choice Requires="wps">
                  <w:drawing>
                    <wp:anchor distT="45720" distB="45720" distL="114300" distR="114300" simplePos="0" relativeHeight="251628544" behindDoc="0" locked="0" layoutInCell="1" allowOverlap="1" wp14:anchorId="2408A77D" wp14:editId="6D4DD27F">
                      <wp:simplePos x="0" y="0"/>
                      <wp:positionH relativeFrom="column">
                        <wp:posOffset>411026</wp:posOffset>
                      </wp:positionH>
                      <wp:positionV relativeFrom="paragraph">
                        <wp:posOffset>2079625</wp:posOffset>
                      </wp:positionV>
                      <wp:extent cx="2148840" cy="241300"/>
                      <wp:effectExtent l="0" t="0" r="3810" b="6350"/>
                      <wp:wrapSquare wrapText="bothSides"/>
                      <wp:docPr id="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8840" cy="241300"/>
                              </a:xfrm>
                              <a:prstGeom prst="rect">
                                <a:avLst/>
                              </a:prstGeom>
                              <a:solidFill>
                                <a:srgbClr val="FFFFFF"/>
                              </a:solidFill>
                              <a:ln w="9525">
                                <a:noFill/>
                                <a:miter lim="800000"/>
                                <a:headEnd/>
                                <a:tailEnd/>
                              </a:ln>
                            </wps:spPr>
                            <wps:txbx>
                              <w:txbxContent>
                                <w:p w14:paraId="0D4946DC" w14:textId="77777777" w:rsidR="00305213" w:rsidRDefault="00305213" w:rsidP="00040F7C">
                                  <w:pPr>
                                    <w:jc w:val="center"/>
                                  </w:pPr>
                                  <w:r>
                                    <w:rPr>
                                      <w:b/>
                                    </w:rPr>
                                    <w:t>a</w:t>
                                  </w:r>
                                  <w:r w:rsidRPr="001F02B5">
                                    <w:rPr>
                                      <w:b/>
                                    </w:rPr>
                                    <w:t>)</w:t>
                                  </w:r>
                                  <w:r>
                                    <w:rPr>
                                      <w:b/>
                                    </w:rPr>
                                    <w:t xml:space="preserve"> 60 kHz SCS</w:t>
                                  </w:r>
                                </w:p>
                                <w:p w14:paraId="4F301B1F" w14:textId="77777777" w:rsidR="00305213" w:rsidRDefault="00305213" w:rsidP="00040F7C">
                                  <w:pPr>
                                    <w:pStyle w:val="ListParagrap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08A77D" id="_x0000_s1698" type="#_x0000_t202" style="position:absolute;left:0;text-align:left;margin-left:32.35pt;margin-top:163.75pt;width:169.2pt;height:19pt;z-index:2516285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" stroked="f">
                      <v:textbox>
                        <w:txbxContent>
                          <w:p w14:paraId="0D4946DC" w14:textId="77777777" w:rsidR="00305213" w:rsidRDefault="00305213" w:rsidP="00040F7C">
                            <w:pPr>
                              <w:jc w:val="center"/>
                            </w:pPr>
                            <w:r>
                              <w:rPr>
                                <w:b/>
                              </w:rPr>
                              <w:t>a</w:t>
                            </w:r>
                            <w:r w:rsidRPr="001F02B5">
                              <w:rPr>
                                <w:b/>
                              </w:rPr>
                              <w:t>)</w:t>
                            </w:r>
                            <w:r>
                              <w:rPr>
                                <w:b/>
                              </w:rPr>
                              <w:t xml:space="preserve"> 60 kHz SCS</w:t>
                            </w:r>
                          </w:p>
                          <w:p w14:paraId="4F301B1F" w14:textId="77777777" w:rsidR="00305213" w:rsidRDefault="00305213" w:rsidP="00040F7C">
                            <w:pPr>
                              <w:pStyle w:val="ListParagraph"/>
                            </w:pPr>
                          </w:p>
                        </w:txbxContent>
                      </v:textbox>
                      <w10:wrap type="square"/>
                    </v:shape>
                  </w:pict>
                </mc:Fallback>
              </mc:AlternateContent>
            </w:r>
          </w:p>
        </w:tc>
        <w:tc>
          <w:tcPr>
            <w:tcW w:w="4751" w:type="dxa"/>
          </w:tcPr>
          <w:p w14:paraId="2FCDD000" w14:textId="3966116F" w:rsidR="00040F7C" w:rsidRDefault="00040F7C" w:rsidP="00D31457">
            <w:pPr>
              <w:pStyle w:val="BodyText"/>
            </w:pPr>
            <w:r>
              <w:rPr>
                <w:noProof/>
                <w:lang w:val="sv-SE" w:eastAsia="sv-SE"/>
              </w:rPr>
              <w:drawing>
                <wp:inline distT="0" distB="0" distL="0" distR="0" wp14:anchorId="67BBE2DC" wp14:editId="5D9153D6">
                  <wp:extent cx="2879998" cy="2159998"/>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numl_TDL_A_tx_rx_ports_1x1__ln2164_ln2165_ln2166_tpQAM16_3_4.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79998" cy="2159998"/>
                          </a:xfrm>
                          <a:prstGeom prst="rect">
                            <a:avLst/>
                          </a:prstGeom>
                        </pic:spPr>
                      </pic:pic>
                    </a:graphicData>
                  </a:graphic>
                </wp:inline>
              </w:drawing>
            </w:r>
            <w:r>
              <w:rPr>
                <w:noProof/>
                <w:lang w:val="sv-SE" w:eastAsia="sv-SE"/>
              </w:rPr>
              <mc:AlternateContent>
                <mc:Choice Requires="wps">
                  <w:drawing>
                    <wp:anchor distT="45720" distB="45720" distL="114300" distR="114300" simplePos="0" relativeHeight="251626496" behindDoc="0" locked="0" layoutInCell="1" allowOverlap="1" wp14:anchorId="0EDFE1C1" wp14:editId="2B4A22C4">
                      <wp:simplePos x="0" y="0"/>
                      <wp:positionH relativeFrom="column">
                        <wp:posOffset>405130</wp:posOffset>
                      </wp:positionH>
                      <wp:positionV relativeFrom="paragraph">
                        <wp:posOffset>2079625</wp:posOffset>
                      </wp:positionV>
                      <wp:extent cx="2160905" cy="241300"/>
                      <wp:effectExtent l="0" t="0" r="0" b="6350"/>
                      <wp:wrapSquare wrapText="bothSides"/>
                      <wp:docPr id="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0905" cy="241300"/>
                              </a:xfrm>
                              <a:prstGeom prst="rect">
                                <a:avLst/>
                              </a:prstGeom>
                              <a:solidFill>
                                <a:srgbClr val="FFFFFF"/>
                              </a:solidFill>
                              <a:ln w="9525">
                                <a:noFill/>
                                <a:miter lim="800000"/>
                                <a:headEnd/>
                                <a:tailEnd/>
                              </a:ln>
                            </wps:spPr>
                            <wps:txbx>
                              <w:txbxContent>
                                <w:p w14:paraId="5EC64F72" w14:textId="77777777" w:rsidR="00305213" w:rsidRDefault="00305213" w:rsidP="00040F7C">
                                  <w:pPr>
                                    <w:jc w:val="center"/>
                                  </w:pPr>
                                  <w:r>
                                    <w:rPr>
                                      <w:b/>
                                    </w:rPr>
                                    <w:t>b</w:t>
                                  </w:r>
                                  <w:r w:rsidRPr="001F02B5">
                                    <w:rPr>
                                      <w:b/>
                                    </w:rPr>
                                    <w:t>)</w:t>
                                  </w:r>
                                  <w:r>
                                    <w:rPr>
                                      <w:b/>
                                    </w:rPr>
                                    <w:t xml:space="preserve"> 120 kHz SCS</w:t>
                                  </w:r>
                                </w:p>
                                <w:p w14:paraId="78E29F41" w14:textId="77777777" w:rsidR="00305213" w:rsidRDefault="00305213" w:rsidP="00040F7C">
                                  <w:pPr>
                                    <w:pStyle w:val="ListParagrap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DFE1C1" id="_x0000_s1699" type="#_x0000_t202" style="position:absolute;left:0;text-align:left;margin-left:31.9pt;margin-top:163.75pt;width:170.15pt;height:19pt;z-index:2516264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" stroked="f">
                      <v:textbox>
                        <w:txbxContent>
                          <w:p w14:paraId="5EC64F72" w14:textId="77777777" w:rsidR="00305213" w:rsidRDefault="00305213" w:rsidP="00040F7C">
                            <w:pPr>
                              <w:jc w:val="center"/>
                            </w:pPr>
                            <w:r>
                              <w:rPr>
                                <w:b/>
                              </w:rPr>
                              <w:t>b</w:t>
                            </w:r>
                            <w:r w:rsidRPr="001F02B5">
                              <w:rPr>
                                <w:b/>
                              </w:rPr>
                              <w:t>)</w:t>
                            </w:r>
                            <w:r>
                              <w:rPr>
                                <w:b/>
                              </w:rPr>
                              <w:t xml:space="preserve"> 120 kHz SCS</w:t>
                            </w:r>
                          </w:p>
                          <w:p w14:paraId="78E29F41" w14:textId="77777777" w:rsidR="00305213" w:rsidRDefault="00305213" w:rsidP="00040F7C">
                            <w:pPr>
                              <w:pStyle w:val="ListParagraph"/>
                            </w:pPr>
                          </w:p>
                        </w:txbxContent>
                      </v:textbox>
                      <w10:wrap type="square"/>
                    </v:shape>
                  </w:pict>
                </mc:Fallback>
              </mc:AlternateContent>
            </w:r>
          </w:p>
        </w:tc>
      </w:tr>
    </w:tbl>
    <w:p w14:paraId="01C613D3" w14:textId="11356B93" w:rsidR="00040F7C" w:rsidRPr="002539FB" w:rsidRDefault="00040F7C" w:rsidP="00040F7C">
      <w:pPr>
        <w:pStyle w:val="Caption"/>
        <w:jc w:val="both"/>
      </w:pPr>
      <w:r>
        <w:t xml:space="preserve">Figure </w:t>
      </w:r>
      <w:r>
        <w:fldChar w:fldCharType="begin"/>
      </w:r>
      <w:r>
        <w:instrText xml:space="preserve"> SEQ Figure \* ARABIC </w:instrText>
      </w:r>
      <w:r>
        <w:fldChar w:fldCharType="separate"/>
      </w:r>
      <w:r w:rsidR="005B79D5">
        <w:rPr>
          <w:noProof/>
        </w:rPr>
        <w:t>6</w:t>
      </w:r>
      <w:r>
        <w:fldChar w:fldCharType="end"/>
      </w:r>
      <w:r>
        <w:t xml:space="preserve">. Different PTRS time/freq. densities for carrier frequency 30 GHz, </w:t>
      </w:r>
      <w:r w:rsidRPr="007631B8">
        <w:t>16-QAM(3/4) and 8 PRB</w:t>
      </w:r>
      <w:r w:rsidRPr="00945F31">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1"/>
        <w:gridCol w:w="4751"/>
      </w:tblGrid>
      <w:tr w:rsidR="00040F7C" w14:paraId="73A07FD6" w14:textId="77777777" w:rsidTr="00D31457">
        <w:trPr>
          <w:trHeight w:val="3563"/>
        </w:trPr>
        <w:tc>
          <w:tcPr>
            <w:tcW w:w="4751" w:type="dxa"/>
          </w:tcPr>
          <w:p w14:paraId="26F33FF3" w14:textId="176646B7" w:rsidR="00040F7C" w:rsidRDefault="00040F7C" w:rsidP="00D31457">
            <w:pPr>
              <w:pStyle w:val="BodyText"/>
            </w:pPr>
            <w:r>
              <w:rPr>
                <w:noProof/>
                <w:lang w:val="sv-SE" w:eastAsia="sv-SE"/>
              </w:rPr>
              <w:drawing>
                <wp:inline distT="0" distB="0" distL="0" distR="0" wp14:anchorId="7FDFFA92" wp14:editId="562493DE">
                  <wp:extent cx="2879997" cy="2159998"/>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uml_TDL_A_tx_rx_ports_1x1__ln2152_ln2153_ln2154_tpQAM16_3_4.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79997" cy="2159998"/>
                          </a:xfrm>
                          <a:prstGeom prst="rect">
                            <a:avLst/>
                          </a:prstGeom>
                        </pic:spPr>
                      </pic:pic>
                    </a:graphicData>
                  </a:graphic>
                </wp:inline>
              </w:drawing>
            </w:r>
            <w:r>
              <w:rPr>
                <w:noProof/>
                <w:lang w:val="sv-SE" w:eastAsia="sv-SE"/>
              </w:rPr>
              <mc:AlternateContent>
                <mc:Choice Requires="wps">
                  <w:drawing>
                    <wp:anchor distT="45720" distB="45720" distL="114300" distR="114300" simplePos="0" relativeHeight="251632640" behindDoc="0" locked="0" layoutInCell="1" allowOverlap="1" wp14:anchorId="6D4D1AFE" wp14:editId="54497D3F">
                      <wp:simplePos x="0" y="0"/>
                      <wp:positionH relativeFrom="column">
                        <wp:posOffset>411026</wp:posOffset>
                      </wp:positionH>
                      <wp:positionV relativeFrom="paragraph">
                        <wp:posOffset>2079625</wp:posOffset>
                      </wp:positionV>
                      <wp:extent cx="2148840" cy="241300"/>
                      <wp:effectExtent l="0" t="0" r="3810" b="6350"/>
                      <wp:wrapSquare wrapText="bothSides"/>
                      <wp:docPr id="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8840" cy="241300"/>
                              </a:xfrm>
                              <a:prstGeom prst="rect">
                                <a:avLst/>
                              </a:prstGeom>
                              <a:solidFill>
                                <a:srgbClr val="FFFFFF"/>
                              </a:solidFill>
                              <a:ln w="9525">
                                <a:noFill/>
                                <a:miter lim="800000"/>
                                <a:headEnd/>
                                <a:tailEnd/>
                              </a:ln>
                            </wps:spPr>
                            <wps:txbx>
                              <w:txbxContent>
                                <w:p w14:paraId="2A0E636F" w14:textId="77777777" w:rsidR="00305213" w:rsidRDefault="00305213" w:rsidP="00040F7C">
                                  <w:pPr>
                                    <w:jc w:val="center"/>
                                  </w:pPr>
                                  <w:r>
                                    <w:rPr>
                                      <w:b/>
                                    </w:rPr>
                                    <w:t>a</w:t>
                                  </w:r>
                                  <w:r w:rsidRPr="001F02B5">
                                    <w:rPr>
                                      <w:b/>
                                    </w:rPr>
                                    <w:t>)</w:t>
                                  </w:r>
                                  <w:r>
                                    <w:rPr>
                                      <w:b/>
                                    </w:rPr>
                                    <w:t xml:space="preserve"> 60 kHz SCS</w:t>
                                  </w:r>
                                </w:p>
                                <w:p w14:paraId="05096681" w14:textId="77777777" w:rsidR="00305213" w:rsidRDefault="00305213" w:rsidP="00040F7C">
                                  <w:pPr>
                                    <w:pStyle w:val="ListParagrap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D4D1AFE" id="_x0000_s1700" type="#_x0000_t202" style="position:absolute;left:0;text-align:left;margin-left:32.35pt;margin-top:163.75pt;width:169.2pt;height:19pt;z-index:2516326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" stroked="f">
                      <v:textbox>
                        <w:txbxContent>
                          <w:p w14:paraId="2A0E636F" w14:textId="77777777" w:rsidR="00305213" w:rsidRDefault="00305213" w:rsidP="00040F7C">
                            <w:pPr>
                              <w:jc w:val="center"/>
                            </w:pPr>
                            <w:r>
                              <w:rPr>
                                <w:b/>
                              </w:rPr>
                              <w:t>a</w:t>
                            </w:r>
                            <w:r w:rsidRPr="001F02B5">
                              <w:rPr>
                                <w:b/>
                              </w:rPr>
                              <w:t>)</w:t>
                            </w:r>
                            <w:r>
                              <w:rPr>
                                <w:b/>
                              </w:rPr>
                              <w:t xml:space="preserve"> 60 kHz SCS</w:t>
                            </w:r>
                          </w:p>
                          <w:p w14:paraId="05096681" w14:textId="77777777" w:rsidR="00305213" w:rsidRDefault="00305213" w:rsidP="00040F7C">
                            <w:pPr>
                              <w:pStyle w:val="ListParagraph"/>
                            </w:pPr>
                          </w:p>
                        </w:txbxContent>
                      </v:textbox>
                      <w10:wrap type="square"/>
                    </v:shape>
                  </w:pict>
                </mc:Fallback>
              </mc:AlternateContent>
            </w:r>
          </w:p>
        </w:tc>
        <w:tc>
          <w:tcPr>
            <w:tcW w:w="4751" w:type="dxa"/>
          </w:tcPr>
          <w:p w14:paraId="5CE90CE4" w14:textId="703DC0B9" w:rsidR="00040F7C" w:rsidRDefault="00040F7C" w:rsidP="00D31457">
            <w:pPr>
              <w:pStyle w:val="BodyText"/>
            </w:pPr>
            <w:r>
              <w:rPr>
                <w:noProof/>
                <w:lang w:val="sv-SE" w:eastAsia="sv-SE"/>
              </w:rPr>
              <w:drawing>
                <wp:inline distT="0" distB="0" distL="0" distR="0" wp14:anchorId="30B9A2D4" wp14:editId="2256AC4F">
                  <wp:extent cx="2879997" cy="2159998"/>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numl_TDL_A_tx_rx_ports_1x1__ln2164_ln2165_ln2166_tpQAM16_3_4.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79997" cy="2159998"/>
                          </a:xfrm>
                          <a:prstGeom prst="rect">
                            <a:avLst/>
                          </a:prstGeom>
                        </pic:spPr>
                      </pic:pic>
                    </a:graphicData>
                  </a:graphic>
                </wp:inline>
              </w:drawing>
            </w:r>
            <w:r>
              <w:rPr>
                <w:noProof/>
                <w:lang w:val="sv-SE" w:eastAsia="sv-SE"/>
              </w:rPr>
              <mc:AlternateContent>
                <mc:Choice Requires="wps">
                  <w:drawing>
                    <wp:anchor distT="45720" distB="45720" distL="114300" distR="114300" simplePos="0" relativeHeight="251630592" behindDoc="0" locked="0" layoutInCell="1" allowOverlap="1" wp14:anchorId="46F1D291" wp14:editId="721D250B">
                      <wp:simplePos x="0" y="0"/>
                      <wp:positionH relativeFrom="column">
                        <wp:posOffset>405130</wp:posOffset>
                      </wp:positionH>
                      <wp:positionV relativeFrom="paragraph">
                        <wp:posOffset>2079625</wp:posOffset>
                      </wp:positionV>
                      <wp:extent cx="2160905" cy="241300"/>
                      <wp:effectExtent l="0" t="0" r="0" b="6350"/>
                      <wp:wrapSquare wrapText="bothSides"/>
                      <wp:docPr id="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0905" cy="241300"/>
                              </a:xfrm>
                              <a:prstGeom prst="rect">
                                <a:avLst/>
                              </a:prstGeom>
                              <a:solidFill>
                                <a:srgbClr val="FFFFFF"/>
                              </a:solidFill>
                              <a:ln w="9525">
                                <a:noFill/>
                                <a:miter lim="800000"/>
                                <a:headEnd/>
                                <a:tailEnd/>
                              </a:ln>
                            </wps:spPr>
                            <wps:txbx>
                              <w:txbxContent>
                                <w:p w14:paraId="36201354" w14:textId="77777777" w:rsidR="00305213" w:rsidRDefault="00305213" w:rsidP="00040F7C">
                                  <w:pPr>
                                    <w:jc w:val="center"/>
                                  </w:pPr>
                                  <w:r>
                                    <w:rPr>
                                      <w:b/>
                                    </w:rPr>
                                    <w:t>b</w:t>
                                  </w:r>
                                  <w:r w:rsidRPr="001F02B5">
                                    <w:rPr>
                                      <w:b/>
                                    </w:rPr>
                                    <w:t>)</w:t>
                                  </w:r>
                                  <w:r>
                                    <w:rPr>
                                      <w:b/>
                                    </w:rPr>
                                    <w:t xml:space="preserve"> 120 kHz SCS</w:t>
                                  </w:r>
                                </w:p>
                                <w:p w14:paraId="07925928" w14:textId="77777777" w:rsidR="00305213" w:rsidRDefault="00305213" w:rsidP="00040F7C">
                                  <w:pPr>
                                    <w:pStyle w:val="ListParagrap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F1D291" id="_x0000_s1701" type="#_x0000_t202" style="position:absolute;left:0;text-align:left;margin-left:31.9pt;margin-top:163.75pt;width:170.15pt;height:19pt;z-index:2516305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" stroked="f">
                      <v:textbox>
                        <w:txbxContent>
                          <w:p w14:paraId="36201354" w14:textId="77777777" w:rsidR="00305213" w:rsidRDefault="00305213" w:rsidP="00040F7C">
                            <w:pPr>
                              <w:jc w:val="center"/>
                            </w:pPr>
                            <w:r>
                              <w:rPr>
                                <w:b/>
                              </w:rPr>
                              <w:t>b</w:t>
                            </w:r>
                            <w:r w:rsidRPr="001F02B5">
                              <w:rPr>
                                <w:b/>
                              </w:rPr>
                              <w:t>)</w:t>
                            </w:r>
                            <w:r>
                              <w:rPr>
                                <w:b/>
                              </w:rPr>
                              <w:t xml:space="preserve"> 120 kHz SCS</w:t>
                            </w:r>
                          </w:p>
                          <w:p w14:paraId="07925928" w14:textId="77777777" w:rsidR="00305213" w:rsidRDefault="00305213" w:rsidP="00040F7C">
                            <w:pPr>
                              <w:pStyle w:val="ListParagraph"/>
                            </w:pPr>
                          </w:p>
                        </w:txbxContent>
                      </v:textbox>
                      <w10:wrap type="square"/>
                    </v:shape>
                  </w:pict>
                </mc:Fallback>
              </mc:AlternateContent>
            </w:r>
          </w:p>
        </w:tc>
      </w:tr>
    </w:tbl>
    <w:p w14:paraId="6F551BFE" w14:textId="430E6097" w:rsidR="00040F7C" w:rsidRPr="002539FB" w:rsidRDefault="00040F7C" w:rsidP="00040F7C">
      <w:pPr>
        <w:pStyle w:val="Caption"/>
        <w:jc w:val="both"/>
      </w:pPr>
      <w:r>
        <w:t xml:space="preserve">Figure </w:t>
      </w:r>
      <w:r>
        <w:fldChar w:fldCharType="begin"/>
      </w:r>
      <w:r>
        <w:instrText xml:space="preserve"> SEQ Figure \* ARABIC </w:instrText>
      </w:r>
      <w:r>
        <w:fldChar w:fldCharType="separate"/>
      </w:r>
      <w:r w:rsidR="005B79D5">
        <w:rPr>
          <w:noProof/>
        </w:rPr>
        <w:t>7</w:t>
      </w:r>
      <w:r>
        <w:fldChar w:fldCharType="end"/>
      </w:r>
      <w:r>
        <w:t xml:space="preserve">. Different PTRS time/freq. densities for carrier frequency 30 GHz, </w:t>
      </w:r>
      <w:r w:rsidRPr="007631B8">
        <w:t>64-QAM(3/4) and 8 PRB</w:t>
      </w:r>
      <w:r w:rsidRPr="00945F31">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1"/>
        <w:gridCol w:w="4751"/>
      </w:tblGrid>
      <w:tr w:rsidR="00040F7C" w14:paraId="21F5B476" w14:textId="77777777" w:rsidTr="00D31457">
        <w:trPr>
          <w:trHeight w:val="3563"/>
        </w:trPr>
        <w:tc>
          <w:tcPr>
            <w:tcW w:w="4751" w:type="dxa"/>
          </w:tcPr>
          <w:p w14:paraId="2F1FC4CD" w14:textId="0F7CDC8B" w:rsidR="00040F7C" w:rsidRDefault="00040F7C" w:rsidP="00D31457">
            <w:pPr>
              <w:pStyle w:val="BodyText"/>
            </w:pPr>
            <w:r>
              <w:rPr>
                <w:noProof/>
                <w:lang w:val="sv-SE" w:eastAsia="sv-SE"/>
              </w:rPr>
              <w:drawing>
                <wp:inline distT="0" distB="0" distL="0" distR="0" wp14:anchorId="015CAD78" wp14:editId="632308BC">
                  <wp:extent cx="2879997" cy="2159998"/>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uml_TDL_A_tx_rx_ports_1x1__ln2152_ln2153_ln2154_tpQAM16_3_4.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79997" cy="2159998"/>
                          </a:xfrm>
                          <a:prstGeom prst="rect">
                            <a:avLst/>
                          </a:prstGeom>
                        </pic:spPr>
                      </pic:pic>
                    </a:graphicData>
                  </a:graphic>
                </wp:inline>
              </w:drawing>
            </w:r>
            <w:r>
              <w:rPr>
                <w:noProof/>
                <w:lang w:val="sv-SE" w:eastAsia="sv-SE"/>
              </w:rPr>
              <mc:AlternateContent>
                <mc:Choice Requires="wps">
                  <w:drawing>
                    <wp:anchor distT="45720" distB="45720" distL="114300" distR="114300" simplePos="0" relativeHeight="251636736" behindDoc="0" locked="0" layoutInCell="1" allowOverlap="1" wp14:anchorId="10B22E7D" wp14:editId="52130A4F">
                      <wp:simplePos x="0" y="0"/>
                      <wp:positionH relativeFrom="column">
                        <wp:posOffset>411026</wp:posOffset>
                      </wp:positionH>
                      <wp:positionV relativeFrom="paragraph">
                        <wp:posOffset>2079625</wp:posOffset>
                      </wp:positionV>
                      <wp:extent cx="2148840" cy="241300"/>
                      <wp:effectExtent l="0" t="0" r="3810" b="6350"/>
                      <wp:wrapSquare wrapText="bothSides"/>
                      <wp:docPr id="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8840" cy="241300"/>
                              </a:xfrm>
                              <a:prstGeom prst="rect">
                                <a:avLst/>
                              </a:prstGeom>
                              <a:solidFill>
                                <a:srgbClr val="FFFFFF"/>
                              </a:solidFill>
                              <a:ln w="9525">
                                <a:noFill/>
                                <a:miter lim="800000"/>
                                <a:headEnd/>
                                <a:tailEnd/>
                              </a:ln>
                            </wps:spPr>
                            <wps:txbx>
                              <w:txbxContent>
                                <w:p w14:paraId="1CB83FB4" w14:textId="77777777" w:rsidR="00305213" w:rsidRDefault="00305213" w:rsidP="00040F7C">
                                  <w:pPr>
                                    <w:jc w:val="center"/>
                                  </w:pPr>
                                  <w:r>
                                    <w:rPr>
                                      <w:b/>
                                    </w:rPr>
                                    <w:t>a</w:t>
                                  </w:r>
                                  <w:r w:rsidRPr="001F02B5">
                                    <w:rPr>
                                      <w:b/>
                                    </w:rPr>
                                    <w:t>)</w:t>
                                  </w:r>
                                  <w:r>
                                    <w:rPr>
                                      <w:b/>
                                    </w:rPr>
                                    <w:t xml:space="preserve"> 60 kHz SCS</w:t>
                                  </w:r>
                                </w:p>
                                <w:p w14:paraId="63708D3E" w14:textId="77777777" w:rsidR="00305213" w:rsidRDefault="00305213" w:rsidP="00040F7C">
                                  <w:pPr>
                                    <w:pStyle w:val="ListParagrap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0B22E7D" id="_x0000_s1702" type="#_x0000_t202" style="position:absolute;left:0;text-align:left;margin-left:32.35pt;margin-top:163.75pt;width:169.2pt;height:19pt;z-index:2516367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" stroked="f">
                      <v:textbox>
                        <w:txbxContent>
                          <w:p w14:paraId="1CB83FB4" w14:textId="77777777" w:rsidR="00305213" w:rsidRDefault="00305213" w:rsidP="00040F7C">
                            <w:pPr>
                              <w:jc w:val="center"/>
                            </w:pPr>
                            <w:r>
                              <w:rPr>
                                <w:b/>
                              </w:rPr>
                              <w:t>a</w:t>
                            </w:r>
                            <w:r w:rsidRPr="001F02B5">
                              <w:rPr>
                                <w:b/>
                              </w:rPr>
                              <w:t>)</w:t>
                            </w:r>
                            <w:r>
                              <w:rPr>
                                <w:b/>
                              </w:rPr>
                              <w:t xml:space="preserve"> 60 kHz SCS</w:t>
                            </w:r>
                          </w:p>
                          <w:p w14:paraId="63708D3E" w14:textId="77777777" w:rsidR="00305213" w:rsidRDefault="00305213" w:rsidP="00040F7C">
                            <w:pPr>
                              <w:pStyle w:val="ListParagraph"/>
                            </w:pPr>
                          </w:p>
                        </w:txbxContent>
                      </v:textbox>
                      <w10:wrap type="square"/>
                    </v:shape>
                  </w:pict>
                </mc:Fallback>
              </mc:AlternateContent>
            </w:r>
          </w:p>
        </w:tc>
        <w:tc>
          <w:tcPr>
            <w:tcW w:w="4751" w:type="dxa"/>
          </w:tcPr>
          <w:p w14:paraId="70CDCB1B" w14:textId="6022A87F" w:rsidR="00040F7C" w:rsidRDefault="00040F7C" w:rsidP="00D31457">
            <w:pPr>
              <w:pStyle w:val="BodyText"/>
            </w:pPr>
            <w:r>
              <w:rPr>
                <w:noProof/>
                <w:lang w:val="sv-SE" w:eastAsia="sv-SE"/>
              </w:rPr>
              <w:drawing>
                <wp:inline distT="0" distB="0" distL="0" distR="0" wp14:anchorId="185FBA6F" wp14:editId="3F7F55C3">
                  <wp:extent cx="2879997" cy="2159998"/>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numl_TDL_A_tx_rx_ports_1x1__ln2164_ln2165_ln2166_tpQAM16_3_4.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79997" cy="2159998"/>
                          </a:xfrm>
                          <a:prstGeom prst="rect">
                            <a:avLst/>
                          </a:prstGeom>
                        </pic:spPr>
                      </pic:pic>
                    </a:graphicData>
                  </a:graphic>
                </wp:inline>
              </w:drawing>
            </w:r>
            <w:r>
              <w:rPr>
                <w:noProof/>
                <w:lang w:val="sv-SE" w:eastAsia="sv-SE"/>
              </w:rPr>
              <mc:AlternateContent>
                <mc:Choice Requires="wps">
                  <w:drawing>
                    <wp:anchor distT="45720" distB="45720" distL="114300" distR="114300" simplePos="0" relativeHeight="251634688" behindDoc="0" locked="0" layoutInCell="1" allowOverlap="1" wp14:anchorId="67EED27C" wp14:editId="1309E43F">
                      <wp:simplePos x="0" y="0"/>
                      <wp:positionH relativeFrom="column">
                        <wp:posOffset>405130</wp:posOffset>
                      </wp:positionH>
                      <wp:positionV relativeFrom="paragraph">
                        <wp:posOffset>2079625</wp:posOffset>
                      </wp:positionV>
                      <wp:extent cx="2160905" cy="241300"/>
                      <wp:effectExtent l="0" t="0" r="0" b="6350"/>
                      <wp:wrapSquare wrapText="bothSides"/>
                      <wp:docPr id="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0905" cy="241300"/>
                              </a:xfrm>
                              <a:prstGeom prst="rect">
                                <a:avLst/>
                              </a:prstGeom>
                              <a:solidFill>
                                <a:srgbClr val="FFFFFF"/>
                              </a:solidFill>
                              <a:ln w="9525">
                                <a:noFill/>
                                <a:miter lim="800000"/>
                                <a:headEnd/>
                                <a:tailEnd/>
                              </a:ln>
                            </wps:spPr>
                            <wps:txbx>
                              <w:txbxContent>
                                <w:p w14:paraId="1C6DEE02" w14:textId="77777777" w:rsidR="00305213" w:rsidRDefault="00305213" w:rsidP="00040F7C">
                                  <w:pPr>
                                    <w:jc w:val="center"/>
                                  </w:pPr>
                                  <w:r>
                                    <w:rPr>
                                      <w:b/>
                                    </w:rPr>
                                    <w:t>b</w:t>
                                  </w:r>
                                  <w:r w:rsidRPr="001F02B5">
                                    <w:rPr>
                                      <w:b/>
                                    </w:rPr>
                                    <w:t>)</w:t>
                                  </w:r>
                                  <w:r>
                                    <w:rPr>
                                      <w:b/>
                                    </w:rPr>
                                    <w:t xml:space="preserve"> 120 kHz SCS</w:t>
                                  </w:r>
                                </w:p>
                                <w:p w14:paraId="405083FD" w14:textId="77777777" w:rsidR="00305213" w:rsidRDefault="00305213" w:rsidP="00040F7C">
                                  <w:pPr>
                                    <w:pStyle w:val="ListParagrap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7EED27C" id="_x0000_s1703" type="#_x0000_t202" style="position:absolute;left:0;text-align:left;margin-left:31.9pt;margin-top:163.75pt;width:170.15pt;height:19pt;z-index:2516346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" stroked="f">
                      <v:textbox>
                        <w:txbxContent>
                          <w:p w14:paraId="1C6DEE02" w14:textId="77777777" w:rsidR="00305213" w:rsidRDefault="00305213" w:rsidP="00040F7C">
                            <w:pPr>
                              <w:jc w:val="center"/>
                            </w:pPr>
                            <w:r>
                              <w:rPr>
                                <w:b/>
                              </w:rPr>
                              <w:t>b</w:t>
                            </w:r>
                            <w:r w:rsidRPr="001F02B5">
                              <w:rPr>
                                <w:b/>
                              </w:rPr>
                              <w:t>)</w:t>
                            </w:r>
                            <w:r>
                              <w:rPr>
                                <w:b/>
                              </w:rPr>
                              <w:t xml:space="preserve"> 120 kHz SCS</w:t>
                            </w:r>
                          </w:p>
                          <w:p w14:paraId="405083FD" w14:textId="77777777" w:rsidR="00305213" w:rsidRDefault="00305213" w:rsidP="00040F7C">
                            <w:pPr>
                              <w:pStyle w:val="ListParagraph"/>
                            </w:pPr>
                          </w:p>
                        </w:txbxContent>
                      </v:textbox>
                      <w10:wrap type="square"/>
                    </v:shape>
                  </w:pict>
                </mc:Fallback>
              </mc:AlternateContent>
            </w:r>
          </w:p>
        </w:tc>
      </w:tr>
    </w:tbl>
    <w:p w14:paraId="046C61ED" w14:textId="6A4BC688" w:rsidR="00C41224" w:rsidRDefault="00040F7C" w:rsidP="001229D4">
      <w:pPr>
        <w:pStyle w:val="Caption"/>
        <w:jc w:val="both"/>
      </w:pPr>
      <w:r>
        <w:t xml:space="preserve">Figure </w:t>
      </w:r>
      <w:r>
        <w:fldChar w:fldCharType="begin"/>
      </w:r>
      <w:r>
        <w:instrText xml:space="preserve"> SEQ Figure \* ARABIC </w:instrText>
      </w:r>
      <w:r>
        <w:fldChar w:fldCharType="separate"/>
      </w:r>
      <w:r w:rsidR="005B79D5">
        <w:rPr>
          <w:noProof/>
        </w:rPr>
        <w:t>8</w:t>
      </w:r>
      <w:r>
        <w:fldChar w:fldCharType="end"/>
      </w:r>
      <w:r>
        <w:t xml:space="preserve">. Different PTRS time/freq. densities for carrier frequency 30 GHz, </w:t>
      </w:r>
      <w:r w:rsidRPr="007631B8">
        <w:t>64-QAM(5/6) and 8 PRB</w:t>
      </w:r>
      <w:r w:rsidRPr="00945F31">
        <w:t>.</w:t>
      </w:r>
    </w:p>
    <w:p w14:paraId="2B57E83A" w14:textId="60B2C17C" w:rsidR="005E5ACA" w:rsidRDefault="005E5ACA" w:rsidP="003A0E41"/>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1"/>
        <w:gridCol w:w="4751"/>
      </w:tblGrid>
      <w:tr w:rsidR="005E5ACA" w14:paraId="6B740C80" w14:textId="77777777" w:rsidTr="00D31457">
        <w:trPr>
          <w:trHeight w:val="3563"/>
        </w:trPr>
        <w:tc>
          <w:tcPr>
            <w:tcW w:w="4751" w:type="dxa"/>
          </w:tcPr>
          <w:p w14:paraId="3382A5F9" w14:textId="756711DF" w:rsidR="005E5ACA" w:rsidRDefault="005E5ACA" w:rsidP="00D31457">
            <w:pPr>
              <w:pStyle w:val="BodyText"/>
            </w:pPr>
            <w:r>
              <w:rPr>
                <w:noProof/>
                <w:lang w:val="sv-SE" w:eastAsia="sv-SE"/>
              </w:rPr>
              <w:lastRenderedPageBreak/>
              <w:drawing>
                <wp:inline distT="0" distB="0" distL="0" distR="0" wp14:anchorId="67B4EB42" wp14:editId="7D860685">
                  <wp:extent cx="2879997" cy="2159997"/>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uml_TDL_A_tx_rx_ports_1x1__ln2152_ln2153_ln2154_tpQAM16_3_4.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879997" cy="2159997"/>
                          </a:xfrm>
                          <a:prstGeom prst="rect">
                            <a:avLst/>
                          </a:prstGeom>
                        </pic:spPr>
                      </pic:pic>
                    </a:graphicData>
                  </a:graphic>
                </wp:inline>
              </w:drawing>
            </w:r>
            <w:r>
              <w:rPr>
                <w:noProof/>
                <w:lang w:val="sv-SE" w:eastAsia="sv-SE"/>
              </w:rPr>
              <mc:AlternateContent>
                <mc:Choice Requires="wps">
                  <w:drawing>
                    <wp:anchor distT="45720" distB="45720" distL="114300" distR="114300" simplePos="0" relativeHeight="251671552" behindDoc="0" locked="0" layoutInCell="1" allowOverlap="1" wp14:anchorId="299D4658" wp14:editId="19B52104">
                      <wp:simplePos x="0" y="0"/>
                      <wp:positionH relativeFrom="column">
                        <wp:posOffset>411026</wp:posOffset>
                      </wp:positionH>
                      <wp:positionV relativeFrom="paragraph">
                        <wp:posOffset>2079625</wp:posOffset>
                      </wp:positionV>
                      <wp:extent cx="2148840" cy="241300"/>
                      <wp:effectExtent l="0" t="0" r="3810" b="6350"/>
                      <wp:wrapSquare wrapText="bothSides"/>
                      <wp:docPr id="5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8840" cy="241300"/>
                              </a:xfrm>
                              <a:prstGeom prst="rect">
                                <a:avLst/>
                              </a:prstGeom>
                              <a:solidFill>
                                <a:srgbClr val="FFFFFF"/>
                              </a:solidFill>
                              <a:ln w="9525">
                                <a:noFill/>
                                <a:miter lim="800000"/>
                                <a:headEnd/>
                                <a:tailEnd/>
                              </a:ln>
                            </wps:spPr>
                            <wps:txbx>
                              <w:txbxContent>
                                <w:p w14:paraId="514D6EE0" w14:textId="77777777" w:rsidR="00305213" w:rsidRDefault="00305213" w:rsidP="005E5ACA">
                                  <w:pPr>
                                    <w:jc w:val="center"/>
                                  </w:pPr>
                                  <w:r>
                                    <w:rPr>
                                      <w:b/>
                                    </w:rPr>
                                    <w:t>a</w:t>
                                  </w:r>
                                  <w:r w:rsidRPr="001F02B5">
                                    <w:rPr>
                                      <w:b/>
                                    </w:rPr>
                                    <w:t>)</w:t>
                                  </w:r>
                                  <w:r>
                                    <w:rPr>
                                      <w:b/>
                                    </w:rPr>
                                    <w:t xml:space="preserve"> 60 kHz SCS</w:t>
                                  </w:r>
                                </w:p>
                                <w:p w14:paraId="22A372F9" w14:textId="77777777" w:rsidR="00305213" w:rsidRDefault="00305213" w:rsidP="005E5ACA">
                                  <w:pPr>
                                    <w:pStyle w:val="ListParagrap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99D4658" id="_x0000_s1704" type="#_x0000_t202" style="position:absolute;left:0;text-align:left;margin-left:32.35pt;margin-top:163.75pt;width:169.2pt;height:19pt;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" stroked="f">
                      <v:textbox>
                        <w:txbxContent>
                          <w:p w14:paraId="514D6EE0" w14:textId="77777777" w:rsidR="00305213" w:rsidRDefault="00305213" w:rsidP="005E5ACA">
                            <w:pPr>
                              <w:jc w:val="center"/>
                            </w:pPr>
                            <w:r>
                              <w:rPr>
                                <w:b/>
                              </w:rPr>
                              <w:t>a</w:t>
                            </w:r>
                            <w:r w:rsidRPr="001F02B5">
                              <w:rPr>
                                <w:b/>
                              </w:rPr>
                              <w:t>)</w:t>
                            </w:r>
                            <w:r>
                              <w:rPr>
                                <w:b/>
                              </w:rPr>
                              <w:t xml:space="preserve"> 60 kHz SCS</w:t>
                            </w:r>
                          </w:p>
                          <w:p w14:paraId="22A372F9" w14:textId="77777777" w:rsidR="00305213" w:rsidRDefault="00305213" w:rsidP="005E5ACA">
                            <w:pPr>
                              <w:pStyle w:val="ListParagraph"/>
                            </w:pPr>
                          </w:p>
                        </w:txbxContent>
                      </v:textbox>
                      <w10:wrap type="square"/>
                    </v:shape>
                  </w:pict>
                </mc:Fallback>
              </mc:AlternateContent>
            </w:r>
          </w:p>
        </w:tc>
        <w:tc>
          <w:tcPr>
            <w:tcW w:w="4751" w:type="dxa"/>
          </w:tcPr>
          <w:p w14:paraId="362603FF" w14:textId="1AEAB57F" w:rsidR="005E5ACA" w:rsidRDefault="005E5ACA" w:rsidP="00D31457">
            <w:pPr>
              <w:pStyle w:val="BodyText"/>
            </w:pPr>
            <w:r>
              <w:rPr>
                <w:noProof/>
                <w:lang w:val="sv-SE" w:eastAsia="sv-SE"/>
              </w:rPr>
              <w:drawing>
                <wp:inline distT="0" distB="0" distL="0" distR="0" wp14:anchorId="5286045D" wp14:editId="54C0644D">
                  <wp:extent cx="2879997" cy="2159997"/>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numl_TDL_A_tx_rx_ports_1x1__ln2164_ln2165_ln2166_tpQAM16_3_4.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879997" cy="2159997"/>
                          </a:xfrm>
                          <a:prstGeom prst="rect">
                            <a:avLst/>
                          </a:prstGeom>
                        </pic:spPr>
                      </pic:pic>
                    </a:graphicData>
                  </a:graphic>
                </wp:inline>
              </w:drawing>
            </w:r>
            <w:r>
              <w:rPr>
                <w:noProof/>
                <w:lang w:val="sv-SE" w:eastAsia="sv-SE"/>
              </w:rPr>
              <mc:AlternateContent>
                <mc:Choice Requires="wps">
                  <w:drawing>
                    <wp:anchor distT="45720" distB="45720" distL="114300" distR="114300" simplePos="0" relativeHeight="251657216" behindDoc="0" locked="0" layoutInCell="1" allowOverlap="1" wp14:anchorId="27E57DA6" wp14:editId="73D4D39B">
                      <wp:simplePos x="0" y="0"/>
                      <wp:positionH relativeFrom="column">
                        <wp:posOffset>405130</wp:posOffset>
                      </wp:positionH>
                      <wp:positionV relativeFrom="paragraph">
                        <wp:posOffset>2079625</wp:posOffset>
                      </wp:positionV>
                      <wp:extent cx="2160905" cy="241300"/>
                      <wp:effectExtent l="0" t="0" r="0" b="6350"/>
                      <wp:wrapSquare wrapText="bothSides"/>
                      <wp:docPr id="5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0905" cy="241300"/>
                              </a:xfrm>
                              <a:prstGeom prst="rect">
                                <a:avLst/>
                              </a:prstGeom>
                              <a:solidFill>
                                <a:srgbClr val="FFFFFF"/>
                              </a:solidFill>
                              <a:ln w="9525">
                                <a:noFill/>
                                <a:miter lim="800000"/>
                                <a:headEnd/>
                                <a:tailEnd/>
                              </a:ln>
                            </wps:spPr>
                            <wps:txbx>
                              <w:txbxContent>
                                <w:p w14:paraId="591A8425" w14:textId="77777777" w:rsidR="00305213" w:rsidRDefault="00305213" w:rsidP="005E5ACA">
                                  <w:pPr>
                                    <w:jc w:val="center"/>
                                  </w:pPr>
                                  <w:r>
                                    <w:rPr>
                                      <w:b/>
                                    </w:rPr>
                                    <w:t>b</w:t>
                                  </w:r>
                                  <w:r w:rsidRPr="001F02B5">
                                    <w:rPr>
                                      <w:b/>
                                    </w:rPr>
                                    <w:t>)</w:t>
                                  </w:r>
                                  <w:r>
                                    <w:rPr>
                                      <w:b/>
                                    </w:rPr>
                                    <w:t xml:space="preserve"> 120 kHz SCS</w:t>
                                  </w:r>
                                </w:p>
                                <w:p w14:paraId="694C59E1" w14:textId="77777777" w:rsidR="00305213" w:rsidRDefault="00305213" w:rsidP="005E5ACA">
                                  <w:pPr>
                                    <w:pStyle w:val="ListParagrap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E57DA6" id="_x0000_s1705" type="#_x0000_t202" style="position:absolute;left:0;text-align:left;margin-left:31.9pt;margin-top:163.75pt;width:170.15pt;height:19pt;z-index:2516572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" stroked="f">
                      <v:textbox>
                        <w:txbxContent>
                          <w:p w14:paraId="591A8425" w14:textId="77777777" w:rsidR="00305213" w:rsidRDefault="00305213" w:rsidP="005E5ACA">
                            <w:pPr>
                              <w:jc w:val="center"/>
                            </w:pPr>
                            <w:r>
                              <w:rPr>
                                <w:b/>
                              </w:rPr>
                              <w:t>b</w:t>
                            </w:r>
                            <w:r w:rsidRPr="001F02B5">
                              <w:rPr>
                                <w:b/>
                              </w:rPr>
                              <w:t>)</w:t>
                            </w:r>
                            <w:r>
                              <w:rPr>
                                <w:b/>
                              </w:rPr>
                              <w:t xml:space="preserve"> 120 kHz SCS</w:t>
                            </w:r>
                          </w:p>
                          <w:p w14:paraId="694C59E1" w14:textId="77777777" w:rsidR="00305213" w:rsidRDefault="00305213" w:rsidP="005E5ACA">
                            <w:pPr>
                              <w:pStyle w:val="ListParagraph"/>
                            </w:pPr>
                          </w:p>
                        </w:txbxContent>
                      </v:textbox>
                      <w10:wrap type="square"/>
                    </v:shape>
                  </w:pict>
                </mc:Fallback>
              </mc:AlternateContent>
            </w:r>
          </w:p>
        </w:tc>
      </w:tr>
    </w:tbl>
    <w:p w14:paraId="5E10738C" w14:textId="4F972BBF" w:rsidR="005E5ACA" w:rsidRPr="002539FB" w:rsidRDefault="005E5ACA" w:rsidP="005E5ACA">
      <w:pPr>
        <w:pStyle w:val="Caption"/>
        <w:jc w:val="both"/>
      </w:pPr>
      <w:r>
        <w:t xml:space="preserve">Figure </w:t>
      </w:r>
      <w:r>
        <w:fldChar w:fldCharType="begin"/>
      </w:r>
      <w:r>
        <w:instrText xml:space="preserve"> SEQ Figure \* ARABIC </w:instrText>
      </w:r>
      <w:r>
        <w:fldChar w:fldCharType="separate"/>
      </w:r>
      <w:r w:rsidR="005B79D5">
        <w:rPr>
          <w:noProof/>
        </w:rPr>
        <w:t>9</w:t>
      </w:r>
      <w:r>
        <w:fldChar w:fldCharType="end"/>
      </w:r>
      <w:r>
        <w:t xml:space="preserve">. Different PTRS time/freq. densities for carrier frequency 30 GHz, </w:t>
      </w:r>
      <w:r w:rsidRPr="007631B8">
        <w:t>16-QAM(3/4) and 32 PRB</w:t>
      </w:r>
      <w:r w:rsidRPr="00945F31">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1"/>
        <w:gridCol w:w="4751"/>
      </w:tblGrid>
      <w:tr w:rsidR="005E5ACA" w14:paraId="3CA8963E" w14:textId="77777777" w:rsidTr="00D31457">
        <w:trPr>
          <w:trHeight w:val="3563"/>
        </w:trPr>
        <w:tc>
          <w:tcPr>
            <w:tcW w:w="4751" w:type="dxa"/>
          </w:tcPr>
          <w:p w14:paraId="382DB52D" w14:textId="329D6C2C" w:rsidR="005E5ACA" w:rsidRDefault="005E5ACA" w:rsidP="00D31457">
            <w:pPr>
              <w:pStyle w:val="BodyText"/>
            </w:pPr>
            <w:r>
              <w:rPr>
                <w:noProof/>
                <w:lang w:val="sv-SE" w:eastAsia="sv-SE"/>
              </w:rPr>
              <w:drawing>
                <wp:inline distT="0" distB="0" distL="0" distR="0" wp14:anchorId="137C63E5" wp14:editId="46C6E841">
                  <wp:extent cx="2879996" cy="2159997"/>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uml_TDL_A_tx_rx_ports_1x1__ln2152_ln2153_ln2154_tpQAM16_3_4.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79996" cy="2159997"/>
                          </a:xfrm>
                          <a:prstGeom prst="rect">
                            <a:avLst/>
                          </a:prstGeom>
                        </pic:spPr>
                      </pic:pic>
                    </a:graphicData>
                  </a:graphic>
                </wp:inline>
              </w:drawing>
            </w:r>
            <w:r>
              <w:rPr>
                <w:noProof/>
                <w:lang w:val="sv-SE" w:eastAsia="sv-SE"/>
              </w:rPr>
              <mc:AlternateContent>
                <mc:Choice Requires="wps">
                  <w:drawing>
                    <wp:anchor distT="45720" distB="45720" distL="114300" distR="114300" simplePos="0" relativeHeight="251675648" behindDoc="0" locked="0" layoutInCell="1" allowOverlap="1" wp14:anchorId="751D9A95" wp14:editId="57C8E4B2">
                      <wp:simplePos x="0" y="0"/>
                      <wp:positionH relativeFrom="column">
                        <wp:posOffset>411026</wp:posOffset>
                      </wp:positionH>
                      <wp:positionV relativeFrom="paragraph">
                        <wp:posOffset>2079625</wp:posOffset>
                      </wp:positionV>
                      <wp:extent cx="2148840" cy="241300"/>
                      <wp:effectExtent l="0" t="0" r="3810" b="6350"/>
                      <wp:wrapSquare wrapText="bothSides"/>
                      <wp:docPr id="5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8840" cy="241300"/>
                              </a:xfrm>
                              <a:prstGeom prst="rect">
                                <a:avLst/>
                              </a:prstGeom>
                              <a:solidFill>
                                <a:srgbClr val="FFFFFF"/>
                              </a:solidFill>
                              <a:ln w="9525">
                                <a:noFill/>
                                <a:miter lim="800000"/>
                                <a:headEnd/>
                                <a:tailEnd/>
                              </a:ln>
                            </wps:spPr>
                            <wps:txbx>
                              <w:txbxContent>
                                <w:p w14:paraId="579C1D87" w14:textId="77777777" w:rsidR="00305213" w:rsidRDefault="00305213" w:rsidP="005E5ACA">
                                  <w:pPr>
                                    <w:jc w:val="center"/>
                                  </w:pPr>
                                  <w:r>
                                    <w:rPr>
                                      <w:b/>
                                    </w:rPr>
                                    <w:t>a</w:t>
                                  </w:r>
                                  <w:r w:rsidRPr="001F02B5">
                                    <w:rPr>
                                      <w:b/>
                                    </w:rPr>
                                    <w:t>)</w:t>
                                  </w:r>
                                  <w:r>
                                    <w:rPr>
                                      <w:b/>
                                    </w:rPr>
                                    <w:t xml:space="preserve"> 60 kHz SCS</w:t>
                                  </w:r>
                                </w:p>
                                <w:p w14:paraId="1B25BBA2" w14:textId="77777777" w:rsidR="00305213" w:rsidRDefault="00305213" w:rsidP="005E5ACA">
                                  <w:pPr>
                                    <w:pStyle w:val="ListParagrap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1D9A95" id="_x0000_s1706" type="#_x0000_t202" style="position:absolute;left:0;text-align:left;margin-left:32.35pt;margin-top:163.75pt;width:169.2pt;height:19pt;z-index:2516756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" stroked="f">
                      <v:textbox>
                        <w:txbxContent>
                          <w:p w14:paraId="579C1D87" w14:textId="77777777" w:rsidR="00305213" w:rsidRDefault="00305213" w:rsidP="005E5ACA">
                            <w:pPr>
                              <w:jc w:val="center"/>
                            </w:pPr>
                            <w:r>
                              <w:rPr>
                                <w:b/>
                              </w:rPr>
                              <w:t>a</w:t>
                            </w:r>
                            <w:r w:rsidRPr="001F02B5">
                              <w:rPr>
                                <w:b/>
                              </w:rPr>
                              <w:t>)</w:t>
                            </w:r>
                            <w:r>
                              <w:rPr>
                                <w:b/>
                              </w:rPr>
                              <w:t xml:space="preserve"> 60 kHz SCS</w:t>
                            </w:r>
                          </w:p>
                          <w:p w14:paraId="1B25BBA2" w14:textId="77777777" w:rsidR="00305213" w:rsidRDefault="00305213" w:rsidP="005E5ACA">
                            <w:pPr>
                              <w:pStyle w:val="ListParagraph"/>
                            </w:pPr>
                          </w:p>
                        </w:txbxContent>
                      </v:textbox>
                      <w10:wrap type="square"/>
                    </v:shape>
                  </w:pict>
                </mc:Fallback>
              </mc:AlternateContent>
            </w:r>
          </w:p>
        </w:tc>
        <w:tc>
          <w:tcPr>
            <w:tcW w:w="4751" w:type="dxa"/>
          </w:tcPr>
          <w:p w14:paraId="4C8C47BA" w14:textId="09224CBA" w:rsidR="005E5ACA" w:rsidRDefault="005E5ACA" w:rsidP="00D31457">
            <w:pPr>
              <w:pStyle w:val="BodyText"/>
            </w:pPr>
            <w:r>
              <w:rPr>
                <w:noProof/>
                <w:lang w:val="sv-SE" w:eastAsia="sv-SE"/>
              </w:rPr>
              <w:drawing>
                <wp:inline distT="0" distB="0" distL="0" distR="0" wp14:anchorId="695FC7BF" wp14:editId="50FA6DC2">
                  <wp:extent cx="2879996" cy="2159997"/>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numl_TDL_A_tx_rx_ports_1x1__ln2164_ln2165_ln2166_tpQAM16_3_4.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79996" cy="2159997"/>
                          </a:xfrm>
                          <a:prstGeom prst="rect">
                            <a:avLst/>
                          </a:prstGeom>
                        </pic:spPr>
                      </pic:pic>
                    </a:graphicData>
                  </a:graphic>
                </wp:inline>
              </w:drawing>
            </w:r>
            <w:r>
              <w:rPr>
                <w:noProof/>
                <w:lang w:val="sv-SE" w:eastAsia="sv-SE"/>
              </w:rPr>
              <mc:AlternateContent>
                <mc:Choice Requires="wps">
                  <w:drawing>
                    <wp:anchor distT="45720" distB="45720" distL="114300" distR="114300" simplePos="0" relativeHeight="251673600" behindDoc="0" locked="0" layoutInCell="1" allowOverlap="1" wp14:anchorId="0E937BB7" wp14:editId="3251974D">
                      <wp:simplePos x="0" y="0"/>
                      <wp:positionH relativeFrom="column">
                        <wp:posOffset>405130</wp:posOffset>
                      </wp:positionH>
                      <wp:positionV relativeFrom="paragraph">
                        <wp:posOffset>2079625</wp:posOffset>
                      </wp:positionV>
                      <wp:extent cx="2160905" cy="241300"/>
                      <wp:effectExtent l="0" t="0" r="0" b="6350"/>
                      <wp:wrapSquare wrapText="bothSides"/>
                      <wp:docPr id="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0905" cy="241300"/>
                              </a:xfrm>
                              <a:prstGeom prst="rect">
                                <a:avLst/>
                              </a:prstGeom>
                              <a:solidFill>
                                <a:srgbClr val="FFFFFF"/>
                              </a:solidFill>
                              <a:ln w="9525">
                                <a:noFill/>
                                <a:miter lim="800000"/>
                                <a:headEnd/>
                                <a:tailEnd/>
                              </a:ln>
                            </wps:spPr>
                            <wps:txbx>
                              <w:txbxContent>
                                <w:p w14:paraId="24BD93EA" w14:textId="77777777" w:rsidR="00305213" w:rsidRDefault="00305213" w:rsidP="005E5ACA">
                                  <w:pPr>
                                    <w:jc w:val="center"/>
                                  </w:pPr>
                                  <w:r>
                                    <w:rPr>
                                      <w:b/>
                                    </w:rPr>
                                    <w:t>b</w:t>
                                  </w:r>
                                  <w:r w:rsidRPr="001F02B5">
                                    <w:rPr>
                                      <w:b/>
                                    </w:rPr>
                                    <w:t>)</w:t>
                                  </w:r>
                                  <w:r>
                                    <w:rPr>
                                      <w:b/>
                                    </w:rPr>
                                    <w:t xml:space="preserve"> 120 kHz SCS</w:t>
                                  </w:r>
                                </w:p>
                                <w:p w14:paraId="17E04184" w14:textId="77777777" w:rsidR="00305213" w:rsidRDefault="00305213" w:rsidP="005E5ACA">
                                  <w:pPr>
                                    <w:pStyle w:val="ListParagrap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937BB7" id="_x0000_s1707" type="#_x0000_t202" style="position:absolute;left:0;text-align:left;margin-left:31.9pt;margin-top:163.75pt;width:170.15pt;height:19pt;z-index:251673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" stroked="f">
                      <v:textbox>
                        <w:txbxContent>
                          <w:p w14:paraId="24BD93EA" w14:textId="77777777" w:rsidR="00305213" w:rsidRDefault="00305213" w:rsidP="005E5ACA">
                            <w:pPr>
                              <w:jc w:val="center"/>
                            </w:pPr>
                            <w:r>
                              <w:rPr>
                                <w:b/>
                              </w:rPr>
                              <w:t>b</w:t>
                            </w:r>
                            <w:r w:rsidRPr="001F02B5">
                              <w:rPr>
                                <w:b/>
                              </w:rPr>
                              <w:t>)</w:t>
                            </w:r>
                            <w:r>
                              <w:rPr>
                                <w:b/>
                              </w:rPr>
                              <w:t xml:space="preserve"> 120 kHz SCS</w:t>
                            </w:r>
                          </w:p>
                          <w:p w14:paraId="17E04184" w14:textId="77777777" w:rsidR="00305213" w:rsidRDefault="00305213" w:rsidP="005E5ACA">
                            <w:pPr>
                              <w:pStyle w:val="ListParagraph"/>
                            </w:pPr>
                          </w:p>
                        </w:txbxContent>
                      </v:textbox>
                      <w10:wrap type="square"/>
                    </v:shape>
                  </w:pict>
                </mc:Fallback>
              </mc:AlternateContent>
            </w:r>
          </w:p>
        </w:tc>
      </w:tr>
    </w:tbl>
    <w:p w14:paraId="2A98A30A" w14:textId="37B30665" w:rsidR="005E5ACA" w:rsidRPr="002539FB" w:rsidRDefault="005E5ACA" w:rsidP="005E5ACA">
      <w:pPr>
        <w:pStyle w:val="Caption"/>
        <w:jc w:val="both"/>
      </w:pPr>
      <w:r>
        <w:t xml:space="preserve">Figure </w:t>
      </w:r>
      <w:r>
        <w:fldChar w:fldCharType="begin"/>
      </w:r>
      <w:r>
        <w:instrText xml:space="preserve"> SEQ Figure \* ARABIC </w:instrText>
      </w:r>
      <w:r>
        <w:fldChar w:fldCharType="separate"/>
      </w:r>
      <w:r w:rsidR="005B79D5">
        <w:rPr>
          <w:noProof/>
        </w:rPr>
        <w:t>10</w:t>
      </w:r>
      <w:r>
        <w:fldChar w:fldCharType="end"/>
      </w:r>
      <w:r>
        <w:t xml:space="preserve">. Different PTRS time/freq. densities for carrier frequency 30 GHz, </w:t>
      </w:r>
      <w:r w:rsidRPr="007631B8">
        <w:t>64-QAM(3/4) and 32 PRB</w:t>
      </w:r>
      <w:r w:rsidRPr="00945F31">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1"/>
        <w:gridCol w:w="4751"/>
      </w:tblGrid>
      <w:tr w:rsidR="005E5ACA" w14:paraId="3656E13E" w14:textId="77777777" w:rsidTr="00D31457">
        <w:trPr>
          <w:trHeight w:val="3563"/>
        </w:trPr>
        <w:tc>
          <w:tcPr>
            <w:tcW w:w="4751" w:type="dxa"/>
          </w:tcPr>
          <w:p w14:paraId="3CB37A4B" w14:textId="3056C905" w:rsidR="005E5ACA" w:rsidRDefault="005E5ACA" w:rsidP="00D31457">
            <w:pPr>
              <w:pStyle w:val="BodyText"/>
            </w:pPr>
            <w:r>
              <w:rPr>
                <w:noProof/>
                <w:lang w:val="sv-SE" w:eastAsia="sv-SE"/>
              </w:rPr>
              <w:drawing>
                <wp:inline distT="0" distB="0" distL="0" distR="0" wp14:anchorId="090FDB1D" wp14:editId="7F26270E">
                  <wp:extent cx="2879996" cy="2159997"/>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uml_TDL_A_tx_rx_ports_1x1__ln2152_ln2153_ln2154_tpQAM16_3_4.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879996" cy="2159997"/>
                          </a:xfrm>
                          <a:prstGeom prst="rect">
                            <a:avLst/>
                          </a:prstGeom>
                        </pic:spPr>
                      </pic:pic>
                    </a:graphicData>
                  </a:graphic>
                </wp:inline>
              </w:drawing>
            </w:r>
            <w:r>
              <w:rPr>
                <w:noProof/>
                <w:lang w:val="sv-SE" w:eastAsia="sv-SE"/>
              </w:rPr>
              <mc:AlternateContent>
                <mc:Choice Requires="wps">
                  <w:drawing>
                    <wp:anchor distT="45720" distB="45720" distL="114300" distR="114300" simplePos="0" relativeHeight="251679744" behindDoc="0" locked="0" layoutInCell="1" allowOverlap="1" wp14:anchorId="31BAD626" wp14:editId="75B54C3A">
                      <wp:simplePos x="0" y="0"/>
                      <wp:positionH relativeFrom="column">
                        <wp:posOffset>411026</wp:posOffset>
                      </wp:positionH>
                      <wp:positionV relativeFrom="paragraph">
                        <wp:posOffset>2079625</wp:posOffset>
                      </wp:positionV>
                      <wp:extent cx="2148840" cy="241300"/>
                      <wp:effectExtent l="0" t="0" r="3810" b="6350"/>
                      <wp:wrapSquare wrapText="bothSides"/>
                      <wp:docPr id="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8840" cy="241300"/>
                              </a:xfrm>
                              <a:prstGeom prst="rect">
                                <a:avLst/>
                              </a:prstGeom>
                              <a:solidFill>
                                <a:srgbClr val="FFFFFF"/>
                              </a:solidFill>
                              <a:ln w="9525">
                                <a:noFill/>
                                <a:miter lim="800000"/>
                                <a:headEnd/>
                                <a:tailEnd/>
                              </a:ln>
                            </wps:spPr>
                            <wps:txbx>
                              <w:txbxContent>
                                <w:p w14:paraId="1752D917" w14:textId="77777777" w:rsidR="00305213" w:rsidRDefault="00305213" w:rsidP="005E5ACA">
                                  <w:pPr>
                                    <w:jc w:val="center"/>
                                  </w:pPr>
                                  <w:r>
                                    <w:rPr>
                                      <w:b/>
                                    </w:rPr>
                                    <w:t>a</w:t>
                                  </w:r>
                                  <w:r w:rsidRPr="001F02B5">
                                    <w:rPr>
                                      <w:b/>
                                    </w:rPr>
                                    <w:t>)</w:t>
                                  </w:r>
                                  <w:r>
                                    <w:rPr>
                                      <w:b/>
                                    </w:rPr>
                                    <w:t xml:space="preserve"> 60 kHz SCS</w:t>
                                  </w:r>
                                </w:p>
                                <w:p w14:paraId="605F10A2" w14:textId="77777777" w:rsidR="00305213" w:rsidRDefault="00305213" w:rsidP="005E5ACA">
                                  <w:pPr>
                                    <w:pStyle w:val="ListParagrap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1BAD626" id="_x0000_s1708" type="#_x0000_t202" style="position:absolute;left:0;text-align:left;margin-left:32.35pt;margin-top:163.75pt;width:169.2pt;height:19pt;z-index:2516797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" stroked="f">
                      <v:textbox>
                        <w:txbxContent>
                          <w:p w14:paraId="1752D917" w14:textId="77777777" w:rsidR="00305213" w:rsidRDefault="00305213" w:rsidP="005E5ACA">
                            <w:pPr>
                              <w:jc w:val="center"/>
                            </w:pPr>
                            <w:r>
                              <w:rPr>
                                <w:b/>
                              </w:rPr>
                              <w:t>a</w:t>
                            </w:r>
                            <w:r w:rsidRPr="001F02B5">
                              <w:rPr>
                                <w:b/>
                              </w:rPr>
                              <w:t>)</w:t>
                            </w:r>
                            <w:r>
                              <w:rPr>
                                <w:b/>
                              </w:rPr>
                              <w:t xml:space="preserve"> 60 kHz SCS</w:t>
                            </w:r>
                          </w:p>
                          <w:p w14:paraId="605F10A2" w14:textId="77777777" w:rsidR="00305213" w:rsidRDefault="00305213" w:rsidP="005E5ACA">
                            <w:pPr>
                              <w:pStyle w:val="ListParagraph"/>
                            </w:pPr>
                          </w:p>
                        </w:txbxContent>
                      </v:textbox>
                      <w10:wrap type="square"/>
                    </v:shape>
                  </w:pict>
                </mc:Fallback>
              </mc:AlternateContent>
            </w:r>
          </w:p>
        </w:tc>
        <w:tc>
          <w:tcPr>
            <w:tcW w:w="4751" w:type="dxa"/>
          </w:tcPr>
          <w:p w14:paraId="4C6769E9" w14:textId="45E6CCB7" w:rsidR="005E5ACA" w:rsidRDefault="005E5ACA" w:rsidP="00D31457">
            <w:pPr>
              <w:pStyle w:val="BodyText"/>
            </w:pPr>
            <w:r>
              <w:rPr>
                <w:noProof/>
                <w:lang w:val="sv-SE" w:eastAsia="sv-SE"/>
              </w:rPr>
              <w:drawing>
                <wp:inline distT="0" distB="0" distL="0" distR="0" wp14:anchorId="53B05917" wp14:editId="473A4EEC">
                  <wp:extent cx="2879996" cy="2159997"/>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numl_TDL_A_tx_rx_ports_1x1__ln2164_ln2165_ln2166_tpQAM16_3_4.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879996" cy="2159997"/>
                          </a:xfrm>
                          <a:prstGeom prst="rect">
                            <a:avLst/>
                          </a:prstGeom>
                        </pic:spPr>
                      </pic:pic>
                    </a:graphicData>
                  </a:graphic>
                </wp:inline>
              </w:drawing>
            </w:r>
            <w:r>
              <w:rPr>
                <w:noProof/>
                <w:lang w:val="sv-SE" w:eastAsia="sv-SE"/>
              </w:rPr>
              <mc:AlternateContent>
                <mc:Choice Requires="wps">
                  <w:drawing>
                    <wp:anchor distT="45720" distB="45720" distL="114300" distR="114300" simplePos="0" relativeHeight="251677696" behindDoc="0" locked="0" layoutInCell="1" allowOverlap="1" wp14:anchorId="2CF6845C" wp14:editId="22F28555">
                      <wp:simplePos x="0" y="0"/>
                      <wp:positionH relativeFrom="column">
                        <wp:posOffset>405130</wp:posOffset>
                      </wp:positionH>
                      <wp:positionV relativeFrom="paragraph">
                        <wp:posOffset>2079625</wp:posOffset>
                      </wp:positionV>
                      <wp:extent cx="2160905" cy="241300"/>
                      <wp:effectExtent l="0" t="0" r="0" b="6350"/>
                      <wp:wrapSquare wrapText="bothSides"/>
                      <wp:docPr id="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0905" cy="241300"/>
                              </a:xfrm>
                              <a:prstGeom prst="rect">
                                <a:avLst/>
                              </a:prstGeom>
                              <a:solidFill>
                                <a:srgbClr val="FFFFFF"/>
                              </a:solidFill>
                              <a:ln w="9525">
                                <a:noFill/>
                                <a:miter lim="800000"/>
                                <a:headEnd/>
                                <a:tailEnd/>
                              </a:ln>
                            </wps:spPr>
                            <wps:txbx>
                              <w:txbxContent>
                                <w:p w14:paraId="478C1D4C" w14:textId="77777777" w:rsidR="00305213" w:rsidRDefault="00305213" w:rsidP="005E5ACA">
                                  <w:pPr>
                                    <w:jc w:val="center"/>
                                  </w:pPr>
                                  <w:r>
                                    <w:rPr>
                                      <w:b/>
                                    </w:rPr>
                                    <w:t>b</w:t>
                                  </w:r>
                                  <w:r w:rsidRPr="001F02B5">
                                    <w:rPr>
                                      <w:b/>
                                    </w:rPr>
                                    <w:t>)</w:t>
                                  </w:r>
                                  <w:r>
                                    <w:rPr>
                                      <w:b/>
                                    </w:rPr>
                                    <w:t xml:space="preserve"> 120 kHz SCS</w:t>
                                  </w:r>
                                </w:p>
                                <w:p w14:paraId="654CB4C3" w14:textId="77777777" w:rsidR="00305213" w:rsidRDefault="00305213" w:rsidP="005E5ACA">
                                  <w:pPr>
                                    <w:pStyle w:val="ListParagrap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F6845C" id="_x0000_s1709" type="#_x0000_t202" style="position:absolute;left:0;text-align:left;margin-left:31.9pt;margin-top:163.75pt;width:170.15pt;height:19pt;z-index:2516776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" stroked="f">
                      <v:textbox>
                        <w:txbxContent>
                          <w:p w14:paraId="478C1D4C" w14:textId="77777777" w:rsidR="00305213" w:rsidRDefault="00305213" w:rsidP="005E5ACA">
                            <w:pPr>
                              <w:jc w:val="center"/>
                            </w:pPr>
                            <w:r>
                              <w:rPr>
                                <w:b/>
                              </w:rPr>
                              <w:t>b</w:t>
                            </w:r>
                            <w:r w:rsidRPr="001F02B5">
                              <w:rPr>
                                <w:b/>
                              </w:rPr>
                              <w:t>)</w:t>
                            </w:r>
                            <w:r>
                              <w:rPr>
                                <w:b/>
                              </w:rPr>
                              <w:t xml:space="preserve"> 120 kHz SCS</w:t>
                            </w:r>
                          </w:p>
                          <w:p w14:paraId="654CB4C3" w14:textId="77777777" w:rsidR="00305213" w:rsidRDefault="00305213" w:rsidP="005E5ACA">
                            <w:pPr>
                              <w:pStyle w:val="ListParagraph"/>
                            </w:pPr>
                          </w:p>
                        </w:txbxContent>
                      </v:textbox>
                      <w10:wrap type="square"/>
                    </v:shape>
                  </w:pict>
                </mc:Fallback>
              </mc:AlternateContent>
            </w:r>
          </w:p>
        </w:tc>
      </w:tr>
    </w:tbl>
    <w:p w14:paraId="3E0BD9F2" w14:textId="239D03C9" w:rsidR="005E5ACA" w:rsidRPr="002539FB" w:rsidRDefault="005E5ACA" w:rsidP="005E5ACA">
      <w:pPr>
        <w:pStyle w:val="Caption"/>
        <w:jc w:val="both"/>
      </w:pPr>
      <w:bookmarkStart w:id="31" w:name="_Ref481575314"/>
      <w:r>
        <w:t xml:space="preserve">Figure </w:t>
      </w:r>
      <w:r>
        <w:fldChar w:fldCharType="begin"/>
      </w:r>
      <w:r>
        <w:instrText xml:space="preserve"> SEQ Figure \* ARABIC </w:instrText>
      </w:r>
      <w:r>
        <w:fldChar w:fldCharType="separate"/>
      </w:r>
      <w:r w:rsidR="005B79D5">
        <w:rPr>
          <w:noProof/>
        </w:rPr>
        <w:t>11</w:t>
      </w:r>
      <w:r>
        <w:fldChar w:fldCharType="end"/>
      </w:r>
      <w:bookmarkEnd w:id="31"/>
      <w:r>
        <w:t xml:space="preserve">. Different PTRS time/freq. densities for carrier frequency 30 GHz, </w:t>
      </w:r>
      <w:r w:rsidRPr="007631B8">
        <w:t>64-QAM(5/6) and 32 PRB.</w:t>
      </w:r>
    </w:p>
    <w:p w14:paraId="44B59A46" w14:textId="308F29C3" w:rsidR="005E5ACA" w:rsidRDefault="005E5ACA" w:rsidP="003A0E41"/>
    <w:p w14:paraId="0C999A8E" w14:textId="77777777" w:rsidR="00580D96" w:rsidRDefault="00580D96" w:rsidP="00580D96">
      <w:pPr>
        <w:pStyle w:val="Heading2"/>
      </w:pPr>
      <w:r>
        <w:lastRenderedPageBreak/>
        <w:t>PTRS position in frequency domain</w:t>
      </w:r>
    </w:p>
    <w:p w14:paraId="0D1FEE86" w14:textId="1EDFBEE3" w:rsidR="006003DA" w:rsidRDefault="00435FBC" w:rsidP="00F579E6">
      <w:pPr>
        <w:overflowPunct/>
        <w:autoSpaceDE/>
        <w:autoSpaceDN/>
        <w:adjustRightInd/>
        <w:spacing w:after="0"/>
        <w:textAlignment w:val="auto"/>
      </w:pPr>
      <w:r>
        <w:t xml:space="preserve">As shown in </w:t>
      </w:r>
      <w:r>
        <w:fldChar w:fldCharType="begin"/>
      </w:r>
      <w:r>
        <w:instrText xml:space="preserve"> REF _Ref481660455 \h </w:instrText>
      </w:r>
      <w:r w:rsidR="00F579E6">
        <w:instrText xml:space="preserve"> \* MERGEFORMAT </w:instrText>
      </w:r>
      <w:r>
        <w:fldChar w:fldCharType="separate"/>
      </w:r>
      <w:r w:rsidR="005B79D5">
        <w:t>[</w:t>
      </w:r>
      <w:r w:rsidR="005B79D5">
        <w:rPr>
          <w:noProof/>
        </w:rPr>
        <w:t>2</w:t>
      </w:r>
      <w:r>
        <w:fldChar w:fldCharType="end"/>
      </w:r>
      <w:r>
        <w:t>]</w:t>
      </w:r>
      <w:r w:rsidR="00760FA1">
        <w:t>,</w:t>
      </w:r>
      <w:r>
        <w:t xml:space="preserve"> one of the open issues in the PTRS design</w:t>
      </w:r>
      <w:r w:rsidR="004E7F74">
        <w:t xml:space="preserve"> is its position in frequency domain</w:t>
      </w:r>
      <w:r>
        <w:t>.</w:t>
      </w:r>
      <w:r w:rsidR="00C24411">
        <w:t xml:space="preserve"> </w:t>
      </w:r>
      <w:r w:rsidR="006003DA">
        <w:t>In this section we study which subcarrier should be used by PTRS within a PRB.</w:t>
      </w:r>
    </w:p>
    <w:p w14:paraId="3E54C289" w14:textId="77777777" w:rsidR="006003DA" w:rsidRDefault="006003DA" w:rsidP="00F579E6">
      <w:pPr>
        <w:overflowPunct/>
        <w:autoSpaceDE/>
        <w:autoSpaceDN/>
        <w:adjustRightInd/>
        <w:spacing w:after="0"/>
        <w:textAlignment w:val="auto"/>
      </w:pPr>
    </w:p>
    <w:p w14:paraId="5BA6A514" w14:textId="36B429C4" w:rsidR="006D791A" w:rsidRDefault="00760FA1" w:rsidP="006D791A">
      <w:pPr>
        <w:overflowPunct/>
        <w:autoSpaceDE/>
        <w:autoSpaceDN/>
        <w:adjustRightInd/>
        <w:spacing w:after="0"/>
        <w:textAlignment w:val="auto"/>
      </w:pPr>
      <w:r>
        <w:t>I</w:t>
      </w:r>
      <w:r w:rsidR="00B47742">
        <w:t>n RAN88bis</w:t>
      </w:r>
      <w:r>
        <w:t xml:space="preserve"> it was agreed</w:t>
      </w:r>
      <w:r w:rsidR="00B47742">
        <w:t xml:space="preserve"> to </w:t>
      </w:r>
      <w:r w:rsidR="004E7F74">
        <w:rPr>
          <w:rFonts w:eastAsia="MS Mincho"/>
          <w:lang w:val="en-US" w:eastAsia="ja-JP"/>
        </w:rPr>
        <w:t>s</w:t>
      </w:r>
      <w:r w:rsidR="00B47742" w:rsidRPr="003E7943">
        <w:rPr>
          <w:rFonts w:eastAsia="MS Mincho"/>
          <w:lang w:val="en-US" w:eastAsia="ja-JP"/>
        </w:rPr>
        <w:t>upport association between PTRS port and DMRS port group</w:t>
      </w:r>
      <w:r w:rsidR="00B47742">
        <w:rPr>
          <w:rFonts w:eastAsia="MS Mincho"/>
          <w:lang w:val="en-US" w:eastAsia="ja-JP"/>
        </w:rPr>
        <w:t>, which means</w:t>
      </w:r>
      <w:r w:rsidR="00B271B2">
        <w:rPr>
          <w:rFonts w:eastAsia="MS Mincho"/>
          <w:lang w:val="en-US" w:eastAsia="ja-JP"/>
        </w:rPr>
        <w:t xml:space="preserve"> that only 1 PTRS </w:t>
      </w:r>
      <w:r>
        <w:rPr>
          <w:rFonts w:eastAsia="MS Mincho"/>
          <w:lang w:val="en-US" w:eastAsia="ja-JP"/>
        </w:rPr>
        <w:t xml:space="preserve">port </w:t>
      </w:r>
      <w:r w:rsidR="00B271B2">
        <w:rPr>
          <w:rFonts w:eastAsia="MS Mincho"/>
          <w:lang w:val="en-US" w:eastAsia="ja-JP"/>
        </w:rPr>
        <w:t>is used per</w:t>
      </w:r>
      <w:r w:rsidR="00B47742">
        <w:rPr>
          <w:rFonts w:eastAsia="MS Mincho"/>
          <w:lang w:val="en-US" w:eastAsia="ja-JP"/>
        </w:rPr>
        <w:t xml:space="preserve"> DMRS port group (and the PTRS is transmitted in the same port </w:t>
      </w:r>
      <w:r w:rsidR="004E7F74">
        <w:rPr>
          <w:rFonts w:eastAsia="MS Mincho"/>
          <w:lang w:val="en-US" w:eastAsia="ja-JP"/>
        </w:rPr>
        <w:t xml:space="preserve">and with the same precoder </w:t>
      </w:r>
      <w:r w:rsidR="00B47742">
        <w:rPr>
          <w:rFonts w:eastAsia="MS Mincho"/>
          <w:lang w:val="en-US" w:eastAsia="ja-JP"/>
        </w:rPr>
        <w:t xml:space="preserve">as one of the DMRS ports </w:t>
      </w:r>
      <w:r w:rsidR="00F438A3">
        <w:rPr>
          <w:rFonts w:eastAsia="MS Mincho"/>
          <w:lang w:val="en-US" w:eastAsia="ja-JP"/>
        </w:rPr>
        <w:t>in the</w:t>
      </w:r>
      <w:r w:rsidR="00B47742">
        <w:rPr>
          <w:rFonts w:eastAsia="MS Mincho"/>
          <w:lang w:val="en-US" w:eastAsia="ja-JP"/>
        </w:rPr>
        <w:t xml:space="preserve"> group). </w:t>
      </w:r>
      <w:r w:rsidR="009457AC">
        <w:rPr>
          <w:rFonts w:eastAsia="MS Mincho"/>
          <w:lang w:val="en-US" w:eastAsia="ja-JP"/>
        </w:rPr>
        <w:t xml:space="preserve"> </w:t>
      </w:r>
      <w:r w:rsidR="009B5981">
        <w:t>One important</w:t>
      </w:r>
      <w:r w:rsidR="006D791A">
        <w:t xml:space="preserve"> aspect to consider in the PTRS design is if PTRS should be mapped to </w:t>
      </w:r>
      <w:r w:rsidR="000D17B1">
        <w:t>a</w:t>
      </w:r>
      <w:r w:rsidR="006D791A">
        <w:t xml:space="preserve"> subcarrier in which DMRS is </w:t>
      </w:r>
      <w:r w:rsidR="000D17B1">
        <w:t xml:space="preserve">also </w:t>
      </w:r>
      <w:r w:rsidR="006D791A">
        <w:t>mapped (</w:t>
      </w:r>
      <w:r w:rsidR="006D791A">
        <w:fldChar w:fldCharType="begin"/>
      </w:r>
      <w:r w:rsidR="006D791A">
        <w:instrText xml:space="preserve"> REF _Ref481669635 \h  \* MERGEFORMAT </w:instrText>
      </w:r>
      <w:r w:rsidR="006D791A">
        <w:fldChar w:fldCharType="separate"/>
      </w:r>
      <w:r w:rsidR="005B79D5">
        <w:t xml:space="preserve">Figure </w:t>
      </w:r>
      <w:r w:rsidR="005B79D5">
        <w:rPr>
          <w:noProof/>
        </w:rPr>
        <w:t>12</w:t>
      </w:r>
      <w:r w:rsidR="006D791A">
        <w:fldChar w:fldCharType="end"/>
      </w:r>
      <w:r w:rsidR="006D791A">
        <w:t>a) or if it should be mapped to a different subcarrier (</w:t>
      </w:r>
      <w:r w:rsidR="006D791A">
        <w:fldChar w:fldCharType="begin"/>
      </w:r>
      <w:r w:rsidR="006D791A">
        <w:instrText xml:space="preserve"> REF _Ref481669635 \h  \* MERGEFORMAT </w:instrText>
      </w:r>
      <w:r w:rsidR="006D791A">
        <w:fldChar w:fldCharType="separate"/>
      </w:r>
      <w:r w:rsidR="005B79D5">
        <w:t xml:space="preserve">Figure </w:t>
      </w:r>
      <w:r w:rsidR="005B79D5">
        <w:rPr>
          <w:noProof/>
        </w:rPr>
        <w:t>12</w:t>
      </w:r>
      <w:r w:rsidR="006D791A">
        <w:fldChar w:fldCharType="end"/>
      </w:r>
      <w:r w:rsidR="006D791A">
        <w:t>b). The phase estimation based on PTRS assumes that the radio-channel is the same in the RE of the PTRS and in the RE of its associated DMRS</w:t>
      </w:r>
      <w:r w:rsidR="00DD0FA8">
        <w:t xml:space="preserve"> reference</w:t>
      </w:r>
      <w:r w:rsidR="006D791A">
        <w:t xml:space="preserve">. Therefore, if DMRS and PTRS are transmitted in the same subcarrier the phase estimation and compensation will be more accurate, because the channel in RE’s in the same subcarrier is more similar than </w:t>
      </w:r>
      <w:r>
        <w:t>the channel in</w:t>
      </w:r>
      <w:r w:rsidR="006D791A">
        <w:t xml:space="preserve"> 2 RE located in two different subcarriers.</w:t>
      </w:r>
    </w:p>
    <w:p w14:paraId="215C25FA" w14:textId="6FB88882" w:rsidR="004E4468" w:rsidRPr="00B47742" w:rsidRDefault="004E4468" w:rsidP="00F579E6">
      <w:pPr>
        <w:overflowPunct/>
        <w:autoSpaceDE/>
        <w:autoSpaceDN/>
        <w:adjustRightInd/>
        <w:spacing w:after="0"/>
        <w:textAlignment w:val="auto"/>
        <w:rPr>
          <w:rFonts w:eastAsia="MS Mincho"/>
          <w:lang w:val="en-US" w:eastAsia="ja-JP"/>
        </w:rPr>
      </w:pPr>
    </w:p>
    <w:p w14:paraId="1724617F" w14:textId="188531E3" w:rsidR="004F534D" w:rsidRDefault="000D17B1" w:rsidP="00BB5B2F">
      <w:pPr>
        <w:pStyle w:val="Proposal"/>
      </w:pPr>
      <w:bookmarkStart w:id="32" w:name="_Toc481694782"/>
      <w:bookmarkStart w:id="33" w:name="_Toc481699426"/>
      <w:bookmarkStart w:id="34" w:name="_Toc481748375"/>
      <w:bookmarkStart w:id="35" w:name="_Toc481756517"/>
      <w:r>
        <w:t xml:space="preserve">The </w:t>
      </w:r>
      <w:r w:rsidR="004F534D">
        <w:t xml:space="preserve">PTRS </w:t>
      </w:r>
      <w:r>
        <w:t>is</w:t>
      </w:r>
      <w:r w:rsidR="004F534D">
        <w:t xml:space="preserve"> </w:t>
      </w:r>
      <w:r>
        <w:t xml:space="preserve">present </w:t>
      </w:r>
      <w:r w:rsidR="004F534D">
        <w:t xml:space="preserve">in one of the subcarriers used </w:t>
      </w:r>
      <w:r w:rsidR="009919E2">
        <w:t>by the</w:t>
      </w:r>
      <w:r w:rsidR="004F534D">
        <w:t xml:space="preserve"> DMRS</w:t>
      </w:r>
      <w:r w:rsidR="009919E2">
        <w:t xml:space="preserve"> port to which the PTRS is linked.</w:t>
      </w:r>
      <w:bookmarkEnd w:id="32"/>
      <w:bookmarkEnd w:id="33"/>
      <w:bookmarkEnd w:id="34"/>
      <w:bookmarkEnd w:id="35"/>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66"/>
        <w:gridCol w:w="3167"/>
      </w:tblGrid>
      <w:tr w:rsidR="006A4BA5" w14:paraId="6B84776A" w14:textId="77777777" w:rsidTr="00BE6548">
        <w:trPr>
          <w:trHeight w:val="567"/>
          <w:jc w:val="center"/>
        </w:trPr>
        <w:tc>
          <w:tcPr>
            <w:tcW w:w="6333" w:type="dxa"/>
            <w:gridSpan w:val="2"/>
          </w:tcPr>
          <w:p w14:paraId="3DF7EE79" w14:textId="77777777" w:rsidR="006A4BA5" w:rsidRPr="00C624B3" w:rsidRDefault="006A4BA5" w:rsidP="00BE6548">
            <w:pPr>
              <w:rPr>
                <w:noProof/>
                <w:sz w:val="2"/>
                <w:lang w:val="en-US" w:eastAsia="sv-SE"/>
              </w:rPr>
            </w:pPr>
            <w:r w:rsidRPr="00BB5B2F">
              <w:rPr>
                <w:noProof/>
                <w:sz w:val="2"/>
                <w:lang w:val="sv-SE" w:eastAsia="sv-SE"/>
              </w:rPr>
              <mc:AlternateContent>
                <mc:Choice Requires="wpg">
                  <w:drawing>
                    <wp:anchor distT="0" distB="0" distL="114300" distR="114300" simplePos="0" relativeHeight="251685888" behindDoc="0" locked="0" layoutInCell="1" allowOverlap="1" wp14:anchorId="0875090E" wp14:editId="4CF1E04D">
                      <wp:simplePos x="0" y="0"/>
                      <wp:positionH relativeFrom="column">
                        <wp:posOffset>854884</wp:posOffset>
                      </wp:positionH>
                      <wp:positionV relativeFrom="paragraph">
                        <wp:posOffset>88900</wp:posOffset>
                      </wp:positionV>
                      <wp:extent cx="2261638" cy="195926"/>
                      <wp:effectExtent l="0" t="0" r="5715" b="0"/>
                      <wp:wrapNone/>
                      <wp:docPr id="4" name="Group 4"/>
                      <wp:cNvGraphicFramePr/>
                      <a:graphic xmlns:a="http://schemas.openxmlformats.org/drawingml/2006/main">
                        <a:graphicData uri="http://schemas.microsoft.com/office/word/2010/wordprocessingGroup">
                          <wpg:wgp>
                            <wpg:cNvGrpSpPr/>
                            <wpg:grpSpPr>
                              <a:xfrm>
                                <a:off x="0" y="0"/>
                                <a:ext cx="2261638" cy="195926"/>
                                <a:chOff x="1404519" y="0"/>
                                <a:chExt cx="1337588" cy="161326"/>
                              </a:xfrm>
                            </wpg:grpSpPr>
                            <wpg:grpSp>
                              <wpg:cNvPr id="23" name="Group 23"/>
                              <wpg:cNvGrpSpPr/>
                              <wpg:grpSpPr>
                                <a:xfrm>
                                  <a:off x="1404519" y="0"/>
                                  <a:ext cx="650836" cy="161326"/>
                                  <a:chOff x="1" y="0"/>
                                  <a:chExt cx="650836" cy="161326"/>
                                </a:xfrm>
                              </wpg:grpSpPr>
                              <wps:wsp>
                                <wps:cNvPr id="24" name="Text Box 2"/>
                                <wps:cNvSpPr txBox="1">
                                  <a:spLocks noChangeArrowheads="1"/>
                                </wps:cNvSpPr>
                                <wps:spPr bwMode="auto">
                                  <a:xfrm>
                                    <a:off x="152299" y="0"/>
                                    <a:ext cx="498538" cy="161326"/>
                                  </a:xfrm>
                                  <a:prstGeom prst="rect">
                                    <a:avLst/>
                                  </a:prstGeom>
                                  <a:solidFill>
                                    <a:srgbClr val="FFFFFF"/>
                                  </a:solidFill>
                                  <a:ln w="9525">
                                    <a:noFill/>
                                    <a:miter lim="800000"/>
                                    <a:headEnd/>
                                    <a:tailEnd/>
                                  </a:ln>
                                </wps:spPr>
                                <wps:txbx>
                                  <w:txbxContent>
                                    <w:p w14:paraId="40409859" w14:textId="77777777" w:rsidR="00305213" w:rsidRPr="00B016E4" w:rsidRDefault="00305213" w:rsidP="006A4BA5">
                                      <w:pPr>
                                        <w:rPr>
                                          <w:i/>
                                          <w:sz w:val="16"/>
                                        </w:rPr>
                                      </w:pPr>
                                      <w:r>
                                        <w:rPr>
                                          <w:i/>
                                          <w:sz w:val="16"/>
                                        </w:rPr>
                                        <w:t>DMRS  RE port X</w:t>
                                      </w:r>
                                    </w:p>
                                  </w:txbxContent>
                                </wps:txbx>
                                <wps:bodyPr rot="0" vert="horz" wrap="square" lIns="0" tIns="0" rIns="0" bIns="0" anchor="t" anchorCtr="0">
                                  <a:noAutofit/>
                                </wps:bodyPr>
                              </wps:wsp>
                              <wps:wsp>
                                <wps:cNvPr id="25" name="Rectangle 1419"/>
                                <wps:cNvSpPr>
                                  <a:spLocks noChangeArrowheads="1"/>
                                </wps:cNvSpPr>
                                <wps:spPr bwMode="auto">
                                  <a:xfrm>
                                    <a:off x="1" y="0"/>
                                    <a:ext cx="69648" cy="108184"/>
                                  </a:xfrm>
                                  <a:prstGeom prst="rect">
                                    <a:avLst/>
                                  </a:prstGeom>
                                  <a:solidFill>
                                    <a:schemeClr val="tx2">
                                      <a:lumMod val="75000"/>
                                    </a:schemeClr>
                                  </a:solidFill>
                                  <a:ln w="9525">
                                    <a:solidFill>
                                      <a:srgbClr val="44546A"/>
                                    </a:solidFill>
                                    <a:round/>
                                    <a:headEnd/>
                                    <a:tailEnd/>
                                  </a:ln>
                                </wps:spPr>
                                <wps:bodyPr rot="0" vert="horz" wrap="none" lIns="54148" tIns="27073" rIns="54148" bIns="27073" anchor="ctr" anchorCtr="0" upright="1">
                                  <a:noAutofit/>
                                </wps:bodyPr>
                              </wps:wsp>
                            </wpg:grpSp>
                            <wpg:grpSp>
                              <wpg:cNvPr id="26" name="Group 26"/>
                              <wpg:cNvGrpSpPr/>
                              <wpg:grpSpPr>
                                <a:xfrm>
                                  <a:off x="2113965" y="0"/>
                                  <a:ext cx="628142" cy="161290"/>
                                  <a:chOff x="-127" y="0"/>
                                  <a:chExt cx="628776" cy="161326"/>
                                </a:xfrm>
                              </wpg:grpSpPr>
                              <wps:wsp>
                                <wps:cNvPr id="27" name="Text Box 2"/>
                                <wps:cNvSpPr txBox="1">
                                  <a:spLocks noChangeArrowheads="1"/>
                                </wps:cNvSpPr>
                                <wps:spPr bwMode="auto">
                                  <a:xfrm>
                                    <a:off x="152380" y="0"/>
                                    <a:ext cx="476269" cy="161326"/>
                                  </a:xfrm>
                                  <a:prstGeom prst="rect">
                                    <a:avLst/>
                                  </a:prstGeom>
                                  <a:solidFill>
                                    <a:srgbClr val="FFFFFF"/>
                                  </a:solidFill>
                                  <a:ln w="9525">
                                    <a:noFill/>
                                    <a:miter lim="800000"/>
                                    <a:headEnd/>
                                    <a:tailEnd/>
                                  </a:ln>
                                </wps:spPr>
                                <wps:txbx>
                                  <w:txbxContent>
                                    <w:p w14:paraId="092166D3" w14:textId="77777777" w:rsidR="00305213" w:rsidRPr="00B016E4" w:rsidRDefault="00305213" w:rsidP="006A4BA5">
                                      <w:pPr>
                                        <w:rPr>
                                          <w:i/>
                                          <w:sz w:val="16"/>
                                        </w:rPr>
                                      </w:pPr>
                                      <w:r>
                                        <w:rPr>
                                          <w:i/>
                                          <w:sz w:val="16"/>
                                        </w:rPr>
                                        <w:t>PTRS  RE port X</w:t>
                                      </w:r>
                                    </w:p>
                                  </w:txbxContent>
                                </wps:txbx>
                                <wps:bodyPr rot="0" vert="horz" wrap="square" lIns="0" tIns="0" rIns="0" bIns="0" anchor="t" anchorCtr="0">
                                  <a:noAutofit/>
                                </wps:bodyPr>
                              </wps:wsp>
                              <wps:wsp>
                                <wps:cNvPr id="28" name="Rectangle 1419"/>
                                <wps:cNvSpPr>
                                  <a:spLocks noChangeArrowheads="1"/>
                                </wps:cNvSpPr>
                                <wps:spPr bwMode="auto">
                                  <a:xfrm>
                                    <a:off x="-127" y="0"/>
                                    <a:ext cx="71778" cy="108399"/>
                                  </a:xfrm>
                                  <a:prstGeom prst="rect">
                                    <a:avLst/>
                                  </a:prstGeom>
                                  <a:solidFill>
                                    <a:schemeClr val="accent3">
                                      <a:lumMod val="60000"/>
                                      <a:lumOff val="40000"/>
                                    </a:schemeClr>
                                  </a:solidFill>
                                  <a:ln w="9525">
                                    <a:solidFill>
                                      <a:srgbClr val="44546A"/>
                                    </a:solidFill>
                                    <a:round/>
                                    <a:headEnd/>
                                    <a:tailEnd/>
                                  </a:ln>
                                </wps:spPr>
                                <wps:bodyPr rot="0" vert="horz" wrap="none" lIns="54148" tIns="27073" rIns="54148" bIns="27073" anchor="ctr"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w14:anchorId="0875090E" id="Group 4" o:spid="_x0000_s1710" style="position:absolute;left:0;text-align:left;margin-left:67.3pt;margin-top:7pt;width:178.1pt;height:15.45pt;z-index:251685888;mso-position-horizontal-relative:text;mso-position-vertical-relative:text;mso-width-relative:margin;mso-height-relative:margin" coordorigin="14045" coordsize="13375,16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">
                      <v:group id="Group 23" o:spid="_x0000_s1711" style="position:absolute;left:14045;width:6508;height:1613" coordorigin="" coordsize="6508,16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 id="_x0000_s1712" type="#_x0000_t202" style="position:absolute;left:1522;width:4986;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" stroked="f">
                          <v:textbox inset="0,0,0,0">
                            <w:txbxContent>
                              <w:p w14:paraId="40409859" w14:textId="77777777" w:rsidR="00305213" w:rsidRPr="00B016E4" w:rsidRDefault="00305213" w:rsidP="006A4BA5">
                                <w:pPr>
                                  <w:rPr>
                                    <w:i/>
                                    <w:sz w:val="16"/>
                                  </w:rPr>
                                </w:pPr>
                                <w:r>
                                  <w:rPr>
                                    <w:i/>
                                    <w:sz w:val="16"/>
                                  </w:rPr>
                                  <w:t>DMRS  RE port X</w:t>
                                </w:r>
                              </w:p>
                            </w:txbxContent>
                          </v:textbox>
                        </v:shape>
                        <v:rect id="Rectangle 1419" o:spid="_x0000_s1713" style="position:absolute;width:696;height:108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" fillcolor="#17365d [2415]" strokecolor="#44546a">
                          <v:stroke joinstyle="round"/>
                          <v:textbox inset="1.50411mm,.75203mm,1.50411mm,.75203mm"/>
                        </v:rect>
                      </v:group>
                      <v:group id="Group 26" o:spid="_x0000_s1714" style="position:absolute;left:21139;width:6282;height:1612" coordorigin="-1" coordsize="6287,16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shape id="_x0000_s1715" type="#_x0000_t202" style="position:absolute;left:1523;width:4763;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" stroked="f">
                          <v:textbox inset="0,0,0,0">
                            <w:txbxContent>
                              <w:p w14:paraId="092166D3" w14:textId="77777777" w:rsidR="00305213" w:rsidRPr="00B016E4" w:rsidRDefault="00305213" w:rsidP="006A4BA5">
                                <w:pPr>
                                  <w:rPr>
                                    <w:i/>
                                    <w:sz w:val="16"/>
                                  </w:rPr>
                                </w:pPr>
                                <w:r>
                                  <w:rPr>
                                    <w:i/>
                                    <w:sz w:val="16"/>
                                  </w:rPr>
                                  <w:t>PTRS  RE port X</w:t>
                                </w:r>
                              </w:p>
                            </w:txbxContent>
                          </v:textbox>
                        </v:shape>
                        <v:rect id="Rectangle 1419" o:spid="_x0000_s1716" style="position:absolute;left:-1;width:717;height:108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" fillcolor="#c2d69b [1942]" strokecolor="#44546a">
                          <v:stroke joinstyle="round"/>
                          <v:textbox inset="1.50411mm,.75203mm,1.50411mm,.75203mm"/>
                        </v:rect>
                      </v:group>
                    </v:group>
                  </w:pict>
                </mc:Fallback>
              </mc:AlternateContent>
            </w:r>
          </w:p>
        </w:tc>
      </w:tr>
      <w:tr w:rsidR="006A4BA5" w14:paraId="3B2D33AA" w14:textId="77777777" w:rsidTr="00BE6548">
        <w:trPr>
          <w:trHeight w:val="3572"/>
          <w:jc w:val="center"/>
        </w:trPr>
        <w:tc>
          <w:tcPr>
            <w:tcW w:w="3166" w:type="dxa"/>
            <w:tcBorders>
              <w:top w:val="dotted" w:sz="4" w:space="0" w:color="auto"/>
            </w:tcBorders>
          </w:tcPr>
          <w:p w14:paraId="53E60715" w14:textId="77777777" w:rsidR="006A4BA5" w:rsidRDefault="006A4BA5" w:rsidP="00BE6548">
            <w:r>
              <w:rPr>
                <w:noProof/>
                <w:lang w:val="sv-SE" w:eastAsia="sv-SE"/>
              </w:rPr>
              <mc:AlternateContent>
                <mc:Choice Requires="wpg">
                  <w:drawing>
                    <wp:anchor distT="0" distB="0" distL="114300" distR="114300" simplePos="0" relativeHeight="251681792" behindDoc="0" locked="0" layoutInCell="1" allowOverlap="1" wp14:anchorId="62E96347" wp14:editId="7636BC51">
                      <wp:simplePos x="0" y="0"/>
                      <wp:positionH relativeFrom="column">
                        <wp:posOffset>79029</wp:posOffset>
                      </wp:positionH>
                      <wp:positionV relativeFrom="paragraph">
                        <wp:posOffset>41160</wp:posOffset>
                      </wp:positionV>
                      <wp:extent cx="1690253" cy="2186940"/>
                      <wp:effectExtent l="0" t="38100" r="5715" b="3810"/>
                      <wp:wrapNone/>
                      <wp:docPr id="41" name="Group 41"/>
                      <wp:cNvGraphicFramePr/>
                      <a:graphic xmlns:a="http://schemas.openxmlformats.org/drawingml/2006/main">
                        <a:graphicData uri="http://schemas.microsoft.com/office/word/2010/wordprocessingGroup">
                          <wpg:wgp>
                            <wpg:cNvGrpSpPr/>
                            <wpg:grpSpPr>
                              <a:xfrm>
                                <a:off x="0" y="0"/>
                                <a:ext cx="1690253" cy="2186940"/>
                                <a:chOff x="0" y="0"/>
                                <a:chExt cx="1690253" cy="2186940"/>
                              </a:xfrm>
                            </wpg:grpSpPr>
                            <wpg:grpSp>
                              <wpg:cNvPr id="42" name="Group 42"/>
                              <wpg:cNvGrpSpPr/>
                              <wpg:grpSpPr>
                                <a:xfrm>
                                  <a:off x="0" y="0"/>
                                  <a:ext cx="1690253" cy="2186940"/>
                                  <a:chOff x="0" y="0"/>
                                  <a:chExt cx="1690253" cy="2186940"/>
                                </a:xfrm>
                              </wpg:grpSpPr>
                              <wps:wsp>
                                <wps:cNvPr id="43" name="Rectangle 1436"/>
                                <wps:cNvSpPr>
                                  <a:spLocks noChangeArrowheads="1"/>
                                </wps:cNvSpPr>
                                <wps:spPr bwMode="auto">
                                  <a:xfrm>
                                    <a:off x="561975" y="14288"/>
                                    <a:ext cx="94136" cy="141324"/>
                                  </a:xfrm>
                                  <a:prstGeom prst="rect">
                                    <a:avLst/>
                                  </a:prstGeom>
                                  <a:solidFill>
                                    <a:schemeClr val="accent3">
                                      <a:lumMod val="60000"/>
                                      <a:lumOff val="40000"/>
                                    </a:schemeClr>
                                  </a:solidFill>
                                  <a:ln w="9525">
                                    <a:solidFill>
                                      <a:srgbClr val="44546A"/>
                                    </a:solidFill>
                                    <a:round/>
                                    <a:headEnd/>
                                    <a:tailEnd/>
                                  </a:ln>
                                </wps:spPr>
                                <wps:bodyPr rot="0" vert="horz" wrap="none" lIns="54148" tIns="27073" rIns="54148" bIns="27073" anchor="ctr" anchorCtr="0" upright="1">
                                  <a:noAutofit/>
                                </wps:bodyPr>
                              </wps:wsp>
                              <wpg:grpSp>
                                <wpg:cNvPr id="44" name="Group 44"/>
                                <wpg:cNvGrpSpPr/>
                                <wpg:grpSpPr>
                                  <a:xfrm>
                                    <a:off x="0" y="0"/>
                                    <a:ext cx="1690253" cy="2186940"/>
                                    <a:chOff x="0" y="0"/>
                                    <a:chExt cx="1690253" cy="2186940"/>
                                  </a:xfrm>
                                </wpg:grpSpPr>
                                <wpg:grpSp>
                                  <wpg:cNvPr id="45" name="Group 45"/>
                                  <wpg:cNvGrpSpPr/>
                                  <wpg:grpSpPr>
                                    <a:xfrm>
                                      <a:off x="0" y="0"/>
                                      <a:ext cx="1609988" cy="1926398"/>
                                      <a:chOff x="0" y="0"/>
                                      <a:chExt cx="1609988" cy="1926398"/>
                                    </a:xfrm>
                                  </wpg:grpSpPr>
                                  <wpg:grpSp>
                                    <wpg:cNvPr id="46" name="Group 46"/>
                                    <wpg:cNvGrpSpPr/>
                                    <wpg:grpSpPr>
                                      <a:xfrm>
                                        <a:off x="269563" y="15856"/>
                                        <a:ext cx="1340425" cy="1684705"/>
                                        <a:chOff x="0" y="0"/>
                                        <a:chExt cx="1340425" cy="1684705"/>
                                      </a:xfrm>
                                    </wpg:grpSpPr>
                                    <wpg:grpSp>
                                      <wpg:cNvPr id="47" name="Group 47"/>
                                      <wpg:cNvGrpSpPr/>
                                      <wpg:grpSpPr>
                                        <a:xfrm>
                                          <a:off x="0" y="0"/>
                                          <a:ext cx="1336340" cy="141437"/>
                                          <a:chOff x="0" y="0"/>
                                          <a:chExt cx="1336340" cy="141437"/>
                                        </a:xfrm>
                                      </wpg:grpSpPr>
                                      <wps:wsp>
                                        <wps:cNvPr id="48" name="Rectangle 1400"/>
                                        <wps:cNvSpPr>
                                          <a:spLocks noChangeArrowheads="1"/>
                                        </wps:cNvSpPr>
                                        <wps:spPr bwMode="auto">
                                          <a:xfrm>
                                            <a:off x="0" y="0"/>
                                            <a:ext cx="94936" cy="141437"/>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49" name="Rectangle 1412"/>
                                        <wps:cNvSpPr>
                                          <a:spLocks noChangeArrowheads="1"/>
                                        </wps:cNvSpPr>
                                        <wps:spPr bwMode="auto">
                                          <a:xfrm>
                                            <a:off x="95140" y="0"/>
                                            <a:ext cx="945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50" name="Rectangle 1424"/>
                                        <wps:cNvSpPr>
                                          <a:spLocks noChangeArrowheads="1"/>
                                        </wps:cNvSpPr>
                                        <wps:spPr bwMode="auto">
                                          <a:xfrm>
                                            <a:off x="190280" y="0"/>
                                            <a:ext cx="94636" cy="141324"/>
                                          </a:xfrm>
                                          <a:prstGeom prst="rect">
                                            <a:avLst/>
                                          </a:prstGeom>
                                          <a:solidFill>
                                            <a:srgbClr val="44546A"/>
                                          </a:solidFill>
                                          <a:ln w="9525">
                                            <a:solidFill>
                                              <a:srgbClr val="44546A"/>
                                            </a:solidFill>
                                            <a:round/>
                                            <a:headEnd/>
                                            <a:tailEnd/>
                                          </a:ln>
                                        </wps:spPr>
                                        <wps:bodyPr rot="0" vert="horz" wrap="none" lIns="54148" tIns="27073" rIns="54148" bIns="27073" anchor="ctr" anchorCtr="0" upright="1">
                                          <a:noAutofit/>
                                        </wps:bodyPr>
                                      </wps:wsp>
                                      <wps:wsp>
                                        <wps:cNvPr id="51" name="Rectangle 1448"/>
                                        <wps:cNvSpPr>
                                          <a:spLocks noChangeArrowheads="1"/>
                                        </wps:cNvSpPr>
                                        <wps:spPr bwMode="auto">
                                          <a:xfrm>
                                            <a:off x="385845" y="0"/>
                                            <a:ext cx="94636" cy="141324"/>
                                          </a:xfrm>
                                          <a:prstGeom prst="rect">
                                            <a:avLst/>
                                          </a:prstGeom>
                                          <a:solidFill>
                                            <a:schemeClr val="accent3">
                                              <a:lumMod val="60000"/>
                                              <a:lumOff val="40000"/>
                                            </a:schemeClr>
                                          </a:solidFill>
                                          <a:ln w="9525">
                                            <a:solidFill>
                                              <a:srgbClr val="44546A"/>
                                            </a:solidFill>
                                            <a:round/>
                                            <a:headEnd/>
                                            <a:tailEnd/>
                                          </a:ln>
                                        </wps:spPr>
                                        <wps:bodyPr rot="0" vert="horz" wrap="none" lIns="54148" tIns="27073" rIns="54148" bIns="27073" anchor="ctr" anchorCtr="0" upright="1">
                                          <a:noAutofit/>
                                        </wps:bodyPr>
                                      </wps:wsp>
                                      <wps:wsp>
                                        <wps:cNvPr id="52" name="Rectangle 1460"/>
                                        <wps:cNvSpPr>
                                          <a:spLocks noChangeArrowheads="1"/>
                                        </wps:cNvSpPr>
                                        <wps:spPr bwMode="auto">
                                          <a:xfrm>
                                            <a:off x="480985" y="0"/>
                                            <a:ext cx="94236" cy="141324"/>
                                          </a:xfrm>
                                          <a:prstGeom prst="rect">
                                            <a:avLst/>
                                          </a:prstGeom>
                                          <a:solidFill>
                                            <a:schemeClr val="accent3">
                                              <a:lumMod val="60000"/>
                                              <a:lumOff val="40000"/>
                                            </a:schemeClr>
                                          </a:solidFill>
                                          <a:ln w="9525">
                                            <a:solidFill>
                                              <a:srgbClr val="44546A"/>
                                            </a:solidFill>
                                            <a:round/>
                                            <a:headEnd/>
                                            <a:tailEnd/>
                                          </a:ln>
                                        </wps:spPr>
                                        <wps:bodyPr rot="0" vert="horz" wrap="none" lIns="54148" tIns="27073" rIns="54148" bIns="27073" anchor="ctr" anchorCtr="0" upright="1">
                                          <a:noAutofit/>
                                        </wps:bodyPr>
                                      </wps:wsp>
                                      <wps:wsp>
                                        <wps:cNvPr id="65" name="Rectangle 1472"/>
                                        <wps:cNvSpPr>
                                          <a:spLocks noChangeArrowheads="1"/>
                                        </wps:cNvSpPr>
                                        <wps:spPr bwMode="auto">
                                          <a:xfrm>
                                            <a:off x="576125" y="0"/>
                                            <a:ext cx="94136" cy="141324"/>
                                          </a:xfrm>
                                          <a:prstGeom prst="rect">
                                            <a:avLst/>
                                          </a:prstGeom>
                                          <a:solidFill>
                                            <a:schemeClr val="accent3">
                                              <a:lumMod val="60000"/>
                                              <a:lumOff val="40000"/>
                                            </a:schemeClr>
                                          </a:solidFill>
                                          <a:ln w="9525">
                                            <a:solidFill>
                                              <a:srgbClr val="44546A"/>
                                            </a:solidFill>
                                            <a:round/>
                                            <a:headEnd/>
                                            <a:tailEnd/>
                                          </a:ln>
                                        </wps:spPr>
                                        <wps:bodyPr rot="0" vert="horz" wrap="none" lIns="54148" tIns="27073" rIns="54148" bIns="27073" anchor="ctr" anchorCtr="0" upright="1">
                                          <a:noAutofit/>
                                        </wps:bodyPr>
                                      </wps:wsp>
                                      <wps:wsp>
                                        <wps:cNvPr id="66" name="Rectangle 1484"/>
                                        <wps:cNvSpPr>
                                          <a:spLocks noChangeArrowheads="1"/>
                                        </wps:cNvSpPr>
                                        <wps:spPr bwMode="auto">
                                          <a:xfrm>
                                            <a:off x="671265" y="0"/>
                                            <a:ext cx="93835" cy="141324"/>
                                          </a:xfrm>
                                          <a:prstGeom prst="rect">
                                            <a:avLst/>
                                          </a:prstGeom>
                                          <a:solidFill>
                                            <a:schemeClr val="accent3">
                                              <a:lumMod val="60000"/>
                                              <a:lumOff val="40000"/>
                                            </a:schemeClr>
                                          </a:solidFill>
                                          <a:ln w="9525">
                                            <a:solidFill>
                                              <a:srgbClr val="44546A"/>
                                            </a:solidFill>
                                            <a:round/>
                                            <a:headEnd/>
                                            <a:tailEnd/>
                                          </a:ln>
                                        </wps:spPr>
                                        <wps:bodyPr rot="0" vert="horz" wrap="none" lIns="54148" tIns="27073" rIns="54148" bIns="27073" anchor="ctr" anchorCtr="0" upright="1">
                                          <a:noAutofit/>
                                        </wps:bodyPr>
                                      </wps:wsp>
                                      <wps:wsp>
                                        <wps:cNvPr id="67" name="Rectangle 1496"/>
                                        <wps:cNvSpPr>
                                          <a:spLocks noChangeArrowheads="1"/>
                                        </wps:cNvSpPr>
                                        <wps:spPr bwMode="auto">
                                          <a:xfrm>
                                            <a:off x="766405" y="0"/>
                                            <a:ext cx="94536" cy="141324"/>
                                          </a:xfrm>
                                          <a:prstGeom prst="rect">
                                            <a:avLst/>
                                          </a:prstGeom>
                                          <a:solidFill>
                                            <a:schemeClr val="accent3">
                                              <a:lumMod val="60000"/>
                                              <a:lumOff val="40000"/>
                                            </a:schemeClr>
                                          </a:solidFill>
                                          <a:ln w="9525">
                                            <a:solidFill>
                                              <a:srgbClr val="44546A"/>
                                            </a:solidFill>
                                            <a:round/>
                                            <a:headEnd/>
                                            <a:tailEnd/>
                                          </a:ln>
                                        </wps:spPr>
                                        <wps:bodyPr rot="0" vert="horz" wrap="none" lIns="54148" tIns="27073" rIns="54148" bIns="27073" anchor="ctr" anchorCtr="0" upright="1">
                                          <a:noAutofit/>
                                        </wps:bodyPr>
                                      </wps:wsp>
                                      <wps:wsp>
                                        <wps:cNvPr id="68" name="Rectangle 1508"/>
                                        <wps:cNvSpPr>
                                          <a:spLocks noChangeArrowheads="1"/>
                                        </wps:cNvSpPr>
                                        <wps:spPr bwMode="auto">
                                          <a:xfrm>
                                            <a:off x="861545" y="0"/>
                                            <a:ext cx="94236" cy="141324"/>
                                          </a:xfrm>
                                          <a:prstGeom prst="rect">
                                            <a:avLst/>
                                          </a:prstGeom>
                                          <a:solidFill>
                                            <a:schemeClr val="accent3">
                                              <a:lumMod val="60000"/>
                                              <a:lumOff val="40000"/>
                                            </a:schemeClr>
                                          </a:solidFill>
                                          <a:ln w="9525">
                                            <a:solidFill>
                                              <a:srgbClr val="44546A"/>
                                            </a:solidFill>
                                            <a:round/>
                                            <a:headEnd/>
                                            <a:tailEnd/>
                                          </a:ln>
                                        </wps:spPr>
                                        <wps:bodyPr rot="0" vert="horz" wrap="none" lIns="54148" tIns="27073" rIns="54148" bIns="27073" anchor="ctr" anchorCtr="0" upright="1">
                                          <a:noAutofit/>
                                        </wps:bodyPr>
                                      </wps:wsp>
                                      <wps:wsp>
                                        <wps:cNvPr id="69" name="Rectangle 1520"/>
                                        <wps:cNvSpPr>
                                          <a:spLocks noChangeArrowheads="1"/>
                                        </wps:cNvSpPr>
                                        <wps:spPr bwMode="auto">
                                          <a:xfrm>
                                            <a:off x="956684" y="0"/>
                                            <a:ext cx="94236" cy="141324"/>
                                          </a:xfrm>
                                          <a:prstGeom prst="rect">
                                            <a:avLst/>
                                          </a:prstGeom>
                                          <a:solidFill>
                                            <a:schemeClr val="accent3">
                                              <a:lumMod val="60000"/>
                                              <a:lumOff val="40000"/>
                                            </a:schemeClr>
                                          </a:solidFill>
                                          <a:ln w="9525">
                                            <a:solidFill>
                                              <a:srgbClr val="44546A"/>
                                            </a:solidFill>
                                            <a:round/>
                                            <a:headEnd/>
                                            <a:tailEnd/>
                                          </a:ln>
                                        </wps:spPr>
                                        <wps:bodyPr rot="0" vert="horz" wrap="none" lIns="54148" tIns="27073" rIns="54148" bIns="27073" anchor="ctr" anchorCtr="0" upright="1">
                                          <a:noAutofit/>
                                        </wps:bodyPr>
                                      </wps:wsp>
                                      <wps:wsp>
                                        <wps:cNvPr id="70" name="Rectangle 1532"/>
                                        <wps:cNvSpPr>
                                          <a:spLocks noChangeArrowheads="1"/>
                                        </wps:cNvSpPr>
                                        <wps:spPr bwMode="auto">
                                          <a:xfrm>
                                            <a:off x="1051824" y="0"/>
                                            <a:ext cx="93735" cy="141324"/>
                                          </a:xfrm>
                                          <a:prstGeom prst="rect">
                                            <a:avLst/>
                                          </a:prstGeom>
                                          <a:solidFill>
                                            <a:schemeClr val="accent3">
                                              <a:lumMod val="60000"/>
                                              <a:lumOff val="40000"/>
                                            </a:schemeClr>
                                          </a:solidFill>
                                          <a:ln w="9525">
                                            <a:solidFill>
                                              <a:srgbClr val="44546A"/>
                                            </a:solidFill>
                                            <a:round/>
                                            <a:headEnd/>
                                            <a:tailEnd/>
                                          </a:ln>
                                        </wps:spPr>
                                        <wps:bodyPr rot="0" vert="horz" wrap="none" lIns="54148" tIns="27073" rIns="54148" bIns="27073" anchor="ctr" anchorCtr="0" upright="1">
                                          <a:noAutofit/>
                                        </wps:bodyPr>
                                      </wps:wsp>
                                      <wps:wsp>
                                        <wps:cNvPr id="71" name="Rectangle 1544"/>
                                        <wps:cNvSpPr>
                                          <a:spLocks noChangeArrowheads="1"/>
                                        </wps:cNvSpPr>
                                        <wps:spPr bwMode="auto">
                                          <a:xfrm>
                                            <a:off x="1146964" y="0"/>
                                            <a:ext cx="94636" cy="141324"/>
                                          </a:xfrm>
                                          <a:prstGeom prst="rect">
                                            <a:avLst/>
                                          </a:prstGeom>
                                          <a:solidFill>
                                            <a:schemeClr val="accent3">
                                              <a:lumMod val="60000"/>
                                              <a:lumOff val="40000"/>
                                            </a:schemeClr>
                                          </a:solidFill>
                                          <a:ln w="9525">
                                            <a:solidFill>
                                              <a:srgbClr val="44546A"/>
                                            </a:solidFill>
                                            <a:round/>
                                            <a:headEnd/>
                                            <a:tailEnd/>
                                          </a:ln>
                                        </wps:spPr>
                                        <wps:bodyPr rot="0" vert="horz" wrap="none" lIns="54148" tIns="27073" rIns="54148" bIns="27073" anchor="ctr" anchorCtr="0" upright="1">
                                          <a:noAutofit/>
                                        </wps:bodyPr>
                                      </wps:wsp>
                                      <wps:wsp>
                                        <wps:cNvPr id="72" name="Rectangle 1556"/>
                                        <wps:cNvSpPr>
                                          <a:spLocks noChangeArrowheads="1"/>
                                        </wps:cNvSpPr>
                                        <wps:spPr bwMode="auto">
                                          <a:xfrm>
                                            <a:off x="1242104" y="0"/>
                                            <a:ext cx="94236" cy="141324"/>
                                          </a:xfrm>
                                          <a:prstGeom prst="rect">
                                            <a:avLst/>
                                          </a:prstGeom>
                                          <a:solidFill>
                                            <a:schemeClr val="accent3">
                                              <a:lumMod val="60000"/>
                                              <a:lumOff val="40000"/>
                                            </a:schemeClr>
                                          </a:solidFill>
                                          <a:ln w="9525">
                                            <a:solidFill>
                                              <a:srgbClr val="44546A"/>
                                            </a:solidFill>
                                            <a:round/>
                                            <a:headEnd/>
                                            <a:tailEnd/>
                                          </a:ln>
                                        </wps:spPr>
                                        <wps:bodyPr rot="0" vert="horz" wrap="none" lIns="54148" tIns="27073" rIns="54148" bIns="27073" anchor="ctr" anchorCtr="0" upright="1">
                                          <a:noAutofit/>
                                        </wps:bodyPr>
                                      </wps:wsp>
                                    </wpg:grpSp>
                                    <wpg:grpSp>
                                      <wpg:cNvPr id="73" name="Group 73"/>
                                      <wpg:cNvGrpSpPr/>
                                      <wpg:grpSpPr>
                                        <a:xfrm>
                                          <a:off x="0" y="137425"/>
                                          <a:ext cx="1335939" cy="141324"/>
                                          <a:chOff x="0" y="0"/>
                                          <a:chExt cx="1335939" cy="141324"/>
                                        </a:xfrm>
                                      </wpg:grpSpPr>
                                      <wps:wsp>
                                        <wps:cNvPr id="74" name="Rectangle 1401"/>
                                        <wps:cNvSpPr>
                                          <a:spLocks noChangeArrowheads="1"/>
                                        </wps:cNvSpPr>
                                        <wps:spPr bwMode="auto">
                                          <a:xfrm>
                                            <a:off x="0" y="0"/>
                                            <a:ext cx="946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75" name="Rectangle 1413"/>
                                        <wps:cNvSpPr>
                                          <a:spLocks noChangeArrowheads="1"/>
                                        </wps:cNvSpPr>
                                        <wps:spPr bwMode="auto">
                                          <a:xfrm>
                                            <a:off x="95140" y="0"/>
                                            <a:ext cx="941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76" name="Rectangle 1425"/>
                                        <wps:cNvSpPr>
                                          <a:spLocks noChangeArrowheads="1"/>
                                        </wps:cNvSpPr>
                                        <wps:spPr bwMode="auto">
                                          <a:xfrm>
                                            <a:off x="190280"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81" name="Rectangle 1437"/>
                                        <wps:cNvSpPr>
                                          <a:spLocks noChangeArrowheads="1"/>
                                        </wps:cNvSpPr>
                                        <wps:spPr bwMode="auto">
                                          <a:xfrm>
                                            <a:off x="29070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82" name="Rectangle 1449"/>
                                        <wps:cNvSpPr>
                                          <a:spLocks noChangeArrowheads="1"/>
                                        </wps:cNvSpPr>
                                        <wps:spPr bwMode="auto">
                                          <a:xfrm>
                                            <a:off x="385845"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83" name="Rectangle 1461"/>
                                        <wps:cNvSpPr>
                                          <a:spLocks noChangeArrowheads="1"/>
                                        </wps:cNvSpPr>
                                        <wps:spPr bwMode="auto">
                                          <a:xfrm>
                                            <a:off x="48098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84" name="Rectangle 1473"/>
                                        <wps:cNvSpPr>
                                          <a:spLocks noChangeArrowheads="1"/>
                                        </wps:cNvSpPr>
                                        <wps:spPr bwMode="auto">
                                          <a:xfrm>
                                            <a:off x="57612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85" name="Rectangle 1485"/>
                                        <wps:cNvSpPr>
                                          <a:spLocks noChangeArrowheads="1"/>
                                        </wps:cNvSpPr>
                                        <wps:spPr bwMode="auto">
                                          <a:xfrm>
                                            <a:off x="67126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86" name="Rectangle 1497"/>
                                        <wps:cNvSpPr>
                                          <a:spLocks noChangeArrowheads="1"/>
                                        </wps:cNvSpPr>
                                        <wps:spPr bwMode="auto">
                                          <a:xfrm>
                                            <a:off x="766405" y="0"/>
                                            <a:ext cx="941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87" name="Rectangle 1509"/>
                                        <wps:cNvSpPr>
                                          <a:spLocks noChangeArrowheads="1"/>
                                        </wps:cNvSpPr>
                                        <wps:spPr bwMode="auto">
                                          <a:xfrm>
                                            <a:off x="86154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88" name="Rectangle 1521"/>
                                        <wps:cNvSpPr>
                                          <a:spLocks noChangeArrowheads="1"/>
                                        </wps:cNvSpPr>
                                        <wps:spPr bwMode="auto">
                                          <a:xfrm>
                                            <a:off x="95668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89" name="Rectangle 1533"/>
                                        <wps:cNvSpPr>
                                          <a:spLocks noChangeArrowheads="1"/>
                                        </wps:cNvSpPr>
                                        <wps:spPr bwMode="auto">
                                          <a:xfrm>
                                            <a:off x="1051824"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90" name="Rectangle 1545"/>
                                        <wps:cNvSpPr>
                                          <a:spLocks noChangeArrowheads="1"/>
                                        </wps:cNvSpPr>
                                        <wps:spPr bwMode="auto">
                                          <a:xfrm>
                                            <a:off x="1146964"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91" name="Rectangle 1557"/>
                                        <wps:cNvSpPr>
                                          <a:spLocks noChangeArrowheads="1"/>
                                        </wps:cNvSpPr>
                                        <wps:spPr bwMode="auto">
                                          <a:xfrm>
                                            <a:off x="124210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92" name="Group 92"/>
                                      <wpg:cNvGrpSpPr/>
                                      <wpg:grpSpPr>
                                        <a:xfrm>
                                          <a:off x="0" y="280134"/>
                                          <a:ext cx="1335939" cy="141324"/>
                                          <a:chOff x="0" y="0"/>
                                          <a:chExt cx="1335939" cy="141324"/>
                                        </a:xfrm>
                                      </wpg:grpSpPr>
                                      <wps:wsp>
                                        <wps:cNvPr id="93" name="Rectangle 1402"/>
                                        <wps:cNvSpPr>
                                          <a:spLocks noChangeArrowheads="1"/>
                                        </wps:cNvSpPr>
                                        <wps:spPr bwMode="auto">
                                          <a:xfrm>
                                            <a:off x="0" y="0"/>
                                            <a:ext cx="94636" cy="141210"/>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94" name="Rectangle 1414"/>
                                        <wps:cNvSpPr>
                                          <a:spLocks noChangeArrowheads="1"/>
                                        </wps:cNvSpPr>
                                        <wps:spPr bwMode="auto">
                                          <a:xfrm>
                                            <a:off x="95140" y="0"/>
                                            <a:ext cx="941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95" name="Rectangle 1426"/>
                                        <wps:cNvSpPr>
                                          <a:spLocks noChangeArrowheads="1"/>
                                        </wps:cNvSpPr>
                                        <wps:spPr bwMode="auto">
                                          <a:xfrm>
                                            <a:off x="190280" y="0"/>
                                            <a:ext cx="94236"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2972" name="Rectangle 1438"/>
                                        <wps:cNvSpPr>
                                          <a:spLocks noChangeArrowheads="1"/>
                                        </wps:cNvSpPr>
                                        <wps:spPr bwMode="auto">
                                          <a:xfrm>
                                            <a:off x="29070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73" name="Rectangle 1462"/>
                                        <wps:cNvSpPr>
                                          <a:spLocks noChangeArrowheads="1"/>
                                        </wps:cNvSpPr>
                                        <wps:spPr bwMode="auto">
                                          <a:xfrm>
                                            <a:off x="480985"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74" name="Rectangle 1474"/>
                                        <wps:cNvSpPr>
                                          <a:spLocks noChangeArrowheads="1"/>
                                        </wps:cNvSpPr>
                                        <wps:spPr bwMode="auto">
                                          <a:xfrm>
                                            <a:off x="576125" y="0"/>
                                            <a:ext cx="937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75" name="Rectangle 1486"/>
                                        <wps:cNvSpPr>
                                          <a:spLocks noChangeArrowheads="1"/>
                                        </wps:cNvSpPr>
                                        <wps:spPr bwMode="auto">
                                          <a:xfrm>
                                            <a:off x="67126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76" name="Rectangle 1498"/>
                                        <wps:cNvSpPr>
                                          <a:spLocks noChangeArrowheads="1"/>
                                        </wps:cNvSpPr>
                                        <wps:spPr bwMode="auto">
                                          <a:xfrm>
                                            <a:off x="766405" y="0"/>
                                            <a:ext cx="94136"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77" name="Rectangle 1510"/>
                                        <wps:cNvSpPr>
                                          <a:spLocks noChangeArrowheads="1"/>
                                        </wps:cNvSpPr>
                                        <wps:spPr bwMode="auto">
                                          <a:xfrm>
                                            <a:off x="861545"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78" name="Rectangle 1522"/>
                                        <wps:cNvSpPr>
                                          <a:spLocks noChangeArrowheads="1"/>
                                        </wps:cNvSpPr>
                                        <wps:spPr bwMode="auto">
                                          <a:xfrm>
                                            <a:off x="956684"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79" name="Rectangle 1534"/>
                                        <wps:cNvSpPr>
                                          <a:spLocks noChangeArrowheads="1"/>
                                        </wps:cNvSpPr>
                                        <wps:spPr bwMode="auto">
                                          <a:xfrm>
                                            <a:off x="1051824" y="0"/>
                                            <a:ext cx="933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80" name="Rectangle 1546"/>
                                        <wps:cNvSpPr>
                                          <a:spLocks noChangeArrowheads="1"/>
                                        </wps:cNvSpPr>
                                        <wps:spPr bwMode="auto">
                                          <a:xfrm>
                                            <a:off x="1146964" y="0"/>
                                            <a:ext cx="94236"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81" name="Rectangle 1558"/>
                                        <wps:cNvSpPr>
                                          <a:spLocks noChangeArrowheads="1"/>
                                        </wps:cNvSpPr>
                                        <wps:spPr bwMode="auto">
                                          <a:xfrm>
                                            <a:off x="1242104"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2982" name="Group 2982"/>
                                      <wpg:cNvGrpSpPr/>
                                      <wpg:grpSpPr>
                                        <a:xfrm>
                                          <a:off x="0" y="422844"/>
                                          <a:ext cx="1335539" cy="141324"/>
                                          <a:chOff x="0" y="0"/>
                                          <a:chExt cx="1335539" cy="141324"/>
                                        </a:xfrm>
                                      </wpg:grpSpPr>
                                      <wps:wsp>
                                        <wps:cNvPr id="2983" name="Rectangle 1403"/>
                                        <wps:cNvSpPr>
                                          <a:spLocks noChangeArrowheads="1"/>
                                        </wps:cNvSpPr>
                                        <wps:spPr bwMode="auto">
                                          <a:xfrm>
                                            <a:off x="0" y="0"/>
                                            <a:ext cx="94236" cy="141210"/>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984" name="Rectangle 1415"/>
                                        <wps:cNvSpPr>
                                          <a:spLocks noChangeArrowheads="1"/>
                                        </wps:cNvSpPr>
                                        <wps:spPr bwMode="auto">
                                          <a:xfrm>
                                            <a:off x="95140" y="0"/>
                                            <a:ext cx="93735"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985" name="Rectangle 1427"/>
                                        <wps:cNvSpPr>
                                          <a:spLocks noChangeArrowheads="1"/>
                                        </wps:cNvSpPr>
                                        <wps:spPr bwMode="auto">
                                          <a:xfrm>
                                            <a:off x="190280"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86" name="Rectangle 1439"/>
                                        <wps:cNvSpPr>
                                          <a:spLocks noChangeArrowheads="1"/>
                                        </wps:cNvSpPr>
                                        <wps:spPr bwMode="auto">
                                          <a:xfrm>
                                            <a:off x="290705"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87" name="Rectangle 1451"/>
                                        <wps:cNvSpPr>
                                          <a:spLocks noChangeArrowheads="1"/>
                                        </wps:cNvSpPr>
                                        <wps:spPr bwMode="auto">
                                          <a:xfrm>
                                            <a:off x="385845"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88" name="Rectangle 1463"/>
                                        <wps:cNvSpPr>
                                          <a:spLocks noChangeArrowheads="1"/>
                                        </wps:cNvSpPr>
                                        <wps:spPr bwMode="auto">
                                          <a:xfrm>
                                            <a:off x="48098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89" name="Rectangle 1475"/>
                                        <wps:cNvSpPr>
                                          <a:spLocks noChangeArrowheads="1"/>
                                        </wps:cNvSpPr>
                                        <wps:spPr bwMode="auto">
                                          <a:xfrm>
                                            <a:off x="576125" y="0"/>
                                            <a:ext cx="933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90" name="Rectangle 1487"/>
                                        <wps:cNvSpPr>
                                          <a:spLocks noChangeArrowheads="1"/>
                                        </wps:cNvSpPr>
                                        <wps:spPr bwMode="auto">
                                          <a:xfrm>
                                            <a:off x="671265" y="0"/>
                                            <a:ext cx="930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91" name="Rectangle 1499"/>
                                        <wps:cNvSpPr>
                                          <a:spLocks noChangeArrowheads="1"/>
                                        </wps:cNvSpPr>
                                        <wps:spPr bwMode="auto">
                                          <a:xfrm>
                                            <a:off x="766405" y="0"/>
                                            <a:ext cx="937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92" name="Rectangle 1511"/>
                                        <wps:cNvSpPr>
                                          <a:spLocks noChangeArrowheads="1"/>
                                        </wps:cNvSpPr>
                                        <wps:spPr bwMode="auto">
                                          <a:xfrm>
                                            <a:off x="86154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93" name="Rectangle 1523"/>
                                        <wps:cNvSpPr>
                                          <a:spLocks noChangeArrowheads="1"/>
                                        </wps:cNvSpPr>
                                        <wps:spPr bwMode="auto">
                                          <a:xfrm>
                                            <a:off x="956684"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94" name="Rectangle 1535"/>
                                        <wps:cNvSpPr>
                                          <a:spLocks noChangeArrowheads="1"/>
                                        </wps:cNvSpPr>
                                        <wps:spPr bwMode="auto">
                                          <a:xfrm>
                                            <a:off x="1051824" y="0"/>
                                            <a:ext cx="929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95" name="Rectangle 1547"/>
                                        <wps:cNvSpPr>
                                          <a:spLocks noChangeArrowheads="1"/>
                                        </wps:cNvSpPr>
                                        <wps:spPr bwMode="auto">
                                          <a:xfrm>
                                            <a:off x="1146964"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996" name="Rectangle 1559"/>
                                        <wps:cNvSpPr>
                                          <a:spLocks noChangeArrowheads="1"/>
                                        </wps:cNvSpPr>
                                        <wps:spPr bwMode="auto">
                                          <a:xfrm>
                                            <a:off x="1242104"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2997" name="Group 2997"/>
                                      <wpg:cNvGrpSpPr/>
                                      <wpg:grpSpPr>
                                        <a:xfrm>
                                          <a:off x="0" y="560269"/>
                                          <a:ext cx="1335939" cy="141324"/>
                                          <a:chOff x="0" y="0"/>
                                          <a:chExt cx="1335939" cy="141324"/>
                                        </a:xfrm>
                                      </wpg:grpSpPr>
                                      <wps:wsp>
                                        <wps:cNvPr id="2998" name="Rectangle 1404"/>
                                        <wps:cNvSpPr>
                                          <a:spLocks noChangeArrowheads="1"/>
                                        </wps:cNvSpPr>
                                        <wps:spPr bwMode="auto">
                                          <a:xfrm>
                                            <a:off x="0" y="0"/>
                                            <a:ext cx="946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999" name="Rectangle 1416"/>
                                        <wps:cNvSpPr>
                                          <a:spLocks noChangeArrowheads="1"/>
                                        </wps:cNvSpPr>
                                        <wps:spPr bwMode="auto">
                                          <a:xfrm>
                                            <a:off x="95140" y="0"/>
                                            <a:ext cx="941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000" name="Rectangle 1428"/>
                                        <wps:cNvSpPr>
                                          <a:spLocks noChangeArrowheads="1"/>
                                        </wps:cNvSpPr>
                                        <wps:spPr bwMode="auto">
                                          <a:xfrm>
                                            <a:off x="190280" y="0"/>
                                            <a:ext cx="94236" cy="141324"/>
                                          </a:xfrm>
                                          <a:prstGeom prst="rect">
                                            <a:avLst/>
                                          </a:prstGeom>
                                          <a:solidFill>
                                            <a:srgbClr val="44546A"/>
                                          </a:solidFill>
                                          <a:ln w="9525">
                                            <a:solidFill>
                                              <a:srgbClr val="44546A"/>
                                            </a:solidFill>
                                            <a:round/>
                                            <a:headEnd/>
                                            <a:tailEnd/>
                                          </a:ln>
                                        </wps:spPr>
                                        <wps:bodyPr rot="0" vert="horz" wrap="none" lIns="54148" tIns="27073" rIns="54148" bIns="27073" anchor="ctr" anchorCtr="0" upright="1">
                                          <a:noAutofit/>
                                        </wps:bodyPr>
                                      </wps:wsp>
                                      <wps:wsp>
                                        <wps:cNvPr id="3001" name="Rectangle 1440"/>
                                        <wps:cNvSpPr>
                                          <a:spLocks noChangeArrowheads="1"/>
                                        </wps:cNvSpPr>
                                        <wps:spPr bwMode="auto">
                                          <a:xfrm>
                                            <a:off x="29070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02" name="Rectangle 1452"/>
                                        <wps:cNvSpPr>
                                          <a:spLocks noChangeArrowheads="1"/>
                                        </wps:cNvSpPr>
                                        <wps:spPr bwMode="auto">
                                          <a:xfrm>
                                            <a:off x="385845"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03" name="Rectangle 1464"/>
                                        <wps:cNvSpPr>
                                          <a:spLocks noChangeArrowheads="1"/>
                                        </wps:cNvSpPr>
                                        <wps:spPr bwMode="auto">
                                          <a:xfrm>
                                            <a:off x="48098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04" name="Rectangle 1476"/>
                                        <wps:cNvSpPr>
                                          <a:spLocks noChangeArrowheads="1"/>
                                        </wps:cNvSpPr>
                                        <wps:spPr bwMode="auto">
                                          <a:xfrm>
                                            <a:off x="57612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05" name="Rectangle 1488"/>
                                        <wps:cNvSpPr>
                                          <a:spLocks noChangeArrowheads="1"/>
                                        </wps:cNvSpPr>
                                        <wps:spPr bwMode="auto">
                                          <a:xfrm>
                                            <a:off x="67126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19" name="Rectangle 1500"/>
                                        <wps:cNvSpPr>
                                          <a:spLocks noChangeArrowheads="1"/>
                                        </wps:cNvSpPr>
                                        <wps:spPr bwMode="auto">
                                          <a:xfrm>
                                            <a:off x="766405" y="0"/>
                                            <a:ext cx="941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20" name="Rectangle 1512"/>
                                        <wps:cNvSpPr>
                                          <a:spLocks noChangeArrowheads="1"/>
                                        </wps:cNvSpPr>
                                        <wps:spPr bwMode="auto">
                                          <a:xfrm>
                                            <a:off x="86154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21" name="Rectangle 1524"/>
                                        <wps:cNvSpPr>
                                          <a:spLocks noChangeArrowheads="1"/>
                                        </wps:cNvSpPr>
                                        <wps:spPr bwMode="auto">
                                          <a:xfrm>
                                            <a:off x="95668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22" name="Rectangle 1536"/>
                                        <wps:cNvSpPr>
                                          <a:spLocks noChangeArrowheads="1"/>
                                        </wps:cNvSpPr>
                                        <wps:spPr bwMode="auto">
                                          <a:xfrm>
                                            <a:off x="1051824"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23" name="Rectangle 1548"/>
                                        <wps:cNvSpPr>
                                          <a:spLocks noChangeArrowheads="1"/>
                                        </wps:cNvSpPr>
                                        <wps:spPr bwMode="auto">
                                          <a:xfrm>
                                            <a:off x="1146964"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24" name="Rectangle 1560"/>
                                        <wps:cNvSpPr>
                                          <a:spLocks noChangeArrowheads="1"/>
                                        </wps:cNvSpPr>
                                        <wps:spPr bwMode="auto">
                                          <a:xfrm>
                                            <a:off x="124210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3025" name="Group 3025"/>
                                      <wpg:cNvGrpSpPr/>
                                      <wpg:grpSpPr>
                                        <a:xfrm>
                                          <a:off x="0" y="697693"/>
                                          <a:ext cx="1335539" cy="141324"/>
                                          <a:chOff x="0" y="0"/>
                                          <a:chExt cx="1335539" cy="141324"/>
                                        </a:xfrm>
                                      </wpg:grpSpPr>
                                      <wps:wsp>
                                        <wps:cNvPr id="3026" name="Rectangle 1405"/>
                                        <wps:cNvSpPr>
                                          <a:spLocks noChangeArrowheads="1"/>
                                        </wps:cNvSpPr>
                                        <wps:spPr bwMode="auto">
                                          <a:xfrm>
                                            <a:off x="0" y="0"/>
                                            <a:ext cx="942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027" name="Rectangle 1417"/>
                                        <wps:cNvSpPr>
                                          <a:spLocks noChangeArrowheads="1"/>
                                        </wps:cNvSpPr>
                                        <wps:spPr bwMode="auto">
                                          <a:xfrm>
                                            <a:off x="100425" y="0"/>
                                            <a:ext cx="93735"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028" name="Rectangle 1429"/>
                                        <wps:cNvSpPr>
                                          <a:spLocks noChangeArrowheads="1"/>
                                        </wps:cNvSpPr>
                                        <wps:spPr bwMode="auto">
                                          <a:xfrm>
                                            <a:off x="19556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29" name="Rectangle 1441"/>
                                        <wps:cNvSpPr>
                                          <a:spLocks noChangeArrowheads="1"/>
                                        </wps:cNvSpPr>
                                        <wps:spPr bwMode="auto">
                                          <a:xfrm>
                                            <a:off x="290705"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30" name="Rectangle 1453"/>
                                        <wps:cNvSpPr>
                                          <a:spLocks noChangeArrowheads="1"/>
                                        </wps:cNvSpPr>
                                        <wps:spPr bwMode="auto">
                                          <a:xfrm>
                                            <a:off x="385845"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31" name="Rectangle 1465"/>
                                        <wps:cNvSpPr>
                                          <a:spLocks noChangeArrowheads="1"/>
                                        </wps:cNvSpPr>
                                        <wps:spPr bwMode="auto">
                                          <a:xfrm>
                                            <a:off x="48098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32" name="Rectangle 1477"/>
                                        <wps:cNvSpPr>
                                          <a:spLocks noChangeArrowheads="1"/>
                                        </wps:cNvSpPr>
                                        <wps:spPr bwMode="auto">
                                          <a:xfrm>
                                            <a:off x="576125" y="0"/>
                                            <a:ext cx="933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33" name="Rectangle 1489"/>
                                        <wps:cNvSpPr>
                                          <a:spLocks noChangeArrowheads="1"/>
                                        </wps:cNvSpPr>
                                        <wps:spPr bwMode="auto">
                                          <a:xfrm>
                                            <a:off x="671265" y="0"/>
                                            <a:ext cx="930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34" name="Rectangle 1501"/>
                                        <wps:cNvSpPr>
                                          <a:spLocks noChangeArrowheads="1"/>
                                        </wps:cNvSpPr>
                                        <wps:spPr bwMode="auto">
                                          <a:xfrm>
                                            <a:off x="766405" y="0"/>
                                            <a:ext cx="937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35" name="Rectangle 1513"/>
                                        <wps:cNvSpPr>
                                          <a:spLocks noChangeArrowheads="1"/>
                                        </wps:cNvSpPr>
                                        <wps:spPr bwMode="auto">
                                          <a:xfrm>
                                            <a:off x="86154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36" name="Rectangle 1525"/>
                                        <wps:cNvSpPr>
                                          <a:spLocks noChangeArrowheads="1"/>
                                        </wps:cNvSpPr>
                                        <wps:spPr bwMode="auto">
                                          <a:xfrm>
                                            <a:off x="956684"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37" name="Rectangle 1537"/>
                                        <wps:cNvSpPr>
                                          <a:spLocks noChangeArrowheads="1"/>
                                        </wps:cNvSpPr>
                                        <wps:spPr bwMode="auto">
                                          <a:xfrm>
                                            <a:off x="1051824" y="0"/>
                                            <a:ext cx="929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38" name="Rectangle 1549"/>
                                        <wps:cNvSpPr>
                                          <a:spLocks noChangeArrowheads="1"/>
                                        </wps:cNvSpPr>
                                        <wps:spPr bwMode="auto">
                                          <a:xfrm>
                                            <a:off x="1146964"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39" name="Rectangle 1561"/>
                                        <wps:cNvSpPr>
                                          <a:spLocks noChangeArrowheads="1"/>
                                        </wps:cNvSpPr>
                                        <wps:spPr bwMode="auto">
                                          <a:xfrm>
                                            <a:off x="1242104"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1760" name="Group 1760"/>
                                      <wpg:cNvGrpSpPr/>
                                      <wpg:grpSpPr>
                                        <a:xfrm>
                                          <a:off x="0" y="840403"/>
                                          <a:ext cx="1335939" cy="141324"/>
                                          <a:chOff x="0" y="0"/>
                                          <a:chExt cx="1335939" cy="141324"/>
                                        </a:xfrm>
                                      </wpg:grpSpPr>
                                      <wps:wsp>
                                        <wps:cNvPr id="1761" name="Rectangle 1406"/>
                                        <wps:cNvSpPr>
                                          <a:spLocks noChangeArrowheads="1"/>
                                        </wps:cNvSpPr>
                                        <wps:spPr bwMode="auto">
                                          <a:xfrm>
                                            <a:off x="0" y="0"/>
                                            <a:ext cx="946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1762" name="Rectangle 1418"/>
                                        <wps:cNvSpPr>
                                          <a:spLocks noChangeArrowheads="1"/>
                                        </wps:cNvSpPr>
                                        <wps:spPr bwMode="auto">
                                          <a:xfrm>
                                            <a:off x="100425" y="0"/>
                                            <a:ext cx="941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1763" name="Rectangle 1430"/>
                                        <wps:cNvSpPr>
                                          <a:spLocks noChangeArrowheads="1"/>
                                        </wps:cNvSpPr>
                                        <wps:spPr bwMode="auto">
                                          <a:xfrm>
                                            <a:off x="195565" y="0"/>
                                            <a:ext cx="94236"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1836" name="Rectangle 1442"/>
                                        <wps:cNvSpPr>
                                          <a:spLocks noChangeArrowheads="1"/>
                                        </wps:cNvSpPr>
                                        <wps:spPr bwMode="auto">
                                          <a:xfrm>
                                            <a:off x="290705" y="0"/>
                                            <a:ext cx="937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1837" name="Rectangle 1454"/>
                                        <wps:cNvSpPr>
                                          <a:spLocks noChangeArrowheads="1"/>
                                        </wps:cNvSpPr>
                                        <wps:spPr bwMode="auto">
                                          <a:xfrm>
                                            <a:off x="385845" y="0"/>
                                            <a:ext cx="94236"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1838" name="Rectangle 1466"/>
                                        <wps:cNvSpPr>
                                          <a:spLocks noChangeArrowheads="1"/>
                                        </wps:cNvSpPr>
                                        <wps:spPr bwMode="auto">
                                          <a:xfrm>
                                            <a:off x="480985" y="0"/>
                                            <a:ext cx="938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1839" name="Rectangle 1478"/>
                                        <wps:cNvSpPr>
                                          <a:spLocks noChangeArrowheads="1"/>
                                        </wps:cNvSpPr>
                                        <wps:spPr bwMode="auto">
                                          <a:xfrm>
                                            <a:off x="576125" y="0"/>
                                            <a:ext cx="937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1840" name="Rectangle 1490"/>
                                        <wps:cNvSpPr>
                                          <a:spLocks noChangeArrowheads="1"/>
                                        </wps:cNvSpPr>
                                        <wps:spPr bwMode="auto">
                                          <a:xfrm>
                                            <a:off x="671265" y="0"/>
                                            <a:ext cx="934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1841" name="Rectangle 1502"/>
                                        <wps:cNvSpPr>
                                          <a:spLocks noChangeArrowheads="1"/>
                                        </wps:cNvSpPr>
                                        <wps:spPr bwMode="auto">
                                          <a:xfrm>
                                            <a:off x="766405" y="0"/>
                                            <a:ext cx="94136"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1842" name="Rectangle 1514"/>
                                        <wps:cNvSpPr>
                                          <a:spLocks noChangeArrowheads="1"/>
                                        </wps:cNvSpPr>
                                        <wps:spPr bwMode="auto">
                                          <a:xfrm>
                                            <a:off x="861545" y="0"/>
                                            <a:ext cx="938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1843" name="Rectangle 1526"/>
                                        <wps:cNvSpPr>
                                          <a:spLocks noChangeArrowheads="1"/>
                                        </wps:cNvSpPr>
                                        <wps:spPr bwMode="auto">
                                          <a:xfrm>
                                            <a:off x="956684" y="0"/>
                                            <a:ext cx="938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1844" name="Rectangle 1538"/>
                                        <wps:cNvSpPr>
                                          <a:spLocks noChangeArrowheads="1"/>
                                        </wps:cNvSpPr>
                                        <wps:spPr bwMode="auto">
                                          <a:xfrm>
                                            <a:off x="1051824" y="0"/>
                                            <a:ext cx="934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1845" name="Rectangle 1550"/>
                                        <wps:cNvSpPr>
                                          <a:spLocks noChangeArrowheads="1"/>
                                        </wps:cNvSpPr>
                                        <wps:spPr bwMode="auto">
                                          <a:xfrm>
                                            <a:off x="1146964" y="0"/>
                                            <a:ext cx="94236"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1846" name="Rectangle 1562"/>
                                        <wps:cNvSpPr>
                                          <a:spLocks noChangeArrowheads="1"/>
                                        </wps:cNvSpPr>
                                        <wps:spPr bwMode="auto">
                                          <a:xfrm>
                                            <a:off x="1242104" y="0"/>
                                            <a:ext cx="938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g:grpSp>
                                    <wpg:grpSp>
                                      <wpg:cNvPr id="1847" name="Group 1847"/>
                                      <wpg:cNvGrpSpPr/>
                                      <wpg:grpSpPr>
                                        <a:xfrm>
                                          <a:off x="0" y="983113"/>
                                          <a:ext cx="1335539" cy="141324"/>
                                          <a:chOff x="0" y="0"/>
                                          <a:chExt cx="1335539" cy="141324"/>
                                        </a:xfrm>
                                      </wpg:grpSpPr>
                                      <wps:wsp>
                                        <wps:cNvPr id="1848" name="Rectangle 1407"/>
                                        <wps:cNvSpPr>
                                          <a:spLocks noChangeArrowheads="1"/>
                                        </wps:cNvSpPr>
                                        <wps:spPr bwMode="auto">
                                          <a:xfrm>
                                            <a:off x="0" y="0"/>
                                            <a:ext cx="942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400" name="Rectangle 1419"/>
                                        <wps:cNvSpPr>
                                          <a:spLocks noChangeArrowheads="1"/>
                                        </wps:cNvSpPr>
                                        <wps:spPr bwMode="auto">
                                          <a:xfrm>
                                            <a:off x="100425" y="0"/>
                                            <a:ext cx="93735" cy="141210"/>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2401" name="Rectangle 1431"/>
                                        <wps:cNvSpPr>
                                          <a:spLocks noChangeArrowheads="1"/>
                                        </wps:cNvSpPr>
                                        <wps:spPr bwMode="auto">
                                          <a:xfrm>
                                            <a:off x="195565"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02" name="Rectangle 1443"/>
                                        <wps:cNvSpPr>
                                          <a:spLocks noChangeArrowheads="1"/>
                                        </wps:cNvSpPr>
                                        <wps:spPr bwMode="auto">
                                          <a:xfrm>
                                            <a:off x="29070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03" name="Rectangle 1455"/>
                                        <wps:cNvSpPr>
                                          <a:spLocks noChangeArrowheads="1"/>
                                        </wps:cNvSpPr>
                                        <wps:spPr bwMode="auto">
                                          <a:xfrm>
                                            <a:off x="38584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2404" name="Rectangle 1467"/>
                                        <wps:cNvSpPr>
                                          <a:spLocks noChangeArrowheads="1"/>
                                        </wps:cNvSpPr>
                                        <wps:spPr bwMode="auto">
                                          <a:xfrm>
                                            <a:off x="48098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40" name="Rectangle 1479"/>
                                        <wps:cNvSpPr>
                                          <a:spLocks noChangeArrowheads="1"/>
                                        </wps:cNvSpPr>
                                        <wps:spPr bwMode="auto">
                                          <a:xfrm>
                                            <a:off x="576125"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41" name="Rectangle 1491"/>
                                        <wps:cNvSpPr>
                                          <a:spLocks noChangeArrowheads="1"/>
                                        </wps:cNvSpPr>
                                        <wps:spPr bwMode="auto">
                                          <a:xfrm>
                                            <a:off x="67126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42" name="Rectangle 1503"/>
                                        <wps:cNvSpPr>
                                          <a:spLocks noChangeArrowheads="1"/>
                                        </wps:cNvSpPr>
                                        <wps:spPr bwMode="auto">
                                          <a:xfrm>
                                            <a:off x="76640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43" name="Rectangle 1515"/>
                                        <wps:cNvSpPr>
                                          <a:spLocks noChangeArrowheads="1"/>
                                        </wps:cNvSpPr>
                                        <wps:spPr bwMode="auto">
                                          <a:xfrm>
                                            <a:off x="86154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44" name="Rectangle 1527"/>
                                        <wps:cNvSpPr>
                                          <a:spLocks noChangeArrowheads="1"/>
                                        </wps:cNvSpPr>
                                        <wps:spPr bwMode="auto">
                                          <a:xfrm>
                                            <a:off x="95668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45" name="Rectangle 1539"/>
                                        <wps:cNvSpPr>
                                          <a:spLocks noChangeArrowheads="1"/>
                                        </wps:cNvSpPr>
                                        <wps:spPr bwMode="auto">
                                          <a:xfrm>
                                            <a:off x="1051824"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46" name="Rectangle 1551"/>
                                        <wps:cNvSpPr>
                                          <a:spLocks noChangeArrowheads="1"/>
                                        </wps:cNvSpPr>
                                        <wps:spPr bwMode="auto">
                                          <a:xfrm>
                                            <a:off x="114696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47" name="Rectangle 1563"/>
                                        <wps:cNvSpPr>
                                          <a:spLocks noChangeArrowheads="1"/>
                                        </wps:cNvSpPr>
                                        <wps:spPr bwMode="auto">
                                          <a:xfrm>
                                            <a:off x="124210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3048" name="Group 3048"/>
                                      <wpg:cNvGrpSpPr/>
                                      <wpg:grpSpPr>
                                        <a:xfrm>
                                          <a:off x="0" y="1125822"/>
                                          <a:ext cx="1335539" cy="141324"/>
                                          <a:chOff x="0" y="0"/>
                                          <a:chExt cx="1335539" cy="141324"/>
                                        </a:xfrm>
                                      </wpg:grpSpPr>
                                      <wps:wsp>
                                        <wps:cNvPr id="3049" name="Rectangle 1408"/>
                                        <wps:cNvSpPr>
                                          <a:spLocks noChangeArrowheads="1"/>
                                        </wps:cNvSpPr>
                                        <wps:spPr bwMode="auto">
                                          <a:xfrm>
                                            <a:off x="0" y="0"/>
                                            <a:ext cx="942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050" name="Rectangle 1420"/>
                                        <wps:cNvSpPr>
                                          <a:spLocks noChangeArrowheads="1"/>
                                        </wps:cNvSpPr>
                                        <wps:spPr bwMode="auto">
                                          <a:xfrm>
                                            <a:off x="100425" y="0"/>
                                            <a:ext cx="93735" cy="141210"/>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051" name="Rectangle 1432"/>
                                        <wps:cNvSpPr>
                                          <a:spLocks noChangeArrowheads="1"/>
                                        </wps:cNvSpPr>
                                        <wps:spPr bwMode="auto">
                                          <a:xfrm>
                                            <a:off x="195565" y="0"/>
                                            <a:ext cx="93835" cy="141210"/>
                                          </a:xfrm>
                                          <a:prstGeom prst="rect">
                                            <a:avLst/>
                                          </a:prstGeom>
                                          <a:solidFill>
                                            <a:srgbClr val="44546A"/>
                                          </a:solidFill>
                                          <a:ln w="9525">
                                            <a:solidFill>
                                              <a:srgbClr val="44546A"/>
                                            </a:solidFill>
                                            <a:round/>
                                            <a:headEnd/>
                                            <a:tailEnd/>
                                          </a:ln>
                                        </wps:spPr>
                                        <wps:bodyPr rot="0" vert="horz" wrap="none" lIns="54148" tIns="27073" rIns="54148" bIns="27073" anchor="ctr" anchorCtr="0" upright="1">
                                          <a:noAutofit/>
                                        </wps:bodyPr>
                                      </wps:wsp>
                                      <wps:wsp>
                                        <wps:cNvPr id="3052" name="Rectangle 1444"/>
                                        <wps:cNvSpPr>
                                          <a:spLocks noChangeArrowheads="1"/>
                                        </wps:cNvSpPr>
                                        <wps:spPr bwMode="auto">
                                          <a:xfrm>
                                            <a:off x="29070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53" name="Rectangle 1456"/>
                                        <wps:cNvSpPr>
                                          <a:spLocks noChangeArrowheads="1"/>
                                        </wps:cNvSpPr>
                                        <wps:spPr bwMode="auto">
                                          <a:xfrm>
                                            <a:off x="38584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54" name="Rectangle 1468"/>
                                        <wps:cNvSpPr>
                                          <a:spLocks noChangeArrowheads="1"/>
                                        </wps:cNvSpPr>
                                        <wps:spPr bwMode="auto">
                                          <a:xfrm>
                                            <a:off x="48098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55" name="Rectangle 1480"/>
                                        <wps:cNvSpPr>
                                          <a:spLocks noChangeArrowheads="1"/>
                                        </wps:cNvSpPr>
                                        <wps:spPr bwMode="auto">
                                          <a:xfrm>
                                            <a:off x="576125"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56" name="Rectangle 1492"/>
                                        <wps:cNvSpPr>
                                          <a:spLocks noChangeArrowheads="1"/>
                                        </wps:cNvSpPr>
                                        <wps:spPr bwMode="auto">
                                          <a:xfrm>
                                            <a:off x="67126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57" name="Rectangle 1504"/>
                                        <wps:cNvSpPr>
                                          <a:spLocks noChangeArrowheads="1"/>
                                        </wps:cNvSpPr>
                                        <wps:spPr bwMode="auto">
                                          <a:xfrm>
                                            <a:off x="76640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58" name="Rectangle 1516"/>
                                        <wps:cNvSpPr>
                                          <a:spLocks noChangeArrowheads="1"/>
                                        </wps:cNvSpPr>
                                        <wps:spPr bwMode="auto">
                                          <a:xfrm>
                                            <a:off x="86154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59" name="Rectangle 1528"/>
                                        <wps:cNvSpPr>
                                          <a:spLocks noChangeArrowheads="1"/>
                                        </wps:cNvSpPr>
                                        <wps:spPr bwMode="auto">
                                          <a:xfrm>
                                            <a:off x="95668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60" name="Rectangle 1540"/>
                                        <wps:cNvSpPr>
                                          <a:spLocks noChangeArrowheads="1"/>
                                        </wps:cNvSpPr>
                                        <wps:spPr bwMode="auto">
                                          <a:xfrm>
                                            <a:off x="1051824"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61" name="Rectangle 1552"/>
                                        <wps:cNvSpPr>
                                          <a:spLocks noChangeArrowheads="1"/>
                                        </wps:cNvSpPr>
                                        <wps:spPr bwMode="auto">
                                          <a:xfrm>
                                            <a:off x="114696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62" name="Rectangle 1564"/>
                                        <wps:cNvSpPr>
                                          <a:spLocks noChangeArrowheads="1"/>
                                        </wps:cNvSpPr>
                                        <wps:spPr bwMode="auto">
                                          <a:xfrm>
                                            <a:off x="124210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3063" name="Group 3063"/>
                                      <wpg:cNvGrpSpPr/>
                                      <wpg:grpSpPr>
                                        <a:xfrm>
                                          <a:off x="0" y="1263247"/>
                                          <a:ext cx="1335139" cy="141324"/>
                                          <a:chOff x="0" y="0"/>
                                          <a:chExt cx="1335139" cy="141324"/>
                                        </a:xfrm>
                                      </wpg:grpSpPr>
                                      <wps:wsp>
                                        <wps:cNvPr id="3064" name="Rectangle 1409"/>
                                        <wps:cNvSpPr>
                                          <a:spLocks noChangeArrowheads="1"/>
                                        </wps:cNvSpPr>
                                        <wps:spPr bwMode="auto">
                                          <a:xfrm>
                                            <a:off x="0" y="0"/>
                                            <a:ext cx="93835"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065" name="Rectangle 1421"/>
                                        <wps:cNvSpPr>
                                          <a:spLocks noChangeArrowheads="1"/>
                                        </wps:cNvSpPr>
                                        <wps:spPr bwMode="auto">
                                          <a:xfrm>
                                            <a:off x="100425" y="0"/>
                                            <a:ext cx="93335"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066" name="Rectangle 1433"/>
                                        <wps:cNvSpPr>
                                          <a:spLocks noChangeArrowheads="1"/>
                                        </wps:cNvSpPr>
                                        <wps:spPr bwMode="auto">
                                          <a:xfrm>
                                            <a:off x="19556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67" name="Rectangle 1445"/>
                                        <wps:cNvSpPr>
                                          <a:spLocks noChangeArrowheads="1"/>
                                        </wps:cNvSpPr>
                                        <wps:spPr bwMode="auto">
                                          <a:xfrm>
                                            <a:off x="290705"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68" name="Rectangle 1457"/>
                                        <wps:cNvSpPr>
                                          <a:spLocks noChangeArrowheads="1"/>
                                        </wps:cNvSpPr>
                                        <wps:spPr bwMode="auto">
                                          <a:xfrm>
                                            <a:off x="38584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69" name="Rectangle 1469"/>
                                        <wps:cNvSpPr>
                                          <a:spLocks noChangeArrowheads="1"/>
                                        </wps:cNvSpPr>
                                        <wps:spPr bwMode="auto">
                                          <a:xfrm>
                                            <a:off x="48098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70" name="Rectangle 1481"/>
                                        <wps:cNvSpPr>
                                          <a:spLocks noChangeArrowheads="1"/>
                                        </wps:cNvSpPr>
                                        <wps:spPr bwMode="auto">
                                          <a:xfrm>
                                            <a:off x="576125"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71" name="Rectangle 1493"/>
                                        <wps:cNvSpPr>
                                          <a:spLocks noChangeArrowheads="1"/>
                                        </wps:cNvSpPr>
                                        <wps:spPr bwMode="auto">
                                          <a:xfrm>
                                            <a:off x="671265" y="0"/>
                                            <a:ext cx="926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72" name="Rectangle 1505"/>
                                        <wps:cNvSpPr>
                                          <a:spLocks noChangeArrowheads="1"/>
                                        </wps:cNvSpPr>
                                        <wps:spPr bwMode="auto">
                                          <a:xfrm>
                                            <a:off x="766405"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73" name="Rectangle 1517"/>
                                        <wps:cNvSpPr>
                                          <a:spLocks noChangeArrowheads="1"/>
                                        </wps:cNvSpPr>
                                        <wps:spPr bwMode="auto">
                                          <a:xfrm>
                                            <a:off x="86154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74" name="Rectangle 1529"/>
                                        <wps:cNvSpPr>
                                          <a:spLocks noChangeArrowheads="1"/>
                                        </wps:cNvSpPr>
                                        <wps:spPr bwMode="auto">
                                          <a:xfrm>
                                            <a:off x="956684"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75" name="Rectangle 1541"/>
                                        <wps:cNvSpPr>
                                          <a:spLocks noChangeArrowheads="1"/>
                                        </wps:cNvSpPr>
                                        <wps:spPr bwMode="auto">
                                          <a:xfrm>
                                            <a:off x="1057110" y="0"/>
                                            <a:ext cx="926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76" name="Rectangle 1553"/>
                                        <wps:cNvSpPr>
                                          <a:spLocks noChangeArrowheads="1"/>
                                        </wps:cNvSpPr>
                                        <wps:spPr bwMode="auto">
                                          <a:xfrm>
                                            <a:off x="114696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77" name="Rectangle 1565"/>
                                        <wps:cNvSpPr>
                                          <a:spLocks noChangeArrowheads="1"/>
                                        </wps:cNvSpPr>
                                        <wps:spPr bwMode="auto">
                                          <a:xfrm>
                                            <a:off x="1242104"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3078" name="Group 3078"/>
                                      <wpg:cNvGrpSpPr/>
                                      <wpg:grpSpPr>
                                        <a:xfrm>
                                          <a:off x="0" y="1400671"/>
                                          <a:ext cx="1335539" cy="141324"/>
                                          <a:chOff x="0" y="0"/>
                                          <a:chExt cx="1335539" cy="141324"/>
                                        </a:xfrm>
                                      </wpg:grpSpPr>
                                      <wps:wsp>
                                        <wps:cNvPr id="3079" name="Rectangle 1410"/>
                                        <wps:cNvSpPr>
                                          <a:spLocks noChangeArrowheads="1"/>
                                        </wps:cNvSpPr>
                                        <wps:spPr bwMode="auto">
                                          <a:xfrm>
                                            <a:off x="0" y="0"/>
                                            <a:ext cx="942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080" name="Rectangle 1422"/>
                                        <wps:cNvSpPr>
                                          <a:spLocks noChangeArrowheads="1"/>
                                        </wps:cNvSpPr>
                                        <wps:spPr bwMode="auto">
                                          <a:xfrm>
                                            <a:off x="100425" y="0"/>
                                            <a:ext cx="93735" cy="141210"/>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081" name="Rectangle 1446"/>
                                        <wps:cNvSpPr>
                                          <a:spLocks noChangeArrowheads="1"/>
                                        </wps:cNvSpPr>
                                        <wps:spPr bwMode="auto">
                                          <a:xfrm>
                                            <a:off x="290705" y="0"/>
                                            <a:ext cx="933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82" name="Rectangle 1458"/>
                                        <wps:cNvSpPr>
                                          <a:spLocks noChangeArrowheads="1"/>
                                        </wps:cNvSpPr>
                                        <wps:spPr bwMode="auto">
                                          <a:xfrm>
                                            <a:off x="38584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83" name="Rectangle 1470"/>
                                        <wps:cNvSpPr>
                                          <a:spLocks noChangeArrowheads="1"/>
                                        </wps:cNvSpPr>
                                        <wps:spPr bwMode="auto">
                                          <a:xfrm>
                                            <a:off x="48098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84" name="Rectangle 1482"/>
                                        <wps:cNvSpPr>
                                          <a:spLocks noChangeArrowheads="1"/>
                                        </wps:cNvSpPr>
                                        <wps:spPr bwMode="auto">
                                          <a:xfrm>
                                            <a:off x="57612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85" name="Rectangle 1494"/>
                                        <wps:cNvSpPr>
                                          <a:spLocks noChangeArrowheads="1"/>
                                        </wps:cNvSpPr>
                                        <wps:spPr bwMode="auto">
                                          <a:xfrm>
                                            <a:off x="67126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86" name="Rectangle 1506"/>
                                        <wps:cNvSpPr>
                                          <a:spLocks noChangeArrowheads="1"/>
                                        </wps:cNvSpPr>
                                        <wps:spPr bwMode="auto">
                                          <a:xfrm>
                                            <a:off x="76640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87" name="Rectangle 1518"/>
                                        <wps:cNvSpPr>
                                          <a:spLocks noChangeArrowheads="1"/>
                                        </wps:cNvSpPr>
                                        <wps:spPr bwMode="auto">
                                          <a:xfrm>
                                            <a:off x="86154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88" name="Rectangle 1530"/>
                                        <wps:cNvSpPr>
                                          <a:spLocks noChangeArrowheads="1"/>
                                        </wps:cNvSpPr>
                                        <wps:spPr bwMode="auto">
                                          <a:xfrm>
                                            <a:off x="95668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89" name="Rectangle 1542"/>
                                        <wps:cNvSpPr>
                                          <a:spLocks noChangeArrowheads="1"/>
                                        </wps:cNvSpPr>
                                        <wps:spPr bwMode="auto">
                                          <a:xfrm>
                                            <a:off x="1057110"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90" name="Rectangle 1554"/>
                                        <wps:cNvSpPr>
                                          <a:spLocks noChangeArrowheads="1"/>
                                        </wps:cNvSpPr>
                                        <wps:spPr bwMode="auto">
                                          <a:xfrm>
                                            <a:off x="114696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91" name="Rectangle 1566"/>
                                        <wps:cNvSpPr>
                                          <a:spLocks noChangeArrowheads="1"/>
                                        </wps:cNvSpPr>
                                        <wps:spPr bwMode="auto">
                                          <a:xfrm>
                                            <a:off x="124210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3092" name="Group 3092"/>
                                      <wpg:cNvGrpSpPr/>
                                      <wpg:grpSpPr>
                                        <a:xfrm>
                                          <a:off x="0" y="1543381"/>
                                          <a:ext cx="1340425" cy="141324"/>
                                          <a:chOff x="0" y="0"/>
                                          <a:chExt cx="1340425" cy="141324"/>
                                        </a:xfrm>
                                      </wpg:grpSpPr>
                                      <wps:wsp>
                                        <wps:cNvPr id="3093" name="Rectangle 1411"/>
                                        <wps:cNvSpPr>
                                          <a:spLocks noChangeArrowheads="1"/>
                                        </wps:cNvSpPr>
                                        <wps:spPr bwMode="auto">
                                          <a:xfrm>
                                            <a:off x="0" y="0"/>
                                            <a:ext cx="93835"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094" name="Rectangle 1423"/>
                                        <wps:cNvSpPr>
                                          <a:spLocks noChangeArrowheads="1"/>
                                        </wps:cNvSpPr>
                                        <wps:spPr bwMode="auto">
                                          <a:xfrm>
                                            <a:off x="100425" y="0"/>
                                            <a:ext cx="93335"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095" name="Rectangle 1435"/>
                                        <wps:cNvSpPr>
                                          <a:spLocks noChangeArrowheads="1"/>
                                        </wps:cNvSpPr>
                                        <wps:spPr bwMode="auto">
                                          <a:xfrm>
                                            <a:off x="19556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96" name="Rectangle 1447"/>
                                        <wps:cNvSpPr>
                                          <a:spLocks noChangeArrowheads="1"/>
                                        </wps:cNvSpPr>
                                        <wps:spPr bwMode="auto">
                                          <a:xfrm>
                                            <a:off x="290705"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97" name="Rectangle 1459"/>
                                        <wps:cNvSpPr>
                                          <a:spLocks noChangeArrowheads="1"/>
                                        </wps:cNvSpPr>
                                        <wps:spPr bwMode="auto">
                                          <a:xfrm>
                                            <a:off x="38584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98" name="Rectangle 1471"/>
                                        <wps:cNvSpPr>
                                          <a:spLocks noChangeArrowheads="1"/>
                                        </wps:cNvSpPr>
                                        <wps:spPr bwMode="auto">
                                          <a:xfrm>
                                            <a:off x="48098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099" name="Rectangle 1483"/>
                                        <wps:cNvSpPr>
                                          <a:spLocks noChangeArrowheads="1"/>
                                        </wps:cNvSpPr>
                                        <wps:spPr bwMode="auto">
                                          <a:xfrm>
                                            <a:off x="576125"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100" name="Rectangle 1495"/>
                                        <wps:cNvSpPr>
                                          <a:spLocks noChangeArrowheads="1"/>
                                        </wps:cNvSpPr>
                                        <wps:spPr bwMode="auto">
                                          <a:xfrm>
                                            <a:off x="671265" y="0"/>
                                            <a:ext cx="926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101" name="Rectangle 1507"/>
                                        <wps:cNvSpPr>
                                          <a:spLocks noChangeArrowheads="1"/>
                                        </wps:cNvSpPr>
                                        <wps:spPr bwMode="auto">
                                          <a:xfrm>
                                            <a:off x="76640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102" name="Rectangle 1519"/>
                                        <wps:cNvSpPr>
                                          <a:spLocks noChangeArrowheads="1"/>
                                        </wps:cNvSpPr>
                                        <wps:spPr bwMode="auto">
                                          <a:xfrm>
                                            <a:off x="86154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103" name="Rectangle 1531"/>
                                        <wps:cNvSpPr>
                                          <a:spLocks noChangeArrowheads="1"/>
                                        </wps:cNvSpPr>
                                        <wps:spPr bwMode="auto">
                                          <a:xfrm>
                                            <a:off x="956684"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104" name="Rectangle 1543"/>
                                        <wps:cNvSpPr>
                                          <a:spLocks noChangeArrowheads="1"/>
                                        </wps:cNvSpPr>
                                        <wps:spPr bwMode="auto">
                                          <a:xfrm>
                                            <a:off x="1057110" y="0"/>
                                            <a:ext cx="926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105" name="Rectangle 1555"/>
                                        <wps:cNvSpPr>
                                          <a:spLocks noChangeArrowheads="1"/>
                                        </wps:cNvSpPr>
                                        <wps:spPr bwMode="auto">
                                          <a:xfrm>
                                            <a:off x="114696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106" name="Rectangle 1567"/>
                                        <wps:cNvSpPr>
                                          <a:spLocks noChangeArrowheads="1"/>
                                        </wps:cNvSpPr>
                                        <wps:spPr bwMode="auto">
                                          <a:xfrm>
                                            <a:off x="1247390"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grpSp>
                                    <wpg:cNvPr id="3107" name="Group 3107"/>
                                    <wpg:cNvGrpSpPr/>
                                    <wpg:grpSpPr>
                                      <a:xfrm>
                                        <a:off x="269563" y="1781230"/>
                                        <a:ext cx="1332000" cy="145168"/>
                                        <a:chOff x="0" y="0"/>
                                        <a:chExt cx="1332000" cy="145168"/>
                                      </a:xfrm>
                                    </wpg:grpSpPr>
                                    <wps:wsp>
                                      <wps:cNvPr id="3108" name="Straight Arrow Connector 3108"/>
                                      <wps:cNvCnPr/>
                                      <wps:spPr>
                                        <a:xfrm>
                                          <a:off x="0" y="0"/>
                                          <a:ext cx="1332000" cy="0"/>
                                        </a:xfrm>
                                        <a:prstGeom prst="straightConnector1">
                                          <a:avLst/>
                                        </a:prstGeom>
                                        <a:ln w="6350">
                                          <a:solidFill>
                                            <a:schemeClr val="tx1">
                                              <a:lumMod val="65000"/>
                                              <a:lumOff val="35000"/>
                                            </a:schemeClr>
                                          </a:solidFill>
                                          <a:headEnd type="triangle" w="sm" len="sm"/>
                                          <a:tailEnd type="triangle" w="sm" len="sm"/>
                                        </a:ln>
                                      </wps:spPr>
                                      <wps:style>
                                        <a:lnRef idx="1">
                                          <a:schemeClr val="accent1"/>
                                        </a:lnRef>
                                        <a:fillRef idx="0">
                                          <a:schemeClr val="accent1"/>
                                        </a:fillRef>
                                        <a:effectRef idx="0">
                                          <a:schemeClr val="accent1"/>
                                        </a:effectRef>
                                        <a:fontRef idx="minor">
                                          <a:schemeClr val="tx1"/>
                                        </a:fontRef>
                                      </wps:style>
                                      <wps:bodyPr/>
                                    </wps:wsp>
                                    <wps:wsp>
                                      <wps:cNvPr id="3109" name="Text Box 2"/>
                                      <wps:cNvSpPr txBox="1">
                                        <a:spLocks noChangeArrowheads="1"/>
                                      </wps:cNvSpPr>
                                      <wps:spPr bwMode="auto">
                                        <a:xfrm>
                                          <a:off x="560268" y="26428"/>
                                          <a:ext cx="218928" cy="118740"/>
                                        </a:xfrm>
                                        <a:prstGeom prst="rect">
                                          <a:avLst/>
                                        </a:prstGeom>
                                        <a:solidFill>
                                          <a:srgbClr val="FFFFFF"/>
                                        </a:solidFill>
                                        <a:ln w="9525">
                                          <a:noFill/>
                                          <a:miter lim="800000"/>
                                          <a:headEnd/>
                                          <a:tailEnd/>
                                        </a:ln>
                                      </wps:spPr>
                                      <wps:txbx>
                                        <w:txbxContent>
                                          <w:p w14:paraId="617273FB" w14:textId="77777777" w:rsidR="00305213" w:rsidRPr="00E74046" w:rsidRDefault="00305213" w:rsidP="006A4BA5">
                                            <w:pPr>
                                              <w:rPr>
                                                <w:b/>
                                                <w:color w:val="595959" w:themeColor="text1" w:themeTint="A6"/>
                                                <w:sz w:val="12"/>
                                              </w:rPr>
                                            </w:pPr>
                                            <w:r>
                                              <w:rPr>
                                                <w:b/>
                                                <w:color w:val="595959" w:themeColor="text1" w:themeTint="A6"/>
                                                <w:sz w:val="12"/>
                                              </w:rPr>
                                              <w:t>Time</w:t>
                                            </w:r>
                                          </w:p>
                                        </w:txbxContent>
                                      </wps:txbx>
                                      <wps:bodyPr rot="0" vert="horz" wrap="square" lIns="0" tIns="0" rIns="0" bIns="0" anchor="t" anchorCtr="0">
                                        <a:noAutofit/>
                                      </wps:bodyPr>
                                    </wps:wsp>
                                  </wpg:grpSp>
                                  <wpg:grpSp>
                                    <wpg:cNvPr id="3110" name="Group 3110"/>
                                    <wpg:cNvGrpSpPr/>
                                    <wpg:grpSpPr>
                                      <a:xfrm>
                                        <a:off x="0" y="0"/>
                                        <a:ext cx="163969" cy="1692000"/>
                                        <a:chOff x="0" y="0"/>
                                        <a:chExt cx="163969" cy="1692000"/>
                                      </a:xfrm>
                                    </wpg:grpSpPr>
                                    <wps:wsp>
                                      <wps:cNvPr id="3111" name="Straight Arrow Connector 3111"/>
                                      <wps:cNvCnPr/>
                                      <wps:spPr>
                                        <a:xfrm rot="5400000">
                                          <a:off x="-682031" y="846000"/>
                                          <a:ext cx="1692000" cy="0"/>
                                        </a:xfrm>
                                        <a:prstGeom prst="straightConnector1">
                                          <a:avLst/>
                                        </a:prstGeom>
                                        <a:ln w="6350">
                                          <a:solidFill>
                                            <a:schemeClr val="tx1">
                                              <a:lumMod val="65000"/>
                                              <a:lumOff val="35000"/>
                                            </a:schemeClr>
                                          </a:solidFill>
                                          <a:headEnd type="triangle" w="sm" len="sm"/>
                                          <a:tailEnd type="triangle" w="sm" len="sm"/>
                                        </a:ln>
                                      </wps:spPr>
                                      <wps:style>
                                        <a:lnRef idx="1">
                                          <a:schemeClr val="accent1"/>
                                        </a:lnRef>
                                        <a:fillRef idx="0">
                                          <a:schemeClr val="accent1"/>
                                        </a:fillRef>
                                        <a:effectRef idx="0">
                                          <a:schemeClr val="accent1"/>
                                        </a:effectRef>
                                        <a:fontRef idx="minor">
                                          <a:schemeClr val="tx1"/>
                                        </a:fontRef>
                                      </wps:style>
                                      <wps:bodyPr/>
                                    </wps:wsp>
                                    <wps:wsp>
                                      <wps:cNvPr id="3112" name="Text Box 2"/>
                                      <wps:cNvSpPr txBox="1">
                                        <a:spLocks noChangeArrowheads="1"/>
                                      </wps:cNvSpPr>
                                      <wps:spPr bwMode="auto">
                                        <a:xfrm rot="16200000">
                                          <a:off x="-50408" y="764074"/>
                                          <a:ext cx="218928" cy="118111"/>
                                        </a:xfrm>
                                        <a:prstGeom prst="rect">
                                          <a:avLst/>
                                        </a:prstGeom>
                                        <a:solidFill>
                                          <a:srgbClr val="FFFFFF"/>
                                        </a:solidFill>
                                        <a:ln w="9525">
                                          <a:noFill/>
                                          <a:miter lim="800000"/>
                                          <a:headEnd/>
                                          <a:tailEnd/>
                                        </a:ln>
                                      </wps:spPr>
                                      <wps:txbx>
                                        <w:txbxContent>
                                          <w:p w14:paraId="7ED86163" w14:textId="77777777" w:rsidR="00305213" w:rsidRPr="00E74046" w:rsidRDefault="00305213" w:rsidP="006A4BA5">
                                            <w:pPr>
                                              <w:rPr>
                                                <w:b/>
                                                <w:color w:val="595959" w:themeColor="text1" w:themeTint="A6"/>
                                                <w:sz w:val="12"/>
                                              </w:rPr>
                                            </w:pPr>
                                            <w:r>
                                              <w:rPr>
                                                <w:b/>
                                                <w:color w:val="595959" w:themeColor="text1" w:themeTint="A6"/>
                                                <w:sz w:val="12"/>
                                              </w:rPr>
                                              <w:t>Freq.</w:t>
                                            </w:r>
                                          </w:p>
                                        </w:txbxContent>
                                      </wps:txbx>
                                      <wps:bodyPr rot="0" vert="horz" wrap="square" lIns="0" tIns="0" rIns="0" bIns="0" anchor="t" anchorCtr="0">
                                        <a:noAutofit/>
                                      </wps:bodyPr>
                                    </wps:wsp>
                                  </wpg:grpSp>
                                </wpg:grpSp>
                                <wps:wsp>
                                  <wps:cNvPr id="3113" name="Text Box 2"/>
                                  <wps:cNvSpPr txBox="1">
                                    <a:spLocks noChangeArrowheads="1"/>
                                  </wps:cNvSpPr>
                                  <wps:spPr bwMode="auto">
                                    <a:xfrm>
                                      <a:off x="83112" y="1912607"/>
                                      <a:ext cx="1607141" cy="27433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E1D00CF" w14:textId="77777777" w:rsidR="00305213" w:rsidRPr="002D7528" w:rsidRDefault="00305213" w:rsidP="006A4BA5">
                                        <w:pPr>
                                          <w:pStyle w:val="NormalWeb"/>
                                          <w:overflowPunct w:val="0"/>
                                          <w:spacing w:before="0" w:beforeAutospacing="0" w:after="120" w:afterAutospacing="0"/>
                                          <w:jc w:val="both"/>
                                          <w:rPr>
                                            <w:b/>
                                            <w:sz w:val="18"/>
                                            <w:lang w:val="en-US"/>
                                          </w:rPr>
                                        </w:pPr>
                                        <w:r w:rsidRPr="002D7528">
                                          <w:rPr>
                                            <w:rFonts w:ascii="Arial" w:hAnsi="Arial"/>
                                            <w:b/>
                                            <w:sz w:val="14"/>
                                            <w:szCs w:val="20"/>
                                            <w:lang w:val="en-GB"/>
                                          </w:rPr>
                                          <w:t xml:space="preserve">a) PTRS is mapped in a DMRS </w:t>
                                        </w:r>
                                        <w:r>
                                          <w:rPr>
                                            <w:rFonts w:ascii="Arial" w:hAnsi="Arial"/>
                                            <w:b/>
                                            <w:sz w:val="14"/>
                                            <w:szCs w:val="20"/>
                                            <w:lang w:val="en-GB"/>
                                          </w:rPr>
                                          <w:t>s.c</w:t>
                                        </w:r>
                                      </w:p>
                                    </w:txbxContent>
                                  </wps:txbx>
                                  <wps:bodyPr rot="0" vert="horz" wrap="square" lIns="91440" tIns="45720" rIns="91440" bIns="45720" anchor="t" anchorCtr="0" upright="1">
                                    <a:noAutofit/>
                                  </wps:bodyPr>
                                </wps:wsp>
                              </wpg:grpSp>
                            </wpg:grpSp>
                            <wps:wsp>
                              <wps:cNvPr id="3114" name="Rectangle 1432"/>
                              <wps:cNvSpPr>
                                <a:spLocks noChangeArrowheads="1"/>
                              </wps:cNvSpPr>
                              <wps:spPr bwMode="auto">
                                <a:xfrm>
                                  <a:off x="466026" y="1415731"/>
                                  <a:ext cx="93820" cy="141190"/>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g:wgp>
                        </a:graphicData>
                      </a:graphic>
                      <wp14:sizeRelH relativeFrom="margin">
                        <wp14:pctWidth>0</wp14:pctWidth>
                      </wp14:sizeRelH>
                    </wp:anchor>
                  </w:drawing>
                </mc:Choice>
                <mc:Fallback>
                  <w:pict>
                    <v:group w14:anchorId="62E96347" id="Group 41" o:spid="_x0000_s1717" style="position:absolute;left:0;text-align:left;margin-left:6.2pt;margin-top:3.25pt;width:133.1pt;height:172.2pt;z-index:251681792;mso-position-horizontal-relative:text;mso-position-vertical-relative:text;mso-width-relative:margin" coordsize="16902,218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">
                      <v:group id="Group 42" o:spid="_x0000_s1718" style="position:absolute;width:16902;height:21869" coordsize="16902,218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rect id="Rectangle 1436" o:spid="_x0000_s1719" style="position:absolute;left:5619;top:142;width:942;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" fillcolor="#c2d69b [1942]" strokecolor="#44546a">
                          <v:stroke joinstyle="round"/>
                          <v:textbox inset="1.50411mm,.75203mm,1.50411mm,.75203mm"/>
                        </v:rect>
                        <v:group id="Group 44" o:spid="_x0000_s1720" style="position:absolute;width:16902;height:21869" coordsize="16902,218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group id="Group 45" o:spid="_x0000_s1721" style="position:absolute;width:16099;height:19263" coordsize="16099,19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group id="Group 46" o:spid="_x0000_s1722" style="position:absolute;left:2695;top:158;width:13404;height:16847" coordsize="13404,16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group id="Group 47" o:spid="_x0000_s1723" style="position:absolute;width:13363;height:1414" coordsize="13363,1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rect id="Rectangle 1400" o:spid="_x0000_s1724" style="position:absolute;width:949;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" fillcolor="#dbdbdb" strokecolor="#44546a">
                                  <v:stroke joinstyle="round"/>
                                  <v:textbox inset="1.50411mm,.75203mm,1.50411mm,.75203mm"/>
                                </v:rect>
                                <v:rect id="Rectangle 1412" o:spid="_x0000_s1725" style="position:absolute;left:951;width:94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" fillcolor="#dbdbdb" strokecolor="#44546a">
                                  <v:stroke joinstyle="round"/>
                                  <v:textbox inset="1.50411mm,.75203mm,1.50411mm,.75203mm"/>
                                </v:rect>
                                <v:rect id="Rectangle 1424" o:spid="_x0000_s1726" style="position:absolute;left:1902;width:94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" fillcolor="#44546a" strokecolor="#44546a">
                                  <v:stroke joinstyle="round"/>
                                  <v:textbox inset="1.50411mm,.75203mm,1.50411mm,.75203mm"/>
                                </v:rect>
                                <v:rect id="Rectangle 1448" o:spid="_x0000_s1727" style="position:absolute;left:3858;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" fillcolor="#c2d69b [1942]" strokecolor="#44546a">
                                  <v:stroke joinstyle="round"/>
                                  <v:textbox inset="1.50411mm,.75203mm,1.50411mm,.75203mm"/>
                                </v:rect>
                                <v:rect id="Rectangle 1460" o:spid="_x0000_s1728" style="position:absolute;left:4809;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" fillcolor="#c2d69b [1942]" strokecolor="#44546a">
                                  <v:stroke joinstyle="round"/>
                                  <v:textbox inset="1.50411mm,.75203mm,1.50411mm,.75203mm"/>
                                </v:rect>
                                <v:rect id="Rectangle 1472" o:spid="_x0000_s1729" style="position:absolute;left:5761;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" fillcolor="#c2d69b [1942]" strokecolor="#44546a">
                                  <v:stroke joinstyle="round"/>
                                  <v:textbox inset="1.50411mm,.75203mm,1.50411mm,.75203mm"/>
                                </v:rect>
                                <v:rect id="Rectangle 1484" o:spid="_x0000_s1730" style="position:absolute;left:6712;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" fillcolor="#c2d69b [1942]" strokecolor="#44546a">
                                  <v:stroke joinstyle="round"/>
                                  <v:textbox inset="1.50411mm,.75203mm,1.50411mm,.75203mm"/>
                                </v:rect>
                                <v:rect id="Rectangle 1496" o:spid="_x0000_s1731" style="position:absolute;left:7664;width:94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" fillcolor="#c2d69b [1942]" strokecolor="#44546a">
                                  <v:stroke joinstyle="round"/>
                                  <v:textbox inset="1.50411mm,.75203mm,1.50411mm,.75203mm"/>
                                </v:rect>
                                <v:rect id="Rectangle 1508" o:spid="_x0000_s1732" style="position:absolute;left:8615;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" fillcolor="#c2d69b [1942]" strokecolor="#44546a">
                                  <v:stroke joinstyle="round"/>
                                  <v:textbox inset="1.50411mm,.75203mm,1.50411mm,.75203mm"/>
                                </v:rect>
                                <v:rect id="Rectangle 1520" o:spid="_x0000_s1733" style="position:absolute;left:9566;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" fillcolor="#c2d69b [1942]" strokecolor="#44546a">
                                  <v:stroke joinstyle="round"/>
                                  <v:textbox inset="1.50411mm,.75203mm,1.50411mm,.75203mm"/>
                                </v:rect>
                                <v:rect id="Rectangle 1532" o:spid="_x0000_s1734" style="position:absolute;left:10518;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" fillcolor="#c2d69b [1942]" strokecolor="#44546a">
                                  <v:stroke joinstyle="round"/>
                                  <v:textbox inset="1.50411mm,.75203mm,1.50411mm,.75203mm"/>
                                </v:rect>
                                <v:rect id="Rectangle 1544" o:spid="_x0000_s1735" style="position:absolute;left:11469;width:94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" fillcolor="#c2d69b [1942]" strokecolor="#44546a">
                                  <v:stroke joinstyle="round"/>
                                  <v:textbox inset="1.50411mm,.75203mm,1.50411mm,.75203mm"/>
                                </v:rect>
                                <v:rect id="Rectangle 1556" o:spid="_x0000_s1736" style="position:absolute;left:12421;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" fillcolor="#c2d69b [1942]" strokecolor="#44546a">
                                  <v:stroke joinstyle="round"/>
                                  <v:textbox inset="1.50411mm,.75203mm,1.50411mm,.75203mm"/>
                                </v:rect>
                              </v:group>
                              <v:group id="Group 73" o:spid="_x0000_s1737" style="position:absolute;top:1374;width:13359;height:1413" coordsize="13359,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">
                                <v:rect id="Rectangle 1401" o:spid="_x0000_s1738" style="position:absolute;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" fillcolor="#dbdbdb" strokecolor="#44546a">
                                  <v:stroke joinstyle="round"/>
                                  <v:textbox inset="1.50411mm,.75203mm,1.50411mm,.75203mm"/>
                                </v:rect>
                                <v:rect id="Rectangle 1413" o:spid="_x0000_s1739" style="position:absolute;left:951;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" fillcolor="#dbdbdb" strokecolor="#44546a">
                                  <v:stroke joinstyle="round"/>
                                  <v:textbox inset="1.50411mm,.75203mm,1.50411mm,.75203mm"/>
                                </v:rect>
                                <v:rect id="Rectangle 1425" o:spid="_x0000_s1740" style="position:absolute;left:1902;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" strokecolor="#44546a">
                                  <v:stroke joinstyle="round"/>
                                  <v:textbox inset="1.50411mm,.75203mm,1.50411mm,.75203mm"/>
                                </v:rect>
                                <v:rect id="Rectangle 1437" o:spid="_x0000_s1741" style="position:absolute;left:2907;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" strokecolor="#44546a">
                                  <v:stroke joinstyle="round"/>
                                  <v:textbox inset="1.50411mm,.75203mm,1.50411mm,.75203mm"/>
                                </v:rect>
                                <v:rect id="Rectangle 1449" o:spid="_x0000_s1742" style="position:absolute;left:3858;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" strokecolor="#44546a">
                                  <v:stroke joinstyle="round"/>
                                  <v:textbox inset="1.50411mm,.75203mm,1.50411mm,.75203mm"/>
                                </v:rect>
                                <v:rect id="Rectangle 1461" o:spid="_x0000_s1743" style="position:absolute;left:4809;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" strokecolor="#44546a">
                                  <v:stroke joinstyle="round"/>
                                  <v:textbox inset="1.50411mm,.75203mm,1.50411mm,.75203mm"/>
                                </v:rect>
                                <v:rect id="Rectangle 1473" o:spid="_x0000_s1744" style="position:absolute;left:5761;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" strokecolor="#44546a">
                                  <v:stroke joinstyle="round"/>
                                  <v:textbox inset="1.50411mm,.75203mm,1.50411mm,.75203mm"/>
                                </v:rect>
                                <v:rect id="Rectangle 1485" o:spid="_x0000_s1745" style="position:absolute;left:6712;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" strokecolor="#44546a">
                                  <v:stroke joinstyle="round"/>
                                  <v:textbox inset="1.50411mm,.75203mm,1.50411mm,.75203mm"/>
                                </v:rect>
                                <v:rect id="Rectangle 1497" o:spid="_x0000_s1746" style="position:absolute;left:7664;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" strokecolor="#44546a">
                                  <v:stroke joinstyle="round"/>
                                  <v:textbox inset="1.50411mm,.75203mm,1.50411mm,.75203mm"/>
                                </v:rect>
                                <v:rect id="Rectangle 1509" o:spid="_x0000_s1747" style="position:absolute;left:8615;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" strokecolor="#44546a">
                                  <v:stroke joinstyle="round"/>
                                  <v:textbox inset="1.50411mm,.75203mm,1.50411mm,.75203mm"/>
                                </v:rect>
                                <v:rect id="Rectangle 1521" o:spid="_x0000_s1748" style="position:absolute;left:9566;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" strokecolor="#44546a">
                                  <v:stroke joinstyle="round"/>
                                  <v:textbox inset="1.50411mm,.75203mm,1.50411mm,.75203mm"/>
                                </v:rect>
                                <v:rect id="Rectangle 1533" o:spid="_x0000_s1749" style="position:absolute;left:10518;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" strokecolor="#44546a">
                                  <v:stroke joinstyle="round"/>
                                  <v:textbox inset="1.50411mm,.75203mm,1.50411mm,.75203mm"/>
                                </v:rect>
                                <v:rect id="Rectangle 1545" o:spid="_x0000_s1750" style="position:absolute;left:11469;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" strokecolor="#44546a">
                                  <v:stroke joinstyle="round"/>
                                  <v:textbox inset="1.50411mm,.75203mm,1.50411mm,.75203mm"/>
                                </v:rect>
                                <v:rect id="Rectangle 1557" o:spid="_x0000_s1751" style="position:absolute;left:12421;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" strokecolor="#44546a">
                                  <v:stroke joinstyle="round"/>
                                  <v:textbox inset="1.50411mm,.75203mm,1.50411mm,.75203mm"/>
                                </v:rect>
                              </v:group>
                              <v:group id="Group 92" o:spid="_x0000_s1752" style="position:absolute;top:2801;width:13359;height:1413" coordsize="13359,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">
                                <v:rect id="Rectangle 1402" o:spid="_x0000_s1753" style="position:absolute;width:946;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" fillcolor="#dbdbdb" strokecolor="#44546a">
                                  <v:stroke joinstyle="round"/>
                                  <v:textbox inset="1.50411mm,.75203mm,1.50411mm,.75203mm"/>
                                </v:rect>
                                <v:rect id="Rectangle 1414" o:spid="_x0000_s1754" style="position:absolute;left:951;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" fillcolor="#dbdbdb" strokecolor="#44546a">
                                  <v:stroke joinstyle="round"/>
                                  <v:textbox inset="1.50411mm,.75203mm,1.50411mm,.75203mm"/>
                                </v:rect>
                                <v:rect id="Rectangle 1426" o:spid="_x0000_s1755" style="position:absolute;left:1902;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" fillcolor="white [3212]" strokecolor="#44546a">
                                  <v:stroke joinstyle="round"/>
                                  <v:textbox inset="1.50411mm,.75203mm,1.50411mm,.75203mm"/>
                                </v:rect>
                                <v:rect id="Rectangle 1438" o:spid="_x0000_s1756" style="position:absolute;left:2907;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" strokecolor="#44546a">
                                  <v:stroke joinstyle="round"/>
                                  <v:textbox inset="1.50411mm,.75203mm,1.50411mm,.75203mm"/>
                                </v:rect>
                                <v:rect id="Rectangle 1462" o:spid="_x0000_s1757" style="position:absolute;left:4809;width:93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" strokecolor="#44546a">
                                  <v:stroke joinstyle="round"/>
                                  <v:textbox inset="1.50411mm,.75203mm,1.50411mm,.75203mm"/>
                                </v:rect>
                                <v:rect id="Rectangle 1474" o:spid="_x0000_s1758" style="position:absolute;left:5761;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" strokecolor="#44546a">
                                  <v:stroke joinstyle="round"/>
                                  <v:textbox inset="1.50411mm,.75203mm,1.50411mm,.75203mm"/>
                                </v:rect>
                                <v:rect id="Rectangle 1486" o:spid="_x0000_s1759" style="position:absolute;left:6712;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" strokecolor="#44546a">
                                  <v:stroke joinstyle="round"/>
                                  <v:textbox inset="1.50411mm,.75203mm,1.50411mm,.75203mm"/>
                                </v:rect>
                                <v:rect id="Rectangle 1498" o:spid="_x0000_s1760" style="position:absolute;left:7664;width:941;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" strokecolor="#44546a">
                                  <v:stroke joinstyle="round"/>
                                  <v:textbox inset="1.50411mm,.75203mm,1.50411mm,.75203mm"/>
                                </v:rect>
                                <v:rect id="Rectangle 1510" o:spid="_x0000_s1761" style="position:absolute;left:8615;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" strokecolor="#44546a">
                                  <v:stroke joinstyle="round"/>
                                  <v:textbox inset="1.50411mm,.75203mm,1.50411mm,.75203mm"/>
                                </v:rect>
                                <v:rect id="Rectangle 1522" o:spid="_x0000_s1762" style="position:absolute;left:9566;width:93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" strokecolor="#44546a">
                                  <v:stroke joinstyle="round"/>
                                  <v:textbox inset="1.50411mm,.75203mm,1.50411mm,.75203mm"/>
                                </v:rect>
                                <v:rect id="Rectangle 1534" o:spid="_x0000_s1763" style="position:absolute;left:10518;width:93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" strokecolor="#44546a">
                                  <v:stroke joinstyle="round"/>
                                  <v:textbox inset="1.50411mm,.75203mm,1.50411mm,.75203mm"/>
                                </v:rect>
                                <v:rect id="Rectangle 1546" o:spid="_x0000_s1764" style="position:absolute;left:11469;width:94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" strokecolor="#44546a">
                                  <v:stroke joinstyle="round"/>
                                  <v:textbox inset="1.50411mm,.75203mm,1.50411mm,.75203mm"/>
                                </v:rect>
                                <v:rect id="Rectangle 1558" o:spid="_x0000_s1765" style="position:absolute;left:12421;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" strokecolor="#44546a">
                                  <v:stroke joinstyle="round"/>
                                  <v:textbox inset="1.50411mm,.75203mm,1.50411mm,.75203mm"/>
                                </v:rect>
                              </v:group>
                              <v:group id="Group 2982" o:spid="_x0000_s1766" style="position:absolute;top:4228;width:13355;height:1413" coordsize="13355,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">
                                <v:rect id="Rectangle 1403" o:spid="_x0000_s1767" style="position:absolute;width:942;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" fillcolor="#dbdbdb" strokecolor="#44546a">
                                  <v:stroke joinstyle="round"/>
                                  <v:textbox inset="1.50411mm,.75203mm,1.50411mm,.75203mm"/>
                                </v:rect>
                                <v:rect id="Rectangle 1415" o:spid="_x0000_s1768" style="position:absolute;left:951;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" fillcolor="#dbdbdb" strokecolor="#44546a">
                                  <v:stroke joinstyle="round"/>
                                  <v:textbox inset="1.50411mm,.75203mm,1.50411mm,.75203mm"/>
                                </v:rect>
                                <v:rect id="Rectangle 1427" o:spid="_x0000_s1769" style="position:absolute;left:1902;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" strokecolor="#44546a">
                                  <v:stroke joinstyle="round"/>
                                  <v:textbox inset="1.50411mm,.75203mm,1.50411mm,.75203mm"/>
                                </v:rect>
                                <v:rect id="Rectangle 1439" o:spid="_x0000_s1770" style="position:absolute;left:2907;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" strokecolor="#44546a">
                                  <v:stroke joinstyle="round"/>
                                  <v:textbox inset="1.50411mm,.75203mm,1.50411mm,.75203mm"/>
                                </v:rect>
                                <v:rect id="Rectangle 1451" o:spid="_x0000_s1771" style="position:absolute;left:3858;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" strokecolor="#44546a">
                                  <v:stroke joinstyle="round"/>
                                  <v:textbox inset="1.50411mm,.75203mm,1.50411mm,.75203mm"/>
                                </v:rect>
                                <v:rect id="Rectangle 1463" o:spid="_x0000_s1772" style="position:absolute;left:4809;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" strokecolor="#44546a">
                                  <v:stroke joinstyle="round"/>
                                  <v:textbox inset="1.50411mm,.75203mm,1.50411mm,.75203mm"/>
                                </v:rect>
                                <v:rect id="Rectangle 1475" o:spid="_x0000_s1773" style="position:absolute;left:5761;width:93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" strokecolor="#44546a">
                                  <v:stroke joinstyle="round"/>
                                  <v:textbox inset="1.50411mm,.75203mm,1.50411mm,.75203mm"/>
                                </v:rect>
                                <v:rect id="Rectangle 1487" o:spid="_x0000_s1774" style="position:absolute;left:6712;width:931;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" strokecolor="#44546a">
                                  <v:stroke joinstyle="round"/>
                                  <v:textbox inset="1.50411mm,.75203mm,1.50411mm,.75203mm"/>
                                </v:rect>
                                <v:rect id="Rectangle 1499" o:spid="_x0000_s1775" style="position:absolute;left:766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" strokecolor="#44546a">
                                  <v:stroke joinstyle="round"/>
                                  <v:textbox inset="1.50411mm,.75203mm,1.50411mm,.75203mm"/>
                                </v:rect>
                                <v:rect id="Rectangle 1511" o:spid="_x0000_s1776" style="position:absolute;left:8615;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" strokecolor="#44546a">
                                  <v:stroke joinstyle="round"/>
                                  <v:textbox inset="1.50411mm,.75203mm,1.50411mm,.75203mm"/>
                                </v:rect>
                                <v:rect id="Rectangle 1523" o:spid="_x0000_s1777" style="position:absolute;left:9566;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" strokecolor="#44546a">
                                  <v:stroke joinstyle="round"/>
                                  <v:textbox inset="1.50411mm,.75203mm,1.50411mm,.75203mm"/>
                                </v:rect>
                                <v:rect id="Rectangle 1535" o:spid="_x0000_s1778" style="position:absolute;left:10518;width:92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" strokecolor="#44546a">
                                  <v:stroke joinstyle="round"/>
                                  <v:textbox inset="1.50411mm,.75203mm,1.50411mm,.75203mm"/>
                                </v:rect>
                                <v:rect id="Rectangle 1547" o:spid="_x0000_s1779" style="position:absolute;left:11469;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" strokecolor="#44546a">
                                  <v:stroke joinstyle="round"/>
                                  <v:textbox inset="1.50411mm,.75203mm,1.50411mm,.75203mm"/>
                                </v:rect>
                                <v:rect id="Rectangle 1559" o:spid="_x0000_s1780" style="position:absolute;left:12421;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" strokecolor="#44546a">
                                  <v:stroke joinstyle="round"/>
                                  <v:textbox inset="1.50411mm,.75203mm,1.50411mm,.75203mm"/>
                                </v:rect>
                              </v:group>
                              <v:group id="Group 2997" o:spid="_x0000_s1781" style="position:absolute;top:5602;width:13359;height:1413" coordsize="13359,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">
                                <v:rect id="Rectangle 1404" o:spid="_x0000_s1782" style="position:absolute;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" fillcolor="#dbdbdb" strokecolor="#44546a">
                                  <v:stroke joinstyle="round"/>
                                  <v:textbox inset="1.50411mm,.75203mm,1.50411mm,.75203mm"/>
                                </v:rect>
                                <v:rect id="Rectangle 1416" o:spid="_x0000_s1783" style="position:absolute;left:951;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" fillcolor="#dbdbdb" strokecolor="#44546a">
                                  <v:stroke joinstyle="round"/>
                                  <v:textbox inset="1.50411mm,.75203mm,1.50411mm,.75203mm"/>
                                </v:rect>
                                <v:rect id="Rectangle 1428" o:spid="_x0000_s1784" style="position:absolute;left:1902;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" fillcolor="#44546a" strokecolor="#44546a">
                                  <v:stroke joinstyle="round"/>
                                  <v:textbox inset="1.50411mm,.75203mm,1.50411mm,.75203mm"/>
                                </v:rect>
                                <v:rect id="Rectangle 1440" o:spid="_x0000_s1785" style="position:absolute;left:2907;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" strokecolor="#44546a">
                                  <v:stroke joinstyle="round"/>
                                  <v:textbox inset="1.50411mm,.75203mm,1.50411mm,.75203mm"/>
                                </v:rect>
                                <v:rect id="Rectangle 1452" o:spid="_x0000_s1786" style="position:absolute;left:3858;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" strokecolor="#44546a">
                                  <v:stroke joinstyle="round"/>
                                  <v:textbox inset="1.50411mm,.75203mm,1.50411mm,.75203mm"/>
                                </v:rect>
                                <v:rect id="Rectangle 1464" o:spid="_x0000_s1787" style="position:absolute;left:4809;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" strokecolor="#44546a">
                                  <v:stroke joinstyle="round"/>
                                  <v:textbox inset="1.50411mm,.75203mm,1.50411mm,.75203mm"/>
                                </v:rect>
                                <v:rect id="Rectangle 1476" o:spid="_x0000_s1788" style="position:absolute;left:5761;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" strokecolor="#44546a">
                                  <v:stroke joinstyle="round"/>
                                  <v:textbox inset="1.50411mm,.75203mm,1.50411mm,.75203mm"/>
                                </v:rect>
                                <v:rect id="Rectangle 1488" o:spid="_x0000_s1789" style="position:absolute;left:6712;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" strokecolor="#44546a">
                                  <v:stroke joinstyle="round"/>
                                  <v:textbox inset="1.50411mm,.75203mm,1.50411mm,.75203mm"/>
                                </v:rect>
                                <v:rect id="Rectangle 1500" o:spid="_x0000_s1790" style="position:absolute;left:7664;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" strokecolor="#44546a">
                                  <v:stroke joinstyle="round"/>
                                  <v:textbox inset="1.50411mm,.75203mm,1.50411mm,.75203mm"/>
                                </v:rect>
                                <v:rect id="Rectangle 1512" o:spid="_x0000_s1791" style="position:absolute;left:8615;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" strokecolor="#44546a">
                                  <v:stroke joinstyle="round"/>
                                  <v:textbox inset="1.50411mm,.75203mm,1.50411mm,.75203mm"/>
                                </v:rect>
                                <v:rect id="Rectangle 1524" o:spid="_x0000_s1792" style="position:absolute;left:9566;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" strokecolor="#44546a">
                                  <v:stroke joinstyle="round"/>
                                  <v:textbox inset="1.50411mm,.75203mm,1.50411mm,.75203mm"/>
                                </v:rect>
                                <v:rect id="Rectangle 1536" o:spid="_x0000_s1793" style="position:absolute;left:10518;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" strokecolor="#44546a">
                                  <v:stroke joinstyle="round"/>
                                  <v:textbox inset="1.50411mm,.75203mm,1.50411mm,.75203mm"/>
                                </v:rect>
                                <v:rect id="Rectangle 1548" o:spid="_x0000_s1794" style="position:absolute;left:11469;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" strokecolor="#44546a">
                                  <v:stroke joinstyle="round"/>
                                  <v:textbox inset="1.50411mm,.75203mm,1.50411mm,.75203mm"/>
                                </v:rect>
                                <v:rect id="Rectangle 1560" o:spid="_x0000_s1795" style="position:absolute;left:12421;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" strokecolor="#44546a">
                                  <v:stroke joinstyle="round"/>
                                  <v:textbox inset="1.50411mm,.75203mm,1.50411mm,.75203mm"/>
                                </v:rect>
                              </v:group>
                              <v:group id="Group 3025" o:spid="_x0000_s1796" style="position:absolute;top:6976;width:13355;height:1414" coordsize="13355,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">
                                <v:rect id="Rectangle 1405" o:spid="_x0000_s1797" style="position:absolute;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" fillcolor="#dbdbdb" strokecolor="#44546a">
                                  <v:stroke joinstyle="round"/>
                                  <v:textbox inset="1.50411mm,.75203mm,1.50411mm,.75203mm"/>
                                </v:rect>
                                <v:rect id="Rectangle 1417" o:spid="_x0000_s1798" style="position:absolute;left:100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" fillcolor="#dbdbdb" strokecolor="#44546a">
                                  <v:stroke joinstyle="round"/>
                                  <v:textbox inset="1.50411mm,.75203mm,1.50411mm,.75203mm"/>
                                </v:rect>
                                <v:rect id="Rectangle 1429" o:spid="_x0000_s1799" style="position:absolute;left:1955;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" strokecolor="#44546a">
                                  <v:stroke joinstyle="round"/>
                                  <v:textbox inset="1.50411mm,.75203mm,1.50411mm,.75203mm"/>
                                </v:rect>
                                <v:rect id="Rectangle 1441" o:spid="_x0000_s1800" style="position:absolute;left:2907;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" strokecolor="#44546a">
                                  <v:stroke joinstyle="round"/>
                                  <v:textbox inset="1.50411mm,.75203mm,1.50411mm,.75203mm"/>
                                </v:rect>
                                <v:rect id="Rectangle 1453" o:spid="_x0000_s1801" style="position:absolute;left:3858;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" strokecolor="#44546a">
                                  <v:stroke joinstyle="round"/>
                                  <v:textbox inset="1.50411mm,.75203mm,1.50411mm,.75203mm"/>
                                </v:rect>
                                <v:rect id="Rectangle 1465" o:spid="_x0000_s1802" style="position:absolute;left:4809;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" strokecolor="#44546a">
                                  <v:stroke joinstyle="round"/>
                                  <v:textbox inset="1.50411mm,.75203mm,1.50411mm,.75203mm"/>
                                </v:rect>
                                <v:rect id="Rectangle 1477" o:spid="_x0000_s1803" style="position:absolute;left:5761;width:93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" strokecolor="#44546a">
                                  <v:stroke joinstyle="round"/>
                                  <v:textbox inset="1.50411mm,.75203mm,1.50411mm,.75203mm"/>
                                </v:rect>
                                <v:rect id="Rectangle 1489" o:spid="_x0000_s1804" style="position:absolute;left:6712;width:931;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" strokecolor="#44546a">
                                  <v:stroke joinstyle="round"/>
                                  <v:textbox inset="1.50411mm,.75203mm,1.50411mm,.75203mm"/>
                                </v:rect>
                                <v:rect id="Rectangle 1501" o:spid="_x0000_s1805" style="position:absolute;left:766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" strokecolor="#44546a">
                                  <v:stroke joinstyle="round"/>
                                  <v:textbox inset="1.50411mm,.75203mm,1.50411mm,.75203mm"/>
                                </v:rect>
                                <v:rect id="Rectangle 1513" o:spid="_x0000_s1806" style="position:absolute;left:8615;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" strokecolor="#44546a">
                                  <v:stroke joinstyle="round"/>
                                  <v:textbox inset="1.50411mm,.75203mm,1.50411mm,.75203mm"/>
                                </v:rect>
                                <v:rect id="Rectangle 1525" o:spid="_x0000_s1807" style="position:absolute;left:9566;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" strokecolor="#44546a">
                                  <v:stroke joinstyle="round"/>
                                  <v:textbox inset="1.50411mm,.75203mm,1.50411mm,.75203mm"/>
                                </v:rect>
                                <v:rect id="Rectangle 1537" o:spid="_x0000_s1808" style="position:absolute;left:10518;width:92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" strokecolor="#44546a">
                                  <v:stroke joinstyle="round"/>
                                  <v:textbox inset="1.50411mm,.75203mm,1.50411mm,.75203mm"/>
                                </v:rect>
                                <v:rect id="Rectangle 1549" o:spid="_x0000_s1809" style="position:absolute;left:11469;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" strokecolor="#44546a">
                                  <v:stroke joinstyle="round"/>
                                  <v:textbox inset="1.50411mm,.75203mm,1.50411mm,.75203mm"/>
                                </v:rect>
                                <v:rect id="Rectangle 1561" o:spid="_x0000_s1810" style="position:absolute;left:12421;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" strokecolor="#44546a">
                                  <v:stroke joinstyle="round"/>
                                  <v:textbox inset="1.50411mm,.75203mm,1.50411mm,.75203mm"/>
                                </v:rect>
                              </v:group>
                              <v:group id="Group 1760" o:spid="_x0000_s1811" style="position:absolute;top:8404;width:13359;height:1413" coordsize="13359,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">
                                <v:rect id="Rectangle 1406" o:spid="_x0000_s1812" style="position:absolute;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" fillcolor="#dbdbdb" strokecolor="#44546a">
                                  <v:stroke joinstyle="round"/>
                                  <v:textbox inset="1.50411mm,.75203mm,1.50411mm,.75203mm"/>
                                </v:rect>
                                <v:rect id="Rectangle 1418" o:spid="_x0000_s1813" style="position:absolute;left:1004;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" fillcolor="#dbdbdb" strokecolor="#44546a">
                                  <v:stroke joinstyle="round"/>
                                  <v:textbox inset="1.50411mm,.75203mm,1.50411mm,.75203mm"/>
                                </v:rect>
                                <v:rect id="Rectangle 1430" o:spid="_x0000_s1814" style="position:absolute;left:1955;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" fillcolor="white [3212]" strokecolor="#44546a">
                                  <v:stroke joinstyle="round"/>
                                  <v:textbox inset="1.50411mm,.75203mm,1.50411mm,.75203mm"/>
                                </v:rect>
                                <v:rect id="Rectangle 1442" o:spid="_x0000_s1815" style="position:absolute;left:2907;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" fillcolor="white [3212]" strokecolor="#44546a">
                                  <v:stroke joinstyle="round"/>
                                  <v:textbox inset="1.50411mm,.75203mm,1.50411mm,.75203mm"/>
                                </v:rect>
                                <v:rect id="Rectangle 1454" o:spid="_x0000_s1816" style="position:absolute;left:3858;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" fillcolor="white [3212]" strokecolor="#44546a">
                                  <v:stroke joinstyle="round"/>
                                  <v:textbox inset="1.50411mm,.75203mm,1.50411mm,.75203mm"/>
                                </v:rect>
                                <v:rect id="Rectangle 1466" o:spid="_x0000_s1817" style="position:absolute;left:4809;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" fillcolor="white [3212]" strokecolor="#44546a">
                                  <v:stroke joinstyle="round"/>
                                  <v:textbox inset="1.50411mm,.75203mm,1.50411mm,.75203mm"/>
                                </v:rect>
                                <v:rect id="Rectangle 1478" o:spid="_x0000_s1818" style="position:absolute;left:5761;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" fillcolor="white [3212]" strokecolor="#44546a">
                                  <v:stroke joinstyle="round"/>
                                  <v:textbox inset="1.50411mm,.75203mm,1.50411mm,.75203mm"/>
                                </v:rect>
                                <v:rect id="Rectangle 1490" o:spid="_x0000_s1819" style="position:absolute;left:6712;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" fillcolor="white [3212]" strokecolor="#44546a">
                                  <v:stroke joinstyle="round"/>
                                  <v:textbox inset="1.50411mm,.75203mm,1.50411mm,.75203mm"/>
                                </v:rect>
                                <v:rect id="Rectangle 1502" o:spid="_x0000_s1820" style="position:absolute;left:7664;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" fillcolor="white [3212]" strokecolor="#44546a">
                                  <v:stroke joinstyle="round"/>
                                  <v:textbox inset="1.50411mm,.75203mm,1.50411mm,.75203mm"/>
                                </v:rect>
                                <v:rect id="Rectangle 1514" o:spid="_x0000_s1821" style="position:absolute;left:8615;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" fillcolor="white [3212]" strokecolor="#44546a">
                                  <v:stroke joinstyle="round"/>
                                  <v:textbox inset="1.50411mm,.75203mm,1.50411mm,.75203mm"/>
                                </v:rect>
                                <v:rect id="Rectangle 1526" o:spid="_x0000_s1822" style="position:absolute;left:9566;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" fillcolor="white [3212]" strokecolor="#44546a">
                                  <v:stroke joinstyle="round"/>
                                  <v:textbox inset="1.50411mm,.75203mm,1.50411mm,.75203mm"/>
                                </v:rect>
                                <v:rect id="Rectangle 1538" o:spid="_x0000_s1823" style="position:absolute;left:10518;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" fillcolor="white [3212]" strokecolor="#44546a">
                                  <v:stroke joinstyle="round"/>
                                  <v:textbox inset="1.50411mm,.75203mm,1.50411mm,.75203mm"/>
                                </v:rect>
                                <v:rect id="Rectangle 1550" o:spid="_x0000_s1824" style="position:absolute;left:11469;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" fillcolor="white [3212]" strokecolor="#44546a">
                                  <v:stroke joinstyle="round"/>
                                  <v:textbox inset="1.50411mm,.75203mm,1.50411mm,.75203mm"/>
                                </v:rect>
                                <v:rect id="Rectangle 1562" o:spid="_x0000_s1825" style="position:absolute;left:12421;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" fillcolor="white [3212]" strokecolor="#44546a">
                                  <v:stroke joinstyle="round"/>
                                  <v:textbox inset="1.50411mm,.75203mm,1.50411mm,.75203mm"/>
                                </v:rect>
                              </v:group>
                              <v:group id="Group 1847" o:spid="_x0000_s1826" style="position:absolute;top:9831;width:13355;height:1413" coordsize="13355,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">
                                <v:rect id="Rectangle 1407" o:spid="_x0000_s1827" style="position:absolute;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" fillcolor="#dbdbdb" strokecolor="#44546a">
                                  <v:stroke joinstyle="round"/>
                                  <v:textbox inset="1.50411mm,.75203mm,1.50411mm,.75203mm"/>
                                </v:rect>
                                <v:rect id="Rectangle 1419" o:spid="_x0000_s1828" style="position:absolute;left:100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" fillcolor="#dbdbdb" strokecolor="#44546a">
                                  <v:stroke joinstyle="round"/>
                                  <v:textbox inset="1.50411mm,.75203mm,1.50411mm,.75203mm"/>
                                </v:rect>
                                <v:rect id="Rectangle 1431" o:spid="_x0000_s1829" style="position:absolute;left:1955;width:93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" strokecolor="#44546a">
                                  <v:stroke joinstyle="round"/>
                                  <v:textbox inset="1.50411mm,.75203mm,1.50411mm,.75203mm"/>
                                </v:rect>
                                <v:rect id="Rectangle 1443" o:spid="_x0000_s1830" style="position:absolute;left:2907;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" strokecolor="#44546a">
                                  <v:stroke joinstyle="round"/>
                                  <v:textbox inset="1.50411mm,.75203mm,1.50411mm,.75203mm"/>
                                </v:rect>
                                <v:rect id="Rectangle 1455" o:spid="_x0000_s1831" style="position:absolute;left:3858;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" strokecolor="#44546a">
                                  <v:stroke joinstyle="round"/>
                                  <v:textbox inset="1.50411mm,.75203mm,1.50411mm,.75203mm"/>
                                </v:rect>
                                <v:rect id="Rectangle 1467" o:spid="_x0000_s1832" style="position:absolute;left:4809;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" strokecolor="#44546a">
                                  <v:stroke joinstyle="round"/>
                                  <v:textbox inset="1.50411mm,.75203mm,1.50411mm,.75203mm"/>
                                </v:rect>
                                <v:rect id="Rectangle 1479" o:spid="_x0000_s1833" style="position:absolute;left:5761;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" strokecolor="#44546a">
                                  <v:stroke joinstyle="round"/>
                                  <v:textbox inset="1.50411mm,.75203mm,1.50411mm,.75203mm"/>
                                </v:rect>
                                <v:rect id="Rectangle 1491" o:spid="_x0000_s1834" style="position:absolute;left:6712;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" strokecolor="#44546a">
                                  <v:stroke joinstyle="round"/>
                                  <v:textbox inset="1.50411mm,.75203mm,1.50411mm,.75203mm"/>
                                </v:rect>
                                <v:rect id="Rectangle 1503" o:spid="_x0000_s1835" style="position:absolute;left:766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" strokecolor="#44546a">
                                  <v:stroke joinstyle="round"/>
                                  <v:textbox inset="1.50411mm,.75203mm,1.50411mm,.75203mm"/>
                                </v:rect>
                                <v:rect id="Rectangle 1515" o:spid="_x0000_s1836" style="position:absolute;left:8615;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" strokecolor="#44546a">
                                  <v:stroke joinstyle="round"/>
                                  <v:textbox inset="1.50411mm,.75203mm,1.50411mm,.75203mm"/>
                                </v:rect>
                                <v:rect id="Rectangle 1527" o:spid="_x0000_s1837" style="position:absolute;left:9566;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" strokecolor="#44546a">
                                  <v:stroke joinstyle="round"/>
                                  <v:textbox inset="1.50411mm,.75203mm,1.50411mm,.75203mm"/>
                                </v:rect>
                                <v:rect id="Rectangle 1539" o:spid="_x0000_s1838" style="position:absolute;left:10518;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" strokecolor="#44546a">
                                  <v:stroke joinstyle="round"/>
                                  <v:textbox inset="1.50411mm,.75203mm,1.50411mm,.75203mm"/>
                                </v:rect>
                                <v:rect id="Rectangle 1551" o:spid="_x0000_s1839" style="position:absolute;left:11469;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" strokecolor="#44546a">
                                  <v:stroke joinstyle="round"/>
                                  <v:textbox inset="1.50411mm,.75203mm,1.50411mm,.75203mm"/>
                                </v:rect>
                                <v:rect id="Rectangle 1563" o:spid="_x0000_s1840" style="position:absolute;left:12421;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" strokecolor="#44546a">
                                  <v:stroke joinstyle="round"/>
                                  <v:textbox inset="1.50411mm,.75203mm,1.50411mm,.75203mm"/>
                                </v:rect>
                              </v:group>
                              <v:group id="Group 3048" o:spid="_x0000_s1841" style="position:absolute;top:11258;width:13355;height:1413" coordsize="13355,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">
                                <v:rect id="Rectangle 1408" o:spid="_x0000_s1842" style="position:absolute;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" fillcolor="#dbdbdb" strokecolor="#44546a">
                                  <v:stroke joinstyle="round"/>
                                  <v:textbox inset="1.50411mm,.75203mm,1.50411mm,.75203mm"/>
                                </v:rect>
                                <v:rect id="Rectangle 1420" o:spid="_x0000_s1843" style="position:absolute;left:100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" fillcolor="#dbdbdb" strokecolor="#44546a">
                                  <v:stroke joinstyle="round"/>
                                  <v:textbox inset="1.50411mm,.75203mm,1.50411mm,.75203mm"/>
                                </v:rect>
                                <v:rect id="Rectangle 1432" o:spid="_x0000_s1844" style="position:absolute;left:1955;width:93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" fillcolor="#44546a" strokecolor="#44546a">
                                  <v:stroke joinstyle="round"/>
                                  <v:textbox inset="1.50411mm,.75203mm,1.50411mm,.75203mm"/>
                                </v:rect>
                                <v:rect id="Rectangle 1444" o:spid="_x0000_s1845" style="position:absolute;left:2907;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" strokecolor="#44546a">
                                  <v:stroke joinstyle="round"/>
                                  <v:textbox inset="1.50411mm,.75203mm,1.50411mm,.75203mm"/>
                                </v:rect>
                                <v:rect id="Rectangle 1456" o:spid="_x0000_s1846" style="position:absolute;left:3858;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" strokecolor="#44546a">
                                  <v:stroke joinstyle="round"/>
                                  <v:textbox inset="1.50411mm,.75203mm,1.50411mm,.75203mm"/>
                                </v:rect>
                                <v:rect id="Rectangle 1468" o:spid="_x0000_s1847" style="position:absolute;left:4809;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" strokecolor="#44546a">
                                  <v:stroke joinstyle="round"/>
                                  <v:textbox inset="1.50411mm,.75203mm,1.50411mm,.75203mm"/>
                                </v:rect>
                                <v:rect id="Rectangle 1480" o:spid="_x0000_s1848" style="position:absolute;left:5761;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" strokecolor="#44546a">
                                  <v:stroke joinstyle="round"/>
                                  <v:textbox inset="1.50411mm,.75203mm,1.50411mm,.75203mm"/>
                                </v:rect>
                                <v:rect id="Rectangle 1492" o:spid="_x0000_s1849" style="position:absolute;left:6712;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" strokecolor="#44546a">
                                  <v:stroke joinstyle="round"/>
                                  <v:textbox inset="1.50411mm,.75203mm,1.50411mm,.75203mm"/>
                                </v:rect>
                                <v:rect id="Rectangle 1504" o:spid="_x0000_s1850" style="position:absolute;left:766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" strokecolor="#44546a">
                                  <v:stroke joinstyle="round"/>
                                  <v:textbox inset="1.50411mm,.75203mm,1.50411mm,.75203mm"/>
                                </v:rect>
                                <v:rect id="Rectangle 1516" o:spid="_x0000_s1851" style="position:absolute;left:8615;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" strokecolor="#44546a">
                                  <v:stroke joinstyle="round"/>
                                  <v:textbox inset="1.50411mm,.75203mm,1.50411mm,.75203mm"/>
                                </v:rect>
                                <v:rect id="Rectangle 1528" o:spid="_x0000_s1852" style="position:absolute;left:9566;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" strokecolor="#44546a">
                                  <v:stroke joinstyle="round"/>
                                  <v:textbox inset="1.50411mm,.75203mm,1.50411mm,.75203mm"/>
                                </v:rect>
                                <v:rect id="Rectangle 1540" o:spid="_x0000_s1853" style="position:absolute;left:10518;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" strokecolor="#44546a">
                                  <v:stroke joinstyle="round"/>
                                  <v:textbox inset="1.50411mm,.75203mm,1.50411mm,.75203mm"/>
                                </v:rect>
                                <v:rect id="Rectangle 1552" o:spid="_x0000_s1854" style="position:absolute;left:11469;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" strokecolor="#44546a">
                                  <v:stroke joinstyle="round"/>
                                  <v:textbox inset="1.50411mm,.75203mm,1.50411mm,.75203mm"/>
                                </v:rect>
                                <v:rect id="Rectangle 1564" o:spid="_x0000_s1855" style="position:absolute;left:12421;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" strokecolor="#44546a">
                                  <v:stroke joinstyle="round"/>
                                  <v:textbox inset="1.50411mm,.75203mm,1.50411mm,.75203mm"/>
                                </v:rect>
                              </v:group>
                              <v:group id="Group 3063" o:spid="_x0000_s1856" style="position:absolute;top:12632;width:13351;height:1413" coordsize="13351,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">
                                <v:rect id="Rectangle 1409" o:spid="_x0000_s1857" style="position:absolute;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" fillcolor="#dbdbdb" strokecolor="#44546a">
                                  <v:stroke joinstyle="round"/>
                                  <v:textbox inset="1.50411mm,.75203mm,1.50411mm,.75203mm"/>
                                </v:rect>
                                <v:rect id="Rectangle 1421" o:spid="_x0000_s1858" style="position:absolute;left:1004;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" fillcolor="#dbdbdb" strokecolor="#44546a">
                                  <v:stroke joinstyle="round"/>
                                  <v:textbox inset="1.50411mm,.75203mm,1.50411mm,.75203mm"/>
                                </v:rect>
                                <v:rect id="Rectangle 1433" o:spid="_x0000_s1859" style="position:absolute;left:1955;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" strokecolor="#44546a">
                                  <v:stroke joinstyle="round"/>
                                  <v:textbox inset="1.50411mm,.75203mm,1.50411mm,.75203mm"/>
                                </v:rect>
                                <v:rect id="Rectangle 1445" o:spid="_x0000_s1860" style="position:absolute;left:2907;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" strokecolor="#44546a">
                                  <v:stroke joinstyle="round"/>
                                  <v:textbox inset="1.50411mm,.75203mm,1.50411mm,.75203mm"/>
                                </v:rect>
                                <v:rect id="Rectangle 1457" o:spid="_x0000_s1861" style="position:absolute;left:3858;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" strokecolor="#44546a">
                                  <v:stroke joinstyle="round"/>
                                  <v:textbox inset="1.50411mm,.75203mm,1.50411mm,.75203mm"/>
                                </v:rect>
                                <v:rect id="Rectangle 1469" o:spid="_x0000_s1862" style="position:absolute;left:4809;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" strokecolor="#44546a">
                                  <v:stroke joinstyle="round"/>
                                  <v:textbox inset="1.50411mm,.75203mm,1.50411mm,.75203mm"/>
                                </v:rect>
                                <v:rect id="Rectangle 1481" o:spid="_x0000_s1863" style="position:absolute;left:5761;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" strokecolor="#44546a">
                                  <v:stroke joinstyle="round"/>
                                  <v:textbox inset="1.50411mm,.75203mm,1.50411mm,.75203mm"/>
                                </v:rect>
                                <v:rect id="Rectangle 1493" o:spid="_x0000_s1864" style="position:absolute;left:6712;width:92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" strokecolor="#44546a">
                                  <v:stroke joinstyle="round"/>
                                  <v:textbox inset="1.50411mm,.75203mm,1.50411mm,.75203mm"/>
                                </v:rect>
                                <v:rect id="Rectangle 1505" o:spid="_x0000_s1865" style="position:absolute;left:7664;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" strokecolor="#44546a">
                                  <v:stroke joinstyle="round"/>
                                  <v:textbox inset="1.50411mm,.75203mm,1.50411mm,.75203mm"/>
                                </v:rect>
                                <v:rect id="Rectangle 1517" o:spid="_x0000_s1866" style="position:absolute;left:8615;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" strokecolor="#44546a">
                                  <v:stroke joinstyle="round"/>
                                  <v:textbox inset="1.50411mm,.75203mm,1.50411mm,.75203mm"/>
                                </v:rect>
                                <v:rect id="Rectangle 1529" o:spid="_x0000_s1867" style="position:absolute;left:9566;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" strokecolor="#44546a">
                                  <v:stroke joinstyle="round"/>
                                  <v:textbox inset="1.50411mm,.75203mm,1.50411mm,.75203mm"/>
                                </v:rect>
                                <v:rect id="Rectangle 1541" o:spid="_x0000_s1868" style="position:absolute;left:10571;width:92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" strokecolor="#44546a">
                                  <v:stroke joinstyle="round"/>
                                  <v:textbox inset="1.50411mm,.75203mm,1.50411mm,.75203mm"/>
                                </v:rect>
                                <v:rect id="Rectangle 1553" o:spid="_x0000_s1869" style="position:absolute;left:11469;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" strokecolor="#44546a">
                                  <v:stroke joinstyle="round"/>
                                  <v:textbox inset="1.50411mm,.75203mm,1.50411mm,.75203mm"/>
                                </v:rect>
                                <v:rect id="Rectangle 1565" o:spid="_x0000_s1870" style="position:absolute;left:12421;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" strokecolor="#44546a">
                                  <v:stroke joinstyle="round"/>
                                  <v:textbox inset="1.50411mm,.75203mm,1.50411mm,.75203mm"/>
                                </v:rect>
                              </v:group>
                              <v:group id="Group 3078" o:spid="_x0000_s1871" style="position:absolute;top:14006;width:13355;height:1413" coordsize="13355,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">
                                <v:rect id="Rectangle 1410" o:spid="_x0000_s1872" style="position:absolute;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" fillcolor="#dbdbdb" strokecolor="#44546a">
                                  <v:stroke joinstyle="round"/>
                                  <v:textbox inset="1.50411mm,.75203mm,1.50411mm,.75203mm"/>
                                </v:rect>
                                <v:rect id="Rectangle 1422" o:spid="_x0000_s1873" style="position:absolute;left:100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" fillcolor="#dbdbdb" strokecolor="#44546a">
                                  <v:stroke joinstyle="round"/>
                                  <v:textbox inset="1.50411mm,.75203mm,1.50411mm,.75203mm"/>
                                </v:rect>
                                <v:rect id="Rectangle 1446" o:spid="_x0000_s1874" style="position:absolute;left:2907;width:93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" strokecolor="#44546a">
                                  <v:stroke joinstyle="round"/>
                                  <v:textbox inset="1.50411mm,.75203mm,1.50411mm,.75203mm"/>
                                </v:rect>
                                <v:rect id="Rectangle 1458" o:spid="_x0000_s1875" style="position:absolute;left:3858;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" strokecolor="#44546a">
                                  <v:stroke joinstyle="round"/>
                                  <v:textbox inset="1.50411mm,.75203mm,1.50411mm,.75203mm"/>
                                </v:rect>
                                <v:rect id="Rectangle 1470" o:spid="_x0000_s1876" style="position:absolute;left:4809;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" strokecolor="#44546a">
                                  <v:stroke joinstyle="round"/>
                                  <v:textbox inset="1.50411mm,.75203mm,1.50411mm,.75203mm"/>
                                </v:rect>
                                <v:rect id="Rectangle 1482" o:spid="_x0000_s1877" style="position:absolute;left:5761;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" strokecolor="#44546a">
                                  <v:stroke joinstyle="round"/>
                                  <v:textbox inset="1.50411mm,.75203mm,1.50411mm,.75203mm"/>
                                </v:rect>
                                <v:rect id="Rectangle 1494" o:spid="_x0000_s1878" style="position:absolute;left:6712;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" strokecolor="#44546a">
                                  <v:stroke joinstyle="round"/>
                                  <v:textbox inset="1.50411mm,.75203mm,1.50411mm,.75203mm"/>
                                </v:rect>
                                <v:rect id="Rectangle 1506" o:spid="_x0000_s1879" style="position:absolute;left:766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" strokecolor="#44546a">
                                  <v:stroke joinstyle="round"/>
                                  <v:textbox inset="1.50411mm,.75203mm,1.50411mm,.75203mm"/>
                                </v:rect>
                                <v:rect id="Rectangle 1518" o:spid="_x0000_s1880" style="position:absolute;left:8615;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" strokecolor="#44546a">
                                  <v:stroke joinstyle="round"/>
                                  <v:textbox inset="1.50411mm,.75203mm,1.50411mm,.75203mm"/>
                                </v:rect>
                                <v:rect id="Rectangle 1530" o:spid="_x0000_s1881" style="position:absolute;left:9566;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" strokecolor="#44546a">
                                  <v:stroke joinstyle="round"/>
                                  <v:textbox inset="1.50411mm,.75203mm,1.50411mm,.75203mm"/>
                                </v:rect>
                                <v:rect id="Rectangle 1542" o:spid="_x0000_s1882" style="position:absolute;left:10571;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" strokecolor="#44546a">
                                  <v:stroke joinstyle="round"/>
                                  <v:textbox inset="1.50411mm,.75203mm,1.50411mm,.75203mm"/>
                                </v:rect>
                                <v:rect id="Rectangle 1554" o:spid="_x0000_s1883" style="position:absolute;left:11469;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" strokecolor="#44546a">
                                  <v:stroke joinstyle="round"/>
                                  <v:textbox inset="1.50411mm,.75203mm,1.50411mm,.75203mm"/>
                                </v:rect>
                                <v:rect id="Rectangle 1566" o:spid="_x0000_s1884" style="position:absolute;left:12421;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" strokecolor="#44546a">
                                  <v:stroke joinstyle="round"/>
                                  <v:textbox inset="1.50411mm,.75203mm,1.50411mm,.75203mm"/>
                                </v:rect>
                              </v:group>
                              <v:group id="Group 3092" o:spid="_x0000_s1885" style="position:absolute;top:15433;width:13404;height:1414" coordsize="13404,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">
                                <v:rect id="Rectangle 1411" o:spid="_x0000_s1886" style="position:absolute;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" fillcolor="#dbdbdb" strokecolor="#44546a">
                                  <v:stroke joinstyle="round"/>
                                  <v:textbox inset="1.50411mm,.75203mm,1.50411mm,.75203mm"/>
                                </v:rect>
                                <v:rect id="Rectangle 1423" o:spid="_x0000_s1887" style="position:absolute;left:1004;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" fillcolor="#dbdbdb" strokecolor="#44546a">
                                  <v:stroke joinstyle="round"/>
                                  <v:textbox inset="1.50411mm,.75203mm,1.50411mm,.75203mm"/>
                                </v:rect>
                                <v:rect id="Rectangle 1435" o:spid="_x0000_s1888" style="position:absolute;left:1955;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" strokecolor="#44546a">
                                  <v:stroke joinstyle="round"/>
                                  <v:textbox inset="1.50411mm,.75203mm,1.50411mm,.75203mm"/>
                                </v:rect>
                                <v:rect id="Rectangle 1447" o:spid="_x0000_s1889" style="position:absolute;left:2907;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" strokecolor="#44546a">
                                  <v:stroke joinstyle="round"/>
                                  <v:textbox inset="1.50411mm,.75203mm,1.50411mm,.75203mm"/>
                                </v:rect>
                                <v:rect id="Rectangle 1459" o:spid="_x0000_s1890" style="position:absolute;left:3858;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" strokecolor="#44546a">
                                  <v:stroke joinstyle="round"/>
                                  <v:textbox inset="1.50411mm,.75203mm,1.50411mm,.75203mm"/>
                                </v:rect>
                                <v:rect id="Rectangle 1471" o:spid="_x0000_s1891" style="position:absolute;left:4809;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" strokecolor="#44546a">
                                  <v:stroke joinstyle="round"/>
                                  <v:textbox inset="1.50411mm,.75203mm,1.50411mm,.75203mm"/>
                                </v:rect>
                                <v:rect id="Rectangle 1483" o:spid="_x0000_s1892" style="position:absolute;left:5761;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" strokecolor="#44546a">
                                  <v:stroke joinstyle="round"/>
                                  <v:textbox inset="1.50411mm,.75203mm,1.50411mm,.75203mm"/>
                                </v:rect>
                                <v:rect id="Rectangle 1495" o:spid="_x0000_s1893" style="position:absolute;left:6712;width:92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" strokecolor="#44546a">
                                  <v:stroke joinstyle="round"/>
                                  <v:textbox inset="1.50411mm,.75203mm,1.50411mm,.75203mm"/>
                                </v:rect>
                                <v:rect id="Rectangle 1507" o:spid="_x0000_s1894" style="position:absolute;left:766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" strokecolor="#44546a">
                                  <v:stroke joinstyle="round"/>
                                  <v:textbox inset="1.50411mm,.75203mm,1.50411mm,.75203mm"/>
                                </v:rect>
                                <v:rect id="Rectangle 1519" o:spid="_x0000_s1895" style="position:absolute;left:8615;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" strokecolor="#44546a">
                                  <v:stroke joinstyle="round"/>
                                  <v:textbox inset="1.50411mm,.75203mm,1.50411mm,.75203mm"/>
                                </v:rect>
                                <v:rect id="Rectangle 1531" o:spid="_x0000_s1896" style="position:absolute;left:9566;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" strokecolor="#44546a">
                                  <v:stroke joinstyle="round"/>
                                  <v:textbox inset="1.50411mm,.75203mm,1.50411mm,.75203mm"/>
                                </v:rect>
                                <v:rect id="Rectangle 1543" o:spid="_x0000_s1897" style="position:absolute;left:10571;width:92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" strokecolor="#44546a">
                                  <v:stroke joinstyle="round"/>
                                  <v:textbox inset="1.50411mm,.75203mm,1.50411mm,.75203mm"/>
                                </v:rect>
                                <v:rect id="Rectangle 1555" o:spid="_x0000_s1898" style="position:absolute;left:11469;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" strokecolor="#44546a">
                                  <v:stroke joinstyle="round"/>
                                  <v:textbox inset="1.50411mm,.75203mm,1.50411mm,.75203mm"/>
                                </v:rect>
                                <v:rect id="Rectangle 1567" o:spid="_x0000_s1899" style="position:absolute;left:12473;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" strokecolor="#44546a">
                                  <v:stroke joinstyle="round"/>
                                  <v:textbox inset="1.50411mm,.75203mm,1.50411mm,.75203mm"/>
                                </v:rect>
                              </v:group>
                            </v:group>
                            <v:group id="Group 3107" o:spid="_x0000_s1900" style="position:absolute;left:2695;top:17812;width:13320;height:1451" coordsize="13320,14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">
                              <v:shape id="Straight Arrow Connector 3108" o:spid="_x0000_s1901" type="#_x0000_t32" style="position:absolute;width:133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" strokecolor="#5a5a5a [2109]" strokeweight=".5pt">
                                <v:stroke startarrow="block" startarrowwidth="narrow" startarrowlength="short" endarrow="block" endarrowwidth="narrow" endarrowlength="short"/>
                              </v:shape>
                              <v:shape id="_x0000_s1902" type="#_x0000_t202" style="position:absolute;left:5602;top:264;width:2189;height:11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" stroked="f">
                                <v:textbox inset="0,0,0,0">
                                  <w:txbxContent>
                                    <w:p w14:paraId="617273FB" w14:textId="77777777" w:rsidR="00305213" w:rsidRPr="00E74046" w:rsidRDefault="00305213" w:rsidP="006A4BA5">
                                      <w:pPr>
                                        <w:rPr>
                                          <w:b/>
                                          <w:color w:val="595959" w:themeColor="text1" w:themeTint="A6"/>
                                          <w:sz w:val="12"/>
                                        </w:rPr>
                                      </w:pPr>
                                      <w:r>
                                        <w:rPr>
                                          <w:b/>
                                          <w:color w:val="595959" w:themeColor="text1" w:themeTint="A6"/>
                                          <w:sz w:val="12"/>
                                        </w:rPr>
                                        <w:t>Time</w:t>
                                      </w:r>
                                    </w:p>
                                  </w:txbxContent>
                                </v:textbox>
                              </v:shape>
                            </v:group>
                            <v:group id="Group 3110" o:spid="_x0000_s1903" style="position:absolute;width:1639;height:16920" coordsize="1639,16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">
                              <v:shape id="Straight Arrow Connector 3111" o:spid="_x0000_s1904" type="#_x0000_t32" style="position:absolute;left:-6821;top:8460;width:16920;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" strokecolor="#5a5a5a [2109]" strokeweight=".5pt">
                                <v:stroke startarrow="block" startarrowwidth="narrow" startarrowlength="short" endarrow="block" endarrowwidth="narrow" endarrowlength="short"/>
                              </v:shape>
                              <v:shape id="_x0000_s1905" type="#_x0000_t202" style="position:absolute;left:-504;top:7640;width:2189;height:1181;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" stroked="f">
                                <v:textbox inset="0,0,0,0">
                                  <w:txbxContent>
                                    <w:p w14:paraId="7ED86163" w14:textId="77777777" w:rsidR="00305213" w:rsidRPr="00E74046" w:rsidRDefault="00305213" w:rsidP="006A4BA5">
                                      <w:pPr>
                                        <w:rPr>
                                          <w:b/>
                                          <w:color w:val="595959" w:themeColor="text1" w:themeTint="A6"/>
                                          <w:sz w:val="12"/>
                                        </w:rPr>
                                      </w:pPr>
                                      <w:r>
                                        <w:rPr>
                                          <w:b/>
                                          <w:color w:val="595959" w:themeColor="text1" w:themeTint="A6"/>
                                          <w:sz w:val="12"/>
                                        </w:rPr>
                                        <w:t>Freq.</w:t>
                                      </w:r>
                                    </w:p>
                                  </w:txbxContent>
                                </v:textbox>
                              </v:shape>
                            </v:group>
                          </v:group>
                          <v:shape id="_x0000_s1906" type="#_x0000_t202" style="position:absolute;left:831;top:19126;width:16071;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" stroked="f">
                            <v:textbox>
                              <w:txbxContent>
                                <w:p w14:paraId="4E1D00CF" w14:textId="77777777" w:rsidR="00305213" w:rsidRPr="002D7528" w:rsidRDefault="00305213" w:rsidP="006A4BA5">
                                  <w:pPr>
                                    <w:pStyle w:val="NormalWeb"/>
                                    <w:overflowPunct w:val="0"/>
                                    <w:spacing w:before="0" w:beforeAutospacing="0" w:after="120" w:afterAutospacing="0"/>
                                    <w:jc w:val="both"/>
                                    <w:rPr>
                                      <w:b/>
                                      <w:sz w:val="18"/>
                                      <w:lang w:val="en-US"/>
                                    </w:rPr>
                                  </w:pPr>
                                  <w:r w:rsidRPr="002D7528">
                                    <w:rPr>
                                      <w:rFonts w:ascii="Arial" w:hAnsi="Arial"/>
                                      <w:b/>
                                      <w:sz w:val="14"/>
                                      <w:szCs w:val="20"/>
                                      <w:lang w:val="en-GB"/>
                                    </w:rPr>
                                    <w:t xml:space="preserve">a) PTRS is mapped in a DMRS </w:t>
                                  </w:r>
                                  <w:r>
                                    <w:rPr>
                                      <w:rFonts w:ascii="Arial" w:hAnsi="Arial"/>
                                      <w:b/>
                                      <w:sz w:val="14"/>
                                      <w:szCs w:val="20"/>
                                      <w:lang w:val="en-GB"/>
                                    </w:rPr>
                                    <w:t>s.c</w:t>
                                  </w:r>
                                </w:p>
                              </w:txbxContent>
                            </v:textbox>
                          </v:shape>
                        </v:group>
                      </v:group>
                      <v:rect id="Rectangle 1432" o:spid="_x0000_s1907" style="position:absolute;left:4660;top:14157;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" fillcolor="white [3212]" strokecolor="#44546a">
                        <v:stroke joinstyle="round"/>
                        <v:textbox inset="1.50411mm,.75203mm,1.50411mm,.75203mm"/>
                      </v:rect>
                    </v:group>
                  </w:pict>
                </mc:Fallback>
              </mc:AlternateContent>
            </w:r>
          </w:p>
        </w:tc>
        <w:tc>
          <w:tcPr>
            <w:tcW w:w="3167" w:type="dxa"/>
            <w:tcBorders>
              <w:top w:val="dotted" w:sz="4" w:space="0" w:color="auto"/>
            </w:tcBorders>
          </w:tcPr>
          <w:p w14:paraId="3AAA87EC" w14:textId="77777777" w:rsidR="006A4BA5" w:rsidRDefault="006A4BA5" w:rsidP="00BE6548">
            <w:pPr>
              <w:keepNext/>
            </w:pPr>
            <w:r>
              <w:rPr>
                <w:noProof/>
                <w:lang w:val="sv-SE" w:eastAsia="sv-SE"/>
              </w:rPr>
              <mc:AlternateContent>
                <mc:Choice Requires="wpg">
                  <w:drawing>
                    <wp:anchor distT="0" distB="0" distL="114300" distR="114300" simplePos="0" relativeHeight="251683840" behindDoc="0" locked="0" layoutInCell="1" allowOverlap="1" wp14:anchorId="469399DD" wp14:editId="2CE3612B">
                      <wp:simplePos x="0" y="0"/>
                      <wp:positionH relativeFrom="column">
                        <wp:posOffset>1328</wp:posOffset>
                      </wp:positionH>
                      <wp:positionV relativeFrom="paragraph">
                        <wp:posOffset>41160</wp:posOffset>
                      </wp:positionV>
                      <wp:extent cx="1828800" cy="2186941"/>
                      <wp:effectExtent l="0" t="38100" r="0" b="3810"/>
                      <wp:wrapNone/>
                      <wp:docPr id="3689" name="Group 3689"/>
                      <wp:cNvGraphicFramePr/>
                      <a:graphic xmlns:a="http://schemas.openxmlformats.org/drawingml/2006/main">
                        <a:graphicData uri="http://schemas.microsoft.com/office/word/2010/wordprocessingGroup">
                          <wpg:wgp>
                            <wpg:cNvGrpSpPr/>
                            <wpg:grpSpPr>
                              <a:xfrm>
                                <a:off x="0" y="0"/>
                                <a:ext cx="1828800" cy="2186941"/>
                                <a:chOff x="0" y="0"/>
                                <a:chExt cx="1828800" cy="2186941"/>
                              </a:xfrm>
                            </wpg:grpSpPr>
                            <wpg:grpSp>
                              <wpg:cNvPr id="3497" name="Group 3497"/>
                              <wpg:cNvGrpSpPr/>
                              <wpg:grpSpPr>
                                <a:xfrm>
                                  <a:off x="0" y="0"/>
                                  <a:ext cx="1828800" cy="2186941"/>
                                  <a:chOff x="0" y="0"/>
                                  <a:chExt cx="1828800" cy="2186941"/>
                                </a:xfrm>
                              </wpg:grpSpPr>
                              <wpg:grpSp>
                                <wpg:cNvPr id="3498" name="Group 3498"/>
                                <wpg:cNvGrpSpPr/>
                                <wpg:grpSpPr>
                                  <a:xfrm>
                                    <a:off x="0" y="0"/>
                                    <a:ext cx="1828800" cy="2186941"/>
                                    <a:chOff x="0" y="0"/>
                                    <a:chExt cx="1828800" cy="2186941"/>
                                  </a:xfrm>
                                </wpg:grpSpPr>
                                <wps:wsp>
                                  <wps:cNvPr id="3499" name="Rectangle 1436"/>
                                  <wps:cNvSpPr>
                                    <a:spLocks noChangeArrowheads="1"/>
                                  </wps:cNvSpPr>
                                  <wps:spPr bwMode="auto">
                                    <a:xfrm>
                                      <a:off x="561975" y="14288"/>
                                      <a:ext cx="941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cNvPr id="3500" name="Group 3500"/>
                                  <wpg:cNvGrpSpPr/>
                                  <wpg:grpSpPr>
                                    <a:xfrm>
                                      <a:off x="0" y="0"/>
                                      <a:ext cx="1828800" cy="2186941"/>
                                      <a:chOff x="0" y="0"/>
                                      <a:chExt cx="1828800" cy="2186941"/>
                                    </a:xfrm>
                                  </wpg:grpSpPr>
                                  <wpg:grpSp>
                                    <wpg:cNvPr id="3501" name="Group 3501"/>
                                    <wpg:cNvGrpSpPr/>
                                    <wpg:grpSpPr>
                                      <a:xfrm>
                                        <a:off x="0" y="0"/>
                                        <a:ext cx="1609988" cy="1926398"/>
                                        <a:chOff x="0" y="0"/>
                                        <a:chExt cx="1609988" cy="1926398"/>
                                      </a:xfrm>
                                    </wpg:grpSpPr>
                                    <wpg:grpSp>
                                      <wpg:cNvPr id="3502" name="Group 3502"/>
                                      <wpg:cNvGrpSpPr/>
                                      <wpg:grpSpPr>
                                        <a:xfrm>
                                          <a:off x="269563" y="15856"/>
                                          <a:ext cx="1340425" cy="1684705"/>
                                          <a:chOff x="0" y="0"/>
                                          <a:chExt cx="1340425" cy="1684705"/>
                                        </a:xfrm>
                                      </wpg:grpSpPr>
                                      <wpg:grpSp>
                                        <wpg:cNvPr id="3503" name="Group 3503"/>
                                        <wpg:cNvGrpSpPr/>
                                        <wpg:grpSpPr>
                                          <a:xfrm>
                                            <a:off x="0" y="0"/>
                                            <a:ext cx="1336340" cy="141437"/>
                                            <a:chOff x="0" y="0"/>
                                            <a:chExt cx="1336340" cy="141437"/>
                                          </a:xfrm>
                                        </wpg:grpSpPr>
                                        <wps:wsp>
                                          <wps:cNvPr id="3504" name="Rectangle 1400"/>
                                          <wps:cNvSpPr>
                                            <a:spLocks noChangeArrowheads="1"/>
                                          </wps:cNvSpPr>
                                          <wps:spPr bwMode="auto">
                                            <a:xfrm>
                                              <a:off x="0" y="0"/>
                                              <a:ext cx="94936" cy="141437"/>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505" name="Rectangle 1412"/>
                                          <wps:cNvSpPr>
                                            <a:spLocks noChangeArrowheads="1"/>
                                          </wps:cNvSpPr>
                                          <wps:spPr bwMode="auto">
                                            <a:xfrm>
                                              <a:off x="95140" y="0"/>
                                              <a:ext cx="945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506" name="Rectangle 1424"/>
                                          <wps:cNvSpPr>
                                            <a:spLocks noChangeArrowheads="1"/>
                                          </wps:cNvSpPr>
                                          <wps:spPr bwMode="auto">
                                            <a:xfrm>
                                              <a:off x="190280" y="0"/>
                                              <a:ext cx="94636" cy="141324"/>
                                            </a:xfrm>
                                            <a:prstGeom prst="rect">
                                              <a:avLst/>
                                            </a:prstGeom>
                                            <a:solidFill>
                                              <a:srgbClr val="44546A"/>
                                            </a:solidFill>
                                            <a:ln w="9525">
                                              <a:solidFill>
                                                <a:srgbClr val="44546A"/>
                                              </a:solidFill>
                                              <a:round/>
                                              <a:headEnd/>
                                              <a:tailEnd/>
                                            </a:ln>
                                          </wps:spPr>
                                          <wps:bodyPr rot="0" vert="horz" wrap="none" lIns="54148" tIns="27073" rIns="54148" bIns="27073" anchor="ctr" anchorCtr="0" upright="1">
                                            <a:noAutofit/>
                                          </wps:bodyPr>
                                        </wps:wsp>
                                        <wps:wsp>
                                          <wps:cNvPr id="3507" name="Rectangle 1448"/>
                                          <wps:cNvSpPr>
                                            <a:spLocks noChangeArrowheads="1"/>
                                          </wps:cNvSpPr>
                                          <wps:spPr bwMode="auto">
                                            <a:xfrm>
                                              <a:off x="385845" y="0"/>
                                              <a:ext cx="946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508" name="Rectangle 1460"/>
                                          <wps:cNvSpPr>
                                            <a:spLocks noChangeArrowheads="1"/>
                                          </wps:cNvSpPr>
                                          <wps:spPr bwMode="auto">
                                            <a:xfrm>
                                              <a:off x="480985"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509" name="Rectangle 1472"/>
                                          <wps:cNvSpPr>
                                            <a:spLocks noChangeArrowheads="1"/>
                                          </wps:cNvSpPr>
                                          <wps:spPr bwMode="auto">
                                            <a:xfrm>
                                              <a:off x="576125" y="0"/>
                                              <a:ext cx="941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510" name="Rectangle 1484"/>
                                          <wps:cNvSpPr>
                                            <a:spLocks noChangeArrowheads="1"/>
                                          </wps:cNvSpPr>
                                          <wps:spPr bwMode="auto">
                                            <a:xfrm>
                                              <a:off x="67126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511" name="Rectangle 1496"/>
                                          <wps:cNvSpPr>
                                            <a:spLocks noChangeArrowheads="1"/>
                                          </wps:cNvSpPr>
                                          <wps:spPr bwMode="auto">
                                            <a:xfrm>
                                              <a:off x="766405" y="0"/>
                                              <a:ext cx="945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512" name="Rectangle 1508"/>
                                          <wps:cNvSpPr>
                                            <a:spLocks noChangeArrowheads="1"/>
                                          </wps:cNvSpPr>
                                          <wps:spPr bwMode="auto">
                                            <a:xfrm>
                                              <a:off x="861545"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513" name="Rectangle 1520"/>
                                          <wps:cNvSpPr>
                                            <a:spLocks noChangeArrowheads="1"/>
                                          </wps:cNvSpPr>
                                          <wps:spPr bwMode="auto">
                                            <a:xfrm>
                                              <a:off x="956684"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514" name="Rectangle 1532"/>
                                          <wps:cNvSpPr>
                                            <a:spLocks noChangeArrowheads="1"/>
                                          </wps:cNvSpPr>
                                          <wps:spPr bwMode="auto">
                                            <a:xfrm>
                                              <a:off x="1051824"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515" name="Rectangle 1544"/>
                                          <wps:cNvSpPr>
                                            <a:spLocks noChangeArrowheads="1"/>
                                          </wps:cNvSpPr>
                                          <wps:spPr bwMode="auto">
                                            <a:xfrm>
                                              <a:off x="1146964" y="0"/>
                                              <a:ext cx="946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516" name="Rectangle 1556"/>
                                          <wps:cNvSpPr>
                                            <a:spLocks noChangeArrowheads="1"/>
                                          </wps:cNvSpPr>
                                          <wps:spPr bwMode="auto">
                                            <a:xfrm>
                                              <a:off x="1242104"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3517" name="Group 3517"/>
                                        <wpg:cNvGrpSpPr/>
                                        <wpg:grpSpPr>
                                          <a:xfrm>
                                            <a:off x="0" y="137425"/>
                                            <a:ext cx="1335939" cy="141324"/>
                                            <a:chOff x="0" y="0"/>
                                            <a:chExt cx="1335939" cy="141324"/>
                                          </a:xfrm>
                                        </wpg:grpSpPr>
                                        <wps:wsp>
                                          <wps:cNvPr id="3518" name="Rectangle 1401"/>
                                          <wps:cNvSpPr>
                                            <a:spLocks noChangeArrowheads="1"/>
                                          </wps:cNvSpPr>
                                          <wps:spPr bwMode="auto">
                                            <a:xfrm>
                                              <a:off x="0" y="0"/>
                                              <a:ext cx="946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519" name="Rectangle 1413"/>
                                          <wps:cNvSpPr>
                                            <a:spLocks noChangeArrowheads="1"/>
                                          </wps:cNvSpPr>
                                          <wps:spPr bwMode="auto">
                                            <a:xfrm>
                                              <a:off x="95140" y="0"/>
                                              <a:ext cx="941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520" name="Rectangle 1425"/>
                                          <wps:cNvSpPr>
                                            <a:spLocks noChangeArrowheads="1"/>
                                          </wps:cNvSpPr>
                                          <wps:spPr bwMode="auto">
                                            <a:xfrm>
                                              <a:off x="190280"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521" name="Rectangle 1437"/>
                                          <wps:cNvSpPr>
                                            <a:spLocks noChangeArrowheads="1"/>
                                          </wps:cNvSpPr>
                                          <wps:spPr bwMode="auto">
                                            <a:xfrm>
                                              <a:off x="29070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522" name="Rectangle 1449"/>
                                          <wps:cNvSpPr>
                                            <a:spLocks noChangeArrowheads="1"/>
                                          </wps:cNvSpPr>
                                          <wps:spPr bwMode="auto">
                                            <a:xfrm>
                                              <a:off x="385845"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523" name="Rectangle 1461"/>
                                          <wps:cNvSpPr>
                                            <a:spLocks noChangeArrowheads="1"/>
                                          </wps:cNvSpPr>
                                          <wps:spPr bwMode="auto">
                                            <a:xfrm>
                                              <a:off x="48098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524" name="Rectangle 1473"/>
                                          <wps:cNvSpPr>
                                            <a:spLocks noChangeArrowheads="1"/>
                                          </wps:cNvSpPr>
                                          <wps:spPr bwMode="auto">
                                            <a:xfrm>
                                              <a:off x="57612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525" name="Rectangle 1485"/>
                                          <wps:cNvSpPr>
                                            <a:spLocks noChangeArrowheads="1"/>
                                          </wps:cNvSpPr>
                                          <wps:spPr bwMode="auto">
                                            <a:xfrm>
                                              <a:off x="67126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526" name="Rectangle 1497"/>
                                          <wps:cNvSpPr>
                                            <a:spLocks noChangeArrowheads="1"/>
                                          </wps:cNvSpPr>
                                          <wps:spPr bwMode="auto">
                                            <a:xfrm>
                                              <a:off x="766405" y="0"/>
                                              <a:ext cx="941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527" name="Rectangle 1509"/>
                                          <wps:cNvSpPr>
                                            <a:spLocks noChangeArrowheads="1"/>
                                          </wps:cNvSpPr>
                                          <wps:spPr bwMode="auto">
                                            <a:xfrm>
                                              <a:off x="86154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528" name="Rectangle 1521"/>
                                          <wps:cNvSpPr>
                                            <a:spLocks noChangeArrowheads="1"/>
                                          </wps:cNvSpPr>
                                          <wps:spPr bwMode="auto">
                                            <a:xfrm>
                                              <a:off x="95668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529" name="Rectangle 1533"/>
                                          <wps:cNvSpPr>
                                            <a:spLocks noChangeArrowheads="1"/>
                                          </wps:cNvSpPr>
                                          <wps:spPr bwMode="auto">
                                            <a:xfrm>
                                              <a:off x="1051824"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530" name="Rectangle 1545"/>
                                          <wps:cNvSpPr>
                                            <a:spLocks noChangeArrowheads="1"/>
                                          </wps:cNvSpPr>
                                          <wps:spPr bwMode="auto">
                                            <a:xfrm>
                                              <a:off x="1146964"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531" name="Rectangle 1557"/>
                                          <wps:cNvSpPr>
                                            <a:spLocks noChangeArrowheads="1"/>
                                          </wps:cNvSpPr>
                                          <wps:spPr bwMode="auto">
                                            <a:xfrm>
                                              <a:off x="124210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3532" name="Group 3532"/>
                                        <wpg:cNvGrpSpPr/>
                                        <wpg:grpSpPr>
                                          <a:xfrm>
                                            <a:off x="0" y="280134"/>
                                            <a:ext cx="1335939" cy="141324"/>
                                            <a:chOff x="0" y="0"/>
                                            <a:chExt cx="1335939" cy="141324"/>
                                          </a:xfrm>
                                        </wpg:grpSpPr>
                                        <wps:wsp>
                                          <wps:cNvPr id="3533" name="Rectangle 1402"/>
                                          <wps:cNvSpPr>
                                            <a:spLocks noChangeArrowheads="1"/>
                                          </wps:cNvSpPr>
                                          <wps:spPr bwMode="auto">
                                            <a:xfrm>
                                              <a:off x="0" y="0"/>
                                              <a:ext cx="94636" cy="141210"/>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534" name="Rectangle 1414"/>
                                          <wps:cNvSpPr>
                                            <a:spLocks noChangeArrowheads="1"/>
                                          </wps:cNvSpPr>
                                          <wps:spPr bwMode="auto">
                                            <a:xfrm>
                                              <a:off x="95140" y="0"/>
                                              <a:ext cx="941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535" name="Rectangle 1426"/>
                                          <wps:cNvSpPr>
                                            <a:spLocks noChangeArrowheads="1"/>
                                          </wps:cNvSpPr>
                                          <wps:spPr bwMode="auto">
                                            <a:xfrm>
                                              <a:off x="190280" y="0"/>
                                              <a:ext cx="94236"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3536" name="Rectangle 1438"/>
                                          <wps:cNvSpPr>
                                            <a:spLocks noChangeArrowheads="1"/>
                                          </wps:cNvSpPr>
                                          <wps:spPr bwMode="auto">
                                            <a:xfrm>
                                              <a:off x="290705" y="0"/>
                                              <a:ext cx="93835" cy="141324"/>
                                            </a:xfrm>
                                            <a:prstGeom prst="rect">
                                              <a:avLst/>
                                            </a:prstGeom>
                                            <a:solidFill>
                                              <a:schemeClr val="accent3">
                                                <a:lumMod val="60000"/>
                                                <a:lumOff val="40000"/>
                                              </a:schemeClr>
                                            </a:solidFill>
                                            <a:ln w="9525">
                                              <a:solidFill>
                                                <a:srgbClr val="44546A"/>
                                              </a:solidFill>
                                              <a:round/>
                                              <a:headEnd/>
                                              <a:tailEnd/>
                                            </a:ln>
                                          </wps:spPr>
                                          <wps:bodyPr rot="0" vert="horz" wrap="none" lIns="54148" tIns="27073" rIns="54148" bIns="27073" anchor="ctr" anchorCtr="0" upright="1">
                                            <a:noAutofit/>
                                          </wps:bodyPr>
                                        </wps:wsp>
                                        <wps:wsp>
                                          <wps:cNvPr id="3537" name="Rectangle 1462"/>
                                          <wps:cNvSpPr>
                                            <a:spLocks noChangeArrowheads="1"/>
                                          </wps:cNvSpPr>
                                          <wps:spPr bwMode="auto">
                                            <a:xfrm>
                                              <a:off x="480985" y="0"/>
                                              <a:ext cx="93835" cy="141210"/>
                                            </a:xfrm>
                                            <a:prstGeom prst="rect">
                                              <a:avLst/>
                                            </a:prstGeom>
                                            <a:solidFill>
                                              <a:schemeClr val="accent3">
                                                <a:lumMod val="60000"/>
                                                <a:lumOff val="40000"/>
                                              </a:schemeClr>
                                            </a:solidFill>
                                            <a:ln w="9525">
                                              <a:solidFill>
                                                <a:srgbClr val="44546A"/>
                                              </a:solidFill>
                                              <a:round/>
                                              <a:headEnd/>
                                              <a:tailEnd/>
                                            </a:ln>
                                          </wps:spPr>
                                          <wps:bodyPr rot="0" vert="horz" wrap="none" lIns="54148" tIns="27073" rIns="54148" bIns="27073" anchor="ctr" anchorCtr="0" upright="1">
                                            <a:noAutofit/>
                                          </wps:bodyPr>
                                        </wps:wsp>
                                        <wps:wsp>
                                          <wps:cNvPr id="3538" name="Rectangle 1474"/>
                                          <wps:cNvSpPr>
                                            <a:spLocks noChangeArrowheads="1"/>
                                          </wps:cNvSpPr>
                                          <wps:spPr bwMode="auto">
                                            <a:xfrm>
                                              <a:off x="576125" y="0"/>
                                              <a:ext cx="93735" cy="141210"/>
                                            </a:xfrm>
                                            <a:prstGeom prst="rect">
                                              <a:avLst/>
                                            </a:prstGeom>
                                            <a:solidFill>
                                              <a:schemeClr val="accent3">
                                                <a:lumMod val="60000"/>
                                                <a:lumOff val="40000"/>
                                              </a:schemeClr>
                                            </a:solidFill>
                                            <a:ln w="9525">
                                              <a:solidFill>
                                                <a:srgbClr val="44546A"/>
                                              </a:solidFill>
                                              <a:round/>
                                              <a:headEnd/>
                                              <a:tailEnd/>
                                            </a:ln>
                                          </wps:spPr>
                                          <wps:bodyPr rot="0" vert="horz" wrap="none" lIns="54148" tIns="27073" rIns="54148" bIns="27073" anchor="ctr" anchorCtr="0" upright="1">
                                            <a:noAutofit/>
                                          </wps:bodyPr>
                                        </wps:wsp>
                                        <wps:wsp>
                                          <wps:cNvPr id="3539" name="Rectangle 1486"/>
                                          <wps:cNvSpPr>
                                            <a:spLocks noChangeArrowheads="1"/>
                                          </wps:cNvSpPr>
                                          <wps:spPr bwMode="auto">
                                            <a:xfrm>
                                              <a:off x="671265" y="0"/>
                                              <a:ext cx="93435" cy="141210"/>
                                            </a:xfrm>
                                            <a:prstGeom prst="rect">
                                              <a:avLst/>
                                            </a:prstGeom>
                                            <a:solidFill>
                                              <a:schemeClr val="accent3">
                                                <a:lumMod val="60000"/>
                                                <a:lumOff val="40000"/>
                                              </a:schemeClr>
                                            </a:solidFill>
                                            <a:ln w="9525">
                                              <a:solidFill>
                                                <a:srgbClr val="44546A"/>
                                              </a:solidFill>
                                              <a:round/>
                                              <a:headEnd/>
                                              <a:tailEnd/>
                                            </a:ln>
                                          </wps:spPr>
                                          <wps:bodyPr rot="0" vert="horz" wrap="none" lIns="54148" tIns="27073" rIns="54148" bIns="27073" anchor="ctr" anchorCtr="0" upright="1">
                                            <a:noAutofit/>
                                          </wps:bodyPr>
                                        </wps:wsp>
                                        <wps:wsp>
                                          <wps:cNvPr id="3540" name="Rectangle 1498"/>
                                          <wps:cNvSpPr>
                                            <a:spLocks noChangeArrowheads="1"/>
                                          </wps:cNvSpPr>
                                          <wps:spPr bwMode="auto">
                                            <a:xfrm>
                                              <a:off x="766405" y="0"/>
                                              <a:ext cx="94136" cy="141210"/>
                                            </a:xfrm>
                                            <a:prstGeom prst="rect">
                                              <a:avLst/>
                                            </a:prstGeom>
                                            <a:solidFill>
                                              <a:schemeClr val="accent3">
                                                <a:lumMod val="60000"/>
                                                <a:lumOff val="40000"/>
                                              </a:schemeClr>
                                            </a:solidFill>
                                            <a:ln w="9525">
                                              <a:solidFill>
                                                <a:srgbClr val="44546A"/>
                                              </a:solidFill>
                                              <a:round/>
                                              <a:headEnd/>
                                              <a:tailEnd/>
                                            </a:ln>
                                          </wps:spPr>
                                          <wps:bodyPr rot="0" vert="horz" wrap="none" lIns="54148" tIns="27073" rIns="54148" bIns="27073" anchor="ctr" anchorCtr="0" upright="1">
                                            <a:noAutofit/>
                                          </wps:bodyPr>
                                        </wps:wsp>
                                        <wps:wsp>
                                          <wps:cNvPr id="3541" name="Rectangle 1510"/>
                                          <wps:cNvSpPr>
                                            <a:spLocks noChangeArrowheads="1"/>
                                          </wps:cNvSpPr>
                                          <wps:spPr bwMode="auto">
                                            <a:xfrm>
                                              <a:off x="861545" y="0"/>
                                              <a:ext cx="93835" cy="141210"/>
                                            </a:xfrm>
                                            <a:prstGeom prst="rect">
                                              <a:avLst/>
                                            </a:prstGeom>
                                            <a:solidFill>
                                              <a:schemeClr val="accent3">
                                                <a:lumMod val="60000"/>
                                                <a:lumOff val="40000"/>
                                              </a:schemeClr>
                                            </a:solidFill>
                                            <a:ln w="9525">
                                              <a:solidFill>
                                                <a:srgbClr val="44546A"/>
                                              </a:solidFill>
                                              <a:round/>
                                              <a:headEnd/>
                                              <a:tailEnd/>
                                            </a:ln>
                                          </wps:spPr>
                                          <wps:bodyPr rot="0" vert="horz" wrap="none" lIns="54148" tIns="27073" rIns="54148" bIns="27073" anchor="ctr" anchorCtr="0" upright="1">
                                            <a:noAutofit/>
                                          </wps:bodyPr>
                                        </wps:wsp>
                                        <wps:wsp>
                                          <wps:cNvPr id="3542" name="Rectangle 1522"/>
                                          <wps:cNvSpPr>
                                            <a:spLocks noChangeArrowheads="1"/>
                                          </wps:cNvSpPr>
                                          <wps:spPr bwMode="auto">
                                            <a:xfrm>
                                              <a:off x="956684" y="0"/>
                                              <a:ext cx="93835" cy="141210"/>
                                            </a:xfrm>
                                            <a:prstGeom prst="rect">
                                              <a:avLst/>
                                            </a:prstGeom>
                                            <a:solidFill>
                                              <a:schemeClr val="accent3">
                                                <a:lumMod val="60000"/>
                                                <a:lumOff val="40000"/>
                                              </a:schemeClr>
                                            </a:solidFill>
                                            <a:ln w="9525">
                                              <a:solidFill>
                                                <a:srgbClr val="44546A"/>
                                              </a:solidFill>
                                              <a:round/>
                                              <a:headEnd/>
                                              <a:tailEnd/>
                                            </a:ln>
                                          </wps:spPr>
                                          <wps:bodyPr rot="0" vert="horz" wrap="none" lIns="54148" tIns="27073" rIns="54148" bIns="27073" anchor="ctr" anchorCtr="0" upright="1">
                                            <a:noAutofit/>
                                          </wps:bodyPr>
                                        </wps:wsp>
                                        <wps:wsp>
                                          <wps:cNvPr id="3543" name="Rectangle 1534"/>
                                          <wps:cNvSpPr>
                                            <a:spLocks noChangeArrowheads="1"/>
                                          </wps:cNvSpPr>
                                          <wps:spPr bwMode="auto">
                                            <a:xfrm>
                                              <a:off x="1051824" y="0"/>
                                              <a:ext cx="93335" cy="141210"/>
                                            </a:xfrm>
                                            <a:prstGeom prst="rect">
                                              <a:avLst/>
                                            </a:prstGeom>
                                            <a:solidFill>
                                              <a:schemeClr val="accent3">
                                                <a:lumMod val="60000"/>
                                                <a:lumOff val="40000"/>
                                              </a:schemeClr>
                                            </a:solidFill>
                                            <a:ln w="9525">
                                              <a:solidFill>
                                                <a:srgbClr val="44546A"/>
                                              </a:solidFill>
                                              <a:round/>
                                              <a:headEnd/>
                                              <a:tailEnd/>
                                            </a:ln>
                                          </wps:spPr>
                                          <wps:bodyPr rot="0" vert="horz" wrap="none" lIns="54148" tIns="27073" rIns="54148" bIns="27073" anchor="ctr" anchorCtr="0" upright="1">
                                            <a:noAutofit/>
                                          </wps:bodyPr>
                                        </wps:wsp>
                                        <wps:wsp>
                                          <wps:cNvPr id="3544" name="Rectangle 1546"/>
                                          <wps:cNvSpPr>
                                            <a:spLocks noChangeArrowheads="1"/>
                                          </wps:cNvSpPr>
                                          <wps:spPr bwMode="auto">
                                            <a:xfrm>
                                              <a:off x="1146964" y="0"/>
                                              <a:ext cx="94236" cy="141210"/>
                                            </a:xfrm>
                                            <a:prstGeom prst="rect">
                                              <a:avLst/>
                                            </a:prstGeom>
                                            <a:solidFill>
                                              <a:schemeClr val="accent3">
                                                <a:lumMod val="60000"/>
                                                <a:lumOff val="40000"/>
                                              </a:schemeClr>
                                            </a:solidFill>
                                            <a:ln w="9525">
                                              <a:solidFill>
                                                <a:srgbClr val="44546A"/>
                                              </a:solidFill>
                                              <a:round/>
                                              <a:headEnd/>
                                              <a:tailEnd/>
                                            </a:ln>
                                          </wps:spPr>
                                          <wps:bodyPr rot="0" vert="horz" wrap="none" lIns="54148" tIns="27073" rIns="54148" bIns="27073" anchor="ctr" anchorCtr="0" upright="1">
                                            <a:noAutofit/>
                                          </wps:bodyPr>
                                        </wps:wsp>
                                        <wps:wsp>
                                          <wps:cNvPr id="3545" name="Rectangle 1558"/>
                                          <wps:cNvSpPr>
                                            <a:spLocks noChangeArrowheads="1"/>
                                          </wps:cNvSpPr>
                                          <wps:spPr bwMode="auto">
                                            <a:xfrm>
                                              <a:off x="1242104" y="0"/>
                                              <a:ext cx="93835" cy="141210"/>
                                            </a:xfrm>
                                            <a:prstGeom prst="rect">
                                              <a:avLst/>
                                            </a:prstGeom>
                                            <a:solidFill>
                                              <a:schemeClr val="accent3">
                                                <a:lumMod val="60000"/>
                                                <a:lumOff val="40000"/>
                                              </a:schemeClr>
                                            </a:solidFill>
                                            <a:ln w="9525">
                                              <a:solidFill>
                                                <a:srgbClr val="44546A"/>
                                              </a:solidFill>
                                              <a:round/>
                                              <a:headEnd/>
                                              <a:tailEnd/>
                                            </a:ln>
                                          </wps:spPr>
                                          <wps:bodyPr rot="0" vert="horz" wrap="none" lIns="54148" tIns="27073" rIns="54148" bIns="27073" anchor="ctr" anchorCtr="0" upright="1">
                                            <a:noAutofit/>
                                          </wps:bodyPr>
                                        </wps:wsp>
                                      </wpg:grpSp>
                                      <wpg:grpSp>
                                        <wpg:cNvPr id="3546" name="Group 3546"/>
                                        <wpg:cNvGrpSpPr/>
                                        <wpg:grpSpPr>
                                          <a:xfrm>
                                            <a:off x="0" y="422844"/>
                                            <a:ext cx="1335539" cy="141324"/>
                                            <a:chOff x="0" y="0"/>
                                            <a:chExt cx="1335539" cy="141324"/>
                                          </a:xfrm>
                                        </wpg:grpSpPr>
                                        <wps:wsp>
                                          <wps:cNvPr id="3547" name="Rectangle 1403"/>
                                          <wps:cNvSpPr>
                                            <a:spLocks noChangeArrowheads="1"/>
                                          </wps:cNvSpPr>
                                          <wps:spPr bwMode="auto">
                                            <a:xfrm>
                                              <a:off x="0" y="0"/>
                                              <a:ext cx="94236" cy="141210"/>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548" name="Rectangle 1415"/>
                                          <wps:cNvSpPr>
                                            <a:spLocks noChangeArrowheads="1"/>
                                          </wps:cNvSpPr>
                                          <wps:spPr bwMode="auto">
                                            <a:xfrm>
                                              <a:off x="95140" y="0"/>
                                              <a:ext cx="93735"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549" name="Rectangle 1427"/>
                                          <wps:cNvSpPr>
                                            <a:spLocks noChangeArrowheads="1"/>
                                          </wps:cNvSpPr>
                                          <wps:spPr bwMode="auto">
                                            <a:xfrm>
                                              <a:off x="190280"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550" name="Rectangle 1439"/>
                                          <wps:cNvSpPr>
                                            <a:spLocks noChangeArrowheads="1"/>
                                          </wps:cNvSpPr>
                                          <wps:spPr bwMode="auto">
                                            <a:xfrm>
                                              <a:off x="290705"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551" name="Rectangle 1451"/>
                                          <wps:cNvSpPr>
                                            <a:spLocks noChangeArrowheads="1"/>
                                          </wps:cNvSpPr>
                                          <wps:spPr bwMode="auto">
                                            <a:xfrm>
                                              <a:off x="385845"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552" name="Rectangle 1463"/>
                                          <wps:cNvSpPr>
                                            <a:spLocks noChangeArrowheads="1"/>
                                          </wps:cNvSpPr>
                                          <wps:spPr bwMode="auto">
                                            <a:xfrm>
                                              <a:off x="48098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553" name="Rectangle 1475"/>
                                          <wps:cNvSpPr>
                                            <a:spLocks noChangeArrowheads="1"/>
                                          </wps:cNvSpPr>
                                          <wps:spPr bwMode="auto">
                                            <a:xfrm>
                                              <a:off x="576125" y="0"/>
                                              <a:ext cx="933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554" name="Rectangle 1487"/>
                                          <wps:cNvSpPr>
                                            <a:spLocks noChangeArrowheads="1"/>
                                          </wps:cNvSpPr>
                                          <wps:spPr bwMode="auto">
                                            <a:xfrm>
                                              <a:off x="671265" y="0"/>
                                              <a:ext cx="930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555" name="Rectangle 1499"/>
                                          <wps:cNvSpPr>
                                            <a:spLocks noChangeArrowheads="1"/>
                                          </wps:cNvSpPr>
                                          <wps:spPr bwMode="auto">
                                            <a:xfrm>
                                              <a:off x="766405" y="0"/>
                                              <a:ext cx="937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556" name="Rectangle 1511"/>
                                          <wps:cNvSpPr>
                                            <a:spLocks noChangeArrowheads="1"/>
                                          </wps:cNvSpPr>
                                          <wps:spPr bwMode="auto">
                                            <a:xfrm>
                                              <a:off x="86154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557" name="Rectangle 1523"/>
                                          <wps:cNvSpPr>
                                            <a:spLocks noChangeArrowheads="1"/>
                                          </wps:cNvSpPr>
                                          <wps:spPr bwMode="auto">
                                            <a:xfrm>
                                              <a:off x="956684"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558" name="Rectangle 1535"/>
                                          <wps:cNvSpPr>
                                            <a:spLocks noChangeArrowheads="1"/>
                                          </wps:cNvSpPr>
                                          <wps:spPr bwMode="auto">
                                            <a:xfrm>
                                              <a:off x="1051824" y="0"/>
                                              <a:ext cx="929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559" name="Rectangle 1547"/>
                                          <wps:cNvSpPr>
                                            <a:spLocks noChangeArrowheads="1"/>
                                          </wps:cNvSpPr>
                                          <wps:spPr bwMode="auto">
                                            <a:xfrm>
                                              <a:off x="1146964"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560" name="Rectangle 1559"/>
                                          <wps:cNvSpPr>
                                            <a:spLocks noChangeArrowheads="1"/>
                                          </wps:cNvSpPr>
                                          <wps:spPr bwMode="auto">
                                            <a:xfrm>
                                              <a:off x="1242104"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3561" name="Group 3561"/>
                                        <wpg:cNvGrpSpPr/>
                                        <wpg:grpSpPr>
                                          <a:xfrm>
                                            <a:off x="0" y="560269"/>
                                            <a:ext cx="1335939" cy="141324"/>
                                            <a:chOff x="0" y="0"/>
                                            <a:chExt cx="1335939" cy="141324"/>
                                          </a:xfrm>
                                        </wpg:grpSpPr>
                                        <wps:wsp>
                                          <wps:cNvPr id="3562" name="Rectangle 1404"/>
                                          <wps:cNvSpPr>
                                            <a:spLocks noChangeArrowheads="1"/>
                                          </wps:cNvSpPr>
                                          <wps:spPr bwMode="auto">
                                            <a:xfrm>
                                              <a:off x="0" y="0"/>
                                              <a:ext cx="946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563" name="Rectangle 1416"/>
                                          <wps:cNvSpPr>
                                            <a:spLocks noChangeArrowheads="1"/>
                                          </wps:cNvSpPr>
                                          <wps:spPr bwMode="auto">
                                            <a:xfrm>
                                              <a:off x="95140" y="0"/>
                                              <a:ext cx="941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564" name="Rectangle 1428"/>
                                          <wps:cNvSpPr>
                                            <a:spLocks noChangeArrowheads="1"/>
                                          </wps:cNvSpPr>
                                          <wps:spPr bwMode="auto">
                                            <a:xfrm>
                                              <a:off x="190280" y="0"/>
                                              <a:ext cx="94236" cy="141324"/>
                                            </a:xfrm>
                                            <a:prstGeom prst="rect">
                                              <a:avLst/>
                                            </a:prstGeom>
                                            <a:solidFill>
                                              <a:srgbClr val="44546A"/>
                                            </a:solidFill>
                                            <a:ln w="9525">
                                              <a:solidFill>
                                                <a:srgbClr val="44546A"/>
                                              </a:solidFill>
                                              <a:round/>
                                              <a:headEnd/>
                                              <a:tailEnd/>
                                            </a:ln>
                                          </wps:spPr>
                                          <wps:bodyPr rot="0" vert="horz" wrap="none" lIns="54148" tIns="27073" rIns="54148" bIns="27073" anchor="ctr" anchorCtr="0" upright="1">
                                            <a:noAutofit/>
                                          </wps:bodyPr>
                                        </wps:wsp>
                                        <wps:wsp>
                                          <wps:cNvPr id="3565" name="Rectangle 1440"/>
                                          <wps:cNvSpPr>
                                            <a:spLocks noChangeArrowheads="1"/>
                                          </wps:cNvSpPr>
                                          <wps:spPr bwMode="auto">
                                            <a:xfrm>
                                              <a:off x="29070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566" name="Rectangle 1452"/>
                                          <wps:cNvSpPr>
                                            <a:spLocks noChangeArrowheads="1"/>
                                          </wps:cNvSpPr>
                                          <wps:spPr bwMode="auto">
                                            <a:xfrm>
                                              <a:off x="385845"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567" name="Rectangle 1464"/>
                                          <wps:cNvSpPr>
                                            <a:spLocks noChangeArrowheads="1"/>
                                          </wps:cNvSpPr>
                                          <wps:spPr bwMode="auto">
                                            <a:xfrm>
                                              <a:off x="48098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568" name="Rectangle 1476"/>
                                          <wps:cNvSpPr>
                                            <a:spLocks noChangeArrowheads="1"/>
                                          </wps:cNvSpPr>
                                          <wps:spPr bwMode="auto">
                                            <a:xfrm>
                                              <a:off x="57612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569" name="Rectangle 1488"/>
                                          <wps:cNvSpPr>
                                            <a:spLocks noChangeArrowheads="1"/>
                                          </wps:cNvSpPr>
                                          <wps:spPr bwMode="auto">
                                            <a:xfrm>
                                              <a:off x="67126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570" name="Rectangle 1500"/>
                                          <wps:cNvSpPr>
                                            <a:spLocks noChangeArrowheads="1"/>
                                          </wps:cNvSpPr>
                                          <wps:spPr bwMode="auto">
                                            <a:xfrm>
                                              <a:off x="766405" y="0"/>
                                              <a:ext cx="941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571" name="Rectangle 1512"/>
                                          <wps:cNvSpPr>
                                            <a:spLocks noChangeArrowheads="1"/>
                                          </wps:cNvSpPr>
                                          <wps:spPr bwMode="auto">
                                            <a:xfrm>
                                              <a:off x="86154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572" name="Rectangle 1524"/>
                                          <wps:cNvSpPr>
                                            <a:spLocks noChangeArrowheads="1"/>
                                          </wps:cNvSpPr>
                                          <wps:spPr bwMode="auto">
                                            <a:xfrm>
                                              <a:off x="95668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573" name="Rectangle 1536"/>
                                          <wps:cNvSpPr>
                                            <a:spLocks noChangeArrowheads="1"/>
                                          </wps:cNvSpPr>
                                          <wps:spPr bwMode="auto">
                                            <a:xfrm>
                                              <a:off x="1051824"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574" name="Rectangle 1548"/>
                                          <wps:cNvSpPr>
                                            <a:spLocks noChangeArrowheads="1"/>
                                          </wps:cNvSpPr>
                                          <wps:spPr bwMode="auto">
                                            <a:xfrm>
                                              <a:off x="1146964"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575" name="Rectangle 1560"/>
                                          <wps:cNvSpPr>
                                            <a:spLocks noChangeArrowheads="1"/>
                                          </wps:cNvSpPr>
                                          <wps:spPr bwMode="auto">
                                            <a:xfrm>
                                              <a:off x="124210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3576" name="Group 3576"/>
                                        <wpg:cNvGrpSpPr/>
                                        <wpg:grpSpPr>
                                          <a:xfrm>
                                            <a:off x="0" y="697693"/>
                                            <a:ext cx="1335539" cy="141324"/>
                                            <a:chOff x="0" y="0"/>
                                            <a:chExt cx="1335539" cy="141324"/>
                                          </a:xfrm>
                                        </wpg:grpSpPr>
                                        <wps:wsp>
                                          <wps:cNvPr id="3577" name="Rectangle 1405"/>
                                          <wps:cNvSpPr>
                                            <a:spLocks noChangeArrowheads="1"/>
                                          </wps:cNvSpPr>
                                          <wps:spPr bwMode="auto">
                                            <a:xfrm>
                                              <a:off x="0" y="0"/>
                                              <a:ext cx="942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578" name="Rectangle 1417"/>
                                          <wps:cNvSpPr>
                                            <a:spLocks noChangeArrowheads="1"/>
                                          </wps:cNvSpPr>
                                          <wps:spPr bwMode="auto">
                                            <a:xfrm>
                                              <a:off x="100425" y="0"/>
                                              <a:ext cx="93735"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579" name="Rectangle 1429"/>
                                          <wps:cNvSpPr>
                                            <a:spLocks noChangeArrowheads="1"/>
                                          </wps:cNvSpPr>
                                          <wps:spPr bwMode="auto">
                                            <a:xfrm>
                                              <a:off x="19556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580" name="Rectangle 1441"/>
                                          <wps:cNvSpPr>
                                            <a:spLocks noChangeArrowheads="1"/>
                                          </wps:cNvSpPr>
                                          <wps:spPr bwMode="auto">
                                            <a:xfrm>
                                              <a:off x="290705"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581" name="Rectangle 1453"/>
                                          <wps:cNvSpPr>
                                            <a:spLocks noChangeArrowheads="1"/>
                                          </wps:cNvSpPr>
                                          <wps:spPr bwMode="auto">
                                            <a:xfrm>
                                              <a:off x="385845"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582" name="Rectangle 1465"/>
                                          <wps:cNvSpPr>
                                            <a:spLocks noChangeArrowheads="1"/>
                                          </wps:cNvSpPr>
                                          <wps:spPr bwMode="auto">
                                            <a:xfrm>
                                              <a:off x="48098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583" name="Rectangle 1477"/>
                                          <wps:cNvSpPr>
                                            <a:spLocks noChangeArrowheads="1"/>
                                          </wps:cNvSpPr>
                                          <wps:spPr bwMode="auto">
                                            <a:xfrm>
                                              <a:off x="576125" y="0"/>
                                              <a:ext cx="933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584" name="Rectangle 1489"/>
                                          <wps:cNvSpPr>
                                            <a:spLocks noChangeArrowheads="1"/>
                                          </wps:cNvSpPr>
                                          <wps:spPr bwMode="auto">
                                            <a:xfrm>
                                              <a:off x="671265" y="0"/>
                                              <a:ext cx="930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585" name="Rectangle 1501"/>
                                          <wps:cNvSpPr>
                                            <a:spLocks noChangeArrowheads="1"/>
                                          </wps:cNvSpPr>
                                          <wps:spPr bwMode="auto">
                                            <a:xfrm>
                                              <a:off x="766405" y="0"/>
                                              <a:ext cx="937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586" name="Rectangle 1513"/>
                                          <wps:cNvSpPr>
                                            <a:spLocks noChangeArrowheads="1"/>
                                          </wps:cNvSpPr>
                                          <wps:spPr bwMode="auto">
                                            <a:xfrm>
                                              <a:off x="86154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587" name="Rectangle 1525"/>
                                          <wps:cNvSpPr>
                                            <a:spLocks noChangeArrowheads="1"/>
                                          </wps:cNvSpPr>
                                          <wps:spPr bwMode="auto">
                                            <a:xfrm>
                                              <a:off x="956684"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588" name="Rectangle 1537"/>
                                          <wps:cNvSpPr>
                                            <a:spLocks noChangeArrowheads="1"/>
                                          </wps:cNvSpPr>
                                          <wps:spPr bwMode="auto">
                                            <a:xfrm>
                                              <a:off x="1051824" y="0"/>
                                              <a:ext cx="929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589" name="Rectangle 1549"/>
                                          <wps:cNvSpPr>
                                            <a:spLocks noChangeArrowheads="1"/>
                                          </wps:cNvSpPr>
                                          <wps:spPr bwMode="auto">
                                            <a:xfrm>
                                              <a:off x="1146964"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590" name="Rectangle 1561"/>
                                          <wps:cNvSpPr>
                                            <a:spLocks noChangeArrowheads="1"/>
                                          </wps:cNvSpPr>
                                          <wps:spPr bwMode="auto">
                                            <a:xfrm>
                                              <a:off x="1242104"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3591" name="Group 3591"/>
                                        <wpg:cNvGrpSpPr/>
                                        <wpg:grpSpPr>
                                          <a:xfrm>
                                            <a:off x="0" y="840403"/>
                                            <a:ext cx="1335939" cy="141324"/>
                                            <a:chOff x="0" y="0"/>
                                            <a:chExt cx="1335939" cy="141324"/>
                                          </a:xfrm>
                                        </wpg:grpSpPr>
                                        <wps:wsp>
                                          <wps:cNvPr id="3592" name="Rectangle 1406"/>
                                          <wps:cNvSpPr>
                                            <a:spLocks noChangeArrowheads="1"/>
                                          </wps:cNvSpPr>
                                          <wps:spPr bwMode="auto">
                                            <a:xfrm>
                                              <a:off x="0" y="0"/>
                                              <a:ext cx="946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593" name="Rectangle 1418"/>
                                          <wps:cNvSpPr>
                                            <a:spLocks noChangeArrowheads="1"/>
                                          </wps:cNvSpPr>
                                          <wps:spPr bwMode="auto">
                                            <a:xfrm>
                                              <a:off x="100425" y="0"/>
                                              <a:ext cx="941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594" name="Rectangle 1430"/>
                                          <wps:cNvSpPr>
                                            <a:spLocks noChangeArrowheads="1"/>
                                          </wps:cNvSpPr>
                                          <wps:spPr bwMode="auto">
                                            <a:xfrm>
                                              <a:off x="195565" y="0"/>
                                              <a:ext cx="94236"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3595" name="Rectangle 1442"/>
                                          <wps:cNvSpPr>
                                            <a:spLocks noChangeArrowheads="1"/>
                                          </wps:cNvSpPr>
                                          <wps:spPr bwMode="auto">
                                            <a:xfrm>
                                              <a:off x="290705" y="0"/>
                                              <a:ext cx="937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3596" name="Rectangle 1454"/>
                                          <wps:cNvSpPr>
                                            <a:spLocks noChangeArrowheads="1"/>
                                          </wps:cNvSpPr>
                                          <wps:spPr bwMode="auto">
                                            <a:xfrm>
                                              <a:off x="385845" y="0"/>
                                              <a:ext cx="94236"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3597" name="Rectangle 1466"/>
                                          <wps:cNvSpPr>
                                            <a:spLocks noChangeArrowheads="1"/>
                                          </wps:cNvSpPr>
                                          <wps:spPr bwMode="auto">
                                            <a:xfrm>
                                              <a:off x="480985" y="0"/>
                                              <a:ext cx="938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3598" name="Rectangle 1478"/>
                                          <wps:cNvSpPr>
                                            <a:spLocks noChangeArrowheads="1"/>
                                          </wps:cNvSpPr>
                                          <wps:spPr bwMode="auto">
                                            <a:xfrm>
                                              <a:off x="576125" y="0"/>
                                              <a:ext cx="937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3599" name="Rectangle 1490"/>
                                          <wps:cNvSpPr>
                                            <a:spLocks noChangeArrowheads="1"/>
                                          </wps:cNvSpPr>
                                          <wps:spPr bwMode="auto">
                                            <a:xfrm>
                                              <a:off x="671265" y="0"/>
                                              <a:ext cx="934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3600" name="Rectangle 1502"/>
                                          <wps:cNvSpPr>
                                            <a:spLocks noChangeArrowheads="1"/>
                                          </wps:cNvSpPr>
                                          <wps:spPr bwMode="auto">
                                            <a:xfrm>
                                              <a:off x="766405" y="0"/>
                                              <a:ext cx="94136"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3601" name="Rectangle 1514"/>
                                          <wps:cNvSpPr>
                                            <a:spLocks noChangeArrowheads="1"/>
                                          </wps:cNvSpPr>
                                          <wps:spPr bwMode="auto">
                                            <a:xfrm>
                                              <a:off x="861545" y="0"/>
                                              <a:ext cx="938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3602" name="Rectangle 1526"/>
                                          <wps:cNvSpPr>
                                            <a:spLocks noChangeArrowheads="1"/>
                                          </wps:cNvSpPr>
                                          <wps:spPr bwMode="auto">
                                            <a:xfrm>
                                              <a:off x="956684" y="0"/>
                                              <a:ext cx="938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3603" name="Rectangle 1538"/>
                                          <wps:cNvSpPr>
                                            <a:spLocks noChangeArrowheads="1"/>
                                          </wps:cNvSpPr>
                                          <wps:spPr bwMode="auto">
                                            <a:xfrm>
                                              <a:off x="1051824" y="0"/>
                                              <a:ext cx="934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3604" name="Rectangle 1550"/>
                                          <wps:cNvSpPr>
                                            <a:spLocks noChangeArrowheads="1"/>
                                          </wps:cNvSpPr>
                                          <wps:spPr bwMode="auto">
                                            <a:xfrm>
                                              <a:off x="1146964" y="0"/>
                                              <a:ext cx="94236"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3605" name="Rectangle 1562"/>
                                          <wps:cNvSpPr>
                                            <a:spLocks noChangeArrowheads="1"/>
                                          </wps:cNvSpPr>
                                          <wps:spPr bwMode="auto">
                                            <a:xfrm>
                                              <a:off x="1242104" y="0"/>
                                              <a:ext cx="938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g:grpSp>
                                      <wpg:grpSp>
                                        <wpg:cNvPr id="3606" name="Group 3606"/>
                                        <wpg:cNvGrpSpPr/>
                                        <wpg:grpSpPr>
                                          <a:xfrm>
                                            <a:off x="0" y="983113"/>
                                            <a:ext cx="1335539" cy="141324"/>
                                            <a:chOff x="0" y="0"/>
                                            <a:chExt cx="1335539" cy="141324"/>
                                          </a:xfrm>
                                        </wpg:grpSpPr>
                                        <wps:wsp>
                                          <wps:cNvPr id="3607" name="Rectangle 1407"/>
                                          <wps:cNvSpPr>
                                            <a:spLocks noChangeArrowheads="1"/>
                                          </wps:cNvSpPr>
                                          <wps:spPr bwMode="auto">
                                            <a:xfrm>
                                              <a:off x="0" y="0"/>
                                              <a:ext cx="942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608" name="Rectangle 1419"/>
                                          <wps:cNvSpPr>
                                            <a:spLocks noChangeArrowheads="1"/>
                                          </wps:cNvSpPr>
                                          <wps:spPr bwMode="auto">
                                            <a:xfrm>
                                              <a:off x="100425" y="0"/>
                                              <a:ext cx="93735" cy="141210"/>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609" name="Rectangle 1431"/>
                                          <wps:cNvSpPr>
                                            <a:spLocks noChangeArrowheads="1"/>
                                          </wps:cNvSpPr>
                                          <wps:spPr bwMode="auto">
                                            <a:xfrm>
                                              <a:off x="195565"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610" name="Rectangle 1443"/>
                                          <wps:cNvSpPr>
                                            <a:spLocks noChangeArrowheads="1"/>
                                          </wps:cNvSpPr>
                                          <wps:spPr bwMode="auto">
                                            <a:xfrm>
                                              <a:off x="29070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611" name="Rectangle 1455"/>
                                          <wps:cNvSpPr>
                                            <a:spLocks noChangeArrowheads="1"/>
                                          </wps:cNvSpPr>
                                          <wps:spPr bwMode="auto">
                                            <a:xfrm>
                                              <a:off x="38584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612" name="Rectangle 1467"/>
                                          <wps:cNvSpPr>
                                            <a:spLocks noChangeArrowheads="1"/>
                                          </wps:cNvSpPr>
                                          <wps:spPr bwMode="auto">
                                            <a:xfrm>
                                              <a:off x="48098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613" name="Rectangle 1479"/>
                                          <wps:cNvSpPr>
                                            <a:spLocks noChangeArrowheads="1"/>
                                          </wps:cNvSpPr>
                                          <wps:spPr bwMode="auto">
                                            <a:xfrm>
                                              <a:off x="576125"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614" name="Rectangle 1491"/>
                                          <wps:cNvSpPr>
                                            <a:spLocks noChangeArrowheads="1"/>
                                          </wps:cNvSpPr>
                                          <wps:spPr bwMode="auto">
                                            <a:xfrm>
                                              <a:off x="67126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615" name="Rectangle 1503"/>
                                          <wps:cNvSpPr>
                                            <a:spLocks noChangeArrowheads="1"/>
                                          </wps:cNvSpPr>
                                          <wps:spPr bwMode="auto">
                                            <a:xfrm>
                                              <a:off x="76640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616" name="Rectangle 1515"/>
                                          <wps:cNvSpPr>
                                            <a:spLocks noChangeArrowheads="1"/>
                                          </wps:cNvSpPr>
                                          <wps:spPr bwMode="auto">
                                            <a:xfrm>
                                              <a:off x="86154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617" name="Rectangle 1527"/>
                                          <wps:cNvSpPr>
                                            <a:spLocks noChangeArrowheads="1"/>
                                          </wps:cNvSpPr>
                                          <wps:spPr bwMode="auto">
                                            <a:xfrm>
                                              <a:off x="95668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618" name="Rectangle 1539"/>
                                          <wps:cNvSpPr>
                                            <a:spLocks noChangeArrowheads="1"/>
                                          </wps:cNvSpPr>
                                          <wps:spPr bwMode="auto">
                                            <a:xfrm>
                                              <a:off x="1051824"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619" name="Rectangle 1551"/>
                                          <wps:cNvSpPr>
                                            <a:spLocks noChangeArrowheads="1"/>
                                          </wps:cNvSpPr>
                                          <wps:spPr bwMode="auto">
                                            <a:xfrm>
                                              <a:off x="114696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620" name="Rectangle 1563"/>
                                          <wps:cNvSpPr>
                                            <a:spLocks noChangeArrowheads="1"/>
                                          </wps:cNvSpPr>
                                          <wps:spPr bwMode="auto">
                                            <a:xfrm>
                                              <a:off x="124210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3621" name="Group 3621"/>
                                        <wpg:cNvGrpSpPr/>
                                        <wpg:grpSpPr>
                                          <a:xfrm>
                                            <a:off x="0" y="1125822"/>
                                            <a:ext cx="1335539" cy="141324"/>
                                            <a:chOff x="0" y="0"/>
                                            <a:chExt cx="1335539" cy="141324"/>
                                          </a:xfrm>
                                        </wpg:grpSpPr>
                                        <wps:wsp>
                                          <wps:cNvPr id="3622" name="Rectangle 1408"/>
                                          <wps:cNvSpPr>
                                            <a:spLocks noChangeArrowheads="1"/>
                                          </wps:cNvSpPr>
                                          <wps:spPr bwMode="auto">
                                            <a:xfrm>
                                              <a:off x="0" y="0"/>
                                              <a:ext cx="942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623" name="Rectangle 1420"/>
                                          <wps:cNvSpPr>
                                            <a:spLocks noChangeArrowheads="1"/>
                                          </wps:cNvSpPr>
                                          <wps:spPr bwMode="auto">
                                            <a:xfrm>
                                              <a:off x="100425" y="0"/>
                                              <a:ext cx="93735" cy="141210"/>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624" name="Rectangle 1432"/>
                                          <wps:cNvSpPr>
                                            <a:spLocks noChangeArrowheads="1"/>
                                          </wps:cNvSpPr>
                                          <wps:spPr bwMode="auto">
                                            <a:xfrm>
                                              <a:off x="195565" y="0"/>
                                              <a:ext cx="93835" cy="141210"/>
                                            </a:xfrm>
                                            <a:prstGeom prst="rect">
                                              <a:avLst/>
                                            </a:prstGeom>
                                            <a:solidFill>
                                              <a:srgbClr val="44546A"/>
                                            </a:solidFill>
                                            <a:ln w="9525">
                                              <a:solidFill>
                                                <a:srgbClr val="44546A"/>
                                              </a:solidFill>
                                              <a:round/>
                                              <a:headEnd/>
                                              <a:tailEnd/>
                                            </a:ln>
                                          </wps:spPr>
                                          <wps:bodyPr rot="0" vert="horz" wrap="none" lIns="54148" tIns="27073" rIns="54148" bIns="27073" anchor="ctr" anchorCtr="0" upright="1">
                                            <a:noAutofit/>
                                          </wps:bodyPr>
                                        </wps:wsp>
                                        <wps:wsp>
                                          <wps:cNvPr id="3625" name="Rectangle 1444"/>
                                          <wps:cNvSpPr>
                                            <a:spLocks noChangeArrowheads="1"/>
                                          </wps:cNvSpPr>
                                          <wps:spPr bwMode="auto">
                                            <a:xfrm>
                                              <a:off x="29070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626" name="Rectangle 1456"/>
                                          <wps:cNvSpPr>
                                            <a:spLocks noChangeArrowheads="1"/>
                                          </wps:cNvSpPr>
                                          <wps:spPr bwMode="auto">
                                            <a:xfrm>
                                              <a:off x="38584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627" name="Rectangle 1468"/>
                                          <wps:cNvSpPr>
                                            <a:spLocks noChangeArrowheads="1"/>
                                          </wps:cNvSpPr>
                                          <wps:spPr bwMode="auto">
                                            <a:xfrm>
                                              <a:off x="48098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628" name="Rectangle 1480"/>
                                          <wps:cNvSpPr>
                                            <a:spLocks noChangeArrowheads="1"/>
                                          </wps:cNvSpPr>
                                          <wps:spPr bwMode="auto">
                                            <a:xfrm>
                                              <a:off x="576125"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629" name="Rectangle 1492"/>
                                          <wps:cNvSpPr>
                                            <a:spLocks noChangeArrowheads="1"/>
                                          </wps:cNvSpPr>
                                          <wps:spPr bwMode="auto">
                                            <a:xfrm>
                                              <a:off x="67126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630" name="Rectangle 1504"/>
                                          <wps:cNvSpPr>
                                            <a:spLocks noChangeArrowheads="1"/>
                                          </wps:cNvSpPr>
                                          <wps:spPr bwMode="auto">
                                            <a:xfrm>
                                              <a:off x="76640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631" name="Rectangle 1516"/>
                                          <wps:cNvSpPr>
                                            <a:spLocks noChangeArrowheads="1"/>
                                          </wps:cNvSpPr>
                                          <wps:spPr bwMode="auto">
                                            <a:xfrm>
                                              <a:off x="86154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632" name="Rectangle 1528"/>
                                          <wps:cNvSpPr>
                                            <a:spLocks noChangeArrowheads="1"/>
                                          </wps:cNvSpPr>
                                          <wps:spPr bwMode="auto">
                                            <a:xfrm>
                                              <a:off x="95668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633" name="Rectangle 1540"/>
                                          <wps:cNvSpPr>
                                            <a:spLocks noChangeArrowheads="1"/>
                                          </wps:cNvSpPr>
                                          <wps:spPr bwMode="auto">
                                            <a:xfrm>
                                              <a:off x="1051824"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634" name="Rectangle 1552"/>
                                          <wps:cNvSpPr>
                                            <a:spLocks noChangeArrowheads="1"/>
                                          </wps:cNvSpPr>
                                          <wps:spPr bwMode="auto">
                                            <a:xfrm>
                                              <a:off x="114696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635" name="Rectangle 1564"/>
                                          <wps:cNvSpPr>
                                            <a:spLocks noChangeArrowheads="1"/>
                                          </wps:cNvSpPr>
                                          <wps:spPr bwMode="auto">
                                            <a:xfrm>
                                              <a:off x="124210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3636" name="Group 3636"/>
                                        <wpg:cNvGrpSpPr/>
                                        <wpg:grpSpPr>
                                          <a:xfrm>
                                            <a:off x="0" y="1263247"/>
                                            <a:ext cx="1335139" cy="141324"/>
                                            <a:chOff x="0" y="0"/>
                                            <a:chExt cx="1335139" cy="141324"/>
                                          </a:xfrm>
                                        </wpg:grpSpPr>
                                        <wps:wsp>
                                          <wps:cNvPr id="3637" name="Rectangle 1409"/>
                                          <wps:cNvSpPr>
                                            <a:spLocks noChangeArrowheads="1"/>
                                          </wps:cNvSpPr>
                                          <wps:spPr bwMode="auto">
                                            <a:xfrm>
                                              <a:off x="0" y="0"/>
                                              <a:ext cx="93835"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638" name="Rectangle 1421"/>
                                          <wps:cNvSpPr>
                                            <a:spLocks noChangeArrowheads="1"/>
                                          </wps:cNvSpPr>
                                          <wps:spPr bwMode="auto">
                                            <a:xfrm>
                                              <a:off x="100425" y="0"/>
                                              <a:ext cx="93335"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639" name="Rectangle 1433"/>
                                          <wps:cNvSpPr>
                                            <a:spLocks noChangeArrowheads="1"/>
                                          </wps:cNvSpPr>
                                          <wps:spPr bwMode="auto">
                                            <a:xfrm>
                                              <a:off x="19556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640" name="Rectangle 1445"/>
                                          <wps:cNvSpPr>
                                            <a:spLocks noChangeArrowheads="1"/>
                                          </wps:cNvSpPr>
                                          <wps:spPr bwMode="auto">
                                            <a:xfrm>
                                              <a:off x="290705"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641" name="Rectangle 1457"/>
                                          <wps:cNvSpPr>
                                            <a:spLocks noChangeArrowheads="1"/>
                                          </wps:cNvSpPr>
                                          <wps:spPr bwMode="auto">
                                            <a:xfrm>
                                              <a:off x="38584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642" name="Rectangle 1469"/>
                                          <wps:cNvSpPr>
                                            <a:spLocks noChangeArrowheads="1"/>
                                          </wps:cNvSpPr>
                                          <wps:spPr bwMode="auto">
                                            <a:xfrm>
                                              <a:off x="48098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643" name="Rectangle 1481"/>
                                          <wps:cNvSpPr>
                                            <a:spLocks noChangeArrowheads="1"/>
                                          </wps:cNvSpPr>
                                          <wps:spPr bwMode="auto">
                                            <a:xfrm>
                                              <a:off x="576125"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644" name="Rectangle 1493"/>
                                          <wps:cNvSpPr>
                                            <a:spLocks noChangeArrowheads="1"/>
                                          </wps:cNvSpPr>
                                          <wps:spPr bwMode="auto">
                                            <a:xfrm>
                                              <a:off x="671265" y="0"/>
                                              <a:ext cx="926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645" name="Rectangle 1505"/>
                                          <wps:cNvSpPr>
                                            <a:spLocks noChangeArrowheads="1"/>
                                          </wps:cNvSpPr>
                                          <wps:spPr bwMode="auto">
                                            <a:xfrm>
                                              <a:off x="766405"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646" name="Rectangle 1517"/>
                                          <wps:cNvSpPr>
                                            <a:spLocks noChangeArrowheads="1"/>
                                          </wps:cNvSpPr>
                                          <wps:spPr bwMode="auto">
                                            <a:xfrm>
                                              <a:off x="86154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647" name="Rectangle 1529"/>
                                          <wps:cNvSpPr>
                                            <a:spLocks noChangeArrowheads="1"/>
                                          </wps:cNvSpPr>
                                          <wps:spPr bwMode="auto">
                                            <a:xfrm>
                                              <a:off x="956684"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648" name="Rectangle 1541"/>
                                          <wps:cNvSpPr>
                                            <a:spLocks noChangeArrowheads="1"/>
                                          </wps:cNvSpPr>
                                          <wps:spPr bwMode="auto">
                                            <a:xfrm>
                                              <a:off x="1057110" y="0"/>
                                              <a:ext cx="926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649" name="Rectangle 1553"/>
                                          <wps:cNvSpPr>
                                            <a:spLocks noChangeArrowheads="1"/>
                                          </wps:cNvSpPr>
                                          <wps:spPr bwMode="auto">
                                            <a:xfrm>
                                              <a:off x="114696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650" name="Rectangle 1565"/>
                                          <wps:cNvSpPr>
                                            <a:spLocks noChangeArrowheads="1"/>
                                          </wps:cNvSpPr>
                                          <wps:spPr bwMode="auto">
                                            <a:xfrm>
                                              <a:off x="1242104"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3651" name="Group 3651"/>
                                        <wpg:cNvGrpSpPr/>
                                        <wpg:grpSpPr>
                                          <a:xfrm>
                                            <a:off x="0" y="1400671"/>
                                            <a:ext cx="1335539" cy="141324"/>
                                            <a:chOff x="0" y="0"/>
                                            <a:chExt cx="1335539" cy="141324"/>
                                          </a:xfrm>
                                        </wpg:grpSpPr>
                                        <wps:wsp>
                                          <wps:cNvPr id="3652" name="Rectangle 1410"/>
                                          <wps:cNvSpPr>
                                            <a:spLocks noChangeArrowheads="1"/>
                                          </wps:cNvSpPr>
                                          <wps:spPr bwMode="auto">
                                            <a:xfrm>
                                              <a:off x="0" y="0"/>
                                              <a:ext cx="94236"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653" name="Rectangle 1422"/>
                                          <wps:cNvSpPr>
                                            <a:spLocks noChangeArrowheads="1"/>
                                          </wps:cNvSpPr>
                                          <wps:spPr bwMode="auto">
                                            <a:xfrm>
                                              <a:off x="100425" y="0"/>
                                              <a:ext cx="93735" cy="141210"/>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654" name="Rectangle 1446"/>
                                          <wps:cNvSpPr>
                                            <a:spLocks noChangeArrowheads="1"/>
                                          </wps:cNvSpPr>
                                          <wps:spPr bwMode="auto">
                                            <a:xfrm>
                                              <a:off x="290705" y="0"/>
                                              <a:ext cx="933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655" name="Rectangle 1458"/>
                                          <wps:cNvSpPr>
                                            <a:spLocks noChangeArrowheads="1"/>
                                          </wps:cNvSpPr>
                                          <wps:spPr bwMode="auto">
                                            <a:xfrm>
                                              <a:off x="38584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656" name="Rectangle 1470"/>
                                          <wps:cNvSpPr>
                                            <a:spLocks noChangeArrowheads="1"/>
                                          </wps:cNvSpPr>
                                          <wps:spPr bwMode="auto">
                                            <a:xfrm>
                                              <a:off x="48098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657" name="Rectangle 1482"/>
                                          <wps:cNvSpPr>
                                            <a:spLocks noChangeArrowheads="1"/>
                                          </wps:cNvSpPr>
                                          <wps:spPr bwMode="auto">
                                            <a:xfrm>
                                              <a:off x="57612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658" name="Rectangle 1494"/>
                                          <wps:cNvSpPr>
                                            <a:spLocks noChangeArrowheads="1"/>
                                          </wps:cNvSpPr>
                                          <wps:spPr bwMode="auto">
                                            <a:xfrm>
                                              <a:off x="67126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659" name="Rectangle 1506"/>
                                          <wps:cNvSpPr>
                                            <a:spLocks noChangeArrowheads="1"/>
                                          </wps:cNvSpPr>
                                          <wps:spPr bwMode="auto">
                                            <a:xfrm>
                                              <a:off x="76640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660" name="Rectangle 1518"/>
                                          <wps:cNvSpPr>
                                            <a:spLocks noChangeArrowheads="1"/>
                                          </wps:cNvSpPr>
                                          <wps:spPr bwMode="auto">
                                            <a:xfrm>
                                              <a:off x="86154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661" name="Rectangle 1530"/>
                                          <wps:cNvSpPr>
                                            <a:spLocks noChangeArrowheads="1"/>
                                          </wps:cNvSpPr>
                                          <wps:spPr bwMode="auto">
                                            <a:xfrm>
                                              <a:off x="95668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662" name="Rectangle 1542"/>
                                          <wps:cNvSpPr>
                                            <a:spLocks noChangeArrowheads="1"/>
                                          </wps:cNvSpPr>
                                          <wps:spPr bwMode="auto">
                                            <a:xfrm>
                                              <a:off x="1057110"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663" name="Rectangle 1554"/>
                                          <wps:cNvSpPr>
                                            <a:spLocks noChangeArrowheads="1"/>
                                          </wps:cNvSpPr>
                                          <wps:spPr bwMode="auto">
                                            <a:xfrm>
                                              <a:off x="114696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664" name="Rectangle 1566"/>
                                          <wps:cNvSpPr>
                                            <a:spLocks noChangeArrowheads="1"/>
                                          </wps:cNvSpPr>
                                          <wps:spPr bwMode="auto">
                                            <a:xfrm>
                                              <a:off x="124210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3665" name="Group 3665"/>
                                        <wpg:cNvGrpSpPr/>
                                        <wpg:grpSpPr>
                                          <a:xfrm>
                                            <a:off x="0" y="1543381"/>
                                            <a:ext cx="1340425" cy="141324"/>
                                            <a:chOff x="0" y="0"/>
                                            <a:chExt cx="1340425" cy="141324"/>
                                          </a:xfrm>
                                        </wpg:grpSpPr>
                                        <wps:wsp>
                                          <wps:cNvPr id="3666" name="Rectangle 1411"/>
                                          <wps:cNvSpPr>
                                            <a:spLocks noChangeArrowheads="1"/>
                                          </wps:cNvSpPr>
                                          <wps:spPr bwMode="auto">
                                            <a:xfrm>
                                              <a:off x="0" y="0"/>
                                              <a:ext cx="93835"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667" name="Rectangle 1423"/>
                                          <wps:cNvSpPr>
                                            <a:spLocks noChangeArrowheads="1"/>
                                          </wps:cNvSpPr>
                                          <wps:spPr bwMode="auto">
                                            <a:xfrm>
                                              <a:off x="100425" y="0"/>
                                              <a:ext cx="93335" cy="14132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668" name="Rectangle 1435"/>
                                          <wps:cNvSpPr>
                                            <a:spLocks noChangeArrowheads="1"/>
                                          </wps:cNvSpPr>
                                          <wps:spPr bwMode="auto">
                                            <a:xfrm>
                                              <a:off x="19556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669" name="Rectangle 1447"/>
                                          <wps:cNvSpPr>
                                            <a:spLocks noChangeArrowheads="1"/>
                                          </wps:cNvSpPr>
                                          <wps:spPr bwMode="auto">
                                            <a:xfrm>
                                              <a:off x="290705"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670" name="Rectangle 1459"/>
                                          <wps:cNvSpPr>
                                            <a:spLocks noChangeArrowheads="1"/>
                                          </wps:cNvSpPr>
                                          <wps:spPr bwMode="auto">
                                            <a:xfrm>
                                              <a:off x="38584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671" name="Rectangle 1471"/>
                                          <wps:cNvSpPr>
                                            <a:spLocks noChangeArrowheads="1"/>
                                          </wps:cNvSpPr>
                                          <wps:spPr bwMode="auto">
                                            <a:xfrm>
                                              <a:off x="48098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672" name="Rectangle 1483"/>
                                          <wps:cNvSpPr>
                                            <a:spLocks noChangeArrowheads="1"/>
                                          </wps:cNvSpPr>
                                          <wps:spPr bwMode="auto">
                                            <a:xfrm>
                                              <a:off x="576125"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673" name="Rectangle 1495"/>
                                          <wps:cNvSpPr>
                                            <a:spLocks noChangeArrowheads="1"/>
                                          </wps:cNvSpPr>
                                          <wps:spPr bwMode="auto">
                                            <a:xfrm>
                                              <a:off x="671265" y="0"/>
                                              <a:ext cx="926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674" name="Rectangle 1507"/>
                                          <wps:cNvSpPr>
                                            <a:spLocks noChangeArrowheads="1"/>
                                          </wps:cNvSpPr>
                                          <wps:spPr bwMode="auto">
                                            <a:xfrm>
                                              <a:off x="76640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675" name="Rectangle 1519"/>
                                          <wps:cNvSpPr>
                                            <a:spLocks noChangeArrowheads="1"/>
                                          </wps:cNvSpPr>
                                          <wps:spPr bwMode="auto">
                                            <a:xfrm>
                                              <a:off x="86154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676" name="Rectangle 1531"/>
                                          <wps:cNvSpPr>
                                            <a:spLocks noChangeArrowheads="1"/>
                                          </wps:cNvSpPr>
                                          <wps:spPr bwMode="auto">
                                            <a:xfrm>
                                              <a:off x="956684"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677" name="Rectangle 1543"/>
                                          <wps:cNvSpPr>
                                            <a:spLocks noChangeArrowheads="1"/>
                                          </wps:cNvSpPr>
                                          <wps:spPr bwMode="auto">
                                            <a:xfrm>
                                              <a:off x="1057110" y="0"/>
                                              <a:ext cx="926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678" name="Rectangle 1555"/>
                                          <wps:cNvSpPr>
                                            <a:spLocks noChangeArrowheads="1"/>
                                          </wps:cNvSpPr>
                                          <wps:spPr bwMode="auto">
                                            <a:xfrm>
                                              <a:off x="114696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679" name="Rectangle 1567"/>
                                          <wps:cNvSpPr>
                                            <a:spLocks noChangeArrowheads="1"/>
                                          </wps:cNvSpPr>
                                          <wps:spPr bwMode="auto">
                                            <a:xfrm>
                                              <a:off x="1247390"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grpSp>
                                      <wpg:cNvPr id="3680" name="Group 3680"/>
                                      <wpg:cNvGrpSpPr/>
                                      <wpg:grpSpPr>
                                        <a:xfrm>
                                          <a:off x="269563" y="1781230"/>
                                          <a:ext cx="1332000" cy="145168"/>
                                          <a:chOff x="0" y="0"/>
                                          <a:chExt cx="1332000" cy="145168"/>
                                        </a:xfrm>
                                      </wpg:grpSpPr>
                                      <wps:wsp>
                                        <wps:cNvPr id="3681" name="Straight Arrow Connector 3681"/>
                                        <wps:cNvCnPr/>
                                        <wps:spPr>
                                          <a:xfrm>
                                            <a:off x="0" y="0"/>
                                            <a:ext cx="1332000" cy="0"/>
                                          </a:xfrm>
                                          <a:prstGeom prst="straightConnector1">
                                            <a:avLst/>
                                          </a:prstGeom>
                                          <a:ln w="6350">
                                            <a:solidFill>
                                              <a:schemeClr val="tx1">
                                                <a:lumMod val="65000"/>
                                                <a:lumOff val="35000"/>
                                              </a:schemeClr>
                                            </a:solidFill>
                                            <a:headEnd type="triangle" w="sm" len="sm"/>
                                            <a:tailEnd type="triangle" w="sm" len="sm"/>
                                          </a:ln>
                                        </wps:spPr>
                                        <wps:style>
                                          <a:lnRef idx="1">
                                            <a:schemeClr val="accent1"/>
                                          </a:lnRef>
                                          <a:fillRef idx="0">
                                            <a:schemeClr val="accent1"/>
                                          </a:fillRef>
                                          <a:effectRef idx="0">
                                            <a:schemeClr val="accent1"/>
                                          </a:effectRef>
                                          <a:fontRef idx="minor">
                                            <a:schemeClr val="tx1"/>
                                          </a:fontRef>
                                        </wps:style>
                                        <wps:bodyPr/>
                                      </wps:wsp>
                                      <wps:wsp>
                                        <wps:cNvPr id="3682" name="Text Box 2"/>
                                        <wps:cNvSpPr txBox="1">
                                          <a:spLocks noChangeArrowheads="1"/>
                                        </wps:cNvSpPr>
                                        <wps:spPr bwMode="auto">
                                          <a:xfrm>
                                            <a:off x="560268" y="26428"/>
                                            <a:ext cx="218928" cy="118740"/>
                                          </a:xfrm>
                                          <a:prstGeom prst="rect">
                                            <a:avLst/>
                                          </a:prstGeom>
                                          <a:solidFill>
                                            <a:srgbClr val="FFFFFF"/>
                                          </a:solidFill>
                                          <a:ln w="9525">
                                            <a:noFill/>
                                            <a:miter lim="800000"/>
                                            <a:headEnd/>
                                            <a:tailEnd/>
                                          </a:ln>
                                        </wps:spPr>
                                        <wps:txbx>
                                          <w:txbxContent>
                                            <w:p w14:paraId="49B4EA21" w14:textId="77777777" w:rsidR="00305213" w:rsidRPr="00E74046" w:rsidRDefault="00305213" w:rsidP="006A4BA5">
                                              <w:pPr>
                                                <w:rPr>
                                                  <w:b/>
                                                  <w:color w:val="595959" w:themeColor="text1" w:themeTint="A6"/>
                                                  <w:sz w:val="12"/>
                                                </w:rPr>
                                              </w:pPr>
                                              <w:r>
                                                <w:rPr>
                                                  <w:b/>
                                                  <w:color w:val="595959" w:themeColor="text1" w:themeTint="A6"/>
                                                  <w:sz w:val="12"/>
                                                </w:rPr>
                                                <w:t>Time</w:t>
                                              </w:r>
                                            </w:p>
                                          </w:txbxContent>
                                        </wps:txbx>
                                        <wps:bodyPr rot="0" vert="horz" wrap="square" lIns="0" tIns="0" rIns="0" bIns="0" anchor="t" anchorCtr="0">
                                          <a:noAutofit/>
                                        </wps:bodyPr>
                                      </wps:wsp>
                                    </wpg:grpSp>
                                    <wpg:grpSp>
                                      <wpg:cNvPr id="3683" name="Group 3683"/>
                                      <wpg:cNvGrpSpPr/>
                                      <wpg:grpSpPr>
                                        <a:xfrm>
                                          <a:off x="0" y="0"/>
                                          <a:ext cx="163969" cy="1692000"/>
                                          <a:chOff x="0" y="0"/>
                                          <a:chExt cx="163969" cy="1692000"/>
                                        </a:xfrm>
                                      </wpg:grpSpPr>
                                      <wps:wsp>
                                        <wps:cNvPr id="3684" name="Straight Arrow Connector 3684"/>
                                        <wps:cNvCnPr/>
                                        <wps:spPr>
                                          <a:xfrm rot="5400000">
                                            <a:off x="-682031" y="846000"/>
                                            <a:ext cx="1692000" cy="0"/>
                                          </a:xfrm>
                                          <a:prstGeom prst="straightConnector1">
                                            <a:avLst/>
                                          </a:prstGeom>
                                          <a:ln w="6350">
                                            <a:solidFill>
                                              <a:schemeClr val="tx1">
                                                <a:lumMod val="65000"/>
                                                <a:lumOff val="35000"/>
                                              </a:schemeClr>
                                            </a:solidFill>
                                            <a:headEnd type="triangle" w="sm" len="sm"/>
                                            <a:tailEnd type="triangle" w="sm" len="sm"/>
                                          </a:ln>
                                        </wps:spPr>
                                        <wps:style>
                                          <a:lnRef idx="1">
                                            <a:schemeClr val="accent1"/>
                                          </a:lnRef>
                                          <a:fillRef idx="0">
                                            <a:schemeClr val="accent1"/>
                                          </a:fillRef>
                                          <a:effectRef idx="0">
                                            <a:schemeClr val="accent1"/>
                                          </a:effectRef>
                                          <a:fontRef idx="minor">
                                            <a:schemeClr val="tx1"/>
                                          </a:fontRef>
                                        </wps:style>
                                        <wps:bodyPr/>
                                      </wps:wsp>
                                      <wps:wsp>
                                        <wps:cNvPr id="3685" name="Text Box 2"/>
                                        <wps:cNvSpPr txBox="1">
                                          <a:spLocks noChangeArrowheads="1"/>
                                        </wps:cNvSpPr>
                                        <wps:spPr bwMode="auto">
                                          <a:xfrm rot="16200000">
                                            <a:off x="-50408" y="764074"/>
                                            <a:ext cx="218928" cy="118111"/>
                                          </a:xfrm>
                                          <a:prstGeom prst="rect">
                                            <a:avLst/>
                                          </a:prstGeom>
                                          <a:solidFill>
                                            <a:srgbClr val="FFFFFF"/>
                                          </a:solidFill>
                                          <a:ln w="9525">
                                            <a:noFill/>
                                            <a:miter lim="800000"/>
                                            <a:headEnd/>
                                            <a:tailEnd/>
                                          </a:ln>
                                        </wps:spPr>
                                        <wps:txbx>
                                          <w:txbxContent>
                                            <w:p w14:paraId="3C86C12A" w14:textId="77777777" w:rsidR="00305213" w:rsidRPr="00E74046" w:rsidRDefault="00305213" w:rsidP="006A4BA5">
                                              <w:pPr>
                                                <w:rPr>
                                                  <w:b/>
                                                  <w:color w:val="595959" w:themeColor="text1" w:themeTint="A6"/>
                                                  <w:sz w:val="12"/>
                                                </w:rPr>
                                              </w:pPr>
                                              <w:r>
                                                <w:rPr>
                                                  <w:b/>
                                                  <w:color w:val="595959" w:themeColor="text1" w:themeTint="A6"/>
                                                  <w:sz w:val="12"/>
                                                </w:rPr>
                                                <w:t>Freq.</w:t>
                                              </w:r>
                                            </w:p>
                                          </w:txbxContent>
                                        </wps:txbx>
                                        <wps:bodyPr rot="0" vert="horz" wrap="square" lIns="0" tIns="0" rIns="0" bIns="0" anchor="t" anchorCtr="0">
                                          <a:noAutofit/>
                                        </wps:bodyPr>
                                      </wps:wsp>
                                    </wpg:grpSp>
                                  </wpg:grpSp>
                                  <wps:wsp>
                                    <wps:cNvPr id="3686" name="Text Box 2"/>
                                    <wps:cNvSpPr txBox="1">
                                      <a:spLocks noChangeArrowheads="1"/>
                                    </wps:cNvSpPr>
                                    <wps:spPr bwMode="auto">
                                      <a:xfrm>
                                        <a:off x="42472" y="1912608"/>
                                        <a:ext cx="1786328" cy="27433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8AD458C" w14:textId="77777777" w:rsidR="00305213" w:rsidRPr="002D7528" w:rsidRDefault="00305213" w:rsidP="006A4BA5">
                                          <w:pPr>
                                            <w:pStyle w:val="NormalWeb"/>
                                            <w:overflowPunct w:val="0"/>
                                            <w:spacing w:before="0" w:beforeAutospacing="0" w:after="120" w:afterAutospacing="0"/>
                                            <w:jc w:val="both"/>
                                            <w:rPr>
                                              <w:b/>
                                              <w:sz w:val="18"/>
                                              <w:lang w:val="en-US"/>
                                            </w:rPr>
                                          </w:pPr>
                                          <w:r>
                                            <w:rPr>
                                              <w:rFonts w:ascii="Arial" w:hAnsi="Arial"/>
                                              <w:b/>
                                              <w:sz w:val="14"/>
                                              <w:szCs w:val="20"/>
                                              <w:lang w:val="en-GB"/>
                                            </w:rPr>
                                            <w:t>b</w:t>
                                          </w:r>
                                          <w:r w:rsidRPr="002D7528">
                                            <w:rPr>
                                              <w:rFonts w:ascii="Arial" w:hAnsi="Arial"/>
                                              <w:b/>
                                              <w:sz w:val="14"/>
                                              <w:szCs w:val="20"/>
                                              <w:lang w:val="en-GB"/>
                                            </w:rPr>
                                            <w:t xml:space="preserve">) PTRS is </w:t>
                                          </w:r>
                                          <w:r>
                                            <w:rPr>
                                              <w:rFonts w:ascii="Arial" w:hAnsi="Arial"/>
                                              <w:b/>
                                              <w:sz w:val="14"/>
                                              <w:szCs w:val="20"/>
                                              <w:lang w:val="en-GB"/>
                                            </w:rPr>
                                            <w:t xml:space="preserve">not </w:t>
                                          </w:r>
                                          <w:r w:rsidRPr="002D7528">
                                            <w:rPr>
                                              <w:rFonts w:ascii="Arial" w:hAnsi="Arial"/>
                                              <w:b/>
                                              <w:sz w:val="14"/>
                                              <w:szCs w:val="20"/>
                                              <w:lang w:val="en-GB"/>
                                            </w:rPr>
                                            <w:t xml:space="preserve">mapped in a DMRS </w:t>
                                          </w:r>
                                          <w:r>
                                            <w:rPr>
                                              <w:rFonts w:ascii="Arial" w:hAnsi="Arial"/>
                                              <w:b/>
                                              <w:sz w:val="14"/>
                                              <w:szCs w:val="20"/>
                                              <w:lang w:val="en-GB"/>
                                            </w:rPr>
                                            <w:t>s.c</w:t>
                                          </w:r>
                                        </w:p>
                                        <w:p w14:paraId="4A51C4CE" w14:textId="77777777" w:rsidR="00305213" w:rsidRPr="002D7528" w:rsidRDefault="00305213" w:rsidP="006A4BA5">
                                          <w:pPr>
                                            <w:pStyle w:val="NormalWeb"/>
                                            <w:overflowPunct w:val="0"/>
                                            <w:spacing w:before="0" w:beforeAutospacing="0" w:after="120" w:afterAutospacing="0"/>
                                            <w:jc w:val="both"/>
                                            <w:rPr>
                                              <w:b/>
                                              <w:sz w:val="20"/>
                                              <w:lang w:val="en-US"/>
                                            </w:rPr>
                                          </w:pPr>
                                        </w:p>
                                      </w:txbxContent>
                                    </wps:txbx>
                                    <wps:bodyPr rot="0" vert="horz" wrap="square" lIns="91440" tIns="45720" rIns="91440" bIns="45720" anchor="t" anchorCtr="0" upright="1">
                                      <a:noAutofit/>
                                    </wps:bodyPr>
                                  </wps:wsp>
                                </wpg:grpSp>
                              </wpg:grpSp>
                              <wps:wsp>
                                <wps:cNvPr id="3687" name="Rectangle 1432"/>
                                <wps:cNvSpPr>
                                  <a:spLocks noChangeArrowheads="1"/>
                                </wps:cNvSpPr>
                                <wps:spPr bwMode="auto">
                                  <a:xfrm>
                                    <a:off x="466026" y="1415731"/>
                                    <a:ext cx="93820" cy="141190"/>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g:grpSp>
                            <wps:wsp>
                              <wps:cNvPr id="3688" name="Rectangle 1462"/>
                              <wps:cNvSpPr>
                                <a:spLocks noChangeArrowheads="1"/>
                              </wps:cNvSpPr>
                              <wps:spPr bwMode="auto">
                                <a:xfrm>
                                  <a:off x="655408" y="290705"/>
                                  <a:ext cx="93820" cy="141190"/>
                                </a:xfrm>
                                <a:prstGeom prst="rect">
                                  <a:avLst/>
                                </a:prstGeom>
                                <a:solidFill>
                                  <a:schemeClr val="accent3">
                                    <a:lumMod val="60000"/>
                                    <a:lumOff val="40000"/>
                                  </a:schemeClr>
                                </a:solidFill>
                                <a:ln w="9525">
                                  <a:solidFill>
                                    <a:srgbClr val="44546A"/>
                                  </a:solidFill>
                                  <a:round/>
                                  <a:headEnd/>
                                  <a:tailEnd/>
                                </a:ln>
                              </wps:spPr>
                              <wps:bodyPr rot="0" vert="horz" wrap="none" lIns="54148" tIns="27073" rIns="54148" bIns="27073" anchor="ctr" anchorCtr="0" upright="1">
                                <a:noAutofit/>
                              </wps:bodyPr>
                            </wps:wsp>
                          </wpg:wgp>
                        </a:graphicData>
                      </a:graphic>
                      <wp14:sizeRelH relativeFrom="margin">
                        <wp14:pctWidth>0</wp14:pctWidth>
                      </wp14:sizeRelH>
                    </wp:anchor>
                  </w:drawing>
                </mc:Choice>
                <mc:Fallback>
                  <w:pict>
                    <v:group w14:anchorId="469399DD" id="Group 3689" o:spid="_x0000_s1908" style="position:absolute;left:0;text-align:left;margin-left:.1pt;margin-top:3.25pt;width:2in;height:172.2pt;z-index:251683840;mso-position-horizontal-relative:text;mso-position-vertical-relative:text;mso-width-relative:margin" coordsize="18288,218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">
                      <v:group id="Group 3497" o:spid="_x0000_s1909" style="position:absolute;width:18288;height:21869" coordsize="18288,218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">
                        <v:group id="Group 3498" o:spid="_x0000_s1910" style="position:absolute;width:18288;height:21869" coordsize="18288,218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">
                          <v:rect id="Rectangle 1436" o:spid="_x0000_s1911" style="position:absolute;left:5619;top:142;width:942;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" strokecolor="#44546a">
                            <v:stroke joinstyle="round"/>
                            <v:textbox inset="1.50411mm,.75203mm,1.50411mm,.75203mm"/>
                          </v:rect>
                          <v:group id="Group 3500" o:spid="_x0000_s1912" style="position:absolute;width:18288;height:21869" coordsize="18288,218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">
                            <v:group id="Group 3501" o:spid="_x0000_s1913" style="position:absolute;width:16099;height:19263" coordsize="16099,19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">
                              <v:group id="Group 3502" o:spid="_x0000_s1914" style="position:absolute;left:2695;top:158;width:13404;height:16847" coordsize="13404,16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">
                                <v:group id="Group 3503" o:spid="_x0000_s1915" style="position:absolute;width:13363;height:1414" coordsize="13363,1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">
                                  <v:rect id="Rectangle 1400" o:spid="_x0000_s1916" style="position:absolute;width:949;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" fillcolor="#dbdbdb" strokecolor="#44546a">
                                    <v:stroke joinstyle="round"/>
                                    <v:textbox inset="1.50411mm,.75203mm,1.50411mm,.75203mm"/>
                                  </v:rect>
                                  <v:rect id="Rectangle 1412" o:spid="_x0000_s1917" style="position:absolute;left:951;width:94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" fillcolor="#dbdbdb" strokecolor="#44546a">
                                    <v:stroke joinstyle="round"/>
                                    <v:textbox inset="1.50411mm,.75203mm,1.50411mm,.75203mm"/>
                                  </v:rect>
                                  <v:rect id="Rectangle 1424" o:spid="_x0000_s1918" style="position:absolute;left:1902;width:94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" fillcolor="#44546a" strokecolor="#44546a">
                                    <v:stroke joinstyle="round"/>
                                    <v:textbox inset="1.50411mm,.75203mm,1.50411mm,.75203mm"/>
                                  </v:rect>
                                  <v:rect id="Rectangle 1448" o:spid="_x0000_s1919" style="position:absolute;left:3858;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" strokecolor="#44546a">
                                    <v:stroke joinstyle="round"/>
                                    <v:textbox inset="1.50411mm,.75203mm,1.50411mm,.75203mm"/>
                                  </v:rect>
                                  <v:rect id="Rectangle 1460" o:spid="_x0000_s1920" style="position:absolute;left:4809;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" strokecolor="#44546a">
                                    <v:stroke joinstyle="round"/>
                                    <v:textbox inset="1.50411mm,.75203mm,1.50411mm,.75203mm"/>
                                  </v:rect>
                                  <v:rect id="Rectangle 1472" o:spid="_x0000_s1921" style="position:absolute;left:5761;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" strokecolor="#44546a">
                                    <v:stroke joinstyle="round"/>
                                    <v:textbox inset="1.50411mm,.75203mm,1.50411mm,.75203mm"/>
                                  </v:rect>
                                  <v:rect id="Rectangle 1484" o:spid="_x0000_s1922" style="position:absolute;left:6712;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" strokecolor="#44546a">
                                    <v:stroke joinstyle="round"/>
                                    <v:textbox inset="1.50411mm,.75203mm,1.50411mm,.75203mm"/>
                                  </v:rect>
                                  <v:rect id="Rectangle 1496" o:spid="_x0000_s1923" style="position:absolute;left:7664;width:94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" strokecolor="#44546a">
                                    <v:stroke joinstyle="round"/>
                                    <v:textbox inset="1.50411mm,.75203mm,1.50411mm,.75203mm"/>
                                  </v:rect>
                                  <v:rect id="Rectangle 1508" o:spid="_x0000_s1924" style="position:absolute;left:8615;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" strokecolor="#44546a">
                                    <v:stroke joinstyle="round"/>
                                    <v:textbox inset="1.50411mm,.75203mm,1.50411mm,.75203mm"/>
                                  </v:rect>
                                  <v:rect id="Rectangle 1520" o:spid="_x0000_s1925" style="position:absolute;left:9566;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" strokecolor="#44546a">
                                    <v:stroke joinstyle="round"/>
                                    <v:textbox inset="1.50411mm,.75203mm,1.50411mm,.75203mm"/>
                                  </v:rect>
                                  <v:rect id="Rectangle 1532" o:spid="_x0000_s1926" style="position:absolute;left:10518;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" strokecolor="#44546a">
                                    <v:stroke joinstyle="round"/>
                                    <v:textbox inset="1.50411mm,.75203mm,1.50411mm,.75203mm"/>
                                  </v:rect>
                                  <v:rect id="Rectangle 1544" o:spid="_x0000_s1927" style="position:absolute;left:11469;width:94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" strokecolor="#44546a">
                                    <v:stroke joinstyle="round"/>
                                    <v:textbox inset="1.50411mm,.75203mm,1.50411mm,.75203mm"/>
                                  </v:rect>
                                  <v:rect id="Rectangle 1556" o:spid="_x0000_s1928" style="position:absolute;left:12421;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" strokecolor="#44546a">
                                    <v:stroke joinstyle="round"/>
                                    <v:textbox inset="1.50411mm,.75203mm,1.50411mm,.75203mm"/>
                                  </v:rect>
                                </v:group>
                                <v:group id="Group 3517" o:spid="_x0000_s1929" style="position:absolute;top:1374;width:13359;height:1413" coordsize="13359,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">
                                  <v:rect id="Rectangle 1401" o:spid="_x0000_s1930" style="position:absolute;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" fillcolor="#dbdbdb" strokecolor="#44546a">
                                    <v:stroke joinstyle="round"/>
                                    <v:textbox inset="1.50411mm,.75203mm,1.50411mm,.75203mm"/>
                                  </v:rect>
                                  <v:rect id="Rectangle 1413" o:spid="_x0000_s1931" style="position:absolute;left:951;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" fillcolor="#dbdbdb" strokecolor="#44546a">
                                    <v:stroke joinstyle="round"/>
                                    <v:textbox inset="1.50411mm,.75203mm,1.50411mm,.75203mm"/>
                                  </v:rect>
                                  <v:rect id="Rectangle 1425" o:spid="_x0000_s1932" style="position:absolute;left:1902;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" strokecolor="#44546a">
                                    <v:stroke joinstyle="round"/>
                                    <v:textbox inset="1.50411mm,.75203mm,1.50411mm,.75203mm"/>
                                  </v:rect>
                                  <v:rect id="Rectangle 1437" o:spid="_x0000_s1933" style="position:absolute;left:2907;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" strokecolor="#44546a">
                                    <v:stroke joinstyle="round"/>
                                    <v:textbox inset="1.50411mm,.75203mm,1.50411mm,.75203mm"/>
                                  </v:rect>
                                  <v:rect id="Rectangle 1449" o:spid="_x0000_s1934" style="position:absolute;left:3858;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" strokecolor="#44546a">
                                    <v:stroke joinstyle="round"/>
                                    <v:textbox inset="1.50411mm,.75203mm,1.50411mm,.75203mm"/>
                                  </v:rect>
                                  <v:rect id="Rectangle 1461" o:spid="_x0000_s1935" style="position:absolute;left:4809;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" strokecolor="#44546a">
                                    <v:stroke joinstyle="round"/>
                                    <v:textbox inset="1.50411mm,.75203mm,1.50411mm,.75203mm"/>
                                  </v:rect>
                                  <v:rect id="Rectangle 1473" o:spid="_x0000_s1936" style="position:absolute;left:5761;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" strokecolor="#44546a">
                                    <v:stroke joinstyle="round"/>
                                    <v:textbox inset="1.50411mm,.75203mm,1.50411mm,.75203mm"/>
                                  </v:rect>
                                  <v:rect id="Rectangle 1485" o:spid="_x0000_s1937" style="position:absolute;left:6712;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" strokecolor="#44546a">
                                    <v:stroke joinstyle="round"/>
                                    <v:textbox inset="1.50411mm,.75203mm,1.50411mm,.75203mm"/>
                                  </v:rect>
                                  <v:rect id="Rectangle 1497" o:spid="_x0000_s1938" style="position:absolute;left:7664;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" strokecolor="#44546a">
                                    <v:stroke joinstyle="round"/>
                                    <v:textbox inset="1.50411mm,.75203mm,1.50411mm,.75203mm"/>
                                  </v:rect>
                                  <v:rect id="Rectangle 1509" o:spid="_x0000_s1939" style="position:absolute;left:8615;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" strokecolor="#44546a">
                                    <v:stroke joinstyle="round"/>
                                    <v:textbox inset="1.50411mm,.75203mm,1.50411mm,.75203mm"/>
                                  </v:rect>
                                  <v:rect id="Rectangle 1521" o:spid="_x0000_s1940" style="position:absolute;left:9566;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" strokecolor="#44546a">
                                    <v:stroke joinstyle="round"/>
                                    <v:textbox inset="1.50411mm,.75203mm,1.50411mm,.75203mm"/>
                                  </v:rect>
                                  <v:rect id="Rectangle 1533" o:spid="_x0000_s1941" style="position:absolute;left:10518;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" strokecolor="#44546a">
                                    <v:stroke joinstyle="round"/>
                                    <v:textbox inset="1.50411mm,.75203mm,1.50411mm,.75203mm"/>
                                  </v:rect>
                                  <v:rect id="Rectangle 1545" o:spid="_x0000_s1942" style="position:absolute;left:11469;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" strokecolor="#44546a">
                                    <v:stroke joinstyle="round"/>
                                    <v:textbox inset="1.50411mm,.75203mm,1.50411mm,.75203mm"/>
                                  </v:rect>
                                  <v:rect id="Rectangle 1557" o:spid="_x0000_s1943" style="position:absolute;left:12421;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" strokecolor="#44546a">
                                    <v:stroke joinstyle="round"/>
                                    <v:textbox inset="1.50411mm,.75203mm,1.50411mm,.75203mm"/>
                                  </v:rect>
                                </v:group>
                                <v:group id="Group 3532" o:spid="_x0000_s1944" style="position:absolute;top:2801;width:13359;height:1413" coordsize="13359,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">
                                  <v:rect id="Rectangle 1402" o:spid="_x0000_s1945" style="position:absolute;width:946;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" fillcolor="#dbdbdb" strokecolor="#44546a">
                                    <v:stroke joinstyle="round"/>
                                    <v:textbox inset="1.50411mm,.75203mm,1.50411mm,.75203mm"/>
                                  </v:rect>
                                  <v:rect id="Rectangle 1414" o:spid="_x0000_s1946" style="position:absolute;left:951;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" fillcolor="#dbdbdb" strokecolor="#44546a">
                                    <v:stroke joinstyle="round"/>
                                    <v:textbox inset="1.50411mm,.75203mm,1.50411mm,.75203mm"/>
                                  </v:rect>
                                  <v:rect id="Rectangle 1426" o:spid="_x0000_s1947" style="position:absolute;left:1902;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" fillcolor="white [3212]" strokecolor="#44546a">
                                    <v:stroke joinstyle="round"/>
                                    <v:textbox inset="1.50411mm,.75203mm,1.50411mm,.75203mm"/>
                                  </v:rect>
                                  <v:rect id="Rectangle 1438" o:spid="_x0000_s1948" style="position:absolute;left:2907;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" fillcolor="#c2d69b [1942]" strokecolor="#44546a">
                                    <v:stroke joinstyle="round"/>
                                    <v:textbox inset="1.50411mm,.75203mm,1.50411mm,.75203mm"/>
                                  </v:rect>
                                  <v:rect id="Rectangle 1462" o:spid="_x0000_s1949" style="position:absolute;left:4809;width:93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" fillcolor="#c2d69b [1942]" strokecolor="#44546a">
                                    <v:stroke joinstyle="round"/>
                                    <v:textbox inset="1.50411mm,.75203mm,1.50411mm,.75203mm"/>
                                  </v:rect>
                                  <v:rect id="Rectangle 1474" o:spid="_x0000_s1950" style="position:absolute;left:5761;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" fillcolor="#c2d69b [1942]" strokecolor="#44546a">
                                    <v:stroke joinstyle="round"/>
                                    <v:textbox inset="1.50411mm,.75203mm,1.50411mm,.75203mm"/>
                                  </v:rect>
                                  <v:rect id="Rectangle 1486" o:spid="_x0000_s1951" style="position:absolute;left:6712;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" fillcolor="#c2d69b [1942]" strokecolor="#44546a">
                                    <v:stroke joinstyle="round"/>
                                    <v:textbox inset="1.50411mm,.75203mm,1.50411mm,.75203mm"/>
                                  </v:rect>
                                  <v:rect id="Rectangle 1498" o:spid="_x0000_s1952" style="position:absolute;left:7664;width:941;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" fillcolor="#c2d69b [1942]" strokecolor="#44546a">
                                    <v:stroke joinstyle="round"/>
                                    <v:textbox inset="1.50411mm,.75203mm,1.50411mm,.75203mm"/>
                                  </v:rect>
                                  <v:rect id="Rectangle 1510" o:spid="_x0000_s1953" style="position:absolute;left:8615;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" fillcolor="#c2d69b [1942]" strokecolor="#44546a">
                                    <v:stroke joinstyle="round"/>
                                    <v:textbox inset="1.50411mm,.75203mm,1.50411mm,.75203mm"/>
                                  </v:rect>
                                  <v:rect id="Rectangle 1522" o:spid="_x0000_s1954" style="position:absolute;left:9566;width:93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" fillcolor="#c2d69b [1942]" strokecolor="#44546a">
                                    <v:stroke joinstyle="round"/>
                                    <v:textbox inset="1.50411mm,.75203mm,1.50411mm,.75203mm"/>
                                  </v:rect>
                                  <v:rect id="Rectangle 1534" o:spid="_x0000_s1955" style="position:absolute;left:10518;width:93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" fillcolor="#c2d69b [1942]" strokecolor="#44546a">
                                    <v:stroke joinstyle="round"/>
                                    <v:textbox inset="1.50411mm,.75203mm,1.50411mm,.75203mm"/>
                                  </v:rect>
                                  <v:rect id="Rectangle 1546" o:spid="_x0000_s1956" style="position:absolute;left:11469;width:94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" fillcolor="#c2d69b [1942]" strokecolor="#44546a">
                                    <v:stroke joinstyle="round"/>
                                    <v:textbox inset="1.50411mm,.75203mm,1.50411mm,.75203mm"/>
                                  </v:rect>
                                  <v:rect id="Rectangle 1558" o:spid="_x0000_s1957" style="position:absolute;left:12421;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" fillcolor="#c2d69b [1942]" strokecolor="#44546a">
                                    <v:stroke joinstyle="round"/>
                                    <v:textbox inset="1.50411mm,.75203mm,1.50411mm,.75203mm"/>
                                  </v:rect>
                                </v:group>
                                <v:group id="Group 3546" o:spid="_x0000_s1958" style="position:absolute;top:4228;width:13355;height:1413" coordsize="13355,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">
                                  <v:rect id="Rectangle 1403" o:spid="_x0000_s1959" style="position:absolute;width:942;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" fillcolor="#dbdbdb" strokecolor="#44546a">
                                    <v:stroke joinstyle="round"/>
                                    <v:textbox inset="1.50411mm,.75203mm,1.50411mm,.75203mm"/>
                                  </v:rect>
                                  <v:rect id="Rectangle 1415" o:spid="_x0000_s1960" style="position:absolute;left:951;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" fillcolor="#dbdbdb" strokecolor="#44546a">
                                    <v:stroke joinstyle="round"/>
                                    <v:textbox inset="1.50411mm,.75203mm,1.50411mm,.75203mm"/>
                                  </v:rect>
                                  <v:rect id="Rectangle 1427" o:spid="_x0000_s1961" style="position:absolute;left:1902;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" strokecolor="#44546a">
                                    <v:stroke joinstyle="round"/>
                                    <v:textbox inset="1.50411mm,.75203mm,1.50411mm,.75203mm"/>
                                  </v:rect>
                                  <v:rect id="Rectangle 1439" o:spid="_x0000_s1962" style="position:absolute;left:2907;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" strokecolor="#44546a">
                                    <v:stroke joinstyle="round"/>
                                    <v:textbox inset="1.50411mm,.75203mm,1.50411mm,.75203mm"/>
                                  </v:rect>
                                  <v:rect id="Rectangle 1451" o:spid="_x0000_s1963" style="position:absolute;left:3858;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" strokecolor="#44546a">
                                    <v:stroke joinstyle="round"/>
                                    <v:textbox inset="1.50411mm,.75203mm,1.50411mm,.75203mm"/>
                                  </v:rect>
                                  <v:rect id="Rectangle 1463" o:spid="_x0000_s1964" style="position:absolute;left:4809;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" strokecolor="#44546a">
                                    <v:stroke joinstyle="round"/>
                                    <v:textbox inset="1.50411mm,.75203mm,1.50411mm,.75203mm"/>
                                  </v:rect>
                                  <v:rect id="Rectangle 1475" o:spid="_x0000_s1965" style="position:absolute;left:5761;width:93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" strokecolor="#44546a">
                                    <v:stroke joinstyle="round"/>
                                    <v:textbox inset="1.50411mm,.75203mm,1.50411mm,.75203mm"/>
                                  </v:rect>
                                  <v:rect id="Rectangle 1487" o:spid="_x0000_s1966" style="position:absolute;left:6712;width:931;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" strokecolor="#44546a">
                                    <v:stroke joinstyle="round"/>
                                    <v:textbox inset="1.50411mm,.75203mm,1.50411mm,.75203mm"/>
                                  </v:rect>
                                  <v:rect id="Rectangle 1499" o:spid="_x0000_s1967" style="position:absolute;left:766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" strokecolor="#44546a">
                                    <v:stroke joinstyle="round"/>
                                    <v:textbox inset="1.50411mm,.75203mm,1.50411mm,.75203mm"/>
                                  </v:rect>
                                  <v:rect id="Rectangle 1511" o:spid="_x0000_s1968" style="position:absolute;left:8615;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" strokecolor="#44546a">
                                    <v:stroke joinstyle="round"/>
                                    <v:textbox inset="1.50411mm,.75203mm,1.50411mm,.75203mm"/>
                                  </v:rect>
                                  <v:rect id="Rectangle 1523" o:spid="_x0000_s1969" style="position:absolute;left:9566;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" strokecolor="#44546a">
                                    <v:stroke joinstyle="round"/>
                                    <v:textbox inset="1.50411mm,.75203mm,1.50411mm,.75203mm"/>
                                  </v:rect>
                                  <v:rect id="Rectangle 1535" o:spid="_x0000_s1970" style="position:absolute;left:10518;width:92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" strokecolor="#44546a">
                                    <v:stroke joinstyle="round"/>
                                    <v:textbox inset="1.50411mm,.75203mm,1.50411mm,.75203mm"/>
                                  </v:rect>
                                  <v:rect id="Rectangle 1547" o:spid="_x0000_s1971" style="position:absolute;left:11469;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" strokecolor="#44546a">
                                    <v:stroke joinstyle="round"/>
                                    <v:textbox inset="1.50411mm,.75203mm,1.50411mm,.75203mm"/>
                                  </v:rect>
                                  <v:rect id="Rectangle 1559" o:spid="_x0000_s1972" style="position:absolute;left:12421;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" strokecolor="#44546a">
                                    <v:stroke joinstyle="round"/>
                                    <v:textbox inset="1.50411mm,.75203mm,1.50411mm,.75203mm"/>
                                  </v:rect>
                                </v:group>
                                <v:group id="Group 3561" o:spid="_x0000_s1973" style="position:absolute;top:5602;width:13359;height:1413" coordsize="13359,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">
                                  <v:rect id="Rectangle 1404" o:spid="_x0000_s1974" style="position:absolute;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" fillcolor="#dbdbdb" strokecolor="#44546a">
                                    <v:stroke joinstyle="round"/>
                                    <v:textbox inset="1.50411mm,.75203mm,1.50411mm,.75203mm"/>
                                  </v:rect>
                                  <v:rect id="Rectangle 1416" o:spid="_x0000_s1975" style="position:absolute;left:951;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" fillcolor="#dbdbdb" strokecolor="#44546a">
                                    <v:stroke joinstyle="round"/>
                                    <v:textbox inset="1.50411mm,.75203mm,1.50411mm,.75203mm"/>
                                  </v:rect>
                                  <v:rect id="Rectangle 1428" o:spid="_x0000_s1976" style="position:absolute;left:1902;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" fillcolor="#44546a" strokecolor="#44546a">
                                    <v:stroke joinstyle="round"/>
                                    <v:textbox inset="1.50411mm,.75203mm,1.50411mm,.75203mm"/>
                                  </v:rect>
                                  <v:rect id="Rectangle 1440" o:spid="_x0000_s1977" style="position:absolute;left:2907;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" strokecolor="#44546a">
                                    <v:stroke joinstyle="round"/>
                                    <v:textbox inset="1.50411mm,.75203mm,1.50411mm,.75203mm"/>
                                  </v:rect>
                                  <v:rect id="Rectangle 1452" o:spid="_x0000_s1978" style="position:absolute;left:3858;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" strokecolor="#44546a">
                                    <v:stroke joinstyle="round"/>
                                    <v:textbox inset="1.50411mm,.75203mm,1.50411mm,.75203mm"/>
                                  </v:rect>
                                  <v:rect id="Rectangle 1464" o:spid="_x0000_s1979" style="position:absolute;left:4809;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" strokecolor="#44546a">
                                    <v:stroke joinstyle="round"/>
                                    <v:textbox inset="1.50411mm,.75203mm,1.50411mm,.75203mm"/>
                                  </v:rect>
                                  <v:rect id="Rectangle 1476" o:spid="_x0000_s1980" style="position:absolute;left:5761;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" strokecolor="#44546a">
                                    <v:stroke joinstyle="round"/>
                                    <v:textbox inset="1.50411mm,.75203mm,1.50411mm,.75203mm"/>
                                  </v:rect>
                                  <v:rect id="Rectangle 1488" o:spid="_x0000_s1981" style="position:absolute;left:6712;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" strokecolor="#44546a">
                                    <v:stroke joinstyle="round"/>
                                    <v:textbox inset="1.50411mm,.75203mm,1.50411mm,.75203mm"/>
                                  </v:rect>
                                  <v:rect id="Rectangle 1500" o:spid="_x0000_s1982" style="position:absolute;left:7664;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" strokecolor="#44546a">
                                    <v:stroke joinstyle="round"/>
                                    <v:textbox inset="1.50411mm,.75203mm,1.50411mm,.75203mm"/>
                                  </v:rect>
                                  <v:rect id="Rectangle 1512" o:spid="_x0000_s1983" style="position:absolute;left:8615;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" strokecolor="#44546a">
                                    <v:stroke joinstyle="round"/>
                                    <v:textbox inset="1.50411mm,.75203mm,1.50411mm,.75203mm"/>
                                  </v:rect>
                                  <v:rect id="Rectangle 1524" o:spid="_x0000_s1984" style="position:absolute;left:9566;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" strokecolor="#44546a">
                                    <v:stroke joinstyle="round"/>
                                    <v:textbox inset="1.50411mm,.75203mm,1.50411mm,.75203mm"/>
                                  </v:rect>
                                  <v:rect id="Rectangle 1536" o:spid="_x0000_s1985" style="position:absolute;left:10518;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" strokecolor="#44546a">
                                    <v:stroke joinstyle="round"/>
                                    <v:textbox inset="1.50411mm,.75203mm,1.50411mm,.75203mm"/>
                                  </v:rect>
                                  <v:rect id="Rectangle 1548" o:spid="_x0000_s1986" style="position:absolute;left:11469;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" strokecolor="#44546a">
                                    <v:stroke joinstyle="round"/>
                                    <v:textbox inset="1.50411mm,.75203mm,1.50411mm,.75203mm"/>
                                  </v:rect>
                                  <v:rect id="Rectangle 1560" o:spid="_x0000_s1987" style="position:absolute;left:12421;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" strokecolor="#44546a">
                                    <v:stroke joinstyle="round"/>
                                    <v:textbox inset="1.50411mm,.75203mm,1.50411mm,.75203mm"/>
                                  </v:rect>
                                </v:group>
                                <v:group id="Group 3576" o:spid="_x0000_s1988" style="position:absolute;top:6976;width:13355;height:1414" coordsize="13355,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">
                                  <v:rect id="Rectangle 1405" o:spid="_x0000_s1989" style="position:absolute;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" fillcolor="#dbdbdb" strokecolor="#44546a">
                                    <v:stroke joinstyle="round"/>
                                    <v:textbox inset="1.50411mm,.75203mm,1.50411mm,.75203mm"/>
                                  </v:rect>
                                  <v:rect id="Rectangle 1417" o:spid="_x0000_s1990" style="position:absolute;left:100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" fillcolor="#dbdbdb" strokecolor="#44546a">
                                    <v:stroke joinstyle="round"/>
                                    <v:textbox inset="1.50411mm,.75203mm,1.50411mm,.75203mm"/>
                                  </v:rect>
                                  <v:rect id="Rectangle 1429" o:spid="_x0000_s1991" style="position:absolute;left:1955;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" strokecolor="#44546a">
                                    <v:stroke joinstyle="round"/>
                                    <v:textbox inset="1.50411mm,.75203mm,1.50411mm,.75203mm"/>
                                  </v:rect>
                                  <v:rect id="Rectangle 1441" o:spid="_x0000_s1992" style="position:absolute;left:2907;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" strokecolor="#44546a">
                                    <v:stroke joinstyle="round"/>
                                    <v:textbox inset="1.50411mm,.75203mm,1.50411mm,.75203mm"/>
                                  </v:rect>
                                  <v:rect id="Rectangle 1453" o:spid="_x0000_s1993" style="position:absolute;left:3858;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" strokecolor="#44546a">
                                    <v:stroke joinstyle="round"/>
                                    <v:textbox inset="1.50411mm,.75203mm,1.50411mm,.75203mm"/>
                                  </v:rect>
                                  <v:rect id="Rectangle 1465" o:spid="_x0000_s1994" style="position:absolute;left:4809;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" strokecolor="#44546a">
                                    <v:stroke joinstyle="round"/>
                                    <v:textbox inset="1.50411mm,.75203mm,1.50411mm,.75203mm"/>
                                  </v:rect>
                                  <v:rect id="Rectangle 1477" o:spid="_x0000_s1995" style="position:absolute;left:5761;width:93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" strokecolor="#44546a">
                                    <v:stroke joinstyle="round"/>
                                    <v:textbox inset="1.50411mm,.75203mm,1.50411mm,.75203mm"/>
                                  </v:rect>
                                  <v:rect id="Rectangle 1489" o:spid="_x0000_s1996" style="position:absolute;left:6712;width:931;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" strokecolor="#44546a">
                                    <v:stroke joinstyle="round"/>
                                    <v:textbox inset="1.50411mm,.75203mm,1.50411mm,.75203mm"/>
                                  </v:rect>
                                  <v:rect id="Rectangle 1501" o:spid="_x0000_s1997" style="position:absolute;left:766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" strokecolor="#44546a">
                                    <v:stroke joinstyle="round"/>
                                    <v:textbox inset="1.50411mm,.75203mm,1.50411mm,.75203mm"/>
                                  </v:rect>
                                  <v:rect id="Rectangle 1513" o:spid="_x0000_s1998" style="position:absolute;left:8615;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" strokecolor="#44546a">
                                    <v:stroke joinstyle="round"/>
                                    <v:textbox inset="1.50411mm,.75203mm,1.50411mm,.75203mm"/>
                                  </v:rect>
                                  <v:rect id="Rectangle 1525" o:spid="_x0000_s1999" style="position:absolute;left:9566;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" strokecolor="#44546a">
                                    <v:stroke joinstyle="round"/>
                                    <v:textbox inset="1.50411mm,.75203mm,1.50411mm,.75203mm"/>
                                  </v:rect>
                                  <v:rect id="Rectangle 1537" o:spid="_x0000_s2000" style="position:absolute;left:10518;width:92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" strokecolor="#44546a">
                                    <v:stroke joinstyle="round"/>
                                    <v:textbox inset="1.50411mm,.75203mm,1.50411mm,.75203mm"/>
                                  </v:rect>
                                  <v:rect id="Rectangle 1549" o:spid="_x0000_s2001" style="position:absolute;left:11469;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" strokecolor="#44546a">
                                    <v:stroke joinstyle="round"/>
                                    <v:textbox inset="1.50411mm,.75203mm,1.50411mm,.75203mm"/>
                                  </v:rect>
                                  <v:rect id="Rectangle 1561" o:spid="_x0000_s2002" style="position:absolute;left:12421;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" strokecolor="#44546a">
                                    <v:stroke joinstyle="round"/>
                                    <v:textbox inset="1.50411mm,.75203mm,1.50411mm,.75203mm"/>
                                  </v:rect>
                                </v:group>
                                <v:group id="Group 3591" o:spid="_x0000_s2003" style="position:absolute;top:8404;width:13359;height:1413" coordsize="13359,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">
                                  <v:rect id="Rectangle 1406" o:spid="_x0000_s2004" style="position:absolute;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" fillcolor="#dbdbdb" strokecolor="#44546a">
                                    <v:stroke joinstyle="round"/>
                                    <v:textbox inset="1.50411mm,.75203mm,1.50411mm,.75203mm"/>
                                  </v:rect>
                                  <v:rect id="Rectangle 1418" o:spid="_x0000_s2005" style="position:absolute;left:1004;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" fillcolor="#dbdbdb" strokecolor="#44546a">
                                    <v:stroke joinstyle="round"/>
                                    <v:textbox inset="1.50411mm,.75203mm,1.50411mm,.75203mm"/>
                                  </v:rect>
                                  <v:rect id="Rectangle 1430" o:spid="_x0000_s2006" style="position:absolute;left:1955;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" fillcolor="white [3212]" strokecolor="#44546a">
                                    <v:stroke joinstyle="round"/>
                                    <v:textbox inset="1.50411mm,.75203mm,1.50411mm,.75203mm"/>
                                  </v:rect>
                                  <v:rect id="Rectangle 1442" o:spid="_x0000_s2007" style="position:absolute;left:2907;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" fillcolor="white [3212]" strokecolor="#44546a">
                                    <v:stroke joinstyle="round"/>
                                    <v:textbox inset="1.50411mm,.75203mm,1.50411mm,.75203mm"/>
                                  </v:rect>
                                  <v:rect id="Rectangle 1454" o:spid="_x0000_s2008" style="position:absolute;left:3858;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" fillcolor="white [3212]" strokecolor="#44546a">
                                    <v:stroke joinstyle="round"/>
                                    <v:textbox inset="1.50411mm,.75203mm,1.50411mm,.75203mm"/>
                                  </v:rect>
                                  <v:rect id="Rectangle 1466" o:spid="_x0000_s2009" style="position:absolute;left:4809;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" fillcolor="white [3212]" strokecolor="#44546a">
                                    <v:stroke joinstyle="round"/>
                                    <v:textbox inset="1.50411mm,.75203mm,1.50411mm,.75203mm"/>
                                  </v:rect>
                                  <v:rect id="Rectangle 1478" o:spid="_x0000_s2010" style="position:absolute;left:5761;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" fillcolor="white [3212]" strokecolor="#44546a">
                                    <v:stroke joinstyle="round"/>
                                    <v:textbox inset="1.50411mm,.75203mm,1.50411mm,.75203mm"/>
                                  </v:rect>
                                  <v:rect id="Rectangle 1490" o:spid="_x0000_s2011" style="position:absolute;left:6712;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" fillcolor="white [3212]" strokecolor="#44546a">
                                    <v:stroke joinstyle="round"/>
                                    <v:textbox inset="1.50411mm,.75203mm,1.50411mm,.75203mm"/>
                                  </v:rect>
                                  <v:rect id="Rectangle 1502" o:spid="_x0000_s2012" style="position:absolute;left:7664;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" fillcolor="white [3212]" strokecolor="#44546a">
                                    <v:stroke joinstyle="round"/>
                                    <v:textbox inset="1.50411mm,.75203mm,1.50411mm,.75203mm"/>
                                  </v:rect>
                                  <v:rect id="Rectangle 1514" o:spid="_x0000_s2013" style="position:absolute;left:8615;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" fillcolor="white [3212]" strokecolor="#44546a">
                                    <v:stroke joinstyle="round"/>
                                    <v:textbox inset="1.50411mm,.75203mm,1.50411mm,.75203mm"/>
                                  </v:rect>
                                  <v:rect id="Rectangle 1526" o:spid="_x0000_s2014" style="position:absolute;left:9566;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" fillcolor="white [3212]" strokecolor="#44546a">
                                    <v:stroke joinstyle="round"/>
                                    <v:textbox inset="1.50411mm,.75203mm,1.50411mm,.75203mm"/>
                                  </v:rect>
                                  <v:rect id="Rectangle 1538" o:spid="_x0000_s2015" style="position:absolute;left:10518;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" fillcolor="white [3212]" strokecolor="#44546a">
                                    <v:stroke joinstyle="round"/>
                                    <v:textbox inset="1.50411mm,.75203mm,1.50411mm,.75203mm"/>
                                  </v:rect>
                                  <v:rect id="Rectangle 1550" o:spid="_x0000_s2016" style="position:absolute;left:11469;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" fillcolor="white [3212]" strokecolor="#44546a">
                                    <v:stroke joinstyle="round"/>
                                    <v:textbox inset="1.50411mm,.75203mm,1.50411mm,.75203mm"/>
                                  </v:rect>
                                  <v:rect id="Rectangle 1562" o:spid="_x0000_s2017" style="position:absolute;left:12421;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" fillcolor="white [3212]" strokecolor="#44546a">
                                    <v:stroke joinstyle="round"/>
                                    <v:textbox inset="1.50411mm,.75203mm,1.50411mm,.75203mm"/>
                                  </v:rect>
                                </v:group>
                                <v:group id="Group 3606" o:spid="_x0000_s2018" style="position:absolute;top:9831;width:13355;height:1413" coordsize="13355,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">
                                  <v:rect id="Rectangle 1407" o:spid="_x0000_s2019" style="position:absolute;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" fillcolor="#dbdbdb" strokecolor="#44546a">
                                    <v:stroke joinstyle="round"/>
                                    <v:textbox inset="1.50411mm,.75203mm,1.50411mm,.75203mm"/>
                                  </v:rect>
                                  <v:rect id="Rectangle 1419" o:spid="_x0000_s2020" style="position:absolute;left:100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" fillcolor="#dbdbdb" strokecolor="#44546a">
                                    <v:stroke joinstyle="round"/>
                                    <v:textbox inset="1.50411mm,.75203mm,1.50411mm,.75203mm"/>
                                  </v:rect>
                                  <v:rect id="Rectangle 1431" o:spid="_x0000_s2021" style="position:absolute;left:1955;width:93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" strokecolor="#44546a">
                                    <v:stroke joinstyle="round"/>
                                    <v:textbox inset="1.50411mm,.75203mm,1.50411mm,.75203mm"/>
                                  </v:rect>
                                  <v:rect id="Rectangle 1443" o:spid="_x0000_s2022" style="position:absolute;left:2907;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" strokecolor="#44546a">
                                    <v:stroke joinstyle="round"/>
                                    <v:textbox inset="1.50411mm,.75203mm,1.50411mm,.75203mm"/>
                                  </v:rect>
                                  <v:rect id="Rectangle 1455" o:spid="_x0000_s2023" style="position:absolute;left:3858;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" strokecolor="#44546a">
                                    <v:stroke joinstyle="round"/>
                                    <v:textbox inset="1.50411mm,.75203mm,1.50411mm,.75203mm"/>
                                  </v:rect>
                                  <v:rect id="Rectangle 1467" o:spid="_x0000_s2024" style="position:absolute;left:4809;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" strokecolor="#44546a">
                                    <v:stroke joinstyle="round"/>
                                    <v:textbox inset="1.50411mm,.75203mm,1.50411mm,.75203mm"/>
                                  </v:rect>
                                  <v:rect id="Rectangle 1479" o:spid="_x0000_s2025" style="position:absolute;left:5761;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" strokecolor="#44546a">
                                    <v:stroke joinstyle="round"/>
                                    <v:textbox inset="1.50411mm,.75203mm,1.50411mm,.75203mm"/>
                                  </v:rect>
                                  <v:rect id="Rectangle 1491" o:spid="_x0000_s2026" style="position:absolute;left:6712;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" strokecolor="#44546a">
                                    <v:stroke joinstyle="round"/>
                                    <v:textbox inset="1.50411mm,.75203mm,1.50411mm,.75203mm"/>
                                  </v:rect>
                                  <v:rect id="Rectangle 1503" o:spid="_x0000_s2027" style="position:absolute;left:766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" strokecolor="#44546a">
                                    <v:stroke joinstyle="round"/>
                                    <v:textbox inset="1.50411mm,.75203mm,1.50411mm,.75203mm"/>
                                  </v:rect>
                                  <v:rect id="Rectangle 1515" o:spid="_x0000_s2028" style="position:absolute;left:8615;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" strokecolor="#44546a">
                                    <v:stroke joinstyle="round"/>
                                    <v:textbox inset="1.50411mm,.75203mm,1.50411mm,.75203mm"/>
                                  </v:rect>
                                  <v:rect id="Rectangle 1527" o:spid="_x0000_s2029" style="position:absolute;left:9566;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" strokecolor="#44546a">
                                    <v:stroke joinstyle="round"/>
                                    <v:textbox inset="1.50411mm,.75203mm,1.50411mm,.75203mm"/>
                                  </v:rect>
                                  <v:rect id="Rectangle 1539" o:spid="_x0000_s2030" style="position:absolute;left:10518;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" strokecolor="#44546a">
                                    <v:stroke joinstyle="round"/>
                                    <v:textbox inset="1.50411mm,.75203mm,1.50411mm,.75203mm"/>
                                  </v:rect>
                                  <v:rect id="Rectangle 1551" o:spid="_x0000_s2031" style="position:absolute;left:11469;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" strokecolor="#44546a">
                                    <v:stroke joinstyle="round"/>
                                    <v:textbox inset="1.50411mm,.75203mm,1.50411mm,.75203mm"/>
                                  </v:rect>
                                  <v:rect id="Rectangle 1563" o:spid="_x0000_s2032" style="position:absolute;left:12421;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" strokecolor="#44546a">
                                    <v:stroke joinstyle="round"/>
                                    <v:textbox inset="1.50411mm,.75203mm,1.50411mm,.75203mm"/>
                                  </v:rect>
                                </v:group>
                                <v:group id="Group 3621" o:spid="_x0000_s2033" style="position:absolute;top:11258;width:13355;height:1413" coordsize="13355,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">
                                  <v:rect id="Rectangle 1408" o:spid="_x0000_s2034" style="position:absolute;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" fillcolor="#dbdbdb" strokecolor="#44546a">
                                    <v:stroke joinstyle="round"/>
                                    <v:textbox inset="1.50411mm,.75203mm,1.50411mm,.75203mm"/>
                                  </v:rect>
                                  <v:rect id="Rectangle 1420" o:spid="_x0000_s2035" style="position:absolute;left:100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" fillcolor="#dbdbdb" strokecolor="#44546a">
                                    <v:stroke joinstyle="round"/>
                                    <v:textbox inset="1.50411mm,.75203mm,1.50411mm,.75203mm"/>
                                  </v:rect>
                                  <v:rect id="Rectangle 1432" o:spid="_x0000_s2036" style="position:absolute;left:1955;width:93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" fillcolor="#44546a" strokecolor="#44546a">
                                    <v:stroke joinstyle="round"/>
                                    <v:textbox inset="1.50411mm,.75203mm,1.50411mm,.75203mm"/>
                                  </v:rect>
                                  <v:rect id="Rectangle 1444" o:spid="_x0000_s2037" style="position:absolute;left:2907;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" strokecolor="#44546a">
                                    <v:stroke joinstyle="round"/>
                                    <v:textbox inset="1.50411mm,.75203mm,1.50411mm,.75203mm"/>
                                  </v:rect>
                                  <v:rect id="Rectangle 1456" o:spid="_x0000_s2038" style="position:absolute;left:3858;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" strokecolor="#44546a">
                                    <v:stroke joinstyle="round"/>
                                    <v:textbox inset="1.50411mm,.75203mm,1.50411mm,.75203mm"/>
                                  </v:rect>
                                  <v:rect id="Rectangle 1468" o:spid="_x0000_s2039" style="position:absolute;left:4809;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" strokecolor="#44546a">
                                    <v:stroke joinstyle="round"/>
                                    <v:textbox inset="1.50411mm,.75203mm,1.50411mm,.75203mm"/>
                                  </v:rect>
                                  <v:rect id="Rectangle 1480" o:spid="_x0000_s2040" style="position:absolute;left:5761;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" strokecolor="#44546a">
                                    <v:stroke joinstyle="round"/>
                                    <v:textbox inset="1.50411mm,.75203mm,1.50411mm,.75203mm"/>
                                  </v:rect>
                                  <v:rect id="Rectangle 1492" o:spid="_x0000_s2041" style="position:absolute;left:6712;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" strokecolor="#44546a">
                                    <v:stroke joinstyle="round"/>
                                    <v:textbox inset="1.50411mm,.75203mm,1.50411mm,.75203mm"/>
                                  </v:rect>
                                  <v:rect id="Rectangle 1504" o:spid="_x0000_s2042" style="position:absolute;left:766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" strokecolor="#44546a">
                                    <v:stroke joinstyle="round"/>
                                    <v:textbox inset="1.50411mm,.75203mm,1.50411mm,.75203mm"/>
                                  </v:rect>
                                  <v:rect id="Rectangle 1516" o:spid="_x0000_s2043" style="position:absolute;left:8615;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" strokecolor="#44546a">
                                    <v:stroke joinstyle="round"/>
                                    <v:textbox inset="1.50411mm,.75203mm,1.50411mm,.75203mm"/>
                                  </v:rect>
                                  <v:rect id="Rectangle 1528" o:spid="_x0000_s2044" style="position:absolute;left:9566;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" strokecolor="#44546a">
                                    <v:stroke joinstyle="round"/>
                                    <v:textbox inset="1.50411mm,.75203mm,1.50411mm,.75203mm"/>
                                  </v:rect>
                                  <v:rect id="Rectangle 1540" o:spid="_x0000_s2045" style="position:absolute;left:10518;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" strokecolor="#44546a">
                                    <v:stroke joinstyle="round"/>
                                    <v:textbox inset="1.50411mm,.75203mm,1.50411mm,.75203mm"/>
                                  </v:rect>
                                  <v:rect id="Rectangle 1552" o:spid="_x0000_s2046" style="position:absolute;left:11469;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" strokecolor="#44546a">
                                    <v:stroke joinstyle="round"/>
                                    <v:textbox inset="1.50411mm,.75203mm,1.50411mm,.75203mm"/>
                                  </v:rect>
                                  <v:rect id="Rectangle 1564" o:spid="_x0000_s2047" style="position:absolute;left:12421;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" strokecolor="#44546a">
                                    <v:stroke joinstyle="round"/>
                                    <v:textbox inset="1.50411mm,.75203mm,1.50411mm,.75203mm"/>
                                  </v:rect>
                                </v:group>
                                <v:group id="Group 3636" o:spid="_x0000_s2048" style="position:absolute;top:12632;width:13351;height:1413" coordsize="13351,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">
                                  <v:rect id="Rectangle 1409" o:spid="_x0000_s2049" style="position:absolute;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" fillcolor="#dbdbdb" strokecolor="#44546a">
                                    <v:stroke joinstyle="round"/>
                                    <v:textbox inset="1.50411mm,.75203mm,1.50411mm,.75203mm"/>
                                  </v:rect>
                                  <v:rect id="Rectangle 1421" o:spid="_x0000_s2050" style="position:absolute;left:1004;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" fillcolor="#dbdbdb" strokecolor="#44546a">
                                    <v:stroke joinstyle="round"/>
                                    <v:textbox inset="1.50411mm,.75203mm,1.50411mm,.75203mm"/>
                                  </v:rect>
                                  <v:rect id="Rectangle 1433" o:spid="_x0000_s2051" style="position:absolute;left:1955;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" strokecolor="#44546a">
                                    <v:stroke joinstyle="round"/>
                                    <v:textbox inset="1.50411mm,.75203mm,1.50411mm,.75203mm"/>
                                  </v:rect>
                                  <v:rect id="Rectangle 1445" o:spid="_x0000_s2052" style="position:absolute;left:2907;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" strokecolor="#44546a">
                                    <v:stroke joinstyle="round"/>
                                    <v:textbox inset="1.50411mm,.75203mm,1.50411mm,.75203mm"/>
                                  </v:rect>
                                  <v:rect id="Rectangle 1457" o:spid="_x0000_s2053" style="position:absolute;left:3858;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" strokecolor="#44546a">
                                    <v:stroke joinstyle="round"/>
                                    <v:textbox inset="1.50411mm,.75203mm,1.50411mm,.75203mm"/>
                                  </v:rect>
                                  <v:rect id="Rectangle 1469" o:spid="_x0000_s2054" style="position:absolute;left:4809;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" strokecolor="#44546a">
                                    <v:stroke joinstyle="round"/>
                                    <v:textbox inset="1.50411mm,.75203mm,1.50411mm,.75203mm"/>
                                  </v:rect>
                                  <v:rect id="Rectangle 1481" o:spid="_x0000_s2055" style="position:absolute;left:5761;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" strokecolor="#44546a">
                                    <v:stroke joinstyle="round"/>
                                    <v:textbox inset="1.50411mm,.75203mm,1.50411mm,.75203mm"/>
                                  </v:rect>
                                  <v:rect id="Rectangle 1493" o:spid="_x0000_s2056" style="position:absolute;left:6712;width:92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" strokecolor="#44546a">
                                    <v:stroke joinstyle="round"/>
                                    <v:textbox inset="1.50411mm,.75203mm,1.50411mm,.75203mm"/>
                                  </v:rect>
                                  <v:rect id="Rectangle 1505" o:spid="_x0000_s2057" style="position:absolute;left:7664;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" strokecolor="#44546a">
                                    <v:stroke joinstyle="round"/>
                                    <v:textbox inset="1.50411mm,.75203mm,1.50411mm,.75203mm"/>
                                  </v:rect>
                                  <v:rect id="Rectangle 1517" o:spid="_x0000_s2058" style="position:absolute;left:8615;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" strokecolor="#44546a">
                                    <v:stroke joinstyle="round"/>
                                    <v:textbox inset="1.50411mm,.75203mm,1.50411mm,.75203mm"/>
                                  </v:rect>
                                  <v:rect id="Rectangle 1529" o:spid="_x0000_s2059" style="position:absolute;left:9566;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" strokecolor="#44546a">
                                    <v:stroke joinstyle="round"/>
                                    <v:textbox inset="1.50411mm,.75203mm,1.50411mm,.75203mm"/>
                                  </v:rect>
                                  <v:rect id="Rectangle 1541" o:spid="_x0000_s2060" style="position:absolute;left:10571;width:92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" strokecolor="#44546a">
                                    <v:stroke joinstyle="round"/>
                                    <v:textbox inset="1.50411mm,.75203mm,1.50411mm,.75203mm"/>
                                  </v:rect>
                                  <v:rect id="Rectangle 1553" o:spid="_x0000_s2061" style="position:absolute;left:11469;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" strokecolor="#44546a">
                                    <v:stroke joinstyle="round"/>
                                    <v:textbox inset="1.50411mm,.75203mm,1.50411mm,.75203mm"/>
                                  </v:rect>
                                  <v:rect id="Rectangle 1565" o:spid="_x0000_s2062" style="position:absolute;left:12421;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" strokecolor="#44546a">
                                    <v:stroke joinstyle="round"/>
                                    <v:textbox inset="1.50411mm,.75203mm,1.50411mm,.75203mm"/>
                                  </v:rect>
                                </v:group>
                                <v:group id="Group 3651" o:spid="_x0000_s2063" style="position:absolute;top:14006;width:13355;height:1413" coordsize="13355,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">
                                  <v:rect id="Rectangle 1410" o:spid="_x0000_s2064" style="position:absolute;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" fillcolor="#dbdbdb" strokecolor="#44546a">
                                    <v:stroke joinstyle="round"/>
                                    <v:textbox inset="1.50411mm,.75203mm,1.50411mm,.75203mm"/>
                                  </v:rect>
                                  <v:rect id="Rectangle 1422" o:spid="_x0000_s2065" style="position:absolute;left:100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" fillcolor="#dbdbdb" strokecolor="#44546a">
                                    <v:stroke joinstyle="round"/>
                                    <v:textbox inset="1.50411mm,.75203mm,1.50411mm,.75203mm"/>
                                  </v:rect>
                                  <v:rect id="Rectangle 1446" o:spid="_x0000_s2066" style="position:absolute;left:2907;width:93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" strokecolor="#44546a">
                                    <v:stroke joinstyle="round"/>
                                    <v:textbox inset="1.50411mm,.75203mm,1.50411mm,.75203mm"/>
                                  </v:rect>
                                  <v:rect id="Rectangle 1458" o:spid="_x0000_s2067" style="position:absolute;left:3858;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" strokecolor="#44546a">
                                    <v:stroke joinstyle="round"/>
                                    <v:textbox inset="1.50411mm,.75203mm,1.50411mm,.75203mm"/>
                                  </v:rect>
                                  <v:rect id="Rectangle 1470" o:spid="_x0000_s2068" style="position:absolute;left:4809;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" strokecolor="#44546a">
                                    <v:stroke joinstyle="round"/>
                                    <v:textbox inset="1.50411mm,.75203mm,1.50411mm,.75203mm"/>
                                  </v:rect>
                                  <v:rect id="Rectangle 1482" o:spid="_x0000_s2069" style="position:absolute;left:5761;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" strokecolor="#44546a">
                                    <v:stroke joinstyle="round"/>
                                    <v:textbox inset="1.50411mm,.75203mm,1.50411mm,.75203mm"/>
                                  </v:rect>
                                  <v:rect id="Rectangle 1494" o:spid="_x0000_s2070" style="position:absolute;left:6712;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" strokecolor="#44546a">
                                    <v:stroke joinstyle="round"/>
                                    <v:textbox inset="1.50411mm,.75203mm,1.50411mm,.75203mm"/>
                                  </v:rect>
                                  <v:rect id="Rectangle 1506" o:spid="_x0000_s2071" style="position:absolute;left:766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" strokecolor="#44546a">
                                    <v:stroke joinstyle="round"/>
                                    <v:textbox inset="1.50411mm,.75203mm,1.50411mm,.75203mm"/>
                                  </v:rect>
                                  <v:rect id="Rectangle 1518" o:spid="_x0000_s2072" style="position:absolute;left:8615;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" strokecolor="#44546a">
                                    <v:stroke joinstyle="round"/>
                                    <v:textbox inset="1.50411mm,.75203mm,1.50411mm,.75203mm"/>
                                  </v:rect>
                                  <v:rect id="Rectangle 1530" o:spid="_x0000_s2073" style="position:absolute;left:9566;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" strokecolor="#44546a">
                                    <v:stroke joinstyle="round"/>
                                    <v:textbox inset="1.50411mm,.75203mm,1.50411mm,.75203mm"/>
                                  </v:rect>
                                  <v:rect id="Rectangle 1542" o:spid="_x0000_s2074" style="position:absolute;left:10571;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" strokecolor="#44546a">
                                    <v:stroke joinstyle="round"/>
                                    <v:textbox inset="1.50411mm,.75203mm,1.50411mm,.75203mm"/>
                                  </v:rect>
                                  <v:rect id="Rectangle 1554" o:spid="_x0000_s2075" style="position:absolute;left:11469;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" strokecolor="#44546a">
                                    <v:stroke joinstyle="round"/>
                                    <v:textbox inset="1.50411mm,.75203mm,1.50411mm,.75203mm"/>
                                  </v:rect>
                                  <v:rect id="Rectangle 1566" o:spid="_x0000_s2076" style="position:absolute;left:12421;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" strokecolor="#44546a">
                                    <v:stroke joinstyle="round"/>
                                    <v:textbox inset="1.50411mm,.75203mm,1.50411mm,.75203mm"/>
                                  </v:rect>
                                </v:group>
                                <v:group id="Group 3665" o:spid="_x0000_s2077" style="position:absolute;top:15433;width:13404;height:1414" coordsize="13404,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">
                                  <v:rect id="Rectangle 1411" o:spid="_x0000_s2078" style="position:absolute;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" fillcolor="#dbdbdb" strokecolor="#44546a">
                                    <v:stroke joinstyle="round"/>
                                    <v:textbox inset="1.50411mm,.75203mm,1.50411mm,.75203mm"/>
                                  </v:rect>
                                  <v:rect id="Rectangle 1423" o:spid="_x0000_s2079" style="position:absolute;left:1004;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" fillcolor="#dbdbdb" strokecolor="#44546a">
                                    <v:stroke joinstyle="round"/>
                                    <v:textbox inset="1.50411mm,.75203mm,1.50411mm,.75203mm"/>
                                  </v:rect>
                                  <v:rect id="Rectangle 1435" o:spid="_x0000_s2080" style="position:absolute;left:1955;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" strokecolor="#44546a">
                                    <v:stroke joinstyle="round"/>
                                    <v:textbox inset="1.50411mm,.75203mm,1.50411mm,.75203mm"/>
                                  </v:rect>
                                  <v:rect id="Rectangle 1447" o:spid="_x0000_s2081" style="position:absolute;left:2907;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" strokecolor="#44546a">
                                    <v:stroke joinstyle="round"/>
                                    <v:textbox inset="1.50411mm,.75203mm,1.50411mm,.75203mm"/>
                                  </v:rect>
                                  <v:rect id="Rectangle 1459" o:spid="_x0000_s2082" style="position:absolute;left:3858;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" strokecolor="#44546a">
                                    <v:stroke joinstyle="round"/>
                                    <v:textbox inset="1.50411mm,.75203mm,1.50411mm,.75203mm"/>
                                  </v:rect>
                                  <v:rect id="Rectangle 1471" o:spid="_x0000_s2083" style="position:absolute;left:4809;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" strokecolor="#44546a">
                                    <v:stroke joinstyle="round"/>
                                    <v:textbox inset="1.50411mm,.75203mm,1.50411mm,.75203mm"/>
                                  </v:rect>
                                  <v:rect id="Rectangle 1483" o:spid="_x0000_s2084" style="position:absolute;left:5761;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" strokecolor="#44546a">
                                    <v:stroke joinstyle="round"/>
                                    <v:textbox inset="1.50411mm,.75203mm,1.50411mm,.75203mm"/>
                                  </v:rect>
                                  <v:rect id="Rectangle 1495" o:spid="_x0000_s2085" style="position:absolute;left:6712;width:92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" strokecolor="#44546a">
                                    <v:stroke joinstyle="round"/>
                                    <v:textbox inset="1.50411mm,.75203mm,1.50411mm,.75203mm"/>
                                  </v:rect>
                                  <v:rect id="Rectangle 1507" o:spid="_x0000_s2086" style="position:absolute;left:766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" strokecolor="#44546a">
                                    <v:stroke joinstyle="round"/>
                                    <v:textbox inset="1.50411mm,.75203mm,1.50411mm,.75203mm"/>
                                  </v:rect>
                                  <v:rect id="Rectangle 1519" o:spid="_x0000_s2087" style="position:absolute;left:8615;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" strokecolor="#44546a">
                                    <v:stroke joinstyle="round"/>
                                    <v:textbox inset="1.50411mm,.75203mm,1.50411mm,.75203mm"/>
                                  </v:rect>
                                  <v:rect id="Rectangle 1531" o:spid="_x0000_s2088" style="position:absolute;left:9566;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" strokecolor="#44546a">
                                    <v:stroke joinstyle="round"/>
                                    <v:textbox inset="1.50411mm,.75203mm,1.50411mm,.75203mm"/>
                                  </v:rect>
                                  <v:rect id="Rectangle 1543" o:spid="_x0000_s2089" style="position:absolute;left:10571;width:92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" strokecolor="#44546a">
                                    <v:stroke joinstyle="round"/>
                                    <v:textbox inset="1.50411mm,.75203mm,1.50411mm,.75203mm"/>
                                  </v:rect>
                                  <v:rect id="Rectangle 1555" o:spid="_x0000_s2090" style="position:absolute;left:11469;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" strokecolor="#44546a">
                                    <v:stroke joinstyle="round"/>
                                    <v:textbox inset="1.50411mm,.75203mm,1.50411mm,.75203mm"/>
                                  </v:rect>
                                  <v:rect id="Rectangle 1567" o:spid="_x0000_s2091" style="position:absolute;left:12473;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" strokecolor="#44546a">
                                    <v:stroke joinstyle="round"/>
                                    <v:textbox inset="1.50411mm,.75203mm,1.50411mm,.75203mm"/>
                                  </v:rect>
                                </v:group>
                              </v:group>
                              <v:group id="Group 3680" o:spid="_x0000_s2092" style="position:absolute;left:2695;top:17812;width:13320;height:1451" coordsize="13320,14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">
                                <v:shape id="Straight Arrow Connector 3681" o:spid="_x0000_s2093" type="#_x0000_t32" style="position:absolute;width:133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" strokecolor="#5a5a5a [2109]" strokeweight=".5pt">
                                  <v:stroke startarrow="block" startarrowwidth="narrow" startarrowlength="short" endarrow="block" endarrowwidth="narrow" endarrowlength="short"/>
                                </v:shape>
                                <v:shape id="_x0000_s2094" type="#_x0000_t202" style="position:absolute;left:5602;top:264;width:2189;height:11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" stroked="f">
                                  <v:textbox inset="0,0,0,0">
                                    <w:txbxContent>
                                      <w:p w14:paraId="49B4EA21" w14:textId="77777777" w:rsidR="00305213" w:rsidRPr="00E74046" w:rsidRDefault="00305213" w:rsidP="006A4BA5">
                                        <w:pPr>
                                          <w:rPr>
                                            <w:b/>
                                            <w:color w:val="595959" w:themeColor="text1" w:themeTint="A6"/>
                                            <w:sz w:val="12"/>
                                          </w:rPr>
                                        </w:pPr>
                                        <w:r>
                                          <w:rPr>
                                            <w:b/>
                                            <w:color w:val="595959" w:themeColor="text1" w:themeTint="A6"/>
                                            <w:sz w:val="12"/>
                                          </w:rPr>
                                          <w:t>Time</w:t>
                                        </w:r>
                                      </w:p>
                                    </w:txbxContent>
                                  </v:textbox>
                                </v:shape>
                              </v:group>
                              <v:group id="Group 3683" o:spid="_x0000_s2095" style="position:absolute;width:1639;height:16920" coordsize="1639,16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">
                                <v:shape id="Straight Arrow Connector 3684" o:spid="_x0000_s2096" type="#_x0000_t32" style="position:absolute;left:-6821;top:8460;width:16920;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" strokecolor="#5a5a5a [2109]" strokeweight=".5pt">
                                  <v:stroke startarrow="block" startarrowwidth="narrow" startarrowlength="short" endarrow="block" endarrowwidth="narrow" endarrowlength="short"/>
                                </v:shape>
                                <v:shape id="_x0000_s2097" type="#_x0000_t202" style="position:absolute;left:-504;top:7640;width:2189;height:1181;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" stroked="f">
                                  <v:textbox inset="0,0,0,0">
                                    <w:txbxContent>
                                      <w:p w14:paraId="3C86C12A" w14:textId="77777777" w:rsidR="00305213" w:rsidRPr="00E74046" w:rsidRDefault="00305213" w:rsidP="006A4BA5">
                                        <w:pPr>
                                          <w:rPr>
                                            <w:b/>
                                            <w:color w:val="595959" w:themeColor="text1" w:themeTint="A6"/>
                                            <w:sz w:val="12"/>
                                          </w:rPr>
                                        </w:pPr>
                                        <w:r>
                                          <w:rPr>
                                            <w:b/>
                                            <w:color w:val="595959" w:themeColor="text1" w:themeTint="A6"/>
                                            <w:sz w:val="12"/>
                                          </w:rPr>
                                          <w:t>Freq.</w:t>
                                        </w:r>
                                      </w:p>
                                    </w:txbxContent>
                                  </v:textbox>
                                </v:shape>
                              </v:group>
                            </v:group>
                            <v:shape id="_x0000_s2098" type="#_x0000_t202" style="position:absolute;left:424;top:19126;width:17864;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" stroked="f">
                              <v:textbox>
                                <w:txbxContent>
                                  <w:p w14:paraId="18AD458C" w14:textId="77777777" w:rsidR="00305213" w:rsidRPr="002D7528" w:rsidRDefault="00305213" w:rsidP="006A4BA5">
                                    <w:pPr>
                                      <w:pStyle w:val="NormalWeb"/>
                                      <w:overflowPunct w:val="0"/>
                                      <w:spacing w:before="0" w:beforeAutospacing="0" w:after="120" w:afterAutospacing="0"/>
                                      <w:jc w:val="both"/>
                                      <w:rPr>
                                        <w:b/>
                                        <w:sz w:val="18"/>
                                        <w:lang w:val="en-US"/>
                                      </w:rPr>
                                    </w:pPr>
                                    <w:r>
                                      <w:rPr>
                                        <w:rFonts w:ascii="Arial" w:hAnsi="Arial"/>
                                        <w:b/>
                                        <w:sz w:val="14"/>
                                        <w:szCs w:val="20"/>
                                        <w:lang w:val="en-GB"/>
                                      </w:rPr>
                                      <w:t>b</w:t>
                                    </w:r>
                                    <w:r w:rsidRPr="002D7528">
                                      <w:rPr>
                                        <w:rFonts w:ascii="Arial" w:hAnsi="Arial"/>
                                        <w:b/>
                                        <w:sz w:val="14"/>
                                        <w:szCs w:val="20"/>
                                        <w:lang w:val="en-GB"/>
                                      </w:rPr>
                                      <w:t xml:space="preserve">) PTRS is </w:t>
                                    </w:r>
                                    <w:r>
                                      <w:rPr>
                                        <w:rFonts w:ascii="Arial" w:hAnsi="Arial"/>
                                        <w:b/>
                                        <w:sz w:val="14"/>
                                        <w:szCs w:val="20"/>
                                        <w:lang w:val="en-GB"/>
                                      </w:rPr>
                                      <w:t xml:space="preserve">not </w:t>
                                    </w:r>
                                    <w:r w:rsidRPr="002D7528">
                                      <w:rPr>
                                        <w:rFonts w:ascii="Arial" w:hAnsi="Arial"/>
                                        <w:b/>
                                        <w:sz w:val="14"/>
                                        <w:szCs w:val="20"/>
                                        <w:lang w:val="en-GB"/>
                                      </w:rPr>
                                      <w:t xml:space="preserve">mapped in a DMRS </w:t>
                                    </w:r>
                                    <w:r>
                                      <w:rPr>
                                        <w:rFonts w:ascii="Arial" w:hAnsi="Arial"/>
                                        <w:b/>
                                        <w:sz w:val="14"/>
                                        <w:szCs w:val="20"/>
                                        <w:lang w:val="en-GB"/>
                                      </w:rPr>
                                      <w:t>s.c</w:t>
                                    </w:r>
                                  </w:p>
                                  <w:p w14:paraId="4A51C4CE" w14:textId="77777777" w:rsidR="00305213" w:rsidRPr="002D7528" w:rsidRDefault="00305213" w:rsidP="006A4BA5">
                                    <w:pPr>
                                      <w:pStyle w:val="NormalWeb"/>
                                      <w:overflowPunct w:val="0"/>
                                      <w:spacing w:before="0" w:beforeAutospacing="0" w:after="120" w:afterAutospacing="0"/>
                                      <w:jc w:val="both"/>
                                      <w:rPr>
                                        <w:b/>
                                        <w:sz w:val="20"/>
                                        <w:lang w:val="en-US"/>
                                      </w:rPr>
                                    </w:pPr>
                                  </w:p>
                                </w:txbxContent>
                              </v:textbox>
                            </v:shape>
                          </v:group>
                        </v:group>
                        <v:rect id="Rectangle 1432" o:spid="_x0000_s2099" style="position:absolute;left:4660;top:14157;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" fillcolor="white [3212]" strokecolor="#44546a">
                          <v:stroke joinstyle="round"/>
                          <v:textbox inset="1.50411mm,.75203mm,1.50411mm,.75203mm"/>
                        </v:rect>
                      </v:group>
                      <v:rect id="Rectangle 1462" o:spid="_x0000_s2100" style="position:absolute;left:6554;top:2907;width:938;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" fillcolor="#c2d69b [1942]" strokecolor="#44546a">
                        <v:stroke joinstyle="round"/>
                        <v:textbox inset="1.50411mm,.75203mm,1.50411mm,.75203mm"/>
                      </v:rect>
                    </v:group>
                  </w:pict>
                </mc:Fallback>
              </mc:AlternateContent>
            </w:r>
          </w:p>
        </w:tc>
      </w:tr>
    </w:tbl>
    <w:p w14:paraId="3BBB6D84" w14:textId="4FDBA467" w:rsidR="006A4BA5" w:rsidRDefault="006A4BA5" w:rsidP="00C62462">
      <w:pPr>
        <w:pStyle w:val="Caption"/>
      </w:pPr>
      <w:bookmarkStart w:id="36" w:name="_Ref481669635"/>
      <w:r>
        <w:t xml:space="preserve">Figure </w:t>
      </w:r>
      <w:r>
        <w:fldChar w:fldCharType="begin"/>
      </w:r>
      <w:r>
        <w:instrText xml:space="preserve"> SEQ Figure \* ARABIC </w:instrText>
      </w:r>
      <w:r>
        <w:fldChar w:fldCharType="separate"/>
      </w:r>
      <w:r w:rsidR="005B79D5">
        <w:rPr>
          <w:noProof/>
        </w:rPr>
        <w:t>12</w:t>
      </w:r>
      <w:r>
        <w:fldChar w:fldCharType="end"/>
      </w:r>
      <w:bookmarkEnd w:id="36"/>
      <w:r>
        <w:t xml:space="preserve">. PTRS </w:t>
      </w:r>
      <w:r w:rsidR="0098740B">
        <w:t>subcarrier allocation.</w:t>
      </w:r>
    </w:p>
    <w:p w14:paraId="0449FB8C" w14:textId="72B7FA26" w:rsidR="000D17B1" w:rsidRDefault="009F4372" w:rsidP="007631B8">
      <w:pPr>
        <w:pStyle w:val="BodyText"/>
      </w:pPr>
      <w:bookmarkStart w:id="37" w:name="_Toc481694783"/>
      <w:bookmarkStart w:id="38" w:name="_Toc481699427"/>
      <w:r>
        <w:t>T</w:t>
      </w:r>
      <w:r w:rsidR="00C62462">
        <w:t xml:space="preserve">he number of available subcarriers in a PRB for PTRS is limited to the set of subcarriers used by the DMRS port (to which the PTRS is linked to).  If PTRS always uses the subcarrier with lowest index (from the set of subcarriers used by DMRS) no additional signalling is needed. </w:t>
      </w:r>
      <w:r w:rsidR="001A1DA1">
        <w:t xml:space="preserve">In </w:t>
      </w:r>
      <w:r w:rsidR="001A1DA1" w:rsidRPr="001A1DA1">
        <w:fldChar w:fldCharType="begin"/>
      </w:r>
      <w:r w:rsidR="001A1DA1" w:rsidRPr="001A1DA1">
        <w:instrText xml:space="preserve"> REF _Ref481683119 \h  \* MERGEFORMAT </w:instrText>
      </w:r>
      <w:r w:rsidR="001A1DA1" w:rsidRPr="001A1DA1">
        <w:fldChar w:fldCharType="separate"/>
      </w:r>
      <w:r w:rsidR="005B79D5">
        <w:t xml:space="preserve">Figure </w:t>
      </w:r>
      <w:r w:rsidR="005B79D5">
        <w:rPr>
          <w:noProof/>
        </w:rPr>
        <w:t>13</w:t>
      </w:r>
      <w:r w:rsidR="001A1DA1" w:rsidRPr="001A1DA1">
        <w:fldChar w:fldCharType="end"/>
      </w:r>
      <w:r w:rsidR="001A1DA1">
        <w:t xml:space="preserve"> the PTRS and DMRS scheduling in a PRB for two ports transmission is shown. </w:t>
      </w:r>
    </w:p>
    <w:p w14:paraId="52996D1C" w14:textId="6F75CC61" w:rsidR="000D17B1" w:rsidRDefault="00C62462" w:rsidP="007631B8">
      <w:pPr>
        <w:pStyle w:val="BodyText"/>
      </w:pPr>
      <w:r>
        <w:t>This procedure is also valid for the case with more than 1 DMRS group (more than 1 PTRS transmitted)</w:t>
      </w:r>
      <w:r w:rsidR="00400A0A">
        <w:t xml:space="preserve">. </w:t>
      </w:r>
      <w:r w:rsidR="001A1DA1">
        <w:t xml:space="preserve">In </w:t>
      </w:r>
      <w:r w:rsidR="001A1DA1" w:rsidRPr="001A1DA1">
        <w:fldChar w:fldCharType="begin"/>
      </w:r>
      <w:r w:rsidR="001A1DA1" w:rsidRPr="001A1DA1">
        <w:instrText xml:space="preserve"> REF _Ref481683275 \h  \* MERGEFORMAT </w:instrText>
      </w:r>
      <w:r w:rsidR="001A1DA1" w:rsidRPr="001A1DA1">
        <w:fldChar w:fldCharType="separate"/>
      </w:r>
      <w:r w:rsidR="005B79D5">
        <w:t xml:space="preserve">Figure </w:t>
      </w:r>
      <w:r w:rsidR="005B79D5">
        <w:rPr>
          <w:noProof/>
        </w:rPr>
        <w:t>14</w:t>
      </w:r>
      <w:r w:rsidR="001A1DA1" w:rsidRPr="001A1DA1">
        <w:fldChar w:fldCharType="end"/>
      </w:r>
      <w:r w:rsidR="001A1DA1">
        <w:t xml:space="preserve"> the PTRS and DMRS scheduling in a PRB for 2 DMRS groups with 2 ports each is shown. </w:t>
      </w:r>
      <w:r w:rsidR="00400A0A">
        <w:t>I</w:t>
      </w:r>
      <w:r>
        <w:t xml:space="preserve">n this case the UE </w:t>
      </w:r>
      <w:r w:rsidR="00400A0A">
        <w:t>must</w:t>
      </w:r>
      <w:r>
        <w:t xml:space="preserve"> know the number of DMRS groups</w:t>
      </w:r>
      <w:r w:rsidR="00514563">
        <w:t xml:space="preserve"> and which ports are included in each group</w:t>
      </w:r>
      <w:r>
        <w:t>.</w:t>
      </w:r>
      <w:r w:rsidR="00183565">
        <w:t xml:space="preserve"> </w:t>
      </w:r>
    </w:p>
    <w:p w14:paraId="39FFD6C6" w14:textId="2E6E254B" w:rsidR="00C62462" w:rsidRPr="00C62462" w:rsidRDefault="00183565" w:rsidP="007631B8">
      <w:pPr>
        <w:pStyle w:val="BodyText"/>
      </w:pPr>
      <w:r>
        <w:t>Moreover, for a MU-MIMO scenario this approach is still valid. In the case in which there is enough spatial multiplexing</w:t>
      </w:r>
      <w:r w:rsidR="00D8027C">
        <w:t xml:space="preserve"> gain</w:t>
      </w:r>
      <w:r>
        <w:t>, even if different PTRS collide in the same allocation the phase estimation would still be accurate. In the case in which there is not high spatial multiplexing</w:t>
      </w:r>
      <w:r w:rsidR="00D8027C">
        <w:t xml:space="preserve"> gain</w:t>
      </w:r>
      <w:r>
        <w:t>, a comb structure is used for DMRS which makes that the previous approach is still valid</w:t>
      </w:r>
      <w:r w:rsidR="00D8027C">
        <w:t>, because the PTRS of different UE will be mapped to different subcarriers (according to the comb structure)</w:t>
      </w:r>
      <w:r>
        <w:t>.</w:t>
      </w:r>
      <w:bookmarkEnd w:id="37"/>
      <w:bookmarkEnd w:id="38"/>
    </w:p>
    <w:p w14:paraId="1770443C" w14:textId="1D9286B1" w:rsidR="007631B8" w:rsidRDefault="00B60F3F" w:rsidP="00B2143B">
      <w:pPr>
        <w:pStyle w:val="Proposal"/>
      </w:pPr>
      <w:bookmarkStart w:id="39" w:name="_Toc481748376"/>
      <w:bookmarkStart w:id="40" w:name="_Toc481694784"/>
      <w:bookmarkStart w:id="41" w:name="_Toc481699428"/>
      <w:bookmarkStart w:id="42" w:name="_Toc481756518"/>
      <w:r>
        <w:t xml:space="preserve">The subcarrier used by PTRS within a PRB </w:t>
      </w:r>
      <w:r w:rsidR="0016211E">
        <w:t xml:space="preserve">should </w:t>
      </w:r>
      <w:r>
        <w:t xml:space="preserve">be the </w:t>
      </w:r>
      <w:r w:rsidR="0044456B">
        <w:t xml:space="preserve">DMRS </w:t>
      </w:r>
      <w:r>
        <w:t>subcarrier with lowest</w:t>
      </w:r>
      <w:r w:rsidR="00D8027C">
        <w:t xml:space="preserve"> inde</w:t>
      </w:r>
      <w:r w:rsidR="000F43D9">
        <w:t>x</w:t>
      </w:r>
      <w:bookmarkStart w:id="43" w:name="_Toc481747841"/>
      <w:bookmarkStart w:id="44" w:name="_Toc481747880"/>
      <w:bookmarkStart w:id="45" w:name="_Toc481748377"/>
      <w:bookmarkStart w:id="46" w:name="_Toc481747842"/>
      <w:bookmarkStart w:id="47" w:name="_Toc481747881"/>
      <w:bookmarkStart w:id="48" w:name="_Toc481748378"/>
      <w:bookmarkStart w:id="49" w:name="_Toc481747843"/>
      <w:bookmarkStart w:id="50" w:name="_Toc481747882"/>
      <w:bookmarkStart w:id="51" w:name="_Toc481748379"/>
      <w:bookmarkStart w:id="52" w:name="_Toc481747844"/>
      <w:bookmarkStart w:id="53" w:name="_Toc481747883"/>
      <w:bookmarkStart w:id="54" w:name="_Toc481748380"/>
      <w:bookmarkStart w:id="55" w:name="_Toc481747845"/>
      <w:bookmarkStart w:id="56" w:name="_Toc481747884"/>
      <w:bookmarkStart w:id="57" w:name="_Toc481748381"/>
      <w:bookmarkStart w:id="58" w:name="_Toc481747846"/>
      <w:bookmarkStart w:id="59" w:name="_Toc481747885"/>
      <w:bookmarkStart w:id="60" w:name="_Toc481748382"/>
      <w:bookmarkStart w:id="61" w:name="_Toc481747886"/>
      <w:bookmarkStart w:id="62" w:name="_Toc481748383"/>
      <w:bookmarkStart w:id="63" w:name="_Toc481748384"/>
      <w:bookmarkEnd w:id="39"/>
      <w:bookmarkEnd w:id="40"/>
      <w:bookmarkEnd w:id="41"/>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r w:rsidR="004A4754">
        <w:t xml:space="preserve"> in the PRB</w:t>
      </w:r>
      <w:r w:rsidR="00B537BE">
        <w:t>.</w:t>
      </w:r>
      <w:bookmarkEnd w:id="42"/>
    </w:p>
    <w:p w14:paraId="3ED67B21" w14:textId="1F3FE243" w:rsidR="004B0FB3" w:rsidRDefault="004B0FB3" w:rsidP="00B2143B"/>
    <w:p w14:paraId="70D7F4CF" w14:textId="08D1D4E1" w:rsidR="007631B8" w:rsidRDefault="007631B8" w:rsidP="00B2143B"/>
    <w:p w14:paraId="74E06193" w14:textId="0C52E87D" w:rsidR="007631B8" w:rsidRDefault="007631B8" w:rsidP="00B2143B">
      <w:bookmarkStart w:id="64" w:name="_Toc481694785"/>
      <w:bookmarkStart w:id="65" w:name="_Toc481699429"/>
      <w:bookmarkStart w:id="66" w:name="_Toc481748385"/>
      <w:bookmarkStart w:id="67" w:name="_Toc481748714"/>
      <w:r>
        <w:rPr>
          <w:noProof/>
          <w:lang w:val="sv-SE" w:eastAsia="sv-SE"/>
        </w:rPr>
        <w:lastRenderedPageBreak/>
        <mc:AlternateContent>
          <mc:Choice Requires="wpg">
            <w:drawing>
              <wp:anchor distT="0" distB="0" distL="114300" distR="114300" simplePos="0" relativeHeight="251689984" behindDoc="0" locked="0" layoutInCell="1" allowOverlap="1" wp14:anchorId="58CAC1E8" wp14:editId="64B7BE1C">
                <wp:simplePos x="0" y="0"/>
                <wp:positionH relativeFrom="column">
                  <wp:posOffset>1584477</wp:posOffset>
                </wp:positionH>
                <wp:positionV relativeFrom="paragraph">
                  <wp:posOffset>-215900</wp:posOffset>
                </wp:positionV>
                <wp:extent cx="3022600" cy="2440305"/>
                <wp:effectExtent l="0" t="0" r="6350" b="0"/>
                <wp:wrapSquare wrapText="bothSides"/>
                <wp:docPr id="5854" name="Group 5854"/>
                <wp:cNvGraphicFramePr/>
                <a:graphic xmlns:a="http://schemas.openxmlformats.org/drawingml/2006/main">
                  <a:graphicData uri="http://schemas.microsoft.com/office/word/2010/wordprocessingGroup">
                    <wpg:wgp>
                      <wpg:cNvGrpSpPr/>
                      <wpg:grpSpPr>
                        <a:xfrm>
                          <a:off x="0" y="0"/>
                          <a:ext cx="3022600" cy="2440305"/>
                          <a:chOff x="0" y="0"/>
                          <a:chExt cx="3022600" cy="2440305"/>
                        </a:xfrm>
                      </wpg:grpSpPr>
                      <wps:wsp>
                        <wps:cNvPr id="5853" name="Text Box 5853"/>
                        <wps:cNvSpPr txBox="1"/>
                        <wps:spPr>
                          <a:xfrm>
                            <a:off x="0" y="1995805"/>
                            <a:ext cx="3022600" cy="444500"/>
                          </a:xfrm>
                          <a:prstGeom prst="rect">
                            <a:avLst/>
                          </a:prstGeom>
                          <a:solidFill>
                            <a:prstClr val="white"/>
                          </a:solidFill>
                          <a:ln>
                            <a:noFill/>
                          </a:ln>
                        </wps:spPr>
                        <wps:txbx>
                          <w:txbxContent>
                            <w:p w14:paraId="240112EF" w14:textId="21A8F257" w:rsidR="00305213" w:rsidRPr="007631B8" w:rsidRDefault="00305213" w:rsidP="004E79CD">
                              <w:pPr>
                                <w:pStyle w:val="Caption"/>
                              </w:pPr>
                              <w:bookmarkStart w:id="68" w:name="_Ref481683119"/>
                              <w:r>
                                <w:t xml:space="preserve">Figure </w:t>
                              </w:r>
                              <w:r>
                                <w:fldChar w:fldCharType="begin"/>
                              </w:r>
                              <w:r>
                                <w:instrText xml:space="preserve"> SEQ Figure \* ARABIC </w:instrText>
                              </w:r>
                              <w:r>
                                <w:fldChar w:fldCharType="separate"/>
                              </w:r>
                              <w:r>
                                <w:rPr>
                                  <w:noProof/>
                                </w:rPr>
                                <w:t>13</w:t>
                              </w:r>
                              <w:r>
                                <w:fldChar w:fldCharType="end"/>
                              </w:r>
                              <w:bookmarkEnd w:id="68"/>
                              <w:r w:rsidRPr="00873391">
                                <w:t xml:space="preserve"> </w:t>
                              </w:r>
                              <w:r>
                                <w:t>PTRS mapping for 2 DMRS ports transmission.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grpSp>
                        <wpg:cNvPr id="5852" name="Group 5852"/>
                        <wpg:cNvGrpSpPr/>
                        <wpg:grpSpPr>
                          <a:xfrm>
                            <a:off x="0" y="0"/>
                            <a:ext cx="2997200" cy="1844383"/>
                            <a:chOff x="0" y="0"/>
                            <a:chExt cx="2997200" cy="1844383"/>
                          </a:xfrm>
                        </wpg:grpSpPr>
                        <wpg:grpSp>
                          <wpg:cNvPr id="5057" name="Group 5057"/>
                          <wpg:cNvGrpSpPr/>
                          <wpg:grpSpPr>
                            <a:xfrm>
                              <a:off x="0" y="335280"/>
                              <a:ext cx="1282340" cy="1493864"/>
                              <a:chOff x="0" y="0"/>
                              <a:chExt cx="1609988" cy="1926319"/>
                            </a:xfrm>
                          </wpg:grpSpPr>
                          <wpg:grpSp>
                            <wpg:cNvPr id="5058" name="Group 5058"/>
                            <wpg:cNvGrpSpPr/>
                            <wpg:grpSpPr>
                              <a:xfrm>
                                <a:off x="0" y="0"/>
                                <a:ext cx="1609988" cy="1926319"/>
                                <a:chOff x="0" y="0"/>
                                <a:chExt cx="1609988" cy="1926319"/>
                              </a:xfrm>
                            </wpg:grpSpPr>
                            <wpg:grpSp>
                              <wpg:cNvPr id="5059" name="Group 5059"/>
                              <wpg:cNvGrpSpPr/>
                              <wpg:grpSpPr>
                                <a:xfrm>
                                  <a:off x="0" y="0"/>
                                  <a:ext cx="1609988" cy="1926319"/>
                                  <a:chOff x="0" y="0"/>
                                  <a:chExt cx="1609988" cy="1926319"/>
                                </a:xfrm>
                              </wpg:grpSpPr>
                              <wps:wsp>
                                <wps:cNvPr id="5060" name="Rectangle 1436"/>
                                <wps:cNvSpPr>
                                  <a:spLocks noChangeArrowheads="1"/>
                                </wps:cNvSpPr>
                                <wps:spPr bwMode="auto">
                                  <a:xfrm>
                                    <a:off x="561975" y="14288"/>
                                    <a:ext cx="94136" cy="141324"/>
                                  </a:xfrm>
                                  <a:prstGeom prst="rect">
                                    <a:avLst/>
                                  </a:prstGeom>
                                  <a:solidFill>
                                    <a:schemeClr val="tx2">
                                      <a:lumMod val="40000"/>
                                      <a:lumOff val="60000"/>
                                    </a:schemeClr>
                                  </a:solidFill>
                                  <a:ln w="9525">
                                    <a:solidFill>
                                      <a:srgbClr val="44546A"/>
                                    </a:solidFill>
                                    <a:round/>
                                    <a:headEnd/>
                                    <a:tailEnd/>
                                  </a:ln>
                                </wps:spPr>
                                <wps:bodyPr rot="0" vert="horz" wrap="none" lIns="54148" tIns="27073" rIns="54148" bIns="27073" anchor="ctr" anchorCtr="0" upright="1">
                                  <a:noAutofit/>
                                </wps:bodyPr>
                              </wps:wsp>
                              <wpg:grpSp>
                                <wpg:cNvPr id="5061" name="Group 5061"/>
                                <wpg:cNvGrpSpPr/>
                                <wpg:grpSpPr>
                                  <a:xfrm>
                                    <a:off x="0" y="0"/>
                                    <a:ext cx="1609988" cy="1926319"/>
                                    <a:chOff x="0" y="0"/>
                                    <a:chExt cx="1609988" cy="1926319"/>
                                  </a:xfrm>
                                </wpg:grpSpPr>
                                <wpg:grpSp>
                                  <wpg:cNvPr id="5062" name="Group 5062"/>
                                  <wpg:cNvGrpSpPr/>
                                  <wpg:grpSpPr>
                                    <a:xfrm>
                                      <a:off x="269563" y="15856"/>
                                      <a:ext cx="1340425" cy="1684705"/>
                                      <a:chOff x="0" y="0"/>
                                      <a:chExt cx="1340425" cy="1684705"/>
                                    </a:xfrm>
                                  </wpg:grpSpPr>
                                  <wpg:grpSp>
                                    <wpg:cNvPr id="5063" name="Group 5063"/>
                                    <wpg:cNvGrpSpPr/>
                                    <wpg:grpSpPr>
                                      <a:xfrm>
                                        <a:off x="0" y="0"/>
                                        <a:ext cx="1336340" cy="141437"/>
                                        <a:chOff x="0" y="0"/>
                                        <a:chExt cx="1336340" cy="141437"/>
                                      </a:xfrm>
                                    </wpg:grpSpPr>
                                    <wps:wsp>
                                      <wps:cNvPr id="5064" name="Rectangle 1400"/>
                                      <wps:cNvSpPr>
                                        <a:spLocks noChangeArrowheads="1"/>
                                      </wps:cNvSpPr>
                                      <wps:spPr bwMode="auto">
                                        <a:xfrm>
                                          <a:off x="0" y="0"/>
                                          <a:ext cx="94936" cy="141437"/>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5065" name="Rectangle 1412"/>
                                      <wps:cNvSpPr>
                                        <a:spLocks noChangeArrowheads="1"/>
                                      </wps:cNvSpPr>
                                      <wps:spPr bwMode="auto">
                                        <a:xfrm>
                                          <a:off x="95140" y="0"/>
                                          <a:ext cx="945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5066" name="Rectangle 1424"/>
                                      <wps:cNvSpPr>
                                        <a:spLocks noChangeArrowheads="1"/>
                                      </wps:cNvSpPr>
                                      <wps:spPr bwMode="auto">
                                        <a:xfrm>
                                          <a:off x="190280" y="0"/>
                                          <a:ext cx="94636" cy="141324"/>
                                        </a:xfrm>
                                        <a:prstGeom prst="rect">
                                          <a:avLst/>
                                        </a:prstGeom>
                                        <a:solidFill>
                                          <a:srgbClr val="44546A"/>
                                        </a:solidFill>
                                        <a:ln w="9525">
                                          <a:solidFill>
                                            <a:srgbClr val="44546A"/>
                                          </a:solidFill>
                                          <a:round/>
                                          <a:headEnd/>
                                          <a:tailEnd/>
                                        </a:ln>
                                      </wps:spPr>
                                      <wps:bodyPr rot="0" vert="horz" wrap="none" lIns="54148" tIns="27073" rIns="54148" bIns="27073" anchor="ctr" anchorCtr="0" upright="1">
                                        <a:noAutofit/>
                                      </wps:bodyPr>
                                    </wps:wsp>
                                    <wps:wsp>
                                      <wps:cNvPr id="5067" name="Rectangle 1448"/>
                                      <wps:cNvSpPr>
                                        <a:spLocks noChangeArrowheads="1"/>
                                      </wps:cNvSpPr>
                                      <wps:spPr bwMode="auto">
                                        <a:xfrm>
                                          <a:off x="385845" y="0"/>
                                          <a:ext cx="94636" cy="141324"/>
                                        </a:xfrm>
                                        <a:prstGeom prst="rect">
                                          <a:avLst/>
                                        </a:prstGeom>
                                        <a:solidFill>
                                          <a:schemeClr val="tx2">
                                            <a:lumMod val="40000"/>
                                            <a:lumOff val="60000"/>
                                          </a:schemeClr>
                                        </a:solidFill>
                                        <a:ln w="9525">
                                          <a:solidFill>
                                            <a:srgbClr val="44546A"/>
                                          </a:solidFill>
                                          <a:round/>
                                          <a:headEnd/>
                                          <a:tailEnd/>
                                        </a:ln>
                                      </wps:spPr>
                                      <wps:bodyPr rot="0" vert="horz" wrap="none" lIns="54148" tIns="27073" rIns="54148" bIns="27073" anchor="ctr" anchorCtr="0" upright="1">
                                        <a:noAutofit/>
                                      </wps:bodyPr>
                                    </wps:wsp>
                                    <wps:wsp>
                                      <wps:cNvPr id="5068" name="Rectangle 1460"/>
                                      <wps:cNvSpPr>
                                        <a:spLocks noChangeArrowheads="1"/>
                                      </wps:cNvSpPr>
                                      <wps:spPr bwMode="auto">
                                        <a:xfrm>
                                          <a:off x="480985" y="0"/>
                                          <a:ext cx="94236" cy="141324"/>
                                        </a:xfrm>
                                        <a:prstGeom prst="rect">
                                          <a:avLst/>
                                        </a:prstGeom>
                                        <a:solidFill>
                                          <a:schemeClr val="tx2">
                                            <a:lumMod val="40000"/>
                                            <a:lumOff val="60000"/>
                                          </a:schemeClr>
                                        </a:solidFill>
                                        <a:ln w="9525">
                                          <a:solidFill>
                                            <a:srgbClr val="44546A"/>
                                          </a:solidFill>
                                          <a:round/>
                                          <a:headEnd/>
                                          <a:tailEnd/>
                                        </a:ln>
                                      </wps:spPr>
                                      <wps:bodyPr rot="0" vert="horz" wrap="none" lIns="54148" tIns="27073" rIns="54148" bIns="27073" anchor="ctr" anchorCtr="0" upright="1">
                                        <a:noAutofit/>
                                      </wps:bodyPr>
                                    </wps:wsp>
                                    <wps:wsp>
                                      <wps:cNvPr id="5069" name="Rectangle 1472"/>
                                      <wps:cNvSpPr>
                                        <a:spLocks noChangeArrowheads="1"/>
                                      </wps:cNvSpPr>
                                      <wps:spPr bwMode="auto">
                                        <a:xfrm>
                                          <a:off x="576125" y="0"/>
                                          <a:ext cx="94136" cy="141324"/>
                                        </a:xfrm>
                                        <a:prstGeom prst="rect">
                                          <a:avLst/>
                                        </a:prstGeom>
                                        <a:solidFill>
                                          <a:schemeClr val="tx2">
                                            <a:lumMod val="40000"/>
                                            <a:lumOff val="60000"/>
                                          </a:schemeClr>
                                        </a:solidFill>
                                        <a:ln w="9525">
                                          <a:solidFill>
                                            <a:srgbClr val="44546A"/>
                                          </a:solidFill>
                                          <a:round/>
                                          <a:headEnd/>
                                          <a:tailEnd/>
                                        </a:ln>
                                      </wps:spPr>
                                      <wps:bodyPr rot="0" vert="horz" wrap="none" lIns="54148" tIns="27073" rIns="54148" bIns="27073" anchor="ctr" anchorCtr="0" upright="1">
                                        <a:noAutofit/>
                                      </wps:bodyPr>
                                    </wps:wsp>
                                    <wps:wsp>
                                      <wps:cNvPr id="5070" name="Rectangle 1484"/>
                                      <wps:cNvSpPr>
                                        <a:spLocks noChangeArrowheads="1"/>
                                      </wps:cNvSpPr>
                                      <wps:spPr bwMode="auto">
                                        <a:xfrm>
                                          <a:off x="671265" y="0"/>
                                          <a:ext cx="93835" cy="141324"/>
                                        </a:xfrm>
                                        <a:prstGeom prst="rect">
                                          <a:avLst/>
                                        </a:prstGeom>
                                        <a:solidFill>
                                          <a:schemeClr val="tx2">
                                            <a:lumMod val="40000"/>
                                            <a:lumOff val="60000"/>
                                          </a:schemeClr>
                                        </a:solidFill>
                                        <a:ln w="9525">
                                          <a:solidFill>
                                            <a:srgbClr val="44546A"/>
                                          </a:solidFill>
                                          <a:round/>
                                          <a:headEnd/>
                                          <a:tailEnd/>
                                        </a:ln>
                                      </wps:spPr>
                                      <wps:bodyPr rot="0" vert="horz" wrap="none" lIns="54148" tIns="27073" rIns="54148" bIns="27073" anchor="ctr" anchorCtr="0" upright="1">
                                        <a:noAutofit/>
                                      </wps:bodyPr>
                                    </wps:wsp>
                                    <wps:wsp>
                                      <wps:cNvPr id="5071" name="Rectangle 1496"/>
                                      <wps:cNvSpPr>
                                        <a:spLocks noChangeArrowheads="1"/>
                                      </wps:cNvSpPr>
                                      <wps:spPr bwMode="auto">
                                        <a:xfrm>
                                          <a:off x="766405" y="0"/>
                                          <a:ext cx="94536" cy="141324"/>
                                        </a:xfrm>
                                        <a:prstGeom prst="rect">
                                          <a:avLst/>
                                        </a:prstGeom>
                                        <a:solidFill>
                                          <a:schemeClr val="tx2">
                                            <a:lumMod val="40000"/>
                                            <a:lumOff val="60000"/>
                                          </a:schemeClr>
                                        </a:solidFill>
                                        <a:ln w="9525">
                                          <a:solidFill>
                                            <a:srgbClr val="44546A"/>
                                          </a:solidFill>
                                          <a:round/>
                                          <a:headEnd/>
                                          <a:tailEnd/>
                                        </a:ln>
                                      </wps:spPr>
                                      <wps:bodyPr rot="0" vert="horz" wrap="none" lIns="54148" tIns="27073" rIns="54148" bIns="27073" anchor="ctr" anchorCtr="0" upright="1">
                                        <a:noAutofit/>
                                      </wps:bodyPr>
                                    </wps:wsp>
                                    <wps:wsp>
                                      <wps:cNvPr id="5072" name="Rectangle 1508"/>
                                      <wps:cNvSpPr>
                                        <a:spLocks noChangeArrowheads="1"/>
                                      </wps:cNvSpPr>
                                      <wps:spPr bwMode="auto">
                                        <a:xfrm>
                                          <a:off x="861545" y="0"/>
                                          <a:ext cx="94236" cy="141324"/>
                                        </a:xfrm>
                                        <a:prstGeom prst="rect">
                                          <a:avLst/>
                                        </a:prstGeom>
                                        <a:solidFill>
                                          <a:schemeClr val="tx2">
                                            <a:lumMod val="40000"/>
                                            <a:lumOff val="60000"/>
                                          </a:schemeClr>
                                        </a:solidFill>
                                        <a:ln w="9525">
                                          <a:solidFill>
                                            <a:srgbClr val="44546A"/>
                                          </a:solidFill>
                                          <a:round/>
                                          <a:headEnd/>
                                          <a:tailEnd/>
                                        </a:ln>
                                      </wps:spPr>
                                      <wps:bodyPr rot="0" vert="horz" wrap="none" lIns="54148" tIns="27073" rIns="54148" bIns="27073" anchor="ctr" anchorCtr="0" upright="1">
                                        <a:noAutofit/>
                                      </wps:bodyPr>
                                    </wps:wsp>
                                    <wps:wsp>
                                      <wps:cNvPr id="5073" name="Rectangle 1520"/>
                                      <wps:cNvSpPr>
                                        <a:spLocks noChangeArrowheads="1"/>
                                      </wps:cNvSpPr>
                                      <wps:spPr bwMode="auto">
                                        <a:xfrm>
                                          <a:off x="956684" y="0"/>
                                          <a:ext cx="94236" cy="141324"/>
                                        </a:xfrm>
                                        <a:prstGeom prst="rect">
                                          <a:avLst/>
                                        </a:prstGeom>
                                        <a:solidFill>
                                          <a:schemeClr val="tx2">
                                            <a:lumMod val="40000"/>
                                            <a:lumOff val="60000"/>
                                          </a:schemeClr>
                                        </a:solidFill>
                                        <a:ln w="9525">
                                          <a:solidFill>
                                            <a:srgbClr val="44546A"/>
                                          </a:solidFill>
                                          <a:round/>
                                          <a:headEnd/>
                                          <a:tailEnd/>
                                        </a:ln>
                                      </wps:spPr>
                                      <wps:bodyPr rot="0" vert="horz" wrap="none" lIns="54148" tIns="27073" rIns="54148" bIns="27073" anchor="ctr" anchorCtr="0" upright="1">
                                        <a:noAutofit/>
                                      </wps:bodyPr>
                                    </wps:wsp>
                                    <wps:wsp>
                                      <wps:cNvPr id="5074" name="Rectangle 1532"/>
                                      <wps:cNvSpPr>
                                        <a:spLocks noChangeArrowheads="1"/>
                                      </wps:cNvSpPr>
                                      <wps:spPr bwMode="auto">
                                        <a:xfrm>
                                          <a:off x="1051824" y="0"/>
                                          <a:ext cx="93735" cy="141324"/>
                                        </a:xfrm>
                                        <a:prstGeom prst="rect">
                                          <a:avLst/>
                                        </a:prstGeom>
                                        <a:solidFill>
                                          <a:schemeClr val="tx2">
                                            <a:lumMod val="40000"/>
                                            <a:lumOff val="60000"/>
                                          </a:schemeClr>
                                        </a:solidFill>
                                        <a:ln w="9525">
                                          <a:solidFill>
                                            <a:srgbClr val="44546A"/>
                                          </a:solidFill>
                                          <a:round/>
                                          <a:headEnd/>
                                          <a:tailEnd/>
                                        </a:ln>
                                      </wps:spPr>
                                      <wps:bodyPr rot="0" vert="horz" wrap="none" lIns="54148" tIns="27073" rIns="54148" bIns="27073" anchor="ctr" anchorCtr="0" upright="1">
                                        <a:noAutofit/>
                                      </wps:bodyPr>
                                    </wps:wsp>
                                    <wps:wsp>
                                      <wps:cNvPr id="5075" name="Rectangle 1544"/>
                                      <wps:cNvSpPr>
                                        <a:spLocks noChangeArrowheads="1"/>
                                      </wps:cNvSpPr>
                                      <wps:spPr bwMode="auto">
                                        <a:xfrm>
                                          <a:off x="1146964" y="0"/>
                                          <a:ext cx="94636" cy="141324"/>
                                        </a:xfrm>
                                        <a:prstGeom prst="rect">
                                          <a:avLst/>
                                        </a:prstGeom>
                                        <a:solidFill>
                                          <a:schemeClr val="tx2">
                                            <a:lumMod val="40000"/>
                                            <a:lumOff val="60000"/>
                                          </a:schemeClr>
                                        </a:solidFill>
                                        <a:ln w="9525">
                                          <a:solidFill>
                                            <a:srgbClr val="44546A"/>
                                          </a:solidFill>
                                          <a:round/>
                                          <a:headEnd/>
                                          <a:tailEnd/>
                                        </a:ln>
                                      </wps:spPr>
                                      <wps:bodyPr rot="0" vert="horz" wrap="none" lIns="54148" tIns="27073" rIns="54148" bIns="27073" anchor="ctr" anchorCtr="0" upright="1">
                                        <a:noAutofit/>
                                      </wps:bodyPr>
                                    </wps:wsp>
                                    <wps:wsp>
                                      <wps:cNvPr id="5076" name="Rectangle 1556"/>
                                      <wps:cNvSpPr>
                                        <a:spLocks noChangeArrowheads="1"/>
                                      </wps:cNvSpPr>
                                      <wps:spPr bwMode="auto">
                                        <a:xfrm>
                                          <a:off x="1242104" y="0"/>
                                          <a:ext cx="94236" cy="141324"/>
                                        </a:xfrm>
                                        <a:prstGeom prst="rect">
                                          <a:avLst/>
                                        </a:prstGeom>
                                        <a:solidFill>
                                          <a:schemeClr val="tx2">
                                            <a:lumMod val="40000"/>
                                            <a:lumOff val="60000"/>
                                          </a:schemeClr>
                                        </a:solidFill>
                                        <a:ln w="9525">
                                          <a:solidFill>
                                            <a:srgbClr val="44546A"/>
                                          </a:solidFill>
                                          <a:round/>
                                          <a:headEnd/>
                                          <a:tailEnd/>
                                        </a:ln>
                                      </wps:spPr>
                                      <wps:bodyPr rot="0" vert="horz" wrap="none" lIns="54148" tIns="27073" rIns="54148" bIns="27073" anchor="ctr" anchorCtr="0" upright="1">
                                        <a:noAutofit/>
                                      </wps:bodyPr>
                                    </wps:wsp>
                                  </wpg:grpSp>
                                  <wpg:grpSp>
                                    <wpg:cNvPr id="5077" name="Group 5077"/>
                                    <wpg:cNvGrpSpPr/>
                                    <wpg:grpSpPr>
                                      <a:xfrm>
                                        <a:off x="0" y="137425"/>
                                        <a:ext cx="1335939" cy="141324"/>
                                        <a:chOff x="0" y="0"/>
                                        <a:chExt cx="1335939" cy="141324"/>
                                      </a:xfrm>
                                    </wpg:grpSpPr>
                                    <wps:wsp>
                                      <wps:cNvPr id="5078" name="Rectangle 1401"/>
                                      <wps:cNvSpPr>
                                        <a:spLocks noChangeArrowheads="1"/>
                                      </wps:cNvSpPr>
                                      <wps:spPr bwMode="auto">
                                        <a:xfrm>
                                          <a:off x="0" y="0"/>
                                          <a:ext cx="946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5079" name="Rectangle 1413"/>
                                      <wps:cNvSpPr>
                                        <a:spLocks noChangeArrowheads="1"/>
                                      </wps:cNvSpPr>
                                      <wps:spPr bwMode="auto">
                                        <a:xfrm>
                                          <a:off x="95140" y="0"/>
                                          <a:ext cx="941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5080" name="Rectangle 1425"/>
                                      <wps:cNvSpPr>
                                        <a:spLocks noChangeArrowheads="1"/>
                                      </wps:cNvSpPr>
                                      <wps:spPr bwMode="auto">
                                        <a:xfrm>
                                          <a:off x="190280" y="0"/>
                                          <a:ext cx="94236"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5081" name="Rectangle 1437"/>
                                      <wps:cNvSpPr>
                                        <a:spLocks noChangeArrowheads="1"/>
                                      </wps:cNvSpPr>
                                      <wps:spPr bwMode="auto">
                                        <a:xfrm>
                                          <a:off x="29070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082" name="Rectangle 1449"/>
                                      <wps:cNvSpPr>
                                        <a:spLocks noChangeArrowheads="1"/>
                                      </wps:cNvSpPr>
                                      <wps:spPr bwMode="auto">
                                        <a:xfrm>
                                          <a:off x="385845"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083" name="Rectangle 1461"/>
                                      <wps:cNvSpPr>
                                        <a:spLocks noChangeArrowheads="1"/>
                                      </wps:cNvSpPr>
                                      <wps:spPr bwMode="auto">
                                        <a:xfrm>
                                          <a:off x="48098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084" name="Rectangle 1473"/>
                                      <wps:cNvSpPr>
                                        <a:spLocks noChangeArrowheads="1"/>
                                      </wps:cNvSpPr>
                                      <wps:spPr bwMode="auto">
                                        <a:xfrm>
                                          <a:off x="57612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085" name="Rectangle 1485"/>
                                      <wps:cNvSpPr>
                                        <a:spLocks noChangeArrowheads="1"/>
                                      </wps:cNvSpPr>
                                      <wps:spPr bwMode="auto">
                                        <a:xfrm>
                                          <a:off x="67126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086" name="Rectangle 1497"/>
                                      <wps:cNvSpPr>
                                        <a:spLocks noChangeArrowheads="1"/>
                                      </wps:cNvSpPr>
                                      <wps:spPr bwMode="auto">
                                        <a:xfrm>
                                          <a:off x="766405" y="0"/>
                                          <a:ext cx="941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087" name="Rectangle 1509"/>
                                      <wps:cNvSpPr>
                                        <a:spLocks noChangeArrowheads="1"/>
                                      </wps:cNvSpPr>
                                      <wps:spPr bwMode="auto">
                                        <a:xfrm>
                                          <a:off x="86154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088" name="Rectangle 1521"/>
                                      <wps:cNvSpPr>
                                        <a:spLocks noChangeArrowheads="1"/>
                                      </wps:cNvSpPr>
                                      <wps:spPr bwMode="auto">
                                        <a:xfrm>
                                          <a:off x="95668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089" name="Rectangle 1533"/>
                                      <wps:cNvSpPr>
                                        <a:spLocks noChangeArrowheads="1"/>
                                      </wps:cNvSpPr>
                                      <wps:spPr bwMode="auto">
                                        <a:xfrm>
                                          <a:off x="1051824"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090" name="Rectangle 1545"/>
                                      <wps:cNvSpPr>
                                        <a:spLocks noChangeArrowheads="1"/>
                                      </wps:cNvSpPr>
                                      <wps:spPr bwMode="auto">
                                        <a:xfrm>
                                          <a:off x="1146964"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091" name="Rectangle 1557"/>
                                      <wps:cNvSpPr>
                                        <a:spLocks noChangeArrowheads="1"/>
                                      </wps:cNvSpPr>
                                      <wps:spPr bwMode="auto">
                                        <a:xfrm>
                                          <a:off x="124210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5092" name="Group 5092"/>
                                    <wpg:cNvGrpSpPr/>
                                    <wpg:grpSpPr>
                                      <a:xfrm>
                                        <a:off x="0" y="280134"/>
                                        <a:ext cx="1335939" cy="141324"/>
                                        <a:chOff x="0" y="0"/>
                                        <a:chExt cx="1335939" cy="141324"/>
                                      </a:xfrm>
                                    </wpg:grpSpPr>
                                    <wps:wsp>
                                      <wps:cNvPr id="5093" name="Rectangle 1402"/>
                                      <wps:cNvSpPr>
                                        <a:spLocks noChangeArrowheads="1"/>
                                      </wps:cNvSpPr>
                                      <wps:spPr bwMode="auto">
                                        <a:xfrm>
                                          <a:off x="0" y="0"/>
                                          <a:ext cx="94636" cy="141210"/>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5094" name="Rectangle 1414"/>
                                      <wps:cNvSpPr>
                                        <a:spLocks noChangeArrowheads="1"/>
                                      </wps:cNvSpPr>
                                      <wps:spPr bwMode="auto">
                                        <a:xfrm>
                                          <a:off x="95140" y="0"/>
                                          <a:ext cx="941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5095" name="Rectangle 1426"/>
                                      <wps:cNvSpPr>
                                        <a:spLocks noChangeArrowheads="1"/>
                                      </wps:cNvSpPr>
                                      <wps:spPr bwMode="auto">
                                        <a:xfrm>
                                          <a:off x="190280" y="0"/>
                                          <a:ext cx="94236"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5096" name="Rectangle 1438"/>
                                      <wps:cNvSpPr>
                                        <a:spLocks noChangeArrowheads="1"/>
                                      </wps:cNvSpPr>
                                      <wps:spPr bwMode="auto">
                                        <a:xfrm>
                                          <a:off x="290705" y="0"/>
                                          <a:ext cx="938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5097" name="Rectangle 1462"/>
                                      <wps:cNvSpPr>
                                        <a:spLocks noChangeArrowheads="1"/>
                                      </wps:cNvSpPr>
                                      <wps:spPr bwMode="auto">
                                        <a:xfrm>
                                          <a:off x="480985" y="0"/>
                                          <a:ext cx="93835" cy="141210"/>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5098" name="Rectangle 1474"/>
                                      <wps:cNvSpPr>
                                        <a:spLocks noChangeArrowheads="1"/>
                                      </wps:cNvSpPr>
                                      <wps:spPr bwMode="auto">
                                        <a:xfrm>
                                          <a:off x="576125" y="0"/>
                                          <a:ext cx="93735" cy="141210"/>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5099" name="Rectangle 1486"/>
                                      <wps:cNvSpPr>
                                        <a:spLocks noChangeArrowheads="1"/>
                                      </wps:cNvSpPr>
                                      <wps:spPr bwMode="auto">
                                        <a:xfrm>
                                          <a:off x="671265" y="0"/>
                                          <a:ext cx="93435" cy="141210"/>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5100" name="Rectangle 1498"/>
                                      <wps:cNvSpPr>
                                        <a:spLocks noChangeArrowheads="1"/>
                                      </wps:cNvSpPr>
                                      <wps:spPr bwMode="auto">
                                        <a:xfrm>
                                          <a:off x="766405" y="0"/>
                                          <a:ext cx="94136" cy="141210"/>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5101" name="Rectangle 1510"/>
                                      <wps:cNvSpPr>
                                        <a:spLocks noChangeArrowheads="1"/>
                                      </wps:cNvSpPr>
                                      <wps:spPr bwMode="auto">
                                        <a:xfrm>
                                          <a:off x="861545" y="0"/>
                                          <a:ext cx="93835" cy="141210"/>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5102" name="Rectangle 1522"/>
                                      <wps:cNvSpPr>
                                        <a:spLocks noChangeArrowheads="1"/>
                                      </wps:cNvSpPr>
                                      <wps:spPr bwMode="auto">
                                        <a:xfrm>
                                          <a:off x="956684" y="0"/>
                                          <a:ext cx="93835" cy="141210"/>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5103" name="Rectangle 1534"/>
                                      <wps:cNvSpPr>
                                        <a:spLocks noChangeArrowheads="1"/>
                                      </wps:cNvSpPr>
                                      <wps:spPr bwMode="auto">
                                        <a:xfrm>
                                          <a:off x="1051824" y="0"/>
                                          <a:ext cx="93335" cy="141210"/>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5104" name="Rectangle 1546"/>
                                      <wps:cNvSpPr>
                                        <a:spLocks noChangeArrowheads="1"/>
                                      </wps:cNvSpPr>
                                      <wps:spPr bwMode="auto">
                                        <a:xfrm>
                                          <a:off x="1146964" y="0"/>
                                          <a:ext cx="94236" cy="141210"/>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5105" name="Rectangle 1558"/>
                                      <wps:cNvSpPr>
                                        <a:spLocks noChangeArrowheads="1"/>
                                      </wps:cNvSpPr>
                                      <wps:spPr bwMode="auto">
                                        <a:xfrm>
                                          <a:off x="1242104" y="0"/>
                                          <a:ext cx="93835" cy="141210"/>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g:grpSp>
                                  <wpg:grpSp>
                                    <wpg:cNvPr id="5106" name="Group 5106"/>
                                    <wpg:cNvGrpSpPr/>
                                    <wpg:grpSpPr>
                                      <a:xfrm>
                                        <a:off x="0" y="422844"/>
                                        <a:ext cx="1335539" cy="141324"/>
                                        <a:chOff x="0" y="0"/>
                                        <a:chExt cx="1335539" cy="141324"/>
                                      </a:xfrm>
                                    </wpg:grpSpPr>
                                    <wps:wsp>
                                      <wps:cNvPr id="5107" name="Rectangle 1403"/>
                                      <wps:cNvSpPr>
                                        <a:spLocks noChangeArrowheads="1"/>
                                      </wps:cNvSpPr>
                                      <wps:spPr bwMode="auto">
                                        <a:xfrm>
                                          <a:off x="0" y="0"/>
                                          <a:ext cx="94236" cy="141210"/>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5108" name="Rectangle 1415"/>
                                      <wps:cNvSpPr>
                                        <a:spLocks noChangeArrowheads="1"/>
                                      </wps:cNvSpPr>
                                      <wps:spPr bwMode="auto">
                                        <a:xfrm>
                                          <a:off x="95140" y="0"/>
                                          <a:ext cx="93735"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5109" name="Rectangle 1427"/>
                                      <wps:cNvSpPr>
                                        <a:spLocks noChangeArrowheads="1"/>
                                      </wps:cNvSpPr>
                                      <wps:spPr bwMode="auto">
                                        <a:xfrm>
                                          <a:off x="190280" y="0"/>
                                          <a:ext cx="938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5110" name="Rectangle 1439"/>
                                      <wps:cNvSpPr>
                                        <a:spLocks noChangeArrowheads="1"/>
                                      </wps:cNvSpPr>
                                      <wps:spPr bwMode="auto">
                                        <a:xfrm>
                                          <a:off x="290705"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11" name="Rectangle 1451"/>
                                      <wps:cNvSpPr>
                                        <a:spLocks noChangeArrowheads="1"/>
                                      </wps:cNvSpPr>
                                      <wps:spPr bwMode="auto">
                                        <a:xfrm>
                                          <a:off x="385845"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12" name="Rectangle 1463"/>
                                      <wps:cNvSpPr>
                                        <a:spLocks noChangeArrowheads="1"/>
                                      </wps:cNvSpPr>
                                      <wps:spPr bwMode="auto">
                                        <a:xfrm>
                                          <a:off x="48098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13" name="Rectangle 1475"/>
                                      <wps:cNvSpPr>
                                        <a:spLocks noChangeArrowheads="1"/>
                                      </wps:cNvSpPr>
                                      <wps:spPr bwMode="auto">
                                        <a:xfrm>
                                          <a:off x="576125" y="0"/>
                                          <a:ext cx="933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14" name="Rectangle 1487"/>
                                      <wps:cNvSpPr>
                                        <a:spLocks noChangeArrowheads="1"/>
                                      </wps:cNvSpPr>
                                      <wps:spPr bwMode="auto">
                                        <a:xfrm>
                                          <a:off x="671265" y="0"/>
                                          <a:ext cx="930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15" name="Rectangle 1499"/>
                                      <wps:cNvSpPr>
                                        <a:spLocks noChangeArrowheads="1"/>
                                      </wps:cNvSpPr>
                                      <wps:spPr bwMode="auto">
                                        <a:xfrm>
                                          <a:off x="766405" y="0"/>
                                          <a:ext cx="937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16" name="Rectangle 1511"/>
                                      <wps:cNvSpPr>
                                        <a:spLocks noChangeArrowheads="1"/>
                                      </wps:cNvSpPr>
                                      <wps:spPr bwMode="auto">
                                        <a:xfrm>
                                          <a:off x="86154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17" name="Rectangle 1523"/>
                                      <wps:cNvSpPr>
                                        <a:spLocks noChangeArrowheads="1"/>
                                      </wps:cNvSpPr>
                                      <wps:spPr bwMode="auto">
                                        <a:xfrm>
                                          <a:off x="956684"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18" name="Rectangle 1535"/>
                                      <wps:cNvSpPr>
                                        <a:spLocks noChangeArrowheads="1"/>
                                      </wps:cNvSpPr>
                                      <wps:spPr bwMode="auto">
                                        <a:xfrm>
                                          <a:off x="1051824" y="0"/>
                                          <a:ext cx="929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19" name="Rectangle 1547"/>
                                      <wps:cNvSpPr>
                                        <a:spLocks noChangeArrowheads="1"/>
                                      </wps:cNvSpPr>
                                      <wps:spPr bwMode="auto">
                                        <a:xfrm>
                                          <a:off x="1146964"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20" name="Rectangle 1559"/>
                                      <wps:cNvSpPr>
                                        <a:spLocks noChangeArrowheads="1"/>
                                      </wps:cNvSpPr>
                                      <wps:spPr bwMode="auto">
                                        <a:xfrm>
                                          <a:off x="1242104"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5121" name="Group 5121"/>
                                    <wpg:cNvGrpSpPr/>
                                    <wpg:grpSpPr>
                                      <a:xfrm>
                                        <a:off x="0" y="560269"/>
                                        <a:ext cx="1335939" cy="141324"/>
                                        <a:chOff x="0" y="0"/>
                                        <a:chExt cx="1335939" cy="141324"/>
                                      </a:xfrm>
                                    </wpg:grpSpPr>
                                    <wps:wsp>
                                      <wps:cNvPr id="5122" name="Rectangle 1404"/>
                                      <wps:cNvSpPr>
                                        <a:spLocks noChangeArrowheads="1"/>
                                      </wps:cNvSpPr>
                                      <wps:spPr bwMode="auto">
                                        <a:xfrm>
                                          <a:off x="0" y="0"/>
                                          <a:ext cx="946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5123" name="Rectangle 1416"/>
                                      <wps:cNvSpPr>
                                        <a:spLocks noChangeArrowheads="1"/>
                                      </wps:cNvSpPr>
                                      <wps:spPr bwMode="auto">
                                        <a:xfrm>
                                          <a:off x="95140" y="0"/>
                                          <a:ext cx="941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5124" name="Rectangle 1428"/>
                                      <wps:cNvSpPr>
                                        <a:spLocks noChangeArrowheads="1"/>
                                      </wps:cNvSpPr>
                                      <wps:spPr bwMode="auto">
                                        <a:xfrm>
                                          <a:off x="190280" y="0"/>
                                          <a:ext cx="94236" cy="141324"/>
                                        </a:xfrm>
                                        <a:prstGeom prst="rect">
                                          <a:avLst/>
                                        </a:prstGeom>
                                        <a:solidFill>
                                          <a:srgbClr val="44546A"/>
                                        </a:solidFill>
                                        <a:ln w="9525">
                                          <a:solidFill>
                                            <a:srgbClr val="44546A"/>
                                          </a:solidFill>
                                          <a:round/>
                                          <a:headEnd/>
                                          <a:tailEnd/>
                                        </a:ln>
                                      </wps:spPr>
                                      <wps:bodyPr rot="0" vert="horz" wrap="none" lIns="54148" tIns="27073" rIns="54148" bIns="27073" anchor="ctr" anchorCtr="0" upright="1">
                                        <a:noAutofit/>
                                      </wps:bodyPr>
                                    </wps:wsp>
                                    <wps:wsp>
                                      <wps:cNvPr id="5125" name="Rectangle 1440"/>
                                      <wps:cNvSpPr>
                                        <a:spLocks noChangeArrowheads="1"/>
                                      </wps:cNvSpPr>
                                      <wps:spPr bwMode="auto">
                                        <a:xfrm>
                                          <a:off x="29070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26" name="Rectangle 1452"/>
                                      <wps:cNvSpPr>
                                        <a:spLocks noChangeArrowheads="1"/>
                                      </wps:cNvSpPr>
                                      <wps:spPr bwMode="auto">
                                        <a:xfrm>
                                          <a:off x="385845"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27" name="Rectangle 1464"/>
                                      <wps:cNvSpPr>
                                        <a:spLocks noChangeArrowheads="1"/>
                                      </wps:cNvSpPr>
                                      <wps:spPr bwMode="auto">
                                        <a:xfrm>
                                          <a:off x="48098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28" name="Rectangle 1476"/>
                                      <wps:cNvSpPr>
                                        <a:spLocks noChangeArrowheads="1"/>
                                      </wps:cNvSpPr>
                                      <wps:spPr bwMode="auto">
                                        <a:xfrm>
                                          <a:off x="57612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29" name="Rectangle 1488"/>
                                      <wps:cNvSpPr>
                                        <a:spLocks noChangeArrowheads="1"/>
                                      </wps:cNvSpPr>
                                      <wps:spPr bwMode="auto">
                                        <a:xfrm>
                                          <a:off x="67126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30" name="Rectangle 1500"/>
                                      <wps:cNvSpPr>
                                        <a:spLocks noChangeArrowheads="1"/>
                                      </wps:cNvSpPr>
                                      <wps:spPr bwMode="auto">
                                        <a:xfrm>
                                          <a:off x="766405" y="0"/>
                                          <a:ext cx="941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31" name="Rectangle 1512"/>
                                      <wps:cNvSpPr>
                                        <a:spLocks noChangeArrowheads="1"/>
                                      </wps:cNvSpPr>
                                      <wps:spPr bwMode="auto">
                                        <a:xfrm>
                                          <a:off x="86154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32" name="Rectangle 1524"/>
                                      <wps:cNvSpPr>
                                        <a:spLocks noChangeArrowheads="1"/>
                                      </wps:cNvSpPr>
                                      <wps:spPr bwMode="auto">
                                        <a:xfrm>
                                          <a:off x="95668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33" name="Rectangle 1536"/>
                                      <wps:cNvSpPr>
                                        <a:spLocks noChangeArrowheads="1"/>
                                      </wps:cNvSpPr>
                                      <wps:spPr bwMode="auto">
                                        <a:xfrm>
                                          <a:off x="1051824"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34" name="Rectangle 1548"/>
                                      <wps:cNvSpPr>
                                        <a:spLocks noChangeArrowheads="1"/>
                                      </wps:cNvSpPr>
                                      <wps:spPr bwMode="auto">
                                        <a:xfrm>
                                          <a:off x="1146964"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35" name="Rectangle 1560"/>
                                      <wps:cNvSpPr>
                                        <a:spLocks noChangeArrowheads="1"/>
                                      </wps:cNvSpPr>
                                      <wps:spPr bwMode="auto">
                                        <a:xfrm>
                                          <a:off x="124210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5136" name="Group 5136"/>
                                    <wpg:cNvGrpSpPr/>
                                    <wpg:grpSpPr>
                                      <a:xfrm>
                                        <a:off x="0" y="697693"/>
                                        <a:ext cx="1335539" cy="141324"/>
                                        <a:chOff x="0" y="0"/>
                                        <a:chExt cx="1335539" cy="141324"/>
                                      </a:xfrm>
                                    </wpg:grpSpPr>
                                    <wps:wsp>
                                      <wps:cNvPr id="5137" name="Rectangle 1405"/>
                                      <wps:cNvSpPr>
                                        <a:spLocks noChangeArrowheads="1"/>
                                      </wps:cNvSpPr>
                                      <wps:spPr bwMode="auto">
                                        <a:xfrm>
                                          <a:off x="0" y="0"/>
                                          <a:ext cx="942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5138" name="Rectangle 1417"/>
                                      <wps:cNvSpPr>
                                        <a:spLocks noChangeArrowheads="1"/>
                                      </wps:cNvSpPr>
                                      <wps:spPr bwMode="auto">
                                        <a:xfrm>
                                          <a:off x="100425" y="0"/>
                                          <a:ext cx="93735"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5139" name="Rectangle 1429"/>
                                      <wps:cNvSpPr>
                                        <a:spLocks noChangeArrowheads="1"/>
                                      </wps:cNvSpPr>
                                      <wps:spPr bwMode="auto">
                                        <a:xfrm>
                                          <a:off x="195565" y="0"/>
                                          <a:ext cx="93835"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5140" name="Rectangle 1441"/>
                                      <wps:cNvSpPr>
                                        <a:spLocks noChangeArrowheads="1"/>
                                      </wps:cNvSpPr>
                                      <wps:spPr bwMode="auto">
                                        <a:xfrm>
                                          <a:off x="290705"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41" name="Rectangle 1453"/>
                                      <wps:cNvSpPr>
                                        <a:spLocks noChangeArrowheads="1"/>
                                      </wps:cNvSpPr>
                                      <wps:spPr bwMode="auto">
                                        <a:xfrm>
                                          <a:off x="385845"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42" name="Rectangle 1465"/>
                                      <wps:cNvSpPr>
                                        <a:spLocks noChangeArrowheads="1"/>
                                      </wps:cNvSpPr>
                                      <wps:spPr bwMode="auto">
                                        <a:xfrm>
                                          <a:off x="48098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43" name="Rectangle 1477"/>
                                      <wps:cNvSpPr>
                                        <a:spLocks noChangeArrowheads="1"/>
                                      </wps:cNvSpPr>
                                      <wps:spPr bwMode="auto">
                                        <a:xfrm>
                                          <a:off x="576125" y="0"/>
                                          <a:ext cx="933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44" name="Rectangle 1489"/>
                                      <wps:cNvSpPr>
                                        <a:spLocks noChangeArrowheads="1"/>
                                      </wps:cNvSpPr>
                                      <wps:spPr bwMode="auto">
                                        <a:xfrm>
                                          <a:off x="671265" y="0"/>
                                          <a:ext cx="930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45" name="Rectangle 1501"/>
                                      <wps:cNvSpPr>
                                        <a:spLocks noChangeArrowheads="1"/>
                                      </wps:cNvSpPr>
                                      <wps:spPr bwMode="auto">
                                        <a:xfrm>
                                          <a:off x="766405" y="0"/>
                                          <a:ext cx="937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46" name="Rectangle 1513"/>
                                      <wps:cNvSpPr>
                                        <a:spLocks noChangeArrowheads="1"/>
                                      </wps:cNvSpPr>
                                      <wps:spPr bwMode="auto">
                                        <a:xfrm>
                                          <a:off x="86154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47" name="Rectangle 1525"/>
                                      <wps:cNvSpPr>
                                        <a:spLocks noChangeArrowheads="1"/>
                                      </wps:cNvSpPr>
                                      <wps:spPr bwMode="auto">
                                        <a:xfrm>
                                          <a:off x="956684"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48" name="Rectangle 1537"/>
                                      <wps:cNvSpPr>
                                        <a:spLocks noChangeArrowheads="1"/>
                                      </wps:cNvSpPr>
                                      <wps:spPr bwMode="auto">
                                        <a:xfrm>
                                          <a:off x="1051824" y="0"/>
                                          <a:ext cx="929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49" name="Rectangle 1549"/>
                                      <wps:cNvSpPr>
                                        <a:spLocks noChangeArrowheads="1"/>
                                      </wps:cNvSpPr>
                                      <wps:spPr bwMode="auto">
                                        <a:xfrm>
                                          <a:off x="1146964"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50" name="Rectangle 1561"/>
                                      <wps:cNvSpPr>
                                        <a:spLocks noChangeArrowheads="1"/>
                                      </wps:cNvSpPr>
                                      <wps:spPr bwMode="auto">
                                        <a:xfrm>
                                          <a:off x="1242104"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5151" name="Group 5151"/>
                                    <wpg:cNvGrpSpPr/>
                                    <wpg:grpSpPr>
                                      <a:xfrm>
                                        <a:off x="0" y="840403"/>
                                        <a:ext cx="1335939" cy="141324"/>
                                        <a:chOff x="0" y="0"/>
                                        <a:chExt cx="1335939" cy="141324"/>
                                      </a:xfrm>
                                    </wpg:grpSpPr>
                                    <wps:wsp>
                                      <wps:cNvPr id="5152" name="Rectangle 1406"/>
                                      <wps:cNvSpPr>
                                        <a:spLocks noChangeArrowheads="1"/>
                                      </wps:cNvSpPr>
                                      <wps:spPr bwMode="auto">
                                        <a:xfrm>
                                          <a:off x="0" y="0"/>
                                          <a:ext cx="946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5153" name="Rectangle 1418"/>
                                      <wps:cNvSpPr>
                                        <a:spLocks noChangeArrowheads="1"/>
                                      </wps:cNvSpPr>
                                      <wps:spPr bwMode="auto">
                                        <a:xfrm>
                                          <a:off x="100425" y="0"/>
                                          <a:ext cx="941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5154" name="Rectangle 1430"/>
                                      <wps:cNvSpPr>
                                        <a:spLocks noChangeArrowheads="1"/>
                                      </wps:cNvSpPr>
                                      <wps:spPr bwMode="auto">
                                        <a:xfrm>
                                          <a:off x="195565" y="0"/>
                                          <a:ext cx="94236"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5155" name="Rectangle 1442"/>
                                      <wps:cNvSpPr>
                                        <a:spLocks noChangeArrowheads="1"/>
                                      </wps:cNvSpPr>
                                      <wps:spPr bwMode="auto">
                                        <a:xfrm>
                                          <a:off x="290705" y="0"/>
                                          <a:ext cx="937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5156" name="Rectangle 1454"/>
                                      <wps:cNvSpPr>
                                        <a:spLocks noChangeArrowheads="1"/>
                                      </wps:cNvSpPr>
                                      <wps:spPr bwMode="auto">
                                        <a:xfrm>
                                          <a:off x="385845" y="0"/>
                                          <a:ext cx="94236"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5157" name="Rectangle 1466"/>
                                      <wps:cNvSpPr>
                                        <a:spLocks noChangeArrowheads="1"/>
                                      </wps:cNvSpPr>
                                      <wps:spPr bwMode="auto">
                                        <a:xfrm>
                                          <a:off x="480985" y="0"/>
                                          <a:ext cx="938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5158" name="Rectangle 1478"/>
                                      <wps:cNvSpPr>
                                        <a:spLocks noChangeArrowheads="1"/>
                                      </wps:cNvSpPr>
                                      <wps:spPr bwMode="auto">
                                        <a:xfrm>
                                          <a:off x="576125" y="0"/>
                                          <a:ext cx="937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5159" name="Rectangle 1490"/>
                                      <wps:cNvSpPr>
                                        <a:spLocks noChangeArrowheads="1"/>
                                      </wps:cNvSpPr>
                                      <wps:spPr bwMode="auto">
                                        <a:xfrm>
                                          <a:off x="671265" y="0"/>
                                          <a:ext cx="934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5160" name="Rectangle 1502"/>
                                      <wps:cNvSpPr>
                                        <a:spLocks noChangeArrowheads="1"/>
                                      </wps:cNvSpPr>
                                      <wps:spPr bwMode="auto">
                                        <a:xfrm>
                                          <a:off x="766405" y="0"/>
                                          <a:ext cx="94136"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5161" name="Rectangle 1514"/>
                                      <wps:cNvSpPr>
                                        <a:spLocks noChangeArrowheads="1"/>
                                      </wps:cNvSpPr>
                                      <wps:spPr bwMode="auto">
                                        <a:xfrm>
                                          <a:off x="861545" y="0"/>
                                          <a:ext cx="938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5162" name="Rectangle 1526"/>
                                      <wps:cNvSpPr>
                                        <a:spLocks noChangeArrowheads="1"/>
                                      </wps:cNvSpPr>
                                      <wps:spPr bwMode="auto">
                                        <a:xfrm>
                                          <a:off x="956684" y="0"/>
                                          <a:ext cx="938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5163" name="Rectangle 1538"/>
                                      <wps:cNvSpPr>
                                        <a:spLocks noChangeArrowheads="1"/>
                                      </wps:cNvSpPr>
                                      <wps:spPr bwMode="auto">
                                        <a:xfrm>
                                          <a:off x="1051824" y="0"/>
                                          <a:ext cx="934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5164" name="Rectangle 1550"/>
                                      <wps:cNvSpPr>
                                        <a:spLocks noChangeArrowheads="1"/>
                                      </wps:cNvSpPr>
                                      <wps:spPr bwMode="auto">
                                        <a:xfrm>
                                          <a:off x="1146964" y="0"/>
                                          <a:ext cx="94236"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5165" name="Rectangle 1562"/>
                                      <wps:cNvSpPr>
                                        <a:spLocks noChangeArrowheads="1"/>
                                      </wps:cNvSpPr>
                                      <wps:spPr bwMode="auto">
                                        <a:xfrm>
                                          <a:off x="1242104" y="0"/>
                                          <a:ext cx="938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g:grpSp>
                                  <wpg:grpSp>
                                    <wpg:cNvPr id="5166" name="Group 5166"/>
                                    <wpg:cNvGrpSpPr/>
                                    <wpg:grpSpPr>
                                      <a:xfrm>
                                        <a:off x="0" y="983113"/>
                                        <a:ext cx="1335539" cy="141324"/>
                                        <a:chOff x="0" y="0"/>
                                        <a:chExt cx="1335539" cy="141324"/>
                                      </a:xfrm>
                                    </wpg:grpSpPr>
                                    <wps:wsp>
                                      <wps:cNvPr id="5167" name="Rectangle 1407"/>
                                      <wps:cNvSpPr>
                                        <a:spLocks noChangeArrowheads="1"/>
                                      </wps:cNvSpPr>
                                      <wps:spPr bwMode="auto">
                                        <a:xfrm>
                                          <a:off x="0" y="0"/>
                                          <a:ext cx="942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5168" name="Rectangle 1419"/>
                                      <wps:cNvSpPr>
                                        <a:spLocks noChangeArrowheads="1"/>
                                      </wps:cNvSpPr>
                                      <wps:spPr bwMode="auto">
                                        <a:xfrm>
                                          <a:off x="100425" y="0"/>
                                          <a:ext cx="93735" cy="141210"/>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5169" name="Rectangle 1431"/>
                                      <wps:cNvSpPr>
                                        <a:spLocks noChangeArrowheads="1"/>
                                      </wps:cNvSpPr>
                                      <wps:spPr bwMode="auto">
                                        <a:xfrm>
                                          <a:off x="195565" y="0"/>
                                          <a:ext cx="93835" cy="141210"/>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5170" name="Rectangle 1443"/>
                                      <wps:cNvSpPr>
                                        <a:spLocks noChangeArrowheads="1"/>
                                      </wps:cNvSpPr>
                                      <wps:spPr bwMode="auto">
                                        <a:xfrm>
                                          <a:off x="29070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71" name="Rectangle 1455"/>
                                      <wps:cNvSpPr>
                                        <a:spLocks noChangeArrowheads="1"/>
                                      </wps:cNvSpPr>
                                      <wps:spPr bwMode="auto">
                                        <a:xfrm>
                                          <a:off x="38584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72" name="Rectangle 1467"/>
                                      <wps:cNvSpPr>
                                        <a:spLocks noChangeArrowheads="1"/>
                                      </wps:cNvSpPr>
                                      <wps:spPr bwMode="auto">
                                        <a:xfrm>
                                          <a:off x="48098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73" name="Rectangle 1479"/>
                                      <wps:cNvSpPr>
                                        <a:spLocks noChangeArrowheads="1"/>
                                      </wps:cNvSpPr>
                                      <wps:spPr bwMode="auto">
                                        <a:xfrm>
                                          <a:off x="576125"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74" name="Rectangle 1491"/>
                                      <wps:cNvSpPr>
                                        <a:spLocks noChangeArrowheads="1"/>
                                      </wps:cNvSpPr>
                                      <wps:spPr bwMode="auto">
                                        <a:xfrm>
                                          <a:off x="67126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75" name="Rectangle 1503"/>
                                      <wps:cNvSpPr>
                                        <a:spLocks noChangeArrowheads="1"/>
                                      </wps:cNvSpPr>
                                      <wps:spPr bwMode="auto">
                                        <a:xfrm>
                                          <a:off x="76640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76" name="Rectangle 1515"/>
                                      <wps:cNvSpPr>
                                        <a:spLocks noChangeArrowheads="1"/>
                                      </wps:cNvSpPr>
                                      <wps:spPr bwMode="auto">
                                        <a:xfrm>
                                          <a:off x="86154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77" name="Rectangle 1527"/>
                                      <wps:cNvSpPr>
                                        <a:spLocks noChangeArrowheads="1"/>
                                      </wps:cNvSpPr>
                                      <wps:spPr bwMode="auto">
                                        <a:xfrm>
                                          <a:off x="95668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78" name="Rectangle 1539"/>
                                      <wps:cNvSpPr>
                                        <a:spLocks noChangeArrowheads="1"/>
                                      </wps:cNvSpPr>
                                      <wps:spPr bwMode="auto">
                                        <a:xfrm>
                                          <a:off x="1051824"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79" name="Rectangle 1551"/>
                                      <wps:cNvSpPr>
                                        <a:spLocks noChangeArrowheads="1"/>
                                      </wps:cNvSpPr>
                                      <wps:spPr bwMode="auto">
                                        <a:xfrm>
                                          <a:off x="114696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80" name="Rectangle 1563"/>
                                      <wps:cNvSpPr>
                                        <a:spLocks noChangeArrowheads="1"/>
                                      </wps:cNvSpPr>
                                      <wps:spPr bwMode="auto">
                                        <a:xfrm>
                                          <a:off x="124210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5181" name="Group 5181"/>
                                    <wpg:cNvGrpSpPr/>
                                    <wpg:grpSpPr>
                                      <a:xfrm>
                                        <a:off x="0" y="1125822"/>
                                        <a:ext cx="1335539" cy="141324"/>
                                        <a:chOff x="0" y="0"/>
                                        <a:chExt cx="1335539" cy="141324"/>
                                      </a:xfrm>
                                    </wpg:grpSpPr>
                                    <wps:wsp>
                                      <wps:cNvPr id="5182" name="Rectangle 1408"/>
                                      <wps:cNvSpPr>
                                        <a:spLocks noChangeArrowheads="1"/>
                                      </wps:cNvSpPr>
                                      <wps:spPr bwMode="auto">
                                        <a:xfrm>
                                          <a:off x="0" y="0"/>
                                          <a:ext cx="942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5183" name="Rectangle 1420"/>
                                      <wps:cNvSpPr>
                                        <a:spLocks noChangeArrowheads="1"/>
                                      </wps:cNvSpPr>
                                      <wps:spPr bwMode="auto">
                                        <a:xfrm>
                                          <a:off x="100425" y="0"/>
                                          <a:ext cx="93735" cy="141210"/>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5184" name="Rectangle 1432"/>
                                      <wps:cNvSpPr>
                                        <a:spLocks noChangeArrowheads="1"/>
                                      </wps:cNvSpPr>
                                      <wps:spPr bwMode="auto">
                                        <a:xfrm>
                                          <a:off x="195565" y="0"/>
                                          <a:ext cx="93835" cy="141210"/>
                                        </a:xfrm>
                                        <a:prstGeom prst="rect">
                                          <a:avLst/>
                                        </a:prstGeom>
                                        <a:solidFill>
                                          <a:srgbClr val="44546A"/>
                                        </a:solidFill>
                                        <a:ln w="9525">
                                          <a:solidFill>
                                            <a:srgbClr val="44546A"/>
                                          </a:solidFill>
                                          <a:round/>
                                          <a:headEnd/>
                                          <a:tailEnd/>
                                        </a:ln>
                                      </wps:spPr>
                                      <wps:bodyPr rot="0" vert="horz" wrap="none" lIns="54148" tIns="27073" rIns="54148" bIns="27073" anchor="ctr" anchorCtr="0" upright="1">
                                        <a:noAutofit/>
                                      </wps:bodyPr>
                                    </wps:wsp>
                                    <wps:wsp>
                                      <wps:cNvPr id="5185" name="Rectangle 1444"/>
                                      <wps:cNvSpPr>
                                        <a:spLocks noChangeArrowheads="1"/>
                                      </wps:cNvSpPr>
                                      <wps:spPr bwMode="auto">
                                        <a:xfrm>
                                          <a:off x="29070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86" name="Rectangle 1456"/>
                                      <wps:cNvSpPr>
                                        <a:spLocks noChangeArrowheads="1"/>
                                      </wps:cNvSpPr>
                                      <wps:spPr bwMode="auto">
                                        <a:xfrm>
                                          <a:off x="38584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87" name="Rectangle 1468"/>
                                      <wps:cNvSpPr>
                                        <a:spLocks noChangeArrowheads="1"/>
                                      </wps:cNvSpPr>
                                      <wps:spPr bwMode="auto">
                                        <a:xfrm>
                                          <a:off x="48098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88" name="Rectangle 1480"/>
                                      <wps:cNvSpPr>
                                        <a:spLocks noChangeArrowheads="1"/>
                                      </wps:cNvSpPr>
                                      <wps:spPr bwMode="auto">
                                        <a:xfrm>
                                          <a:off x="576125"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89" name="Rectangle 1492"/>
                                      <wps:cNvSpPr>
                                        <a:spLocks noChangeArrowheads="1"/>
                                      </wps:cNvSpPr>
                                      <wps:spPr bwMode="auto">
                                        <a:xfrm>
                                          <a:off x="67126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90" name="Rectangle 1504"/>
                                      <wps:cNvSpPr>
                                        <a:spLocks noChangeArrowheads="1"/>
                                      </wps:cNvSpPr>
                                      <wps:spPr bwMode="auto">
                                        <a:xfrm>
                                          <a:off x="76640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91" name="Rectangle 1516"/>
                                      <wps:cNvSpPr>
                                        <a:spLocks noChangeArrowheads="1"/>
                                      </wps:cNvSpPr>
                                      <wps:spPr bwMode="auto">
                                        <a:xfrm>
                                          <a:off x="86154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92" name="Rectangle 1528"/>
                                      <wps:cNvSpPr>
                                        <a:spLocks noChangeArrowheads="1"/>
                                      </wps:cNvSpPr>
                                      <wps:spPr bwMode="auto">
                                        <a:xfrm>
                                          <a:off x="95668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93" name="Rectangle 1540"/>
                                      <wps:cNvSpPr>
                                        <a:spLocks noChangeArrowheads="1"/>
                                      </wps:cNvSpPr>
                                      <wps:spPr bwMode="auto">
                                        <a:xfrm>
                                          <a:off x="1051824"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94" name="Rectangle 1552"/>
                                      <wps:cNvSpPr>
                                        <a:spLocks noChangeArrowheads="1"/>
                                      </wps:cNvSpPr>
                                      <wps:spPr bwMode="auto">
                                        <a:xfrm>
                                          <a:off x="114696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95" name="Rectangle 1564"/>
                                      <wps:cNvSpPr>
                                        <a:spLocks noChangeArrowheads="1"/>
                                      </wps:cNvSpPr>
                                      <wps:spPr bwMode="auto">
                                        <a:xfrm>
                                          <a:off x="124210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5196" name="Group 5196"/>
                                    <wpg:cNvGrpSpPr/>
                                    <wpg:grpSpPr>
                                      <a:xfrm>
                                        <a:off x="0" y="1263247"/>
                                        <a:ext cx="1335139" cy="141324"/>
                                        <a:chOff x="0" y="0"/>
                                        <a:chExt cx="1335139" cy="141324"/>
                                      </a:xfrm>
                                    </wpg:grpSpPr>
                                    <wps:wsp>
                                      <wps:cNvPr id="5197" name="Rectangle 1409"/>
                                      <wps:cNvSpPr>
                                        <a:spLocks noChangeArrowheads="1"/>
                                      </wps:cNvSpPr>
                                      <wps:spPr bwMode="auto">
                                        <a:xfrm>
                                          <a:off x="0" y="0"/>
                                          <a:ext cx="93835"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5198" name="Rectangle 1421"/>
                                      <wps:cNvSpPr>
                                        <a:spLocks noChangeArrowheads="1"/>
                                      </wps:cNvSpPr>
                                      <wps:spPr bwMode="auto">
                                        <a:xfrm>
                                          <a:off x="100425" y="0"/>
                                          <a:ext cx="93335"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5199" name="Rectangle 1433"/>
                                      <wps:cNvSpPr>
                                        <a:spLocks noChangeArrowheads="1"/>
                                      </wps:cNvSpPr>
                                      <wps:spPr bwMode="auto">
                                        <a:xfrm>
                                          <a:off x="195565" y="0"/>
                                          <a:ext cx="93435"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5200" name="Rectangle 1445"/>
                                      <wps:cNvSpPr>
                                        <a:spLocks noChangeArrowheads="1"/>
                                      </wps:cNvSpPr>
                                      <wps:spPr bwMode="auto">
                                        <a:xfrm>
                                          <a:off x="290705"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01" name="Rectangle 1457"/>
                                      <wps:cNvSpPr>
                                        <a:spLocks noChangeArrowheads="1"/>
                                      </wps:cNvSpPr>
                                      <wps:spPr bwMode="auto">
                                        <a:xfrm>
                                          <a:off x="38584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02" name="Rectangle 1469"/>
                                      <wps:cNvSpPr>
                                        <a:spLocks noChangeArrowheads="1"/>
                                      </wps:cNvSpPr>
                                      <wps:spPr bwMode="auto">
                                        <a:xfrm>
                                          <a:off x="48098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03" name="Rectangle 1481"/>
                                      <wps:cNvSpPr>
                                        <a:spLocks noChangeArrowheads="1"/>
                                      </wps:cNvSpPr>
                                      <wps:spPr bwMode="auto">
                                        <a:xfrm>
                                          <a:off x="576125"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04" name="Rectangle 1493"/>
                                      <wps:cNvSpPr>
                                        <a:spLocks noChangeArrowheads="1"/>
                                      </wps:cNvSpPr>
                                      <wps:spPr bwMode="auto">
                                        <a:xfrm>
                                          <a:off x="671265" y="0"/>
                                          <a:ext cx="926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05" name="Rectangle 1505"/>
                                      <wps:cNvSpPr>
                                        <a:spLocks noChangeArrowheads="1"/>
                                      </wps:cNvSpPr>
                                      <wps:spPr bwMode="auto">
                                        <a:xfrm>
                                          <a:off x="766405"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06" name="Rectangle 1517"/>
                                      <wps:cNvSpPr>
                                        <a:spLocks noChangeArrowheads="1"/>
                                      </wps:cNvSpPr>
                                      <wps:spPr bwMode="auto">
                                        <a:xfrm>
                                          <a:off x="86154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07" name="Rectangle 1529"/>
                                      <wps:cNvSpPr>
                                        <a:spLocks noChangeArrowheads="1"/>
                                      </wps:cNvSpPr>
                                      <wps:spPr bwMode="auto">
                                        <a:xfrm>
                                          <a:off x="956684"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08" name="Rectangle 1541"/>
                                      <wps:cNvSpPr>
                                        <a:spLocks noChangeArrowheads="1"/>
                                      </wps:cNvSpPr>
                                      <wps:spPr bwMode="auto">
                                        <a:xfrm>
                                          <a:off x="1057110" y="0"/>
                                          <a:ext cx="926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09" name="Rectangle 1553"/>
                                      <wps:cNvSpPr>
                                        <a:spLocks noChangeArrowheads="1"/>
                                      </wps:cNvSpPr>
                                      <wps:spPr bwMode="auto">
                                        <a:xfrm>
                                          <a:off x="114696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10" name="Rectangle 1565"/>
                                      <wps:cNvSpPr>
                                        <a:spLocks noChangeArrowheads="1"/>
                                      </wps:cNvSpPr>
                                      <wps:spPr bwMode="auto">
                                        <a:xfrm>
                                          <a:off x="1242104"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5211" name="Group 5211"/>
                                    <wpg:cNvGrpSpPr/>
                                    <wpg:grpSpPr>
                                      <a:xfrm>
                                        <a:off x="0" y="1400671"/>
                                        <a:ext cx="1335539" cy="141324"/>
                                        <a:chOff x="0" y="0"/>
                                        <a:chExt cx="1335539" cy="141324"/>
                                      </a:xfrm>
                                    </wpg:grpSpPr>
                                    <wps:wsp>
                                      <wps:cNvPr id="5212" name="Rectangle 1410"/>
                                      <wps:cNvSpPr>
                                        <a:spLocks noChangeArrowheads="1"/>
                                      </wps:cNvSpPr>
                                      <wps:spPr bwMode="auto">
                                        <a:xfrm>
                                          <a:off x="0" y="0"/>
                                          <a:ext cx="942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5213" name="Rectangle 1422"/>
                                      <wps:cNvSpPr>
                                        <a:spLocks noChangeArrowheads="1"/>
                                      </wps:cNvSpPr>
                                      <wps:spPr bwMode="auto">
                                        <a:xfrm>
                                          <a:off x="100425" y="0"/>
                                          <a:ext cx="93735" cy="141210"/>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5214" name="Rectangle 1446"/>
                                      <wps:cNvSpPr>
                                        <a:spLocks noChangeArrowheads="1"/>
                                      </wps:cNvSpPr>
                                      <wps:spPr bwMode="auto">
                                        <a:xfrm>
                                          <a:off x="290705" y="0"/>
                                          <a:ext cx="933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15" name="Rectangle 1458"/>
                                      <wps:cNvSpPr>
                                        <a:spLocks noChangeArrowheads="1"/>
                                      </wps:cNvSpPr>
                                      <wps:spPr bwMode="auto">
                                        <a:xfrm>
                                          <a:off x="38584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16" name="Rectangle 1470"/>
                                      <wps:cNvSpPr>
                                        <a:spLocks noChangeArrowheads="1"/>
                                      </wps:cNvSpPr>
                                      <wps:spPr bwMode="auto">
                                        <a:xfrm>
                                          <a:off x="48098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17" name="Rectangle 1482"/>
                                      <wps:cNvSpPr>
                                        <a:spLocks noChangeArrowheads="1"/>
                                      </wps:cNvSpPr>
                                      <wps:spPr bwMode="auto">
                                        <a:xfrm>
                                          <a:off x="57612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18" name="Rectangle 1494"/>
                                      <wps:cNvSpPr>
                                        <a:spLocks noChangeArrowheads="1"/>
                                      </wps:cNvSpPr>
                                      <wps:spPr bwMode="auto">
                                        <a:xfrm>
                                          <a:off x="67126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19" name="Rectangle 1506"/>
                                      <wps:cNvSpPr>
                                        <a:spLocks noChangeArrowheads="1"/>
                                      </wps:cNvSpPr>
                                      <wps:spPr bwMode="auto">
                                        <a:xfrm>
                                          <a:off x="76640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20" name="Rectangle 1518"/>
                                      <wps:cNvSpPr>
                                        <a:spLocks noChangeArrowheads="1"/>
                                      </wps:cNvSpPr>
                                      <wps:spPr bwMode="auto">
                                        <a:xfrm>
                                          <a:off x="86154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21" name="Rectangle 1530"/>
                                      <wps:cNvSpPr>
                                        <a:spLocks noChangeArrowheads="1"/>
                                      </wps:cNvSpPr>
                                      <wps:spPr bwMode="auto">
                                        <a:xfrm>
                                          <a:off x="95668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22" name="Rectangle 1542"/>
                                      <wps:cNvSpPr>
                                        <a:spLocks noChangeArrowheads="1"/>
                                      </wps:cNvSpPr>
                                      <wps:spPr bwMode="auto">
                                        <a:xfrm>
                                          <a:off x="1057110"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23" name="Rectangle 1554"/>
                                      <wps:cNvSpPr>
                                        <a:spLocks noChangeArrowheads="1"/>
                                      </wps:cNvSpPr>
                                      <wps:spPr bwMode="auto">
                                        <a:xfrm>
                                          <a:off x="114696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24" name="Rectangle 1566"/>
                                      <wps:cNvSpPr>
                                        <a:spLocks noChangeArrowheads="1"/>
                                      </wps:cNvSpPr>
                                      <wps:spPr bwMode="auto">
                                        <a:xfrm>
                                          <a:off x="124210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5225" name="Group 5225"/>
                                    <wpg:cNvGrpSpPr/>
                                    <wpg:grpSpPr>
                                      <a:xfrm>
                                        <a:off x="0" y="1543381"/>
                                        <a:ext cx="1340425" cy="141324"/>
                                        <a:chOff x="0" y="0"/>
                                        <a:chExt cx="1340425" cy="141324"/>
                                      </a:xfrm>
                                    </wpg:grpSpPr>
                                    <wps:wsp>
                                      <wps:cNvPr id="5226" name="Rectangle 1411"/>
                                      <wps:cNvSpPr>
                                        <a:spLocks noChangeArrowheads="1"/>
                                      </wps:cNvSpPr>
                                      <wps:spPr bwMode="auto">
                                        <a:xfrm>
                                          <a:off x="0" y="0"/>
                                          <a:ext cx="93835"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5227" name="Rectangle 1423"/>
                                      <wps:cNvSpPr>
                                        <a:spLocks noChangeArrowheads="1"/>
                                      </wps:cNvSpPr>
                                      <wps:spPr bwMode="auto">
                                        <a:xfrm>
                                          <a:off x="100425" y="0"/>
                                          <a:ext cx="93335"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5228" name="Rectangle 1435"/>
                                      <wps:cNvSpPr>
                                        <a:spLocks noChangeArrowheads="1"/>
                                      </wps:cNvSpPr>
                                      <wps:spPr bwMode="auto">
                                        <a:xfrm>
                                          <a:off x="195565" y="0"/>
                                          <a:ext cx="934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5229" name="Rectangle 1447"/>
                                      <wps:cNvSpPr>
                                        <a:spLocks noChangeArrowheads="1"/>
                                      </wps:cNvSpPr>
                                      <wps:spPr bwMode="auto">
                                        <a:xfrm>
                                          <a:off x="290705"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30" name="Rectangle 1459"/>
                                      <wps:cNvSpPr>
                                        <a:spLocks noChangeArrowheads="1"/>
                                      </wps:cNvSpPr>
                                      <wps:spPr bwMode="auto">
                                        <a:xfrm>
                                          <a:off x="38584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31" name="Rectangle 1471"/>
                                      <wps:cNvSpPr>
                                        <a:spLocks noChangeArrowheads="1"/>
                                      </wps:cNvSpPr>
                                      <wps:spPr bwMode="auto">
                                        <a:xfrm>
                                          <a:off x="48098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32" name="Rectangle 1483"/>
                                      <wps:cNvSpPr>
                                        <a:spLocks noChangeArrowheads="1"/>
                                      </wps:cNvSpPr>
                                      <wps:spPr bwMode="auto">
                                        <a:xfrm>
                                          <a:off x="576125"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33" name="Rectangle 1495"/>
                                      <wps:cNvSpPr>
                                        <a:spLocks noChangeArrowheads="1"/>
                                      </wps:cNvSpPr>
                                      <wps:spPr bwMode="auto">
                                        <a:xfrm>
                                          <a:off x="671265" y="0"/>
                                          <a:ext cx="926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34" name="Rectangle 1507"/>
                                      <wps:cNvSpPr>
                                        <a:spLocks noChangeArrowheads="1"/>
                                      </wps:cNvSpPr>
                                      <wps:spPr bwMode="auto">
                                        <a:xfrm>
                                          <a:off x="76640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35" name="Rectangle 1519"/>
                                      <wps:cNvSpPr>
                                        <a:spLocks noChangeArrowheads="1"/>
                                      </wps:cNvSpPr>
                                      <wps:spPr bwMode="auto">
                                        <a:xfrm>
                                          <a:off x="86154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36" name="Rectangle 1531"/>
                                      <wps:cNvSpPr>
                                        <a:spLocks noChangeArrowheads="1"/>
                                      </wps:cNvSpPr>
                                      <wps:spPr bwMode="auto">
                                        <a:xfrm>
                                          <a:off x="956684"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37" name="Rectangle 1543"/>
                                      <wps:cNvSpPr>
                                        <a:spLocks noChangeArrowheads="1"/>
                                      </wps:cNvSpPr>
                                      <wps:spPr bwMode="auto">
                                        <a:xfrm>
                                          <a:off x="1057110" y="0"/>
                                          <a:ext cx="926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38" name="Rectangle 1555"/>
                                      <wps:cNvSpPr>
                                        <a:spLocks noChangeArrowheads="1"/>
                                      </wps:cNvSpPr>
                                      <wps:spPr bwMode="auto">
                                        <a:xfrm>
                                          <a:off x="114696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39" name="Rectangle 1567"/>
                                      <wps:cNvSpPr>
                                        <a:spLocks noChangeArrowheads="1"/>
                                      </wps:cNvSpPr>
                                      <wps:spPr bwMode="auto">
                                        <a:xfrm>
                                          <a:off x="1247390"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grpSp>
                                  <wpg:cNvPr id="5240" name="Group 5240"/>
                                  <wpg:cNvGrpSpPr/>
                                  <wpg:grpSpPr>
                                    <a:xfrm>
                                      <a:off x="269563" y="1781230"/>
                                      <a:ext cx="1332000" cy="145089"/>
                                      <a:chOff x="0" y="0"/>
                                      <a:chExt cx="1332000" cy="145089"/>
                                    </a:xfrm>
                                  </wpg:grpSpPr>
                                  <wps:wsp>
                                    <wps:cNvPr id="5241" name="Straight Arrow Connector 5241"/>
                                    <wps:cNvCnPr/>
                                    <wps:spPr>
                                      <a:xfrm>
                                        <a:off x="0" y="0"/>
                                        <a:ext cx="1332000" cy="0"/>
                                      </a:xfrm>
                                      <a:prstGeom prst="straightConnector1">
                                        <a:avLst/>
                                      </a:prstGeom>
                                      <a:ln w="6350">
                                        <a:solidFill>
                                          <a:schemeClr val="tx1">
                                            <a:lumMod val="65000"/>
                                            <a:lumOff val="35000"/>
                                          </a:schemeClr>
                                        </a:solidFill>
                                        <a:headEnd type="triangle" w="sm" len="sm"/>
                                        <a:tailEnd type="triangle" w="sm" len="sm"/>
                                      </a:ln>
                                    </wps:spPr>
                                    <wps:style>
                                      <a:lnRef idx="1">
                                        <a:schemeClr val="accent1"/>
                                      </a:lnRef>
                                      <a:fillRef idx="0">
                                        <a:schemeClr val="accent1"/>
                                      </a:fillRef>
                                      <a:effectRef idx="0">
                                        <a:schemeClr val="accent1"/>
                                      </a:effectRef>
                                      <a:fontRef idx="minor">
                                        <a:schemeClr val="tx1"/>
                                      </a:fontRef>
                                    </wps:style>
                                    <wps:bodyPr/>
                                  </wps:wsp>
                                  <wps:wsp>
                                    <wps:cNvPr id="5242" name="Text Box 2"/>
                                    <wps:cNvSpPr txBox="1">
                                      <a:spLocks noChangeArrowheads="1"/>
                                    </wps:cNvSpPr>
                                    <wps:spPr bwMode="auto">
                                      <a:xfrm>
                                        <a:off x="560193" y="26349"/>
                                        <a:ext cx="299447" cy="118740"/>
                                      </a:xfrm>
                                      <a:prstGeom prst="rect">
                                        <a:avLst/>
                                      </a:prstGeom>
                                      <a:solidFill>
                                        <a:srgbClr val="FFFFFF"/>
                                      </a:solidFill>
                                      <a:ln w="9525">
                                        <a:noFill/>
                                        <a:miter lim="800000"/>
                                        <a:headEnd/>
                                        <a:tailEnd/>
                                      </a:ln>
                                    </wps:spPr>
                                    <wps:txbx>
                                      <w:txbxContent>
                                        <w:p w14:paraId="58AC0FB0" w14:textId="77777777" w:rsidR="00305213" w:rsidRPr="00E74046" w:rsidRDefault="00305213" w:rsidP="00183565">
                                          <w:pPr>
                                            <w:rPr>
                                              <w:b/>
                                              <w:color w:val="595959" w:themeColor="text1" w:themeTint="A6"/>
                                              <w:sz w:val="12"/>
                                            </w:rPr>
                                          </w:pPr>
                                          <w:r>
                                            <w:rPr>
                                              <w:b/>
                                              <w:color w:val="595959" w:themeColor="text1" w:themeTint="A6"/>
                                              <w:sz w:val="12"/>
                                            </w:rPr>
                                            <w:t>Time</w:t>
                                          </w:r>
                                        </w:p>
                                      </w:txbxContent>
                                    </wps:txbx>
                                    <wps:bodyPr rot="0" vert="horz" wrap="square" lIns="0" tIns="0" rIns="0" bIns="0" anchor="t" anchorCtr="0">
                                      <a:noAutofit/>
                                    </wps:bodyPr>
                                  </wps:wsp>
                                </wpg:grpSp>
                                <wpg:grpSp>
                                  <wpg:cNvPr id="5243" name="Group 5243"/>
                                  <wpg:cNvGrpSpPr/>
                                  <wpg:grpSpPr>
                                    <a:xfrm>
                                      <a:off x="0" y="0"/>
                                      <a:ext cx="163969" cy="1692000"/>
                                      <a:chOff x="0" y="0"/>
                                      <a:chExt cx="163969" cy="1692000"/>
                                    </a:xfrm>
                                  </wpg:grpSpPr>
                                  <wps:wsp>
                                    <wps:cNvPr id="5244" name="Straight Arrow Connector 5244"/>
                                    <wps:cNvCnPr/>
                                    <wps:spPr>
                                      <a:xfrm rot="5400000">
                                        <a:off x="-682031" y="846000"/>
                                        <a:ext cx="1692000" cy="0"/>
                                      </a:xfrm>
                                      <a:prstGeom prst="straightConnector1">
                                        <a:avLst/>
                                      </a:prstGeom>
                                      <a:ln w="6350">
                                        <a:solidFill>
                                          <a:schemeClr val="tx1">
                                            <a:lumMod val="65000"/>
                                            <a:lumOff val="35000"/>
                                          </a:schemeClr>
                                        </a:solidFill>
                                        <a:headEnd type="triangle" w="sm" len="sm"/>
                                        <a:tailEnd type="triangle" w="sm" len="sm"/>
                                      </a:ln>
                                    </wps:spPr>
                                    <wps:style>
                                      <a:lnRef idx="1">
                                        <a:schemeClr val="accent1"/>
                                      </a:lnRef>
                                      <a:fillRef idx="0">
                                        <a:schemeClr val="accent1"/>
                                      </a:fillRef>
                                      <a:effectRef idx="0">
                                        <a:schemeClr val="accent1"/>
                                      </a:effectRef>
                                      <a:fontRef idx="minor">
                                        <a:schemeClr val="tx1"/>
                                      </a:fontRef>
                                    </wps:style>
                                    <wps:bodyPr/>
                                  </wps:wsp>
                                  <wps:wsp>
                                    <wps:cNvPr id="5245" name="Text Box 2"/>
                                    <wps:cNvSpPr txBox="1">
                                      <a:spLocks noChangeArrowheads="1"/>
                                    </wps:cNvSpPr>
                                    <wps:spPr bwMode="auto">
                                      <a:xfrm rot="16200000">
                                        <a:off x="-50408" y="764074"/>
                                        <a:ext cx="218928" cy="118111"/>
                                      </a:xfrm>
                                      <a:prstGeom prst="rect">
                                        <a:avLst/>
                                      </a:prstGeom>
                                      <a:solidFill>
                                        <a:srgbClr val="FFFFFF"/>
                                      </a:solidFill>
                                      <a:ln w="9525">
                                        <a:noFill/>
                                        <a:miter lim="800000"/>
                                        <a:headEnd/>
                                        <a:tailEnd/>
                                      </a:ln>
                                    </wps:spPr>
                                    <wps:txbx>
                                      <w:txbxContent>
                                        <w:p w14:paraId="5BE2B099" w14:textId="77777777" w:rsidR="00305213" w:rsidRPr="00E74046" w:rsidRDefault="00305213" w:rsidP="00183565">
                                          <w:pPr>
                                            <w:rPr>
                                              <w:b/>
                                              <w:color w:val="595959" w:themeColor="text1" w:themeTint="A6"/>
                                              <w:sz w:val="12"/>
                                            </w:rPr>
                                          </w:pPr>
                                          <w:r>
                                            <w:rPr>
                                              <w:b/>
                                              <w:color w:val="595959" w:themeColor="text1" w:themeTint="A6"/>
                                              <w:sz w:val="12"/>
                                            </w:rPr>
                                            <w:t>Freq.</w:t>
                                          </w:r>
                                        </w:p>
                                      </w:txbxContent>
                                    </wps:txbx>
                                    <wps:bodyPr rot="0" vert="horz" wrap="square" lIns="0" tIns="0" rIns="0" bIns="0" anchor="t" anchorCtr="0">
                                      <a:noAutofit/>
                                    </wps:bodyPr>
                                  </wps:wsp>
                                </wpg:grpSp>
                              </wpg:grpSp>
                            </wpg:grpSp>
                            <wps:wsp>
                              <wps:cNvPr id="5246" name="Rectangle 1432"/>
                              <wps:cNvSpPr>
                                <a:spLocks noChangeArrowheads="1"/>
                              </wps:cNvSpPr>
                              <wps:spPr bwMode="auto">
                                <a:xfrm>
                                  <a:off x="466026" y="1415731"/>
                                  <a:ext cx="93820" cy="141190"/>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g:grpSp>
                          <wps:wsp>
                            <wps:cNvPr id="5247" name="Rectangle 1462"/>
                            <wps:cNvSpPr>
                              <a:spLocks noChangeArrowheads="1"/>
                            </wps:cNvSpPr>
                            <wps:spPr bwMode="auto">
                              <a:xfrm>
                                <a:off x="656045" y="293189"/>
                                <a:ext cx="93806" cy="141210"/>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g:grpSp>
                        <wpg:grpSp>
                          <wpg:cNvPr id="5248" name="Group 5248"/>
                          <wpg:cNvGrpSpPr/>
                          <wpg:grpSpPr>
                            <a:xfrm>
                              <a:off x="1513840" y="350520"/>
                              <a:ext cx="1282340" cy="1493863"/>
                              <a:chOff x="0" y="0"/>
                              <a:chExt cx="1609988" cy="1926318"/>
                            </a:xfrm>
                          </wpg:grpSpPr>
                          <wpg:grpSp>
                            <wpg:cNvPr id="5249" name="Group 5249"/>
                            <wpg:cNvGrpSpPr/>
                            <wpg:grpSpPr>
                              <a:xfrm>
                                <a:off x="0" y="0"/>
                                <a:ext cx="1609988" cy="1926318"/>
                                <a:chOff x="0" y="0"/>
                                <a:chExt cx="1609988" cy="1926318"/>
                              </a:xfrm>
                            </wpg:grpSpPr>
                            <wpg:grpSp>
                              <wpg:cNvPr id="5250" name="Group 5250"/>
                              <wpg:cNvGrpSpPr/>
                              <wpg:grpSpPr>
                                <a:xfrm>
                                  <a:off x="0" y="0"/>
                                  <a:ext cx="1609988" cy="1926318"/>
                                  <a:chOff x="0" y="0"/>
                                  <a:chExt cx="1609988" cy="1926318"/>
                                </a:xfrm>
                              </wpg:grpSpPr>
                              <wps:wsp>
                                <wps:cNvPr id="5251" name="Rectangle 1436"/>
                                <wps:cNvSpPr>
                                  <a:spLocks noChangeArrowheads="1"/>
                                </wps:cNvSpPr>
                                <wps:spPr bwMode="auto">
                                  <a:xfrm>
                                    <a:off x="561975" y="14288"/>
                                    <a:ext cx="94136"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g:grpSp>
                                <wpg:cNvPr id="5252" name="Group 5252"/>
                                <wpg:cNvGrpSpPr/>
                                <wpg:grpSpPr>
                                  <a:xfrm>
                                    <a:off x="0" y="0"/>
                                    <a:ext cx="1609988" cy="1926318"/>
                                    <a:chOff x="0" y="0"/>
                                    <a:chExt cx="1609988" cy="1926318"/>
                                  </a:xfrm>
                                </wpg:grpSpPr>
                                <wpg:grpSp>
                                  <wpg:cNvPr id="5253" name="Group 5253"/>
                                  <wpg:cNvGrpSpPr/>
                                  <wpg:grpSpPr>
                                    <a:xfrm>
                                      <a:off x="269563" y="15856"/>
                                      <a:ext cx="1340425" cy="1684705"/>
                                      <a:chOff x="0" y="0"/>
                                      <a:chExt cx="1340425" cy="1684705"/>
                                    </a:xfrm>
                                  </wpg:grpSpPr>
                                  <wpg:grpSp>
                                    <wpg:cNvPr id="5254" name="Group 5254"/>
                                    <wpg:cNvGrpSpPr/>
                                    <wpg:grpSpPr>
                                      <a:xfrm>
                                        <a:off x="0" y="0"/>
                                        <a:ext cx="1336340" cy="141437"/>
                                        <a:chOff x="0" y="0"/>
                                        <a:chExt cx="1336340" cy="141437"/>
                                      </a:xfrm>
                                    </wpg:grpSpPr>
                                    <wps:wsp>
                                      <wps:cNvPr id="5255" name="Rectangle 1400"/>
                                      <wps:cNvSpPr>
                                        <a:spLocks noChangeArrowheads="1"/>
                                      </wps:cNvSpPr>
                                      <wps:spPr bwMode="auto">
                                        <a:xfrm>
                                          <a:off x="0" y="0"/>
                                          <a:ext cx="94936" cy="141437"/>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5256" name="Rectangle 1412"/>
                                      <wps:cNvSpPr>
                                        <a:spLocks noChangeArrowheads="1"/>
                                      </wps:cNvSpPr>
                                      <wps:spPr bwMode="auto">
                                        <a:xfrm>
                                          <a:off x="95140" y="0"/>
                                          <a:ext cx="945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5257" name="Rectangle 1424"/>
                                      <wps:cNvSpPr>
                                        <a:spLocks noChangeArrowheads="1"/>
                                      </wps:cNvSpPr>
                                      <wps:spPr bwMode="auto">
                                        <a:xfrm>
                                          <a:off x="190280" y="0"/>
                                          <a:ext cx="94636"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5258" name="Rectangle 1448"/>
                                      <wps:cNvSpPr>
                                        <a:spLocks noChangeArrowheads="1"/>
                                      </wps:cNvSpPr>
                                      <wps:spPr bwMode="auto">
                                        <a:xfrm>
                                          <a:off x="385845" y="0"/>
                                          <a:ext cx="94636"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5259" name="Rectangle 1460"/>
                                      <wps:cNvSpPr>
                                        <a:spLocks noChangeArrowheads="1"/>
                                      </wps:cNvSpPr>
                                      <wps:spPr bwMode="auto">
                                        <a:xfrm>
                                          <a:off x="480985" y="0"/>
                                          <a:ext cx="94236"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5260" name="Rectangle 1472"/>
                                      <wps:cNvSpPr>
                                        <a:spLocks noChangeArrowheads="1"/>
                                      </wps:cNvSpPr>
                                      <wps:spPr bwMode="auto">
                                        <a:xfrm>
                                          <a:off x="576125" y="0"/>
                                          <a:ext cx="94136"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5261" name="Rectangle 1484"/>
                                      <wps:cNvSpPr>
                                        <a:spLocks noChangeArrowheads="1"/>
                                      </wps:cNvSpPr>
                                      <wps:spPr bwMode="auto">
                                        <a:xfrm>
                                          <a:off x="671265" y="0"/>
                                          <a:ext cx="93835"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5262" name="Rectangle 1496"/>
                                      <wps:cNvSpPr>
                                        <a:spLocks noChangeArrowheads="1"/>
                                      </wps:cNvSpPr>
                                      <wps:spPr bwMode="auto">
                                        <a:xfrm>
                                          <a:off x="766405" y="0"/>
                                          <a:ext cx="94536"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5263" name="Rectangle 1508"/>
                                      <wps:cNvSpPr>
                                        <a:spLocks noChangeArrowheads="1"/>
                                      </wps:cNvSpPr>
                                      <wps:spPr bwMode="auto">
                                        <a:xfrm>
                                          <a:off x="861545" y="0"/>
                                          <a:ext cx="94236"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5264" name="Rectangle 1520"/>
                                      <wps:cNvSpPr>
                                        <a:spLocks noChangeArrowheads="1"/>
                                      </wps:cNvSpPr>
                                      <wps:spPr bwMode="auto">
                                        <a:xfrm>
                                          <a:off x="956684" y="0"/>
                                          <a:ext cx="94236"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5265" name="Rectangle 1532"/>
                                      <wps:cNvSpPr>
                                        <a:spLocks noChangeArrowheads="1"/>
                                      </wps:cNvSpPr>
                                      <wps:spPr bwMode="auto">
                                        <a:xfrm>
                                          <a:off x="1051824" y="0"/>
                                          <a:ext cx="93735"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5266" name="Rectangle 1544"/>
                                      <wps:cNvSpPr>
                                        <a:spLocks noChangeArrowheads="1"/>
                                      </wps:cNvSpPr>
                                      <wps:spPr bwMode="auto">
                                        <a:xfrm>
                                          <a:off x="1146964" y="0"/>
                                          <a:ext cx="94636"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5267" name="Rectangle 1556"/>
                                      <wps:cNvSpPr>
                                        <a:spLocks noChangeArrowheads="1"/>
                                      </wps:cNvSpPr>
                                      <wps:spPr bwMode="auto">
                                        <a:xfrm>
                                          <a:off x="1242104" y="0"/>
                                          <a:ext cx="94236"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g:grpSp>
                                  <wpg:grpSp>
                                    <wpg:cNvPr id="5268" name="Group 5268"/>
                                    <wpg:cNvGrpSpPr/>
                                    <wpg:grpSpPr>
                                      <a:xfrm>
                                        <a:off x="0" y="137425"/>
                                        <a:ext cx="1335939" cy="141324"/>
                                        <a:chOff x="0" y="0"/>
                                        <a:chExt cx="1335939" cy="141324"/>
                                      </a:xfrm>
                                    </wpg:grpSpPr>
                                    <wps:wsp>
                                      <wps:cNvPr id="5269" name="Rectangle 1401"/>
                                      <wps:cNvSpPr>
                                        <a:spLocks noChangeArrowheads="1"/>
                                      </wps:cNvSpPr>
                                      <wps:spPr bwMode="auto">
                                        <a:xfrm>
                                          <a:off x="0" y="0"/>
                                          <a:ext cx="946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5270" name="Rectangle 1413"/>
                                      <wps:cNvSpPr>
                                        <a:spLocks noChangeArrowheads="1"/>
                                      </wps:cNvSpPr>
                                      <wps:spPr bwMode="auto">
                                        <a:xfrm>
                                          <a:off x="95140" y="0"/>
                                          <a:ext cx="941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5271" name="Rectangle 1425"/>
                                      <wps:cNvSpPr>
                                        <a:spLocks noChangeArrowheads="1"/>
                                      </wps:cNvSpPr>
                                      <wps:spPr bwMode="auto">
                                        <a:xfrm>
                                          <a:off x="190280" y="0"/>
                                          <a:ext cx="94236" cy="141324"/>
                                        </a:xfrm>
                                        <a:prstGeom prst="rect">
                                          <a:avLst/>
                                        </a:prstGeom>
                                        <a:solidFill>
                                          <a:schemeClr val="accent6">
                                            <a:lumMod val="75000"/>
                                          </a:schemeClr>
                                        </a:solidFill>
                                        <a:ln w="9525">
                                          <a:solidFill>
                                            <a:srgbClr val="44546A"/>
                                          </a:solidFill>
                                          <a:round/>
                                          <a:headEnd/>
                                          <a:tailEnd/>
                                        </a:ln>
                                      </wps:spPr>
                                      <wps:bodyPr rot="0" vert="horz" wrap="none" lIns="54148" tIns="27073" rIns="54148" bIns="27073" anchor="ctr" anchorCtr="0" upright="1">
                                        <a:noAutofit/>
                                      </wps:bodyPr>
                                    </wps:wsp>
                                    <wps:wsp>
                                      <wps:cNvPr id="5272" name="Rectangle 1437"/>
                                      <wps:cNvSpPr>
                                        <a:spLocks noChangeArrowheads="1"/>
                                      </wps:cNvSpPr>
                                      <wps:spPr bwMode="auto">
                                        <a:xfrm>
                                          <a:off x="29070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73" name="Rectangle 1449"/>
                                      <wps:cNvSpPr>
                                        <a:spLocks noChangeArrowheads="1"/>
                                      </wps:cNvSpPr>
                                      <wps:spPr bwMode="auto">
                                        <a:xfrm>
                                          <a:off x="385845"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74" name="Rectangle 1461"/>
                                      <wps:cNvSpPr>
                                        <a:spLocks noChangeArrowheads="1"/>
                                      </wps:cNvSpPr>
                                      <wps:spPr bwMode="auto">
                                        <a:xfrm>
                                          <a:off x="48098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75" name="Rectangle 1473"/>
                                      <wps:cNvSpPr>
                                        <a:spLocks noChangeArrowheads="1"/>
                                      </wps:cNvSpPr>
                                      <wps:spPr bwMode="auto">
                                        <a:xfrm>
                                          <a:off x="57612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76" name="Rectangle 1485"/>
                                      <wps:cNvSpPr>
                                        <a:spLocks noChangeArrowheads="1"/>
                                      </wps:cNvSpPr>
                                      <wps:spPr bwMode="auto">
                                        <a:xfrm>
                                          <a:off x="67126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77" name="Rectangle 1497"/>
                                      <wps:cNvSpPr>
                                        <a:spLocks noChangeArrowheads="1"/>
                                      </wps:cNvSpPr>
                                      <wps:spPr bwMode="auto">
                                        <a:xfrm>
                                          <a:off x="766405" y="0"/>
                                          <a:ext cx="941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78" name="Rectangle 1509"/>
                                      <wps:cNvSpPr>
                                        <a:spLocks noChangeArrowheads="1"/>
                                      </wps:cNvSpPr>
                                      <wps:spPr bwMode="auto">
                                        <a:xfrm>
                                          <a:off x="86154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79" name="Rectangle 1521"/>
                                      <wps:cNvSpPr>
                                        <a:spLocks noChangeArrowheads="1"/>
                                      </wps:cNvSpPr>
                                      <wps:spPr bwMode="auto">
                                        <a:xfrm>
                                          <a:off x="95668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80" name="Rectangle 1533"/>
                                      <wps:cNvSpPr>
                                        <a:spLocks noChangeArrowheads="1"/>
                                      </wps:cNvSpPr>
                                      <wps:spPr bwMode="auto">
                                        <a:xfrm>
                                          <a:off x="1051824"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81" name="Rectangle 1545"/>
                                      <wps:cNvSpPr>
                                        <a:spLocks noChangeArrowheads="1"/>
                                      </wps:cNvSpPr>
                                      <wps:spPr bwMode="auto">
                                        <a:xfrm>
                                          <a:off x="1146964"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82" name="Rectangle 1557"/>
                                      <wps:cNvSpPr>
                                        <a:spLocks noChangeArrowheads="1"/>
                                      </wps:cNvSpPr>
                                      <wps:spPr bwMode="auto">
                                        <a:xfrm>
                                          <a:off x="124210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5283" name="Group 5283"/>
                                    <wpg:cNvGrpSpPr/>
                                    <wpg:grpSpPr>
                                      <a:xfrm>
                                        <a:off x="0" y="280134"/>
                                        <a:ext cx="1335939" cy="141324"/>
                                        <a:chOff x="0" y="0"/>
                                        <a:chExt cx="1335939" cy="141324"/>
                                      </a:xfrm>
                                    </wpg:grpSpPr>
                                    <wps:wsp>
                                      <wps:cNvPr id="5284" name="Rectangle 1402"/>
                                      <wps:cNvSpPr>
                                        <a:spLocks noChangeArrowheads="1"/>
                                      </wps:cNvSpPr>
                                      <wps:spPr bwMode="auto">
                                        <a:xfrm>
                                          <a:off x="0" y="0"/>
                                          <a:ext cx="94636" cy="141210"/>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5285" name="Rectangle 1414"/>
                                      <wps:cNvSpPr>
                                        <a:spLocks noChangeArrowheads="1"/>
                                      </wps:cNvSpPr>
                                      <wps:spPr bwMode="auto">
                                        <a:xfrm>
                                          <a:off x="95140" y="0"/>
                                          <a:ext cx="941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5286" name="Rectangle 1426"/>
                                      <wps:cNvSpPr>
                                        <a:spLocks noChangeArrowheads="1"/>
                                      </wps:cNvSpPr>
                                      <wps:spPr bwMode="auto">
                                        <a:xfrm>
                                          <a:off x="190280" y="0"/>
                                          <a:ext cx="94236"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5287" name="Rectangle 1438"/>
                                      <wps:cNvSpPr>
                                        <a:spLocks noChangeArrowheads="1"/>
                                      </wps:cNvSpPr>
                                      <wps:spPr bwMode="auto">
                                        <a:xfrm>
                                          <a:off x="290705" y="0"/>
                                          <a:ext cx="938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5288" name="Rectangle 1462"/>
                                      <wps:cNvSpPr>
                                        <a:spLocks noChangeArrowheads="1"/>
                                      </wps:cNvSpPr>
                                      <wps:spPr bwMode="auto">
                                        <a:xfrm>
                                          <a:off x="480985" y="0"/>
                                          <a:ext cx="93835" cy="141210"/>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5289" name="Rectangle 1474"/>
                                      <wps:cNvSpPr>
                                        <a:spLocks noChangeArrowheads="1"/>
                                      </wps:cNvSpPr>
                                      <wps:spPr bwMode="auto">
                                        <a:xfrm>
                                          <a:off x="576125" y="0"/>
                                          <a:ext cx="93735" cy="141210"/>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5290" name="Rectangle 1486"/>
                                      <wps:cNvSpPr>
                                        <a:spLocks noChangeArrowheads="1"/>
                                      </wps:cNvSpPr>
                                      <wps:spPr bwMode="auto">
                                        <a:xfrm>
                                          <a:off x="671265" y="0"/>
                                          <a:ext cx="93435" cy="141210"/>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5291" name="Rectangle 1498"/>
                                      <wps:cNvSpPr>
                                        <a:spLocks noChangeArrowheads="1"/>
                                      </wps:cNvSpPr>
                                      <wps:spPr bwMode="auto">
                                        <a:xfrm>
                                          <a:off x="766405" y="0"/>
                                          <a:ext cx="94136" cy="141210"/>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5292" name="Rectangle 1510"/>
                                      <wps:cNvSpPr>
                                        <a:spLocks noChangeArrowheads="1"/>
                                      </wps:cNvSpPr>
                                      <wps:spPr bwMode="auto">
                                        <a:xfrm>
                                          <a:off x="861545" y="0"/>
                                          <a:ext cx="93835" cy="141210"/>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5293" name="Rectangle 1522"/>
                                      <wps:cNvSpPr>
                                        <a:spLocks noChangeArrowheads="1"/>
                                      </wps:cNvSpPr>
                                      <wps:spPr bwMode="auto">
                                        <a:xfrm>
                                          <a:off x="956684" y="0"/>
                                          <a:ext cx="93835" cy="141210"/>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5294" name="Rectangle 1534"/>
                                      <wps:cNvSpPr>
                                        <a:spLocks noChangeArrowheads="1"/>
                                      </wps:cNvSpPr>
                                      <wps:spPr bwMode="auto">
                                        <a:xfrm>
                                          <a:off x="1051824" y="0"/>
                                          <a:ext cx="93335" cy="141210"/>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5295" name="Rectangle 1546"/>
                                      <wps:cNvSpPr>
                                        <a:spLocks noChangeArrowheads="1"/>
                                      </wps:cNvSpPr>
                                      <wps:spPr bwMode="auto">
                                        <a:xfrm>
                                          <a:off x="1146964" y="0"/>
                                          <a:ext cx="94236" cy="141210"/>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5296" name="Rectangle 1558"/>
                                      <wps:cNvSpPr>
                                        <a:spLocks noChangeArrowheads="1"/>
                                      </wps:cNvSpPr>
                                      <wps:spPr bwMode="auto">
                                        <a:xfrm>
                                          <a:off x="1242104" y="0"/>
                                          <a:ext cx="93835" cy="141210"/>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g:grpSp>
                                  <wpg:grpSp>
                                    <wpg:cNvPr id="5297" name="Group 5297"/>
                                    <wpg:cNvGrpSpPr/>
                                    <wpg:grpSpPr>
                                      <a:xfrm>
                                        <a:off x="0" y="422844"/>
                                        <a:ext cx="1335539" cy="141324"/>
                                        <a:chOff x="0" y="0"/>
                                        <a:chExt cx="1335539" cy="141324"/>
                                      </a:xfrm>
                                    </wpg:grpSpPr>
                                    <wps:wsp>
                                      <wps:cNvPr id="5298" name="Rectangle 1403"/>
                                      <wps:cNvSpPr>
                                        <a:spLocks noChangeArrowheads="1"/>
                                      </wps:cNvSpPr>
                                      <wps:spPr bwMode="auto">
                                        <a:xfrm>
                                          <a:off x="0" y="0"/>
                                          <a:ext cx="94236" cy="141210"/>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5299" name="Rectangle 1415"/>
                                      <wps:cNvSpPr>
                                        <a:spLocks noChangeArrowheads="1"/>
                                      </wps:cNvSpPr>
                                      <wps:spPr bwMode="auto">
                                        <a:xfrm>
                                          <a:off x="95140" y="0"/>
                                          <a:ext cx="93735"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5300" name="Rectangle 1427"/>
                                      <wps:cNvSpPr>
                                        <a:spLocks noChangeArrowheads="1"/>
                                      </wps:cNvSpPr>
                                      <wps:spPr bwMode="auto">
                                        <a:xfrm>
                                          <a:off x="190280" y="0"/>
                                          <a:ext cx="938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5301" name="Rectangle 1439"/>
                                      <wps:cNvSpPr>
                                        <a:spLocks noChangeArrowheads="1"/>
                                      </wps:cNvSpPr>
                                      <wps:spPr bwMode="auto">
                                        <a:xfrm>
                                          <a:off x="290705"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02" name="Rectangle 1451"/>
                                      <wps:cNvSpPr>
                                        <a:spLocks noChangeArrowheads="1"/>
                                      </wps:cNvSpPr>
                                      <wps:spPr bwMode="auto">
                                        <a:xfrm>
                                          <a:off x="385845"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03" name="Rectangle 1463"/>
                                      <wps:cNvSpPr>
                                        <a:spLocks noChangeArrowheads="1"/>
                                      </wps:cNvSpPr>
                                      <wps:spPr bwMode="auto">
                                        <a:xfrm>
                                          <a:off x="48098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04" name="Rectangle 1475"/>
                                      <wps:cNvSpPr>
                                        <a:spLocks noChangeArrowheads="1"/>
                                      </wps:cNvSpPr>
                                      <wps:spPr bwMode="auto">
                                        <a:xfrm>
                                          <a:off x="576125" y="0"/>
                                          <a:ext cx="933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05" name="Rectangle 1487"/>
                                      <wps:cNvSpPr>
                                        <a:spLocks noChangeArrowheads="1"/>
                                      </wps:cNvSpPr>
                                      <wps:spPr bwMode="auto">
                                        <a:xfrm>
                                          <a:off x="671265" y="0"/>
                                          <a:ext cx="930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06" name="Rectangle 1499"/>
                                      <wps:cNvSpPr>
                                        <a:spLocks noChangeArrowheads="1"/>
                                      </wps:cNvSpPr>
                                      <wps:spPr bwMode="auto">
                                        <a:xfrm>
                                          <a:off x="766405" y="0"/>
                                          <a:ext cx="937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07" name="Rectangle 1511"/>
                                      <wps:cNvSpPr>
                                        <a:spLocks noChangeArrowheads="1"/>
                                      </wps:cNvSpPr>
                                      <wps:spPr bwMode="auto">
                                        <a:xfrm>
                                          <a:off x="86154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08" name="Rectangle 1523"/>
                                      <wps:cNvSpPr>
                                        <a:spLocks noChangeArrowheads="1"/>
                                      </wps:cNvSpPr>
                                      <wps:spPr bwMode="auto">
                                        <a:xfrm>
                                          <a:off x="956684"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09" name="Rectangle 1535"/>
                                      <wps:cNvSpPr>
                                        <a:spLocks noChangeArrowheads="1"/>
                                      </wps:cNvSpPr>
                                      <wps:spPr bwMode="auto">
                                        <a:xfrm>
                                          <a:off x="1051824" y="0"/>
                                          <a:ext cx="929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10" name="Rectangle 1547"/>
                                      <wps:cNvSpPr>
                                        <a:spLocks noChangeArrowheads="1"/>
                                      </wps:cNvSpPr>
                                      <wps:spPr bwMode="auto">
                                        <a:xfrm>
                                          <a:off x="1146964"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11" name="Rectangle 1559"/>
                                      <wps:cNvSpPr>
                                        <a:spLocks noChangeArrowheads="1"/>
                                      </wps:cNvSpPr>
                                      <wps:spPr bwMode="auto">
                                        <a:xfrm>
                                          <a:off x="1242104"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5312" name="Group 5312"/>
                                    <wpg:cNvGrpSpPr/>
                                    <wpg:grpSpPr>
                                      <a:xfrm>
                                        <a:off x="0" y="560269"/>
                                        <a:ext cx="1335939" cy="141324"/>
                                        <a:chOff x="0" y="0"/>
                                        <a:chExt cx="1335939" cy="141324"/>
                                      </a:xfrm>
                                    </wpg:grpSpPr>
                                    <wps:wsp>
                                      <wps:cNvPr id="5313" name="Rectangle 1404"/>
                                      <wps:cNvSpPr>
                                        <a:spLocks noChangeArrowheads="1"/>
                                      </wps:cNvSpPr>
                                      <wps:spPr bwMode="auto">
                                        <a:xfrm>
                                          <a:off x="0" y="0"/>
                                          <a:ext cx="946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5314" name="Rectangle 1416"/>
                                      <wps:cNvSpPr>
                                        <a:spLocks noChangeArrowheads="1"/>
                                      </wps:cNvSpPr>
                                      <wps:spPr bwMode="auto">
                                        <a:xfrm>
                                          <a:off x="95140" y="0"/>
                                          <a:ext cx="941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5315" name="Rectangle 1428"/>
                                      <wps:cNvSpPr>
                                        <a:spLocks noChangeArrowheads="1"/>
                                      </wps:cNvSpPr>
                                      <wps:spPr bwMode="auto">
                                        <a:xfrm>
                                          <a:off x="190280" y="0"/>
                                          <a:ext cx="94236"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5316" name="Rectangle 1440"/>
                                      <wps:cNvSpPr>
                                        <a:spLocks noChangeArrowheads="1"/>
                                      </wps:cNvSpPr>
                                      <wps:spPr bwMode="auto">
                                        <a:xfrm>
                                          <a:off x="29070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17" name="Rectangle 1452"/>
                                      <wps:cNvSpPr>
                                        <a:spLocks noChangeArrowheads="1"/>
                                      </wps:cNvSpPr>
                                      <wps:spPr bwMode="auto">
                                        <a:xfrm>
                                          <a:off x="385845"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18" name="Rectangle 1464"/>
                                      <wps:cNvSpPr>
                                        <a:spLocks noChangeArrowheads="1"/>
                                      </wps:cNvSpPr>
                                      <wps:spPr bwMode="auto">
                                        <a:xfrm>
                                          <a:off x="48098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19" name="Rectangle 1476"/>
                                      <wps:cNvSpPr>
                                        <a:spLocks noChangeArrowheads="1"/>
                                      </wps:cNvSpPr>
                                      <wps:spPr bwMode="auto">
                                        <a:xfrm>
                                          <a:off x="57612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20" name="Rectangle 1488"/>
                                      <wps:cNvSpPr>
                                        <a:spLocks noChangeArrowheads="1"/>
                                      </wps:cNvSpPr>
                                      <wps:spPr bwMode="auto">
                                        <a:xfrm>
                                          <a:off x="67126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21" name="Rectangle 1500"/>
                                      <wps:cNvSpPr>
                                        <a:spLocks noChangeArrowheads="1"/>
                                      </wps:cNvSpPr>
                                      <wps:spPr bwMode="auto">
                                        <a:xfrm>
                                          <a:off x="766405" y="0"/>
                                          <a:ext cx="941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22" name="Rectangle 1512"/>
                                      <wps:cNvSpPr>
                                        <a:spLocks noChangeArrowheads="1"/>
                                      </wps:cNvSpPr>
                                      <wps:spPr bwMode="auto">
                                        <a:xfrm>
                                          <a:off x="86154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23" name="Rectangle 1524"/>
                                      <wps:cNvSpPr>
                                        <a:spLocks noChangeArrowheads="1"/>
                                      </wps:cNvSpPr>
                                      <wps:spPr bwMode="auto">
                                        <a:xfrm>
                                          <a:off x="95668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24" name="Rectangle 1536"/>
                                      <wps:cNvSpPr>
                                        <a:spLocks noChangeArrowheads="1"/>
                                      </wps:cNvSpPr>
                                      <wps:spPr bwMode="auto">
                                        <a:xfrm>
                                          <a:off x="1051824"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25" name="Rectangle 1548"/>
                                      <wps:cNvSpPr>
                                        <a:spLocks noChangeArrowheads="1"/>
                                      </wps:cNvSpPr>
                                      <wps:spPr bwMode="auto">
                                        <a:xfrm>
                                          <a:off x="1146964"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26" name="Rectangle 1560"/>
                                      <wps:cNvSpPr>
                                        <a:spLocks noChangeArrowheads="1"/>
                                      </wps:cNvSpPr>
                                      <wps:spPr bwMode="auto">
                                        <a:xfrm>
                                          <a:off x="124210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5327" name="Group 5327"/>
                                    <wpg:cNvGrpSpPr/>
                                    <wpg:grpSpPr>
                                      <a:xfrm>
                                        <a:off x="0" y="697693"/>
                                        <a:ext cx="1335539" cy="141324"/>
                                        <a:chOff x="0" y="0"/>
                                        <a:chExt cx="1335539" cy="141324"/>
                                      </a:xfrm>
                                    </wpg:grpSpPr>
                                    <wps:wsp>
                                      <wps:cNvPr id="5328" name="Rectangle 1405"/>
                                      <wps:cNvSpPr>
                                        <a:spLocks noChangeArrowheads="1"/>
                                      </wps:cNvSpPr>
                                      <wps:spPr bwMode="auto">
                                        <a:xfrm>
                                          <a:off x="0" y="0"/>
                                          <a:ext cx="942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5329" name="Rectangle 1417"/>
                                      <wps:cNvSpPr>
                                        <a:spLocks noChangeArrowheads="1"/>
                                      </wps:cNvSpPr>
                                      <wps:spPr bwMode="auto">
                                        <a:xfrm>
                                          <a:off x="100425" y="0"/>
                                          <a:ext cx="93735"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5330" name="Rectangle 1429"/>
                                      <wps:cNvSpPr>
                                        <a:spLocks noChangeArrowheads="1"/>
                                      </wps:cNvSpPr>
                                      <wps:spPr bwMode="auto">
                                        <a:xfrm>
                                          <a:off x="195565" y="0"/>
                                          <a:ext cx="93835" cy="141324"/>
                                        </a:xfrm>
                                        <a:prstGeom prst="rect">
                                          <a:avLst/>
                                        </a:prstGeom>
                                        <a:solidFill>
                                          <a:schemeClr val="accent6">
                                            <a:lumMod val="75000"/>
                                          </a:schemeClr>
                                        </a:solidFill>
                                        <a:ln w="9525">
                                          <a:solidFill>
                                            <a:srgbClr val="44546A"/>
                                          </a:solidFill>
                                          <a:round/>
                                          <a:headEnd/>
                                          <a:tailEnd/>
                                        </a:ln>
                                      </wps:spPr>
                                      <wps:bodyPr rot="0" vert="horz" wrap="none" lIns="54148" tIns="27073" rIns="54148" bIns="27073" anchor="ctr" anchorCtr="0" upright="1">
                                        <a:noAutofit/>
                                      </wps:bodyPr>
                                    </wps:wsp>
                                    <wps:wsp>
                                      <wps:cNvPr id="5331" name="Rectangle 1441"/>
                                      <wps:cNvSpPr>
                                        <a:spLocks noChangeArrowheads="1"/>
                                      </wps:cNvSpPr>
                                      <wps:spPr bwMode="auto">
                                        <a:xfrm>
                                          <a:off x="290705"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32" name="Rectangle 1453"/>
                                      <wps:cNvSpPr>
                                        <a:spLocks noChangeArrowheads="1"/>
                                      </wps:cNvSpPr>
                                      <wps:spPr bwMode="auto">
                                        <a:xfrm>
                                          <a:off x="385845"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33" name="Rectangle 1465"/>
                                      <wps:cNvSpPr>
                                        <a:spLocks noChangeArrowheads="1"/>
                                      </wps:cNvSpPr>
                                      <wps:spPr bwMode="auto">
                                        <a:xfrm>
                                          <a:off x="48098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34" name="Rectangle 1477"/>
                                      <wps:cNvSpPr>
                                        <a:spLocks noChangeArrowheads="1"/>
                                      </wps:cNvSpPr>
                                      <wps:spPr bwMode="auto">
                                        <a:xfrm>
                                          <a:off x="576125" y="0"/>
                                          <a:ext cx="933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35" name="Rectangle 1489"/>
                                      <wps:cNvSpPr>
                                        <a:spLocks noChangeArrowheads="1"/>
                                      </wps:cNvSpPr>
                                      <wps:spPr bwMode="auto">
                                        <a:xfrm>
                                          <a:off x="671265" y="0"/>
                                          <a:ext cx="930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36" name="Rectangle 1501"/>
                                      <wps:cNvSpPr>
                                        <a:spLocks noChangeArrowheads="1"/>
                                      </wps:cNvSpPr>
                                      <wps:spPr bwMode="auto">
                                        <a:xfrm>
                                          <a:off x="766405" y="0"/>
                                          <a:ext cx="937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37" name="Rectangle 1513"/>
                                      <wps:cNvSpPr>
                                        <a:spLocks noChangeArrowheads="1"/>
                                      </wps:cNvSpPr>
                                      <wps:spPr bwMode="auto">
                                        <a:xfrm>
                                          <a:off x="86154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38" name="Rectangle 1525"/>
                                      <wps:cNvSpPr>
                                        <a:spLocks noChangeArrowheads="1"/>
                                      </wps:cNvSpPr>
                                      <wps:spPr bwMode="auto">
                                        <a:xfrm>
                                          <a:off x="956684"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39" name="Rectangle 1537"/>
                                      <wps:cNvSpPr>
                                        <a:spLocks noChangeArrowheads="1"/>
                                      </wps:cNvSpPr>
                                      <wps:spPr bwMode="auto">
                                        <a:xfrm>
                                          <a:off x="1051824" y="0"/>
                                          <a:ext cx="929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40" name="Rectangle 1549"/>
                                      <wps:cNvSpPr>
                                        <a:spLocks noChangeArrowheads="1"/>
                                      </wps:cNvSpPr>
                                      <wps:spPr bwMode="auto">
                                        <a:xfrm>
                                          <a:off x="1146964"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41" name="Rectangle 1561"/>
                                      <wps:cNvSpPr>
                                        <a:spLocks noChangeArrowheads="1"/>
                                      </wps:cNvSpPr>
                                      <wps:spPr bwMode="auto">
                                        <a:xfrm>
                                          <a:off x="1242104"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5342" name="Group 5342"/>
                                    <wpg:cNvGrpSpPr/>
                                    <wpg:grpSpPr>
                                      <a:xfrm>
                                        <a:off x="0" y="840403"/>
                                        <a:ext cx="1335939" cy="141324"/>
                                        <a:chOff x="0" y="0"/>
                                        <a:chExt cx="1335939" cy="141324"/>
                                      </a:xfrm>
                                    </wpg:grpSpPr>
                                    <wps:wsp>
                                      <wps:cNvPr id="5343" name="Rectangle 1406"/>
                                      <wps:cNvSpPr>
                                        <a:spLocks noChangeArrowheads="1"/>
                                      </wps:cNvSpPr>
                                      <wps:spPr bwMode="auto">
                                        <a:xfrm>
                                          <a:off x="0" y="0"/>
                                          <a:ext cx="946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5344" name="Rectangle 1418"/>
                                      <wps:cNvSpPr>
                                        <a:spLocks noChangeArrowheads="1"/>
                                      </wps:cNvSpPr>
                                      <wps:spPr bwMode="auto">
                                        <a:xfrm>
                                          <a:off x="100425" y="0"/>
                                          <a:ext cx="941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5345" name="Rectangle 1430"/>
                                      <wps:cNvSpPr>
                                        <a:spLocks noChangeArrowheads="1"/>
                                      </wps:cNvSpPr>
                                      <wps:spPr bwMode="auto">
                                        <a:xfrm>
                                          <a:off x="195565" y="0"/>
                                          <a:ext cx="94236"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5346" name="Rectangle 1442"/>
                                      <wps:cNvSpPr>
                                        <a:spLocks noChangeArrowheads="1"/>
                                      </wps:cNvSpPr>
                                      <wps:spPr bwMode="auto">
                                        <a:xfrm>
                                          <a:off x="290705" y="0"/>
                                          <a:ext cx="937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5347" name="Rectangle 1454"/>
                                      <wps:cNvSpPr>
                                        <a:spLocks noChangeArrowheads="1"/>
                                      </wps:cNvSpPr>
                                      <wps:spPr bwMode="auto">
                                        <a:xfrm>
                                          <a:off x="385845" y="0"/>
                                          <a:ext cx="94236"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5348" name="Rectangle 1466"/>
                                      <wps:cNvSpPr>
                                        <a:spLocks noChangeArrowheads="1"/>
                                      </wps:cNvSpPr>
                                      <wps:spPr bwMode="auto">
                                        <a:xfrm>
                                          <a:off x="480985" y="0"/>
                                          <a:ext cx="938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5349" name="Rectangle 1478"/>
                                      <wps:cNvSpPr>
                                        <a:spLocks noChangeArrowheads="1"/>
                                      </wps:cNvSpPr>
                                      <wps:spPr bwMode="auto">
                                        <a:xfrm>
                                          <a:off x="576125" y="0"/>
                                          <a:ext cx="937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5350" name="Rectangle 1490"/>
                                      <wps:cNvSpPr>
                                        <a:spLocks noChangeArrowheads="1"/>
                                      </wps:cNvSpPr>
                                      <wps:spPr bwMode="auto">
                                        <a:xfrm>
                                          <a:off x="671265" y="0"/>
                                          <a:ext cx="934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5351" name="Rectangle 1502"/>
                                      <wps:cNvSpPr>
                                        <a:spLocks noChangeArrowheads="1"/>
                                      </wps:cNvSpPr>
                                      <wps:spPr bwMode="auto">
                                        <a:xfrm>
                                          <a:off x="766405" y="0"/>
                                          <a:ext cx="94136"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5352" name="Rectangle 1514"/>
                                      <wps:cNvSpPr>
                                        <a:spLocks noChangeArrowheads="1"/>
                                      </wps:cNvSpPr>
                                      <wps:spPr bwMode="auto">
                                        <a:xfrm>
                                          <a:off x="861545" y="0"/>
                                          <a:ext cx="938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5353" name="Rectangle 1526"/>
                                      <wps:cNvSpPr>
                                        <a:spLocks noChangeArrowheads="1"/>
                                      </wps:cNvSpPr>
                                      <wps:spPr bwMode="auto">
                                        <a:xfrm>
                                          <a:off x="956684" y="0"/>
                                          <a:ext cx="938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5354" name="Rectangle 1538"/>
                                      <wps:cNvSpPr>
                                        <a:spLocks noChangeArrowheads="1"/>
                                      </wps:cNvSpPr>
                                      <wps:spPr bwMode="auto">
                                        <a:xfrm>
                                          <a:off x="1051824" y="0"/>
                                          <a:ext cx="934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5355" name="Rectangle 1550"/>
                                      <wps:cNvSpPr>
                                        <a:spLocks noChangeArrowheads="1"/>
                                      </wps:cNvSpPr>
                                      <wps:spPr bwMode="auto">
                                        <a:xfrm>
                                          <a:off x="1146964" y="0"/>
                                          <a:ext cx="94236"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5356" name="Rectangle 1562"/>
                                      <wps:cNvSpPr>
                                        <a:spLocks noChangeArrowheads="1"/>
                                      </wps:cNvSpPr>
                                      <wps:spPr bwMode="auto">
                                        <a:xfrm>
                                          <a:off x="1242104" y="0"/>
                                          <a:ext cx="938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g:grpSp>
                                  <wpg:grpSp>
                                    <wpg:cNvPr id="5357" name="Group 5357"/>
                                    <wpg:cNvGrpSpPr/>
                                    <wpg:grpSpPr>
                                      <a:xfrm>
                                        <a:off x="0" y="983113"/>
                                        <a:ext cx="1335539" cy="141324"/>
                                        <a:chOff x="0" y="0"/>
                                        <a:chExt cx="1335539" cy="141324"/>
                                      </a:xfrm>
                                    </wpg:grpSpPr>
                                    <wps:wsp>
                                      <wps:cNvPr id="5358" name="Rectangle 1407"/>
                                      <wps:cNvSpPr>
                                        <a:spLocks noChangeArrowheads="1"/>
                                      </wps:cNvSpPr>
                                      <wps:spPr bwMode="auto">
                                        <a:xfrm>
                                          <a:off x="0" y="0"/>
                                          <a:ext cx="942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5359" name="Rectangle 1419"/>
                                      <wps:cNvSpPr>
                                        <a:spLocks noChangeArrowheads="1"/>
                                      </wps:cNvSpPr>
                                      <wps:spPr bwMode="auto">
                                        <a:xfrm>
                                          <a:off x="100425" y="0"/>
                                          <a:ext cx="93735" cy="141210"/>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5360" name="Rectangle 1431"/>
                                      <wps:cNvSpPr>
                                        <a:spLocks noChangeArrowheads="1"/>
                                      </wps:cNvSpPr>
                                      <wps:spPr bwMode="auto">
                                        <a:xfrm>
                                          <a:off x="195565" y="0"/>
                                          <a:ext cx="93835" cy="141210"/>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5361" name="Rectangle 1443"/>
                                      <wps:cNvSpPr>
                                        <a:spLocks noChangeArrowheads="1"/>
                                      </wps:cNvSpPr>
                                      <wps:spPr bwMode="auto">
                                        <a:xfrm>
                                          <a:off x="29070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62" name="Rectangle 1455"/>
                                      <wps:cNvSpPr>
                                        <a:spLocks noChangeArrowheads="1"/>
                                      </wps:cNvSpPr>
                                      <wps:spPr bwMode="auto">
                                        <a:xfrm>
                                          <a:off x="38584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63" name="Rectangle 1467"/>
                                      <wps:cNvSpPr>
                                        <a:spLocks noChangeArrowheads="1"/>
                                      </wps:cNvSpPr>
                                      <wps:spPr bwMode="auto">
                                        <a:xfrm>
                                          <a:off x="48098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64" name="Rectangle 1479"/>
                                      <wps:cNvSpPr>
                                        <a:spLocks noChangeArrowheads="1"/>
                                      </wps:cNvSpPr>
                                      <wps:spPr bwMode="auto">
                                        <a:xfrm>
                                          <a:off x="576125"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65" name="Rectangle 1491"/>
                                      <wps:cNvSpPr>
                                        <a:spLocks noChangeArrowheads="1"/>
                                      </wps:cNvSpPr>
                                      <wps:spPr bwMode="auto">
                                        <a:xfrm>
                                          <a:off x="67126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66" name="Rectangle 1503"/>
                                      <wps:cNvSpPr>
                                        <a:spLocks noChangeArrowheads="1"/>
                                      </wps:cNvSpPr>
                                      <wps:spPr bwMode="auto">
                                        <a:xfrm>
                                          <a:off x="76640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67" name="Rectangle 1515"/>
                                      <wps:cNvSpPr>
                                        <a:spLocks noChangeArrowheads="1"/>
                                      </wps:cNvSpPr>
                                      <wps:spPr bwMode="auto">
                                        <a:xfrm>
                                          <a:off x="86154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68" name="Rectangle 1527"/>
                                      <wps:cNvSpPr>
                                        <a:spLocks noChangeArrowheads="1"/>
                                      </wps:cNvSpPr>
                                      <wps:spPr bwMode="auto">
                                        <a:xfrm>
                                          <a:off x="95668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69" name="Rectangle 1539"/>
                                      <wps:cNvSpPr>
                                        <a:spLocks noChangeArrowheads="1"/>
                                      </wps:cNvSpPr>
                                      <wps:spPr bwMode="auto">
                                        <a:xfrm>
                                          <a:off x="1051824"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70" name="Rectangle 1551"/>
                                      <wps:cNvSpPr>
                                        <a:spLocks noChangeArrowheads="1"/>
                                      </wps:cNvSpPr>
                                      <wps:spPr bwMode="auto">
                                        <a:xfrm>
                                          <a:off x="114696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71" name="Rectangle 1563"/>
                                      <wps:cNvSpPr>
                                        <a:spLocks noChangeArrowheads="1"/>
                                      </wps:cNvSpPr>
                                      <wps:spPr bwMode="auto">
                                        <a:xfrm>
                                          <a:off x="124210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5372" name="Group 5372"/>
                                    <wpg:cNvGrpSpPr/>
                                    <wpg:grpSpPr>
                                      <a:xfrm>
                                        <a:off x="0" y="1125822"/>
                                        <a:ext cx="1335539" cy="141324"/>
                                        <a:chOff x="0" y="0"/>
                                        <a:chExt cx="1335539" cy="141324"/>
                                      </a:xfrm>
                                    </wpg:grpSpPr>
                                    <wps:wsp>
                                      <wps:cNvPr id="5373" name="Rectangle 1408"/>
                                      <wps:cNvSpPr>
                                        <a:spLocks noChangeArrowheads="1"/>
                                      </wps:cNvSpPr>
                                      <wps:spPr bwMode="auto">
                                        <a:xfrm>
                                          <a:off x="0" y="0"/>
                                          <a:ext cx="942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5374" name="Rectangle 1420"/>
                                      <wps:cNvSpPr>
                                        <a:spLocks noChangeArrowheads="1"/>
                                      </wps:cNvSpPr>
                                      <wps:spPr bwMode="auto">
                                        <a:xfrm>
                                          <a:off x="100425" y="0"/>
                                          <a:ext cx="93735" cy="141210"/>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5375" name="Rectangle 1432"/>
                                      <wps:cNvSpPr>
                                        <a:spLocks noChangeArrowheads="1"/>
                                      </wps:cNvSpPr>
                                      <wps:spPr bwMode="auto">
                                        <a:xfrm>
                                          <a:off x="195565" y="0"/>
                                          <a:ext cx="93835" cy="141210"/>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5376" name="Rectangle 1444"/>
                                      <wps:cNvSpPr>
                                        <a:spLocks noChangeArrowheads="1"/>
                                      </wps:cNvSpPr>
                                      <wps:spPr bwMode="auto">
                                        <a:xfrm>
                                          <a:off x="29070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77" name="Rectangle 1456"/>
                                      <wps:cNvSpPr>
                                        <a:spLocks noChangeArrowheads="1"/>
                                      </wps:cNvSpPr>
                                      <wps:spPr bwMode="auto">
                                        <a:xfrm>
                                          <a:off x="38584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78" name="Rectangle 1468"/>
                                      <wps:cNvSpPr>
                                        <a:spLocks noChangeArrowheads="1"/>
                                      </wps:cNvSpPr>
                                      <wps:spPr bwMode="auto">
                                        <a:xfrm>
                                          <a:off x="48098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79" name="Rectangle 1480"/>
                                      <wps:cNvSpPr>
                                        <a:spLocks noChangeArrowheads="1"/>
                                      </wps:cNvSpPr>
                                      <wps:spPr bwMode="auto">
                                        <a:xfrm>
                                          <a:off x="576125"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80" name="Rectangle 1492"/>
                                      <wps:cNvSpPr>
                                        <a:spLocks noChangeArrowheads="1"/>
                                      </wps:cNvSpPr>
                                      <wps:spPr bwMode="auto">
                                        <a:xfrm>
                                          <a:off x="67126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81" name="Rectangle 1504"/>
                                      <wps:cNvSpPr>
                                        <a:spLocks noChangeArrowheads="1"/>
                                      </wps:cNvSpPr>
                                      <wps:spPr bwMode="auto">
                                        <a:xfrm>
                                          <a:off x="76640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82" name="Rectangle 1516"/>
                                      <wps:cNvSpPr>
                                        <a:spLocks noChangeArrowheads="1"/>
                                      </wps:cNvSpPr>
                                      <wps:spPr bwMode="auto">
                                        <a:xfrm>
                                          <a:off x="86154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83" name="Rectangle 1528"/>
                                      <wps:cNvSpPr>
                                        <a:spLocks noChangeArrowheads="1"/>
                                      </wps:cNvSpPr>
                                      <wps:spPr bwMode="auto">
                                        <a:xfrm>
                                          <a:off x="95668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84" name="Rectangle 1540"/>
                                      <wps:cNvSpPr>
                                        <a:spLocks noChangeArrowheads="1"/>
                                      </wps:cNvSpPr>
                                      <wps:spPr bwMode="auto">
                                        <a:xfrm>
                                          <a:off x="1051824"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85" name="Rectangle 1552"/>
                                      <wps:cNvSpPr>
                                        <a:spLocks noChangeArrowheads="1"/>
                                      </wps:cNvSpPr>
                                      <wps:spPr bwMode="auto">
                                        <a:xfrm>
                                          <a:off x="114696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86" name="Rectangle 1564"/>
                                      <wps:cNvSpPr>
                                        <a:spLocks noChangeArrowheads="1"/>
                                      </wps:cNvSpPr>
                                      <wps:spPr bwMode="auto">
                                        <a:xfrm>
                                          <a:off x="124210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5387" name="Group 5387"/>
                                    <wpg:cNvGrpSpPr/>
                                    <wpg:grpSpPr>
                                      <a:xfrm>
                                        <a:off x="0" y="1263247"/>
                                        <a:ext cx="1335139" cy="141324"/>
                                        <a:chOff x="0" y="0"/>
                                        <a:chExt cx="1335139" cy="141324"/>
                                      </a:xfrm>
                                    </wpg:grpSpPr>
                                    <wps:wsp>
                                      <wps:cNvPr id="5388" name="Rectangle 1409"/>
                                      <wps:cNvSpPr>
                                        <a:spLocks noChangeArrowheads="1"/>
                                      </wps:cNvSpPr>
                                      <wps:spPr bwMode="auto">
                                        <a:xfrm>
                                          <a:off x="0" y="0"/>
                                          <a:ext cx="93835"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5389" name="Rectangle 1421"/>
                                      <wps:cNvSpPr>
                                        <a:spLocks noChangeArrowheads="1"/>
                                      </wps:cNvSpPr>
                                      <wps:spPr bwMode="auto">
                                        <a:xfrm>
                                          <a:off x="100425" y="0"/>
                                          <a:ext cx="93335"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5390" name="Rectangle 1433"/>
                                      <wps:cNvSpPr>
                                        <a:spLocks noChangeArrowheads="1"/>
                                      </wps:cNvSpPr>
                                      <wps:spPr bwMode="auto">
                                        <a:xfrm>
                                          <a:off x="195565" y="0"/>
                                          <a:ext cx="93435" cy="141324"/>
                                        </a:xfrm>
                                        <a:prstGeom prst="rect">
                                          <a:avLst/>
                                        </a:prstGeom>
                                        <a:solidFill>
                                          <a:schemeClr val="accent6">
                                            <a:lumMod val="75000"/>
                                          </a:schemeClr>
                                        </a:solidFill>
                                        <a:ln w="9525">
                                          <a:solidFill>
                                            <a:srgbClr val="44546A"/>
                                          </a:solidFill>
                                          <a:round/>
                                          <a:headEnd/>
                                          <a:tailEnd/>
                                        </a:ln>
                                      </wps:spPr>
                                      <wps:bodyPr rot="0" vert="horz" wrap="none" lIns="54148" tIns="27073" rIns="54148" bIns="27073" anchor="ctr" anchorCtr="0" upright="1">
                                        <a:noAutofit/>
                                      </wps:bodyPr>
                                    </wps:wsp>
                                    <wps:wsp>
                                      <wps:cNvPr id="5391" name="Rectangle 1445"/>
                                      <wps:cNvSpPr>
                                        <a:spLocks noChangeArrowheads="1"/>
                                      </wps:cNvSpPr>
                                      <wps:spPr bwMode="auto">
                                        <a:xfrm>
                                          <a:off x="290705"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92" name="Rectangle 1457"/>
                                      <wps:cNvSpPr>
                                        <a:spLocks noChangeArrowheads="1"/>
                                      </wps:cNvSpPr>
                                      <wps:spPr bwMode="auto">
                                        <a:xfrm>
                                          <a:off x="38584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93" name="Rectangle 1469"/>
                                      <wps:cNvSpPr>
                                        <a:spLocks noChangeArrowheads="1"/>
                                      </wps:cNvSpPr>
                                      <wps:spPr bwMode="auto">
                                        <a:xfrm>
                                          <a:off x="48098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94" name="Rectangle 1481"/>
                                      <wps:cNvSpPr>
                                        <a:spLocks noChangeArrowheads="1"/>
                                      </wps:cNvSpPr>
                                      <wps:spPr bwMode="auto">
                                        <a:xfrm>
                                          <a:off x="576125"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95" name="Rectangle 1493"/>
                                      <wps:cNvSpPr>
                                        <a:spLocks noChangeArrowheads="1"/>
                                      </wps:cNvSpPr>
                                      <wps:spPr bwMode="auto">
                                        <a:xfrm>
                                          <a:off x="671265" y="0"/>
                                          <a:ext cx="926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96" name="Rectangle 1505"/>
                                      <wps:cNvSpPr>
                                        <a:spLocks noChangeArrowheads="1"/>
                                      </wps:cNvSpPr>
                                      <wps:spPr bwMode="auto">
                                        <a:xfrm>
                                          <a:off x="766405"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97" name="Rectangle 1517"/>
                                      <wps:cNvSpPr>
                                        <a:spLocks noChangeArrowheads="1"/>
                                      </wps:cNvSpPr>
                                      <wps:spPr bwMode="auto">
                                        <a:xfrm>
                                          <a:off x="86154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98" name="Rectangle 1529"/>
                                      <wps:cNvSpPr>
                                        <a:spLocks noChangeArrowheads="1"/>
                                      </wps:cNvSpPr>
                                      <wps:spPr bwMode="auto">
                                        <a:xfrm>
                                          <a:off x="956684"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399" name="Rectangle 1541"/>
                                      <wps:cNvSpPr>
                                        <a:spLocks noChangeArrowheads="1"/>
                                      </wps:cNvSpPr>
                                      <wps:spPr bwMode="auto">
                                        <a:xfrm>
                                          <a:off x="1057110" y="0"/>
                                          <a:ext cx="926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400" name="Rectangle 1553"/>
                                      <wps:cNvSpPr>
                                        <a:spLocks noChangeArrowheads="1"/>
                                      </wps:cNvSpPr>
                                      <wps:spPr bwMode="auto">
                                        <a:xfrm>
                                          <a:off x="114696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401" name="Rectangle 1565"/>
                                      <wps:cNvSpPr>
                                        <a:spLocks noChangeArrowheads="1"/>
                                      </wps:cNvSpPr>
                                      <wps:spPr bwMode="auto">
                                        <a:xfrm>
                                          <a:off x="1242104"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5402" name="Group 5402"/>
                                    <wpg:cNvGrpSpPr/>
                                    <wpg:grpSpPr>
                                      <a:xfrm>
                                        <a:off x="0" y="1400671"/>
                                        <a:ext cx="1335539" cy="141324"/>
                                        <a:chOff x="0" y="0"/>
                                        <a:chExt cx="1335539" cy="141324"/>
                                      </a:xfrm>
                                    </wpg:grpSpPr>
                                    <wps:wsp>
                                      <wps:cNvPr id="5403" name="Rectangle 1410"/>
                                      <wps:cNvSpPr>
                                        <a:spLocks noChangeArrowheads="1"/>
                                      </wps:cNvSpPr>
                                      <wps:spPr bwMode="auto">
                                        <a:xfrm>
                                          <a:off x="0" y="0"/>
                                          <a:ext cx="942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5404" name="Rectangle 1422"/>
                                      <wps:cNvSpPr>
                                        <a:spLocks noChangeArrowheads="1"/>
                                      </wps:cNvSpPr>
                                      <wps:spPr bwMode="auto">
                                        <a:xfrm>
                                          <a:off x="100425" y="0"/>
                                          <a:ext cx="93735" cy="141210"/>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5405" name="Rectangle 1446"/>
                                      <wps:cNvSpPr>
                                        <a:spLocks noChangeArrowheads="1"/>
                                      </wps:cNvSpPr>
                                      <wps:spPr bwMode="auto">
                                        <a:xfrm>
                                          <a:off x="290705" y="0"/>
                                          <a:ext cx="933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406" name="Rectangle 1458"/>
                                      <wps:cNvSpPr>
                                        <a:spLocks noChangeArrowheads="1"/>
                                      </wps:cNvSpPr>
                                      <wps:spPr bwMode="auto">
                                        <a:xfrm>
                                          <a:off x="38584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407" name="Rectangle 1470"/>
                                      <wps:cNvSpPr>
                                        <a:spLocks noChangeArrowheads="1"/>
                                      </wps:cNvSpPr>
                                      <wps:spPr bwMode="auto">
                                        <a:xfrm>
                                          <a:off x="48098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408" name="Rectangle 1482"/>
                                      <wps:cNvSpPr>
                                        <a:spLocks noChangeArrowheads="1"/>
                                      </wps:cNvSpPr>
                                      <wps:spPr bwMode="auto">
                                        <a:xfrm>
                                          <a:off x="57612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409" name="Rectangle 1494"/>
                                      <wps:cNvSpPr>
                                        <a:spLocks noChangeArrowheads="1"/>
                                      </wps:cNvSpPr>
                                      <wps:spPr bwMode="auto">
                                        <a:xfrm>
                                          <a:off x="67126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410" name="Rectangle 1506"/>
                                      <wps:cNvSpPr>
                                        <a:spLocks noChangeArrowheads="1"/>
                                      </wps:cNvSpPr>
                                      <wps:spPr bwMode="auto">
                                        <a:xfrm>
                                          <a:off x="76640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411" name="Rectangle 1518"/>
                                      <wps:cNvSpPr>
                                        <a:spLocks noChangeArrowheads="1"/>
                                      </wps:cNvSpPr>
                                      <wps:spPr bwMode="auto">
                                        <a:xfrm>
                                          <a:off x="86154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412" name="Rectangle 1530"/>
                                      <wps:cNvSpPr>
                                        <a:spLocks noChangeArrowheads="1"/>
                                      </wps:cNvSpPr>
                                      <wps:spPr bwMode="auto">
                                        <a:xfrm>
                                          <a:off x="95668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413" name="Rectangle 1542"/>
                                      <wps:cNvSpPr>
                                        <a:spLocks noChangeArrowheads="1"/>
                                      </wps:cNvSpPr>
                                      <wps:spPr bwMode="auto">
                                        <a:xfrm>
                                          <a:off x="1057110"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414" name="Rectangle 1554"/>
                                      <wps:cNvSpPr>
                                        <a:spLocks noChangeArrowheads="1"/>
                                      </wps:cNvSpPr>
                                      <wps:spPr bwMode="auto">
                                        <a:xfrm>
                                          <a:off x="114696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415" name="Rectangle 1566"/>
                                      <wps:cNvSpPr>
                                        <a:spLocks noChangeArrowheads="1"/>
                                      </wps:cNvSpPr>
                                      <wps:spPr bwMode="auto">
                                        <a:xfrm>
                                          <a:off x="124210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5416" name="Group 5416"/>
                                    <wpg:cNvGrpSpPr/>
                                    <wpg:grpSpPr>
                                      <a:xfrm>
                                        <a:off x="0" y="1543381"/>
                                        <a:ext cx="1340425" cy="141324"/>
                                        <a:chOff x="0" y="0"/>
                                        <a:chExt cx="1340425" cy="141324"/>
                                      </a:xfrm>
                                    </wpg:grpSpPr>
                                    <wps:wsp>
                                      <wps:cNvPr id="5417" name="Rectangle 1411"/>
                                      <wps:cNvSpPr>
                                        <a:spLocks noChangeArrowheads="1"/>
                                      </wps:cNvSpPr>
                                      <wps:spPr bwMode="auto">
                                        <a:xfrm>
                                          <a:off x="0" y="0"/>
                                          <a:ext cx="93835"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5418" name="Rectangle 1423"/>
                                      <wps:cNvSpPr>
                                        <a:spLocks noChangeArrowheads="1"/>
                                      </wps:cNvSpPr>
                                      <wps:spPr bwMode="auto">
                                        <a:xfrm>
                                          <a:off x="100425" y="0"/>
                                          <a:ext cx="93335"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5419" name="Rectangle 1435"/>
                                      <wps:cNvSpPr>
                                        <a:spLocks noChangeArrowheads="1"/>
                                      </wps:cNvSpPr>
                                      <wps:spPr bwMode="auto">
                                        <a:xfrm>
                                          <a:off x="195565" y="0"/>
                                          <a:ext cx="934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5420" name="Rectangle 1447"/>
                                      <wps:cNvSpPr>
                                        <a:spLocks noChangeArrowheads="1"/>
                                      </wps:cNvSpPr>
                                      <wps:spPr bwMode="auto">
                                        <a:xfrm>
                                          <a:off x="290705"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421" name="Rectangle 1459"/>
                                      <wps:cNvSpPr>
                                        <a:spLocks noChangeArrowheads="1"/>
                                      </wps:cNvSpPr>
                                      <wps:spPr bwMode="auto">
                                        <a:xfrm>
                                          <a:off x="38584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422" name="Rectangle 1471"/>
                                      <wps:cNvSpPr>
                                        <a:spLocks noChangeArrowheads="1"/>
                                      </wps:cNvSpPr>
                                      <wps:spPr bwMode="auto">
                                        <a:xfrm>
                                          <a:off x="48098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423" name="Rectangle 1483"/>
                                      <wps:cNvSpPr>
                                        <a:spLocks noChangeArrowheads="1"/>
                                      </wps:cNvSpPr>
                                      <wps:spPr bwMode="auto">
                                        <a:xfrm>
                                          <a:off x="576125"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424" name="Rectangle 1495"/>
                                      <wps:cNvSpPr>
                                        <a:spLocks noChangeArrowheads="1"/>
                                      </wps:cNvSpPr>
                                      <wps:spPr bwMode="auto">
                                        <a:xfrm>
                                          <a:off x="671265" y="0"/>
                                          <a:ext cx="926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425" name="Rectangle 1507"/>
                                      <wps:cNvSpPr>
                                        <a:spLocks noChangeArrowheads="1"/>
                                      </wps:cNvSpPr>
                                      <wps:spPr bwMode="auto">
                                        <a:xfrm>
                                          <a:off x="76640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426" name="Rectangle 1519"/>
                                      <wps:cNvSpPr>
                                        <a:spLocks noChangeArrowheads="1"/>
                                      </wps:cNvSpPr>
                                      <wps:spPr bwMode="auto">
                                        <a:xfrm>
                                          <a:off x="86154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427" name="Rectangle 1531"/>
                                      <wps:cNvSpPr>
                                        <a:spLocks noChangeArrowheads="1"/>
                                      </wps:cNvSpPr>
                                      <wps:spPr bwMode="auto">
                                        <a:xfrm>
                                          <a:off x="956684"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428" name="Rectangle 1543"/>
                                      <wps:cNvSpPr>
                                        <a:spLocks noChangeArrowheads="1"/>
                                      </wps:cNvSpPr>
                                      <wps:spPr bwMode="auto">
                                        <a:xfrm>
                                          <a:off x="1057110" y="0"/>
                                          <a:ext cx="926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429" name="Rectangle 1555"/>
                                      <wps:cNvSpPr>
                                        <a:spLocks noChangeArrowheads="1"/>
                                      </wps:cNvSpPr>
                                      <wps:spPr bwMode="auto">
                                        <a:xfrm>
                                          <a:off x="114696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430" name="Rectangle 1567"/>
                                      <wps:cNvSpPr>
                                        <a:spLocks noChangeArrowheads="1"/>
                                      </wps:cNvSpPr>
                                      <wps:spPr bwMode="auto">
                                        <a:xfrm>
                                          <a:off x="1247390"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grpSp>
                                  <wpg:cNvPr id="5431" name="Group 5431"/>
                                  <wpg:cNvGrpSpPr/>
                                  <wpg:grpSpPr>
                                    <a:xfrm>
                                      <a:off x="269563" y="1781230"/>
                                      <a:ext cx="1332000" cy="145088"/>
                                      <a:chOff x="0" y="0"/>
                                      <a:chExt cx="1332000" cy="145088"/>
                                    </a:xfrm>
                                  </wpg:grpSpPr>
                                  <wps:wsp>
                                    <wps:cNvPr id="5432" name="Straight Arrow Connector 5432"/>
                                    <wps:cNvCnPr/>
                                    <wps:spPr>
                                      <a:xfrm>
                                        <a:off x="0" y="0"/>
                                        <a:ext cx="1332000" cy="0"/>
                                      </a:xfrm>
                                      <a:prstGeom prst="straightConnector1">
                                        <a:avLst/>
                                      </a:prstGeom>
                                      <a:ln w="6350">
                                        <a:solidFill>
                                          <a:schemeClr val="tx1">
                                            <a:lumMod val="65000"/>
                                            <a:lumOff val="35000"/>
                                          </a:schemeClr>
                                        </a:solidFill>
                                        <a:headEnd type="triangle" w="sm" len="sm"/>
                                        <a:tailEnd type="triangle" w="sm" len="sm"/>
                                      </a:ln>
                                    </wps:spPr>
                                    <wps:style>
                                      <a:lnRef idx="1">
                                        <a:schemeClr val="accent1"/>
                                      </a:lnRef>
                                      <a:fillRef idx="0">
                                        <a:schemeClr val="accent1"/>
                                      </a:fillRef>
                                      <a:effectRef idx="0">
                                        <a:schemeClr val="accent1"/>
                                      </a:effectRef>
                                      <a:fontRef idx="minor">
                                        <a:schemeClr val="tx1"/>
                                      </a:fontRef>
                                    </wps:style>
                                    <wps:bodyPr/>
                                  </wps:wsp>
                                  <wps:wsp>
                                    <wps:cNvPr id="5433" name="Text Box 2"/>
                                    <wps:cNvSpPr txBox="1">
                                      <a:spLocks noChangeArrowheads="1"/>
                                    </wps:cNvSpPr>
                                    <wps:spPr bwMode="auto">
                                      <a:xfrm>
                                        <a:off x="560036" y="26348"/>
                                        <a:ext cx="253731" cy="118740"/>
                                      </a:xfrm>
                                      <a:prstGeom prst="rect">
                                        <a:avLst/>
                                      </a:prstGeom>
                                      <a:solidFill>
                                        <a:srgbClr val="FFFFFF"/>
                                      </a:solidFill>
                                      <a:ln w="9525">
                                        <a:noFill/>
                                        <a:miter lim="800000"/>
                                        <a:headEnd/>
                                        <a:tailEnd/>
                                      </a:ln>
                                    </wps:spPr>
                                    <wps:txbx>
                                      <w:txbxContent>
                                        <w:p w14:paraId="229DB95F" w14:textId="77777777" w:rsidR="00305213" w:rsidRPr="00E74046" w:rsidRDefault="00305213" w:rsidP="00183565">
                                          <w:pPr>
                                            <w:rPr>
                                              <w:b/>
                                              <w:color w:val="595959" w:themeColor="text1" w:themeTint="A6"/>
                                              <w:sz w:val="12"/>
                                            </w:rPr>
                                          </w:pPr>
                                          <w:r>
                                            <w:rPr>
                                              <w:b/>
                                              <w:color w:val="595959" w:themeColor="text1" w:themeTint="A6"/>
                                              <w:sz w:val="12"/>
                                            </w:rPr>
                                            <w:t>Time</w:t>
                                          </w:r>
                                        </w:p>
                                      </w:txbxContent>
                                    </wps:txbx>
                                    <wps:bodyPr rot="0" vert="horz" wrap="square" lIns="0" tIns="0" rIns="0" bIns="0" anchor="t" anchorCtr="0">
                                      <a:noAutofit/>
                                    </wps:bodyPr>
                                  </wps:wsp>
                                </wpg:grpSp>
                                <wpg:grpSp>
                                  <wpg:cNvPr id="5434" name="Group 5434"/>
                                  <wpg:cNvGrpSpPr/>
                                  <wpg:grpSpPr>
                                    <a:xfrm>
                                      <a:off x="0" y="0"/>
                                      <a:ext cx="163969" cy="1692000"/>
                                      <a:chOff x="0" y="0"/>
                                      <a:chExt cx="163969" cy="1692000"/>
                                    </a:xfrm>
                                  </wpg:grpSpPr>
                                  <wps:wsp>
                                    <wps:cNvPr id="5435" name="Straight Arrow Connector 5435"/>
                                    <wps:cNvCnPr/>
                                    <wps:spPr>
                                      <a:xfrm rot="5400000">
                                        <a:off x="-682031" y="846000"/>
                                        <a:ext cx="1692000" cy="0"/>
                                      </a:xfrm>
                                      <a:prstGeom prst="straightConnector1">
                                        <a:avLst/>
                                      </a:prstGeom>
                                      <a:ln w="6350">
                                        <a:solidFill>
                                          <a:schemeClr val="tx1">
                                            <a:lumMod val="65000"/>
                                            <a:lumOff val="35000"/>
                                          </a:schemeClr>
                                        </a:solidFill>
                                        <a:headEnd type="triangle" w="sm" len="sm"/>
                                        <a:tailEnd type="triangle" w="sm" len="sm"/>
                                      </a:ln>
                                    </wps:spPr>
                                    <wps:style>
                                      <a:lnRef idx="1">
                                        <a:schemeClr val="accent1"/>
                                      </a:lnRef>
                                      <a:fillRef idx="0">
                                        <a:schemeClr val="accent1"/>
                                      </a:fillRef>
                                      <a:effectRef idx="0">
                                        <a:schemeClr val="accent1"/>
                                      </a:effectRef>
                                      <a:fontRef idx="minor">
                                        <a:schemeClr val="tx1"/>
                                      </a:fontRef>
                                    </wps:style>
                                    <wps:bodyPr/>
                                  </wps:wsp>
                                  <wps:wsp>
                                    <wps:cNvPr id="5436" name="Text Box 2"/>
                                    <wps:cNvSpPr txBox="1">
                                      <a:spLocks noChangeArrowheads="1"/>
                                    </wps:cNvSpPr>
                                    <wps:spPr bwMode="auto">
                                      <a:xfrm rot="16200000">
                                        <a:off x="-50408" y="764074"/>
                                        <a:ext cx="218928" cy="118111"/>
                                      </a:xfrm>
                                      <a:prstGeom prst="rect">
                                        <a:avLst/>
                                      </a:prstGeom>
                                      <a:solidFill>
                                        <a:srgbClr val="FFFFFF"/>
                                      </a:solidFill>
                                      <a:ln w="9525">
                                        <a:noFill/>
                                        <a:miter lim="800000"/>
                                        <a:headEnd/>
                                        <a:tailEnd/>
                                      </a:ln>
                                    </wps:spPr>
                                    <wps:txbx>
                                      <w:txbxContent>
                                        <w:p w14:paraId="17DD388C" w14:textId="77777777" w:rsidR="00305213" w:rsidRPr="00E74046" w:rsidRDefault="00305213" w:rsidP="00183565">
                                          <w:pPr>
                                            <w:rPr>
                                              <w:b/>
                                              <w:color w:val="595959" w:themeColor="text1" w:themeTint="A6"/>
                                              <w:sz w:val="12"/>
                                            </w:rPr>
                                          </w:pPr>
                                          <w:r>
                                            <w:rPr>
                                              <w:b/>
                                              <w:color w:val="595959" w:themeColor="text1" w:themeTint="A6"/>
                                              <w:sz w:val="12"/>
                                            </w:rPr>
                                            <w:t>Freq.</w:t>
                                          </w:r>
                                        </w:p>
                                      </w:txbxContent>
                                    </wps:txbx>
                                    <wps:bodyPr rot="0" vert="horz" wrap="square" lIns="0" tIns="0" rIns="0" bIns="0" anchor="t" anchorCtr="0">
                                      <a:noAutofit/>
                                    </wps:bodyPr>
                                  </wps:wsp>
                                </wpg:grpSp>
                              </wpg:grpSp>
                            </wpg:grpSp>
                            <wps:wsp>
                              <wps:cNvPr id="5437" name="Rectangle 1432"/>
                              <wps:cNvSpPr>
                                <a:spLocks noChangeArrowheads="1"/>
                              </wps:cNvSpPr>
                              <wps:spPr bwMode="auto">
                                <a:xfrm>
                                  <a:off x="466026" y="1415731"/>
                                  <a:ext cx="93820" cy="141190"/>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g:grpSp>
                          <wps:wsp>
                            <wps:cNvPr id="5438" name="Rectangle 1462"/>
                            <wps:cNvSpPr>
                              <a:spLocks noChangeArrowheads="1"/>
                            </wps:cNvSpPr>
                            <wps:spPr bwMode="auto">
                              <a:xfrm>
                                <a:off x="657578" y="293511"/>
                                <a:ext cx="93806" cy="141210"/>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g:grpSp>
                        <wpg:grpSp>
                          <wpg:cNvPr id="5851" name="Group 5851"/>
                          <wpg:cNvGrpSpPr/>
                          <wpg:grpSpPr>
                            <a:xfrm>
                              <a:off x="81280" y="0"/>
                              <a:ext cx="2915920" cy="195580"/>
                              <a:chOff x="0" y="0"/>
                              <a:chExt cx="2915920" cy="195580"/>
                            </a:xfrm>
                          </wpg:grpSpPr>
                          <wpg:grpSp>
                            <wpg:cNvPr id="5847" name="Group 5847"/>
                            <wpg:cNvGrpSpPr/>
                            <wpg:grpSpPr>
                              <a:xfrm>
                                <a:off x="0" y="0"/>
                                <a:ext cx="696357" cy="195580"/>
                                <a:chOff x="0" y="0"/>
                                <a:chExt cx="696357" cy="195580"/>
                              </a:xfrm>
                            </wpg:grpSpPr>
                            <wps:wsp>
                              <wps:cNvPr id="5827" name="Rectangle 1427"/>
                              <wps:cNvSpPr>
                                <a:spLocks noChangeArrowheads="1"/>
                              </wps:cNvSpPr>
                              <wps:spPr bwMode="auto">
                                <a:xfrm>
                                  <a:off x="0" y="0"/>
                                  <a:ext cx="74733" cy="109593"/>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5828" name="Text Box 2"/>
                              <wps:cNvSpPr txBox="1">
                                <a:spLocks noChangeArrowheads="1"/>
                              </wps:cNvSpPr>
                              <wps:spPr bwMode="auto">
                                <a:xfrm>
                                  <a:off x="116840" y="0"/>
                                  <a:ext cx="579517" cy="195580"/>
                                </a:xfrm>
                                <a:prstGeom prst="rect">
                                  <a:avLst/>
                                </a:prstGeom>
                                <a:solidFill>
                                  <a:srgbClr val="FFFFFF"/>
                                </a:solidFill>
                                <a:ln w="9525">
                                  <a:noFill/>
                                  <a:miter lim="800000"/>
                                  <a:headEnd/>
                                  <a:tailEnd/>
                                </a:ln>
                              </wps:spPr>
                              <wps:txbx>
                                <w:txbxContent>
                                  <w:p w14:paraId="1CCF0DD5" w14:textId="77777777" w:rsidR="00305213" w:rsidRPr="00B016E4" w:rsidRDefault="00305213" w:rsidP="00183565">
                                    <w:pPr>
                                      <w:rPr>
                                        <w:i/>
                                        <w:sz w:val="16"/>
                                      </w:rPr>
                                    </w:pPr>
                                    <w:r>
                                      <w:rPr>
                                        <w:i/>
                                        <w:sz w:val="16"/>
                                      </w:rPr>
                                      <w:t>Blanked RE</w:t>
                                    </w:r>
                                  </w:p>
                                </w:txbxContent>
                              </wps:txbx>
                              <wps:bodyPr rot="0" vert="horz" wrap="square" lIns="0" tIns="0" rIns="0" bIns="0" anchor="t" anchorCtr="0">
                                <a:noAutofit/>
                              </wps:bodyPr>
                            </wps:wsp>
                          </wpg:grpSp>
                          <wpg:grpSp>
                            <wpg:cNvPr id="5848" name="Group 5848"/>
                            <wpg:cNvGrpSpPr/>
                            <wpg:grpSpPr>
                              <a:xfrm>
                                <a:off x="721360" y="0"/>
                                <a:ext cx="690880" cy="195580"/>
                                <a:chOff x="0" y="0"/>
                                <a:chExt cx="691002" cy="195580"/>
                              </a:xfrm>
                            </wpg:grpSpPr>
                            <wps:wsp>
                              <wps:cNvPr id="5830" name="Rectangle 1427"/>
                              <wps:cNvSpPr>
                                <a:spLocks noChangeArrowheads="1"/>
                              </wps:cNvSpPr>
                              <wps:spPr bwMode="auto">
                                <a:xfrm>
                                  <a:off x="0" y="0"/>
                                  <a:ext cx="74698" cy="109593"/>
                                </a:xfrm>
                                <a:prstGeom prst="rect">
                                  <a:avLst/>
                                </a:prstGeom>
                                <a:solidFill>
                                  <a:schemeClr val="tx2">
                                    <a:lumMod val="75000"/>
                                  </a:schemeClr>
                                </a:solidFill>
                                <a:ln w="9525">
                                  <a:solidFill>
                                    <a:srgbClr val="44546A"/>
                                  </a:solidFill>
                                  <a:round/>
                                  <a:headEnd/>
                                  <a:tailEnd/>
                                </a:ln>
                              </wps:spPr>
                              <wps:bodyPr rot="0" vert="horz" wrap="none" lIns="54148" tIns="27073" rIns="54148" bIns="27073" anchor="ctr" anchorCtr="0" upright="1">
                                <a:noAutofit/>
                              </wps:bodyPr>
                            </wps:wsp>
                            <wps:wsp>
                              <wps:cNvPr id="5831" name="Text Box 2"/>
                              <wps:cNvSpPr txBox="1">
                                <a:spLocks noChangeArrowheads="1"/>
                              </wps:cNvSpPr>
                              <wps:spPr bwMode="auto">
                                <a:xfrm>
                                  <a:off x="111760" y="0"/>
                                  <a:ext cx="579242" cy="195580"/>
                                </a:xfrm>
                                <a:prstGeom prst="rect">
                                  <a:avLst/>
                                </a:prstGeom>
                                <a:solidFill>
                                  <a:srgbClr val="FFFFFF"/>
                                </a:solidFill>
                                <a:ln w="9525">
                                  <a:noFill/>
                                  <a:miter lim="800000"/>
                                  <a:headEnd/>
                                  <a:tailEnd/>
                                </a:ln>
                              </wps:spPr>
                              <wps:txbx>
                                <w:txbxContent>
                                  <w:p w14:paraId="4E5255FB" w14:textId="77777777" w:rsidR="00305213" w:rsidRPr="00B016E4" w:rsidRDefault="00305213" w:rsidP="00183565">
                                    <w:pPr>
                                      <w:rPr>
                                        <w:i/>
                                        <w:sz w:val="16"/>
                                      </w:rPr>
                                    </w:pPr>
                                    <w:r>
                                      <w:rPr>
                                        <w:i/>
                                        <w:sz w:val="16"/>
                                      </w:rPr>
                                      <w:t>DMRS port 0</w:t>
                                    </w:r>
                                  </w:p>
                                </w:txbxContent>
                              </wps:txbx>
                              <wps:bodyPr rot="0" vert="horz" wrap="square" lIns="0" tIns="0" rIns="0" bIns="0" anchor="t" anchorCtr="0">
                                <a:noAutofit/>
                              </wps:bodyPr>
                            </wps:wsp>
                          </wpg:grpSp>
                          <wpg:grpSp>
                            <wpg:cNvPr id="5849" name="Group 5849"/>
                            <wpg:cNvGrpSpPr/>
                            <wpg:grpSpPr>
                              <a:xfrm>
                                <a:off x="1493520" y="0"/>
                                <a:ext cx="695960" cy="195580"/>
                                <a:chOff x="0" y="0"/>
                                <a:chExt cx="696082" cy="195580"/>
                              </a:xfrm>
                            </wpg:grpSpPr>
                            <wps:wsp>
                              <wps:cNvPr id="5833" name="Rectangle 1427"/>
                              <wps:cNvSpPr>
                                <a:spLocks noChangeArrowheads="1"/>
                              </wps:cNvSpPr>
                              <wps:spPr bwMode="auto">
                                <a:xfrm>
                                  <a:off x="0" y="0"/>
                                  <a:ext cx="74698" cy="109593"/>
                                </a:xfrm>
                                <a:prstGeom prst="rect">
                                  <a:avLst/>
                                </a:prstGeom>
                                <a:solidFill>
                                  <a:schemeClr val="tx2">
                                    <a:lumMod val="60000"/>
                                    <a:lumOff val="40000"/>
                                  </a:schemeClr>
                                </a:solidFill>
                                <a:ln w="9525">
                                  <a:solidFill>
                                    <a:srgbClr val="44546A"/>
                                  </a:solidFill>
                                  <a:round/>
                                  <a:headEnd/>
                                  <a:tailEnd/>
                                </a:ln>
                              </wps:spPr>
                              <wps:bodyPr rot="0" vert="horz" wrap="none" lIns="54148" tIns="27073" rIns="54148" bIns="27073" anchor="ctr" anchorCtr="0" upright="1">
                                <a:noAutofit/>
                              </wps:bodyPr>
                            </wps:wsp>
                            <wps:wsp>
                              <wps:cNvPr id="5834" name="Text Box 2"/>
                              <wps:cNvSpPr txBox="1">
                                <a:spLocks noChangeArrowheads="1"/>
                              </wps:cNvSpPr>
                              <wps:spPr bwMode="auto">
                                <a:xfrm>
                                  <a:off x="116840" y="0"/>
                                  <a:ext cx="579242" cy="195580"/>
                                </a:xfrm>
                                <a:prstGeom prst="rect">
                                  <a:avLst/>
                                </a:prstGeom>
                                <a:solidFill>
                                  <a:srgbClr val="FFFFFF"/>
                                </a:solidFill>
                                <a:ln w="9525">
                                  <a:noFill/>
                                  <a:miter lim="800000"/>
                                  <a:headEnd/>
                                  <a:tailEnd/>
                                </a:ln>
                              </wps:spPr>
                              <wps:txbx>
                                <w:txbxContent>
                                  <w:p w14:paraId="47B96177" w14:textId="77777777" w:rsidR="00305213" w:rsidRPr="00B016E4" w:rsidRDefault="00305213" w:rsidP="00183565">
                                    <w:pPr>
                                      <w:rPr>
                                        <w:i/>
                                        <w:sz w:val="16"/>
                                      </w:rPr>
                                    </w:pPr>
                                    <w:r>
                                      <w:rPr>
                                        <w:i/>
                                        <w:sz w:val="16"/>
                                      </w:rPr>
                                      <w:t>PTRS port 0</w:t>
                                    </w:r>
                                  </w:p>
                                </w:txbxContent>
                              </wps:txbx>
                              <wps:bodyPr rot="0" vert="horz" wrap="square" lIns="0" tIns="0" rIns="0" bIns="0" anchor="t" anchorCtr="0">
                                <a:noAutofit/>
                              </wps:bodyPr>
                            </wps:wsp>
                          </wpg:grpSp>
                          <wpg:grpSp>
                            <wpg:cNvPr id="5850" name="Group 5850"/>
                            <wpg:cNvGrpSpPr/>
                            <wpg:grpSpPr>
                              <a:xfrm>
                                <a:off x="2219960" y="0"/>
                                <a:ext cx="695960" cy="195580"/>
                                <a:chOff x="0" y="0"/>
                                <a:chExt cx="696082" cy="195580"/>
                              </a:xfrm>
                            </wpg:grpSpPr>
                            <wps:wsp>
                              <wps:cNvPr id="5836" name="Rectangle 1427"/>
                              <wps:cNvSpPr>
                                <a:spLocks noChangeArrowheads="1"/>
                              </wps:cNvSpPr>
                              <wps:spPr bwMode="auto">
                                <a:xfrm>
                                  <a:off x="0" y="0"/>
                                  <a:ext cx="74698" cy="109593"/>
                                </a:xfrm>
                                <a:prstGeom prst="rect">
                                  <a:avLst/>
                                </a:prstGeom>
                                <a:solidFill>
                                  <a:schemeClr val="accent6">
                                    <a:lumMod val="75000"/>
                                  </a:schemeClr>
                                </a:solidFill>
                                <a:ln w="9525">
                                  <a:solidFill>
                                    <a:srgbClr val="44546A"/>
                                  </a:solidFill>
                                  <a:round/>
                                  <a:headEnd/>
                                  <a:tailEnd/>
                                </a:ln>
                              </wps:spPr>
                              <wps:bodyPr rot="0" vert="horz" wrap="none" lIns="54148" tIns="27073" rIns="54148" bIns="27073" anchor="ctr" anchorCtr="0" upright="1">
                                <a:noAutofit/>
                              </wps:bodyPr>
                            </wps:wsp>
                            <wps:wsp>
                              <wps:cNvPr id="5837" name="Text Box 2"/>
                              <wps:cNvSpPr txBox="1">
                                <a:spLocks noChangeArrowheads="1"/>
                              </wps:cNvSpPr>
                              <wps:spPr bwMode="auto">
                                <a:xfrm>
                                  <a:off x="116840" y="0"/>
                                  <a:ext cx="579242" cy="195580"/>
                                </a:xfrm>
                                <a:prstGeom prst="rect">
                                  <a:avLst/>
                                </a:prstGeom>
                                <a:solidFill>
                                  <a:srgbClr val="FFFFFF"/>
                                </a:solidFill>
                                <a:ln w="9525">
                                  <a:noFill/>
                                  <a:miter lim="800000"/>
                                  <a:headEnd/>
                                  <a:tailEnd/>
                                </a:ln>
                              </wps:spPr>
                              <wps:txbx>
                                <w:txbxContent>
                                  <w:p w14:paraId="2DDCDF8F" w14:textId="77777777" w:rsidR="00305213" w:rsidRPr="00B016E4" w:rsidRDefault="00305213" w:rsidP="00183565">
                                    <w:pPr>
                                      <w:rPr>
                                        <w:i/>
                                        <w:sz w:val="16"/>
                                      </w:rPr>
                                    </w:pPr>
                                    <w:r>
                                      <w:rPr>
                                        <w:i/>
                                        <w:sz w:val="16"/>
                                      </w:rPr>
                                      <w:t>DMRS port 1</w:t>
                                    </w:r>
                                  </w:p>
                                </w:txbxContent>
                              </wps:txbx>
                              <wps:bodyPr rot="0" vert="horz" wrap="square" lIns="0" tIns="0" rIns="0" bIns="0" anchor="t" anchorCtr="0">
                                <a:noAutofit/>
                              </wps:bodyPr>
                            </wps:wsp>
                          </wpg:grpSp>
                        </wpg:grpSp>
                      </wpg:grpSp>
                    </wpg:wgp>
                  </a:graphicData>
                </a:graphic>
              </wp:anchor>
            </w:drawing>
          </mc:Choice>
          <mc:Fallback>
            <w:pict>
              <v:group w14:anchorId="58CAC1E8" id="Group 5854" o:spid="_x0000_s2101" style="position:absolute;left:0;text-align:left;margin-left:124.75pt;margin-top:-17pt;width:238pt;height:192.15pt;z-index:251689984;mso-position-horizontal-relative:text;mso-position-vertical-relative:text" coordsize="30226,244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">
                <v:shape id="Text Box 5853" o:spid="_x0000_s2102" type="#_x0000_t202" style="position:absolute;top:19958;width:30226;height:4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" stroked="f">
                  <v:textbox style="mso-fit-shape-to-text:t" inset="0,0,0,0">
                    <w:txbxContent>
                      <w:p w14:paraId="240112EF" w14:textId="21A8F257" w:rsidR="00305213" w:rsidRPr="007631B8" w:rsidRDefault="00305213" w:rsidP="004E79CD">
                        <w:pPr>
                          <w:pStyle w:val="Caption"/>
                        </w:pPr>
                        <w:bookmarkStart w:id="69" w:name="_Ref481683119"/>
                        <w:r>
                          <w:t xml:space="preserve">Figure </w:t>
                        </w:r>
                        <w:r>
                          <w:fldChar w:fldCharType="begin"/>
                        </w:r>
                        <w:r>
                          <w:instrText xml:space="preserve"> SEQ Figure \* ARABIC </w:instrText>
                        </w:r>
                        <w:r>
                          <w:fldChar w:fldCharType="separate"/>
                        </w:r>
                        <w:r>
                          <w:rPr>
                            <w:noProof/>
                          </w:rPr>
                          <w:t>13</w:t>
                        </w:r>
                        <w:r>
                          <w:fldChar w:fldCharType="end"/>
                        </w:r>
                        <w:bookmarkEnd w:id="69"/>
                        <w:r w:rsidRPr="00873391">
                          <w:t xml:space="preserve"> </w:t>
                        </w:r>
                        <w:r>
                          <w:t>PTRS mapping for 2 DMRS ports transmission.</w:t>
                        </w:r>
                      </w:p>
                    </w:txbxContent>
                  </v:textbox>
                </v:shape>
                <v:group id="Group 5852" o:spid="_x0000_s2103" style="position:absolute;width:29972;height:18443" coordsize="29972,184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">
                  <v:group id="Group 5057" o:spid="_x0000_s2104" style="position:absolute;top:3352;width:12823;height:14939" coordsize="16099,19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">
                    <v:group id="Group 5058" o:spid="_x0000_s2105" style="position:absolute;width:16099;height:19263" coordsize="16099,19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">
                      <v:group id="Group 5059" o:spid="_x0000_s2106" style="position:absolute;width:16099;height:19263" coordsize="16099,19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">
                        <v:rect id="Rectangle 1436" o:spid="_x0000_s2107" style="position:absolute;left:5619;top:142;width:942;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" fillcolor="#8db3e2 [1311]" strokecolor="#44546a">
                          <v:stroke joinstyle="round"/>
                          <v:textbox inset="1.50411mm,.75203mm,1.50411mm,.75203mm"/>
                        </v:rect>
                        <v:group id="Group 5061" o:spid="_x0000_s2108" style="position:absolute;width:16099;height:19263" coordsize="16099,19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">
                          <v:group id="Group 5062" o:spid="_x0000_s2109" style="position:absolute;left:2695;top:158;width:13404;height:16847" coordsize="13404,16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">
                            <v:group id="Group 5063" o:spid="_x0000_s2110" style="position:absolute;width:13363;height:1414" coordsize="13363,1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">
                              <v:rect id="Rectangle 1400" o:spid="_x0000_s2111" style="position:absolute;width:949;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" fillcolor="#c4bc96 [2414]" strokecolor="#44546a">
                                <v:stroke joinstyle="round"/>
                                <v:textbox inset="1.50411mm,.75203mm,1.50411mm,.75203mm"/>
                              </v:rect>
                              <v:rect id="Rectangle 1412" o:spid="_x0000_s2112" style="position:absolute;left:951;width:94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" fillcolor="#c4bc96 [2414]" strokecolor="#44546a">
                                <v:stroke joinstyle="round"/>
                                <v:textbox inset="1.50411mm,.75203mm,1.50411mm,.75203mm"/>
                              </v:rect>
                              <v:rect id="Rectangle 1424" o:spid="_x0000_s2113" style="position:absolute;left:1902;width:94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" fillcolor="#44546a" strokecolor="#44546a">
                                <v:stroke joinstyle="round"/>
                                <v:textbox inset="1.50411mm,.75203mm,1.50411mm,.75203mm"/>
                              </v:rect>
                              <v:rect id="Rectangle 1448" o:spid="_x0000_s2114" style="position:absolute;left:3858;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" fillcolor="#8db3e2 [1311]" strokecolor="#44546a">
                                <v:stroke joinstyle="round"/>
                                <v:textbox inset="1.50411mm,.75203mm,1.50411mm,.75203mm"/>
                              </v:rect>
                              <v:rect id="Rectangle 1460" o:spid="_x0000_s2115" style="position:absolute;left:4809;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" fillcolor="#8db3e2 [1311]" strokecolor="#44546a">
                                <v:stroke joinstyle="round"/>
                                <v:textbox inset="1.50411mm,.75203mm,1.50411mm,.75203mm"/>
                              </v:rect>
                              <v:rect id="Rectangle 1472" o:spid="_x0000_s2116" style="position:absolute;left:5761;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" fillcolor="#8db3e2 [1311]" strokecolor="#44546a">
                                <v:stroke joinstyle="round"/>
                                <v:textbox inset="1.50411mm,.75203mm,1.50411mm,.75203mm"/>
                              </v:rect>
                              <v:rect id="Rectangle 1484" o:spid="_x0000_s2117" style="position:absolute;left:6712;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" fillcolor="#8db3e2 [1311]" strokecolor="#44546a">
                                <v:stroke joinstyle="round"/>
                                <v:textbox inset="1.50411mm,.75203mm,1.50411mm,.75203mm"/>
                              </v:rect>
                              <v:rect id="Rectangle 1496" o:spid="_x0000_s2118" style="position:absolute;left:7664;width:94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" fillcolor="#8db3e2 [1311]" strokecolor="#44546a">
                                <v:stroke joinstyle="round"/>
                                <v:textbox inset="1.50411mm,.75203mm,1.50411mm,.75203mm"/>
                              </v:rect>
                              <v:rect id="Rectangle 1508" o:spid="_x0000_s2119" style="position:absolute;left:8615;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" fillcolor="#8db3e2 [1311]" strokecolor="#44546a">
                                <v:stroke joinstyle="round"/>
                                <v:textbox inset="1.50411mm,.75203mm,1.50411mm,.75203mm"/>
                              </v:rect>
                              <v:rect id="Rectangle 1520" o:spid="_x0000_s2120" style="position:absolute;left:9566;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" fillcolor="#8db3e2 [1311]" strokecolor="#44546a">
                                <v:stroke joinstyle="round"/>
                                <v:textbox inset="1.50411mm,.75203mm,1.50411mm,.75203mm"/>
                              </v:rect>
                              <v:rect id="Rectangle 1532" o:spid="_x0000_s2121" style="position:absolute;left:10518;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" fillcolor="#8db3e2 [1311]" strokecolor="#44546a">
                                <v:stroke joinstyle="round"/>
                                <v:textbox inset="1.50411mm,.75203mm,1.50411mm,.75203mm"/>
                              </v:rect>
                              <v:rect id="Rectangle 1544" o:spid="_x0000_s2122" style="position:absolute;left:11469;width:94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" fillcolor="#8db3e2 [1311]" strokecolor="#44546a">
                                <v:stroke joinstyle="round"/>
                                <v:textbox inset="1.50411mm,.75203mm,1.50411mm,.75203mm"/>
                              </v:rect>
                              <v:rect id="Rectangle 1556" o:spid="_x0000_s2123" style="position:absolute;left:12421;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" fillcolor="#8db3e2 [1311]" strokecolor="#44546a">
                                <v:stroke joinstyle="round"/>
                                <v:textbox inset="1.50411mm,.75203mm,1.50411mm,.75203mm"/>
                              </v:rect>
                            </v:group>
                            <v:group id="Group 5077" o:spid="_x0000_s2124" style="position:absolute;top:1374;width:13359;height:1413" coordsize="13359,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">
                              <v:rect id="Rectangle 1401" o:spid="_x0000_s2125" style="position:absolute;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" fillcolor="#c4bc96 [2414]" strokecolor="#44546a">
                                <v:stroke joinstyle="round"/>
                                <v:textbox inset="1.50411mm,.75203mm,1.50411mm,.75203mm"/>
                              </v:rect>
                              <v:rect id="Rectangle 1413" o:spid="_x0000_s2126" style="position:absolute;left:951;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" fillcolor="#c4bc96 [2414]" strokecolor="#44546a">
                                <v:stroke joinstyle="round"/>
                                <v:textbox inset="1.50411mm,.75203mm,1.50411mm,.75203mm"/>
                              </v:rect>
                              <v:rect id="Rectangle 1425" o:spid="_x0000_s2127" style="position:absolute;left:1902;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" fillcolor="#d8d8d8 [2732]" strokecolor="#44546a">
                                <v:stroke joinstyle="round"/>
                                <v:textbox inset="1.50411mm,.75203mm,1.50411mm,.75203mm"/>
                              </v:rect>
                              <v:rect id="Rectangle 1437" o:spid="_x0000_s2128" style="position:absolute;left:2907;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" strokecolor="#44546a">
                                <v:stroke joinstyle="round"/>
                                <v:textbox inset="1.50411mm,.75203mm,1.50411mm,.75203mm"/>
                              </v:rect>
                              <v:rect id="Rectangle 1449" o:spid="_x0000_s2129" style="position:absolute;left:3858;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" strokecolor="#44546a">
                                <v:stroke joinstyle="round"/>
                                <v:textbox inset="1.50411mm,.75203mm,1.50411mm,.75203mm"/>
                              </v:rect>
                              <v:rect id="Rectangle 1461" o:spid="_x0000_s2130" style="position:absolute;left:4809;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" strokecolor="#44546a">
                                <v:stroke joinstyle="round"/>
                                <v:textbox inset="1.50411mm,.75203mm,1.50411mm,.75203mm"/>
                              </v:rect>
                              <v:rect id="Rectangle 1473" o:spid="_x0000_s2131" style="position:absolute;left:5761;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" strokecolor="#44546a">
                                <v:stroke joinstyle="round"/>
                                <v:textbox inset="1.50411mm,.75203mm,1.50411mm,.75203mm"/>
                              </v:rect>
                              <v:rect id="Rectangle 1485" o:spid="_x0000_s2132" style="position:absolute;left:6712;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" strokecolor="#44546a">
                                <v:stroke joinstyle="round"/>
                                <v:textbox inset="1.50411mm,.75203mm,1.50411mm,.75203mm"/>
                              </v:rect>
                              <v:rect id="Rectangle 1497" o:spid="_x0000_s2133" style="position:absolute;left:7664;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" strokecolor="#44546a">
                                <v:stroke joinstyle="round"/>
                                <v:textbox inset="1.50411mm,.75203mm,1.50411mm,.75203mm"/>
                              </v:rect>
                              <v:rect id="Rectangle 1509" o:spid="_x0000_s2134" style="position:absolute;left:8615;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" strokecolor="#44546a">
                                <v:stroke joinstyle="round"/>
                                <v:textbox inset="1.50411mm,.75203mm,1.50411mm,.75203mm"/>
                              </v:rect>
                              <v:rect id="Rectangle 1521" o:spid="_x0000_s2135" style="position:absolute;left:9566;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" strokecolor="#44546a">
                                <v:stroke joinstyle="round"/>
                                <v:textbox inset="1.50411mm,.75203mm,1.50411mm,.75203mm"/>
                              </v:rect>
                              <v:rect id="Rectangle 1533" o:spid="_x0000_s2136" style="position:absolute;left:10518;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" strokecolor="#44546a">
                                <v:stroke joinstyle="round"/>
                                <v:textbox inset="1.50411mm,.75203mm,1.50411mm,.75203mm"/>
                              </v:rect>
                              <v:rect id="Rectangle 1545" o:spid="_x0000_s2137" style="position:absolute;left:11469;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" strokecolor="#44546a">
                                <v:stroke joinstyle="round"/>
                                <v:textbox inset="1.50411mm,.75203mm,1.50411mm,.75203mm"/>
                              </v:rect>
                              <v:rect id="Rectangle 1557" o:spid="_x0000_s2138" style="position:absolute;left:12421;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" strokecolor="#44546a">
                                <v:stroke joinstyle="round"/>
                                <v:textbox inset="1.50411mm,.75203mm,1.50411mm,.75203mm"/>
                              </v:rect>
                            </v:group>
                            <v:group id="Group 5092" o:spid="_x0000_s2139" style="position:absolute;top:2801;width:13359;height:1413" coordsize="13359,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">
                              <v:rect id="Rectangle 1402" o:spid="_x0000_s2140" style="position:absolute;width:946;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" fillcolor="#c4bc96 [2414]" strokecolor="#44546a">
                                <v:stroke joinstyle="round"/>
                                <v:textbox inset="1.50411mm,.75203mm,1.50411mm,.75203mm"/>
                              </v:rect>
                              <v:rect id="Rectangle 1414" o:spid="_x0000_s2141" style="position:absolute;left:951;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" fillcolor="#c4bc96 [2414]" strokecolor="#44546a">
                                <v:stroke joinstyle="round"/>
                                <v:textbox inset="1.50411mm,.75203mm,1.50411mm,.75203mm"/>
                              </v:rect>
                              <v:rect id="Rectangle 1426" o:spid="_x0000_s2142" style="position:absolute;left:1902;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" fillcolor="white [3212]" strokecolor="#44546a">
                                <v:stroke joinstyle="round"/>
                                <v:textbox inset="1.50411mm,.75203mm,1.50411mm,.75203mm"/>
                              </v:rect>
                              <v:rect id="Rectangle 1438" o:spid="_x0000_s2143" style="position:absolute;left:2907;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" fillcolor="white [3212]" strokecolor="#44546a">
                                <v:stroke joinstyle="round"/>
                                <v:textbox inset="1.50411mm,.75203mm,1.50411mm,.75203mm"/>
                              </v:rect>
                              <v:rect id="Rectangle 1462" o:spid="_x0000_s2144" style="position:absolute;left:4809;width:93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" fillcolor="white [3212]" strokecolor="#44546a">
                                <v:stroke joinstyle="round"/>
                                <v:textbox inset="1.50411mm,.75203mm,1.50411mm,.75203mm"/>
                              </v:rect>
                              <v:rect id="Rectangle 1474" o:spid="_x0000_s2145" style="position:absolute;left:5761;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" fillcolor="white [3212]" strokecolor="#44546a">
                                <v:stroke joinstyle="round"/>
                                <v:textbox inset="1.50411mm,.75203mm,1.50411mm,.75203mm"/>
                              </v:rect>
                              <v:rect id="Rectangle 1486" o:spid="_x0000_s2146" style="position:absolute;left:6712;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" fillcolor="white [3212]" strokecolor="#44546a">
                                <v:stroke joinstyle="round"/>
                                <v:textbox inset="1.50411mm,.75203mm,1.50411mm,.75203mm"/>
                              </v:rect>
                              <v:rect id="Rectangle 1498" o:spid="_x0000_s2147" style="position:absolute;left:7664;width:941;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" fillcolor="white [3212]" strokecolor="#44546a">
                                <v:stroke joinstyle="round"/>
                                <v:textbox inset="1.50411mm,.75203mm,1.50411mm,.75203mm"/>
                              </v:rect>
                              <v:rect id="Rectangle 1510" o:spid="_x0000_s2148" style="position:absolute;left:8615;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" fillcolor="white [3212]" strokecolor="#44546a">
                                <v:stroke joinstyle="round"/>
                                <v:textbox inset="1.50411mm,.75203mm,1.50411mm,.75203mm"/>
                              </v:rect>
                              <v:rect id="Rectangle 1522" o:spid="_x0000_s2149" style="position:absolute;left:9566;width:93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" fillcolor="white [3212]" strokecolor="#44546a">
                                <v:stroke joinstyle="round"/>
                                <v:textbox inset="1.50411mm,.75203mm,1.50411mm,.75203mm"/>
                              </v:rect>
                              <v:rect id="Rectangle 1534" o:spid="_x0000_s2150" style="position:absolute;left:10518;width:93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" fillcolor="white [3212]" strokecolor="#44546a">
                                <v:stroke joinstyle="round"/>
                                <v:textbox inset="1.50411mm,.75203mm,1.50411mm,.75203mm"/>
                              </v:rect>
                              <v:rect id="Rectangle 1546" o:spid="_x0000_s2151" style="position:absolute;left:11469;width:94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" fillcolor="white [3212]" strokecolor="#44546a">
                                <v:stroke joinstyle="round"/>
                                <v:textbox inset="1.50411mm,.75203mm,1.50411mm,.75203mm"/>
                              </v:rect>
                              <v:rect id="Rectangle 1558" o:spid="_x0000_s2152" style="position:absolute;left:12421;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" fillcolor="white [3212]" strokecolor="#44546a">
                                <v:stroke joinstyle="round"/>
                                <v:textbox inset="1.50411mm,.75203mm,1.50411mm,.75203mm"/>
                              </v:rect>
                            </v:group>
                            <v:group id="Group 5106" o:spid="_x0000_s2153" style="position:absolute;top:4228;width:13355;height:1413" coordsize="13355,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">
                              <v:rect id="Rectangle 1403" o:spid="_x0000_s2154" style="position:absolute;width:942;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" fillcolor="#c4bc96 [2414]" strokecolor="#44546a">
                                <v:stroke joinstyle="round"/>
                                <v:textbox inset="1.50411mm,.75203mm,1.50411mm,.75203mm"/>
                              </v:rect>
                              <v:rect id="Rectangle 1415" o:spid="_x0000_s2155" style="position:absolute;left:951;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" fillcolor="#c4bc96 [2414]" strokecolor="#44546a">
                                <v:stroke joinstyle="round"/>
                                <v:textbox inset="1.50411mm,.75203mm,1.50411mm,.75203mm"/>
                              </v:rect>
                              <v:rect id="Rectangle 1427" o:spid="_x0000_s2156" style="position:absolute;left:1902;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" fillcolor="white [3212]" strokecolor="#44546a">
                                <v:stroke joinstyle="round"/>
                                <v:textbox inset="1.50411mm,.75203mm,1.50411mm,.75203mm"/>
                              </v:rect>
                              <v:rect id="Rectangle 1439" o:spid="_x0000_s2157" style="position:absolute;left:2907;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" strokecolor="#44546a">
                                <v:stroke joinstyle="round"/>
                                <v:textbox inset="1.50411mm,.75203mm,1.50411mm,.75203mm"/>
                              </v:rect>
                              <v:rect id="Rectangle 1451" o:spid="_x0000_s2158" style="position:absolute;left:3858;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" strokecolor="#44546a">
                                <v:stroke joinstyle="round"/>
                                <v:textbox inset="1.50411mm,.75203mm,1.50411mm,.75203mm"/>
                              </v:rect>
                              <v:rect id="Rectangle 1463" o:spid="_x0000_s2159" style="position:absolute;left:4809;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" strokecolor="#44546a">
                                <v:stroke joinstyle="round"/>
                                <v:textbox inset="1.50411mm,.75203mm,1.50411mm,.75203mm"/>
                              </v:rect>
                              <v:rect id="Rectangle 1475" o:spid="_x0000_s2160" style="position:absolute;left:5761;width:93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" strokecolor="#44546a">
                                <v:stroke joinstyle="round"/>
                                <v:textbox inset="1.50411mm,.75203mm,1.50411mm,.75203mm"/>
                              </v:rect>
                              <v:rect id="Rectangle 1487" o:spid="_x0000_s2161" style="position:absolute;left:6712;width:931;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" strokecolor="#44546a">
                                <v:stroke joinstyle="round"/>
                                <v:textbox inset="1.50411mm,.75203mm,1.50411mm,.75203mm"/>
                              </v:rect>
                              <v:rect id="Rectangle 1499" o:spid="_x0000_s2162" style="position:absolute;left:766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" strokecolor="#44546a">
                                <v:stroke joinstyle="round"/>
                                <v:textbox inset="1.50411mm,.75203mm,1.50411mm,.75203mm"/>
                              </v:rect>
                              <v:rect id="Rectangle 1511" o:spid="_x0000_s2163" style="position:absolute;left:8615;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" strokecolor="#44546a">
                                <v:stroke joinstyle="round"/>
                                <v:textbox inset="1.50411mm,.75203mm,1.50411mm,.75203mm"/>
                              </v:rect>
                              <v:rect id="Rectangle 1523" o:spid="_x0000_s2164" style="position:absolute;left:9566;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" strokecolor="#44546a">
                                <v:stroke joinstyle="round"/>
                                <v:textbox inset="1.50411mm,.75203mm,1.50411mm,.75203mm"/>
                              </v:rect>
                              <v:rect id="Rectangle 1535" o:spid="_x0000_s2165" style="position:absolute;left:10518;width:92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" strokecolor="#44546a">
                                <v:stroke joinstyle="round"/>
                                <v:textbox inset="1.50411mm,.75203mm,1.50411mm,.75203mm"/>
                              </v:rect>
                              <v:rect id="Rectangle 1547" o:spid="_x0000_s2166" style="position:absolute;left:11469;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" strokecolor="#44546a">
                                <v:stroke joinstyle="round"/>
                                <v:textbox inset="1.50411mm,.75203mm,1.50411mm,.75203mm"/>
                              </v:rect>
                              <v:rect id="Rectangle 1559" o:spid="_x0000_s2167" style="position:absolute;left:12421;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" strokecolor="#44546a">
                                <v:stroke joinstyle="round"/>
                                <v:textbox inset="1.50411mm,.75203mm,1.50411mm,.75203mm"/>
                              </v:rect>
                            </v:group>
                            <v:group id="Group 5121" o:spid="_x0000_s2168" style="position:absolute;top:5602;width:13359;height:1413" coordsize="13359,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">
                              <v:rect id="Rectangle 1404" o:spid="_x0000_s2169" style="position:absolute;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" fillcolor="#c4bc96 [2414]" strokecolor="#44546a">
                                <v:stroke joinstyle="round"/>
                                <v:textbox inset="1.50411mm,.75203mm,1.50411mm,.75203mm"/>
                              </v:rect>
                              <v:rect id="Rectangle 1416" o:spid="_x0000_s2170" style="position:absolute;left:951;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" fillcolor="#c4bc96 [2414]" strokecolor="#44546a">
                                <v:stroke joinstyle="round"/>
                                <v:textbox inset="1.50411mm,.75203mm,1.50411mm,.75203mm"/>
                              </v:rect>
                              <v:rect id="Rectangle 1428" o:spid="_x0000_s2171" style="position:absolute;left:1902;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" fillcolor="#44546a" strokecolor="#44546a">
                                <v:stroke joinstyle="round"/>
                                <v:textbox inset="1.50411mm,.75203mm,1.50411mm,.75203mm"/>
                              </v:rect>
                              <v:rect id="Rectangle 1440" o:spid="_x0000_s2172" style="position:absolute;left:2907;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" strokecolor="#44546a">
                                <v:stroke joinstyle="round"/>
                                <v:textbox inset="1.50411mm,.75203mm,1.50411mm,.75203mm"/>
                              </v:rect>
                              <v:rect id="Rectangle 1452" o:spid="_x0000_s2173" style="position:absolute;left:3858;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" strokecolor="#44546a">
                                <v:stroke joinstyle="round"/>
                                <v:textbox inset="1.50411mm,.75203mm,1.50411mm,.75203mm"/>
                              </v:rect>
                              <v:rect id="Rectangle 1464" o:spid="_x0000_s2174" style="position:absolute;left:4809;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" strokecolor="#44546a">
                                <v:stroke joinstyle="round"/>
                                <v:textbox inset="1.50411mm,.75203mm,1.50411mm,.75203mm"/>
                              </v:rect>
                              <v:rect id="Rectangle 1476" o:spid="_x0000_s2175" style="position:absolute;left:5761;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" strokecolor="#44546a">
                                <v:stroke joinstyle="round"/>
                                <v:textbox inset="1.50411mm,.75203mm,1.50411mm,.75203mm"/>
                              </v:rect>
                              <v:rect id="Rectangle 1488" o:spid="_x0000_s2176" style="position:absolute;left:6712;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" strokecolor="#44546a">
                                <v:stroke joinstyle="round"/>
                                <v:textbox inset="1.50411mm,.75203mm,1.50411mm,.75203mm"/>
                              </v:rect>
                              <v:rect id="Rectangle 1500" o:spid="_x0000_s2177" style="position:absolute;left:7664;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" strokecolor="#44546a">
                                <v:stroke joinstyle="round"/>
                                <v:textbox inset="1.50411mm,.75203mm,1.50411mm,.75203mm"/>
                              </v:rect>
                              <v:rect id="Rectangle 1512" o:spid="_x0000_s2178" style="position:absolute;left:8615;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" strokecolor="#44546a">
                                <v:stroke joinstyle="round"/>
                                <v:textbox inset="1.50411mm,.75203mm,1.50411mm,.75203mm"/>
                              </v:rect>
                              <v:rect id="Rectangle 1524" o:spid="_x0000_s2179" style="position:absolute;left:9566;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" strokecolor="#44546a">
                                <v:stroke joinstyle="round"/>
                                <v:textbox inset="1.50411mm,.75203mm,1.50411mm,.75203mm"/>
                              </v:rect>
                              <v:rect id="Rectangle 1536" o:spid="_x0000_s2180" style="position:absolute;left:10518;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" strokecolor="#44546a">
                                <v:stroke joinstyle="round"/>
                                <v:textbox inset="1.50411mm,.75203mm,1.50411mm,.75203mm"/>
                              </v:rect>
                              <v:rect id="Rectangle 1548" o:spid="_x0000_s2181" style="position:absolute;left:11469;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" strokecolor="#44546a">
                                <v:stroke joinstyle="round"/>
                                <v:textbox inset="1.50411mm,.75203mm,1.50411mm,.75203mm"/>
                              </v:rect>
                              <v:rect id="Rectangle 1560" o:spid="_x0000_s2182" style="position:absolute;left:12421;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" strokecolor="#44546a">
                                <v:stroke joinstyle="round"/>
                                <v:textbox inset="1.50411mm,.75203mm,1.50411mm,.75203mm"/>
                              </v:rect>
                            </v:group>
                            <v:group id="Group 5136" o:spid="_x0000_s2183" style="position:absolute;top:6976;width:13355;height:1414" coordsize="13355,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">
                              <v:rect id="Rectangle 1405" o:spid="_x0000_s2184" style="position:absolute;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" fillcolor="#c4bc96 [2414]" strokecolor="#44546a">
                                <v:stroke joinstyle="round"/>
                                <v:textbox inset="1.50411mm,.75203mm,1.50411mm,.75203mm"/>
                              </v:rect>
                              <v:rect id="Rectangle 1417" o:spid="_x0000_s2185" style="position:absolute;left:100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" fillcolor="#c4bc96 [2414]" strokecolor="#44546a">
                                <v:stroke joinstyle="round"/>
                                <v:textbox inset="1.50411mm,.75203mm,1.50411mm,.75203mm"/>
                              </v:rect>
                              <v:rect id="Rectangle 1429" o:spid="_x0000_s2186" style="position:absolute;left:1955;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" fillcolor="#d8d8d8 [2732]" strokecolor="#44546a">
                                <v:stroke joinstyle="round"/>
                                <v:textbox inset="1.50411mm,.75203mm,1.50411mm,.75203mm"/>
                              </v:rect>
                              <v:rect id="Rectangle 1441" o:spid="_x0000_s2187" style="position:absolute;left:2907;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" strokecolor="#44546a">
                                <v:stroke joinstyle="round"/>
                                <v:textbox inset="1.50411mm,.75203mm,1.50411mm,.75203mm"/>
                              </v:rect>
                              <v:rect id="Rectangle 1453" o:spid="_x0000_s2188" style="position:absolute;left:3858;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" strokecolor="#44546a">
                                <v:stroke joinstyle="round"/>
                                <v:textbox inset="1.50411mm,.75203mm,1.50411mm,.75203mm"/>
                              </v:rect>
                              <v:rect id="Rectangle 1465" o:spid="_x0000_s2189" style="position:absolute;left:4809;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" strokecolor="#44546a">
                                <v:stroke joinstyle="round"/>
                                <v:textbox inset="1.50411mm,.75203mm,1.50411mm,.75203mm"/>
                              </v:rect>
                              <v:rect id="Rectangle 1477" o:spid="_x0000_s2190" style="position:absolute;left:5761;width:93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" strokecolor="#44546a">
                                <v:stroke joinstyle="round"/>
                                <v:textbox inset="1.50411mm,.75203mm,1.50411mm,.75203mm"/>
                              </v:rect>
                              <v:rect id="Rectangle 1489" o:spid="_x0000_s2191" style="position:absolute;left:6712;width:931;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" strokecolor="#44546a">
                                <v:stroke joinstyle="round"/>
                                <v:textbox inset="1.50411mm,.75203mm,1.50411mm,.75203mm"/>
                              </v:rect>
                              <v:rect id="Rectangle 1501" o:spid="_x0000_s2192" style="position:absolute;left:766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" strokecolor="#44546a">
                                <v:stroke joinstyle="round"/>
                                <v:textbox inset="1.50411mm,.75203mm,1.50411mm,.75203mm"/>
                              </v:rect>
                              <v:rect id="Rectangle 1513" o:spid="_x0000_s2193" style="position:absolute;left:8615;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" strokecolor="#44546a">
                                <v:stroke joinstyle="round"/>
                                <v:textbox inset="1.50411mm,.75203mm,1.50411mm,.75203mm"/>
                              </v:rect>
                              <v:rect id="Rectangle 1525" o:spid="_x0000_s2194" style="position:absolute;left:9566;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" strokecolor="#44546a">
                                <v:stroke joinstyle="round"/>
                                <v:textbox inset="1.50411mm,.75203mm,1.50411mm,.75203mm"/>
                              </v:rect>
                              <v:rect id="Rectangle 1537" o:spid="_x0000_s2195" style="position:absolute;left:10518;width:92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" strokecolor="#44546a">
                                <v:stroke joinstyle="round"/>
                                <v:textbox inset="1.50411mm,.75203mm,1.50411mm,.75203mm"/>
                              </v:rect>
                              <v:rect id="Rectangle 1549" o:spid="_x0000_s2196" style="position:absolute;left:11469;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" strokecolor="#44546a">
                                <v:stroke joinstyle="round"/>
                                <v:textbox inset="1.50411mm,.75203mm,1.50411mm,.75203mm"/>
                              </v:rect>
                              <v:rect id="Rectangle 1561" o:spid="_x0000_s2197" style="position:absolute;left:12421;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" strokecolor="#44546a">
                                <v:stroke joinstyle="round"/>
                                <v:textbox inset="1.50411mm,.75203mm,1.50411mm,.75203mm"/>
                              </v:rect>
                            </v:group>
                            <v:group id="Group 5151" o:spid="_x0000_s2198" style="position:absolute;top:8404;width:13359;height:1413" coordsize="13359,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">
                              <v:rect id="Rectangle 1406" o:spid="_x0000_s2199" style="position:absolute;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" fillcolor="#c4bc96 [2414]" strokecolor="#44546a">
                                <v:stroke joinstyle="round"/>
                                <v:textbox inset="1.50411mm,.75203mm,1.50411mm,.75203mm"/>
                              </v:rect>
                              <v:rect id="Rectangle 1418" o:spid="_x0000_s2200" style="position:absolute;left:1004;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" fillcolor="#c4bc96 [2414]" strokecolor="#44546a">
                                <v:stroke joinstyle="round"/>
                                <v:textbox inset="1.50411mm,.75203mm,1.50411mm,.75203mm"/>
                              </v:rect>
                              <v:rect id="Rectangle 1430" o:spid="_x0000_s2201" style="position:absolute;left:1955;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" fillcolor="white [3212]" strokecolor="#44546a">
                                <v:stroke joinstyle="round"/>
                                <v:textbox inset="1.50411mm,.75203mm,1.50411mm,.75203mm"/>
                              </v:rect>
                              <v:rect id="Rectangle 1442" o:spid="_x0000_s2202" style="position:absolute;left:2907;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" fillcolor="white [3212]" strokecolor="#44546a">
                                <v:stroke joinstyle="round"/>
                                <v:textbox inset="1.50411mm,.75203mm,1.50411mm,.75203mm"/>
                              </v:rect>
                              <v:rect id="Rectangle 1454" o:spid="_x0000_s2203" style="position:absolute;left:3858;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" fillcolor="white [3212]" strokecolor="#44546a">
                                <v:stroke joinstyle="round"/>
                                <v:textbox inset="1.50411mm,.75203mm,1.50411mm,.75203mm"/>
                              </v:rect>
                              <v:rect id="Rectangle 1466" o:spid="_x0000_s2204" style="position:absolute;left:4809;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" fillcolor="white [3212]" strokecolor="#44546a">
                                <v:stroke joinstyle="round"/>
                                <v:textbox inset="1.50411mm,.75203mm,1.50411mm,.75203mm"/>
                              </v:rect>
                              <v:rect id="Rectangle 1478" o:spid="_x0000_s2205" style="position:absolute;left:5761;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" fillcolor="white [3212]" strokecolor="#44546a">
                                <v:stroke joinstyle="round"/>
                                <v:textbox inset="1.50411mm,.75203mm,1.50411mm,.75203mm"/>
                              </v:rect>
                              <v:rect id="Rectangle 1490" o:spid="_x0000_s2206" style="position:absolute;left:6712;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" fillcolor="white [3212]" strokecolor="#44546a">
                                <v:stroke joinstyle="round"/>
                                <v:textbox inset="1.50411mm,.75203mm,1.50411mm,.75203mm"/>
                              </v:rect>
                              <v:rect id="Rectangle 1502" o:spid="_x0000_s2207" style="position:absolute;left:7664;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" fillcolor="white [3212]" strokecolor="#44546a">
                                <v:stroke joinstyle="round"/>
                                <v:textbox inset="1.50411mm,.75203mm,1.50411mm,.75203mm"/>
                              </v:rect>
                              <v:rect id="Rectangle 1514" o:spid="_x0000_s2208" style="position:absolute;left:8615;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" fillcolor="white [3212]" strokecolor="#44546a">
                                <v:stroke joinstyle="round"/>
                                <v:textbox inset="1.50411mm,.75203mm,1.50411mm,.75203mm"/>
                              </v:rect>
                              <v:rect id="Rectangle 1526" o:spid="_x0000_s2209" style="position:absolute;left:9566;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" fillcolor="white [3212]" strokecolor="#44546a">
                                <v:stroke joinstyle="round"/>
                                <v:textbox inset="1.50411mm,.75203mm,1.50411mm,.75203mm"/>
                              </v:rect>
                              <v:rect id="Rectangle 1538" o:spid="_x0000_s2210" style="position:absolute;left:10518;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" fillcolor="white [3212]" strokecolor="#44546a">
                                <v:stroke joinstyle="round"/>
                                <v:textbox inset="1.50411mm,.75203mm,1.50411mm,.75203mm"/>
                              </v:rect>
                              <v:rect id="Rectangle 1550" o:spid="_x0000_s2211" style="position:absolute;left:11469;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" fillcolor="white [3212]" strokecolor="#44546a">
                                <v:stroke joinstyle="round"/>
                                <v:textbox inset="1.50411mm,.75203mm,1.50411mm,.75203mm"/>
                              </v:rect>
                              <v:rect id="Rectangle 1562" o:spid="_x0000_s2212" style="position:absolute;left:12421;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" fillcolor="white [3212]" strokecolor="#44546a">
                                <v:stroke joinstyle="round"/>
                                <v:textbox inset="1.50411mm,.75203mm,1.50411mm,.75203mm"/>
                              </v:rect>
                            </v:group>
                            <v:group id="Group 5166" o:spid="_x0000_s2213" style="position:absolute;top:9831;width:13355;height:1413" coordsize="13355,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">
                              <v:rect id="Rectangle 1407" o:spid="_x0000_s2214" style="position:absolute;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" fillcolor="#c4bc96 [2414]" strokecolor="#44546a">
                                <v:stroke joinstyle="round"/>
                                <v:textbox inset="1.50411mm,.75203mm,1.50411mm,.75203mm"/>
                              </v:rect>
                              <v:rect id="Rectangle 1419" o:spid="_x0000_s2215" style="position:absolute;left:100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" fillcolor="#c4bc96 [2414]" strokecolor="#44546a">
                                <v:stroke joinstyle="round"/>
                                <v:textbox inset="1.50411mm,.75203mm,1.50411mm,.75203mm"/>
                              </v:rect>
                              <v:rect id="Rectangle 1431" o:spid="_x0000_s2216" style="position:absolute;left:1955;width:93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" fillcolor="white [3212]" strokecolor="#44546a">
                                <v:stroke joinstyle="round"/>
                                <v:textbox inset="1.50411mm,.75203mm,1.50411mm,.75203mm"/>
                              </v:rect>
                              <v:rect id="Rectangle 1443" o:spid="_x0000_s2217" style="position:absolute;left:2907;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" strokecolor="#44546a">
                                <v:stroke joinstyle="round"/>
                                <v:textbox inset="1.50411mm,.75203mm,1.50411mm,.75203mm"/>
                              </v:rect>
                              <v:rect id="Rectangle 1455" o:spid="_x0000_s2218" style="position:absolute;left:3858;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" strokecolor="#44546a">
                                <v:stroke joinstyle="round"/>
                                <v:textbox inset="1.50411mm,.75203mm,1.50411mm,.75203mm"/>
                              </v:rect>
                              <v:rect id="Rectangle 1467" o:spid="_x0000_s2219" style="position:absolute;left:4809;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" strokecolor="#44546a">
                                <v:stroke joinstyle="round"/>
                                <v:textbox inset="1.50411mm,.75203mm,1.50411mm,.75203mm"/>
                              </v:rect>
                              <v:rect id="Rectangle 1479" o:spid="_x0000_s2220" style="position:absolute;left:5761;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" strokecolor="#44546a">
                                <v:stroke joinstyle="round"/>
                                <v:textbox inset="1.50411mm,.75203mm,1.50411mm,.75203mm"/>
                              </v:rect>
                              <v:rect id="Rectangle 1491" o:spid="_x0000_s2221" style="position:absolute;left:6712;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" strokecolor="#44546a">
                                <v:stroke joinstyle="round"/>
                                <v:textbox inset="1.50411mm,.75203mm,1.50411mm,.75203mm"/>
                              </v:rect>
                              <v:rect id="Rectangle 1503" o:spid="_x0000_s2222" style="position:absolute;left:766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" strokecolor="#44546a">
                                <v:stroke joinstyle="round"/>
                                <v:textbox inset="1.50411mm,.75203mm,1.50411mm,.75203mm"/>
                              </v:rect>
                              <v:rect id="Rectangle 1515" o:spid="_x0000_s2223" style="position:absolute;left:8615;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" strokecolor="#44546a">
                                <v:stroke joinstyle="round"/>
                                <v:textbox inset="1.50411mm,.75203mm,1.50411mm,.75203mm"/>
                              </v:rect>
                              <v:rect id="Rectangle 1527" o:spid="_x0000_s2224" style="position:absolute;left:9566;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" strokecolor="#44546a">
                                <v:stroke joinstyle="round"/>
                                <v:textbox inset="1.50411mm,.75203mm,1.50411mm,.75203mm"/>
                              </v:rect>
                              <v:rect id="Rectangle 1539" o:spid="_x0000_s2225" style="position:absolute;left:10518;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" strokecolor="#44546a">
                                <v:stroke joinstyle="round"/>
                                <v:textbox inset="1.50411mm,.75203mm,1.50411mm,.75203mm"/>
                              </v:rect>
                              <v:rect id="Rectangle 1551" o:spid="_x0000_s2226" style="position:absolute;left:11469;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" strokecolor="#44546a">
                                <v:stroke joinstyle="round"/>
                                <v:textbox inset="1.50411mm,.75203mm,1.50411mm,.75203mm"/>
                              </v:rect>
                              <v:rect id="Rectangle 1563" o:spid="_x0000_s2227" style="position:absolute;left:12421;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" strokecolor="#44546a">
                                <v:stroke joinstyle="round"/>
                                <v:textbox inset="1.50411mm,.75203mm,1.50411mm,.75203mm"/>
                              </v:rect>
                            </v:group>
                            <v:group id="Group 5181" o:spid="_x0000_s2228" style="position:absolute;top:11258;width:13355;height:1413" coordsize="13355,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">
                              <v:rect id="Rectangle 1408" o:spid="_x0000_s2229" style="position:absolute;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" fillcolor="#c4bc96 [2414]" strokecolor="#44546a">
                                <v:stroke joinstyle="round"/>
                                <v:textbox inset="1.50411mm,.75203mm,1.50411mm,.75203mm"/>
                              </v:rect>
                              <v:rect id="Rectangle 1420" o:spid="_x0000_s2230" style="position:absolute;left:100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" fillcolor="#c4bc96 [2414]" strokecolor="#44546a">
                                <v:stroke joinstyle="round"/>
                                <v:textbox inset="1.50411mm,.75203mm,1.50411mm,.75203mm"/>
                              </v:rect>
                              <v:rect id="Rectangle 1432" o:spid="_x0000_s2231" style="position:absolute;left:1955;width:93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" fillcolor="#44546a" strokecolor="#44546a">
                                <v:stroke joinstyle="round"/>
                                <v:textbox inset="1.50411mm,.75203mm,1.50411mm,.75203mm"/>
                              </v:rect>
                              <v:rect id="Rectangle 1444" o:spid="_x0000_s2232" style="position:absolute;left:2907;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" strokecolor="#44546a">
                                <v:stroke joinstyle="round"/>
                                <v:textbox inset="1.50411mm,.75203mm,1.50411mm,.75203mm"/>
                              </v:rect>
                              <v:rect id="Rectangle 1456" o:spid="_x0000_s2233" style="position:absolute;left:3858;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" strokecolor="#44546a">
                                <v:stroke joinstyle="round"/>
                                <v:textbox inset="1.50411mm,.75203mm,1.50411mm,.75203mm"/>
                              </v:rect>
                              <v:rect id="Rectangle 1468" o:spid="_x0000_s2234" style="position:absolute;left:4809;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" strokecolor="#44546a">
                                <v:stroke joinstyle="round"/>
                                <v:textbox inset="1.50411mm,.75203mm,1.50411mm,.75203mm"/>
                              </v:rect>
                              <v:rect id="Rectangle 1480" o:spid="_x0000_s2235" style="position:absolute;left:5761;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" strokecolor="#44546a">
                                <v:stroke joinstyle="round"/>
                                <v:textbox inset="1.50411mm,.75203mm,1.50411mm,.75203mm"/>
                              </v:rect>
                              <v:rect id="Rectangle 1492" o:spid="_x0000_s2236" style="position:absolute;left:6712;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" strokecolor="#44546a">
                                <v:stroke joinstyle="round"/>
                                <v:textbox inset="1.50411mm,.75203mm,1.50411mm,.75203mm"/>
                              </v:rect>
                              <v:rect id="Rectangle 1504" o:spid="_x0000_s2237" style="position:absolute;left:766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" strokecolor="#44546a">
                                <v:stroke joinstyle="round"/>
                                <v:textbox inset="1.50411mm,.75203mm,1.50411mm,.75203mm"/>
                              </v:rect>
                              <v:rect id="Rectangle 1516" o:spid="_x0000_s2238" style="position:absolute;left:8615;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" strokecolor="#44546a">
                                <v:stroke joinstyle="round"/>
                                <v:textbox inset="1.50411mm,.75203mm,1.50411mm,.75203mm"/>
                              </v:rect>
                              <v:rect id="Rectangle 1528" o:spid="_x0000_s2239" style="position:absolute;left:9566;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" strokecolor="#44546a">
                                <v:stroke joinstyle="round"/>
                                <v:textbox inset="1.50411mm,.75203mm,1.50411mm,.75203mm"/>
                              </v:rect>
                              <v:rect id="Rectangle 1540" o:spid="_x0000_s2240" style="position:absolute;left:10518;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" strokecolor="#44546a">
                                <v:stroke joinstyle="round"/>
                                <v:textbox inset="1.50411mm,.75203mm,1.50411mm,.75203mm"/>
                              </v:rect>
                              <v:rect id="Rectangle 1552" o:spid="_x0000_s2241" style="position:absolute;left:11469;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" strokecolor="#44546a">
                                <v:stroke joinstyle="round"/>
                                <v:textbox inset="1.50411mm,.75203mm,1.50411mm,.75203mm"/>
                              </v:rect>
                              <v:rect id="Rectangle 1564" o:spid="_x0000_s2242" style="position:absolute;left:12421;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" strokecolor="#44546a">
                                <v:stroke joinstyle="round"/>
                                <v:textbox inset="1.50411mm,.75203mm,1.50411mm,.75203mm"/>
                              </v:rect>
                            </v:group>
                            <v:group id="Group 5196" o:spid="_x0000_s2243" style="position:absolute;top:12632;width:13351;height:1413" coordsize="13351,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">
                              <v:rect id="Rectangle 1409" o:spid="_x0000_s2244" style="position:absolute;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" fillcolor="#c4bc96 [2414]" strokecolor="#44546a">
                                <v:stroke joinstyle="round"/>
                                <v:textbox inset="1.50411mm,.75203mm,1.50411mm,.75203mm"/>
                              </v:rect>
                              <v:rect id="Rectangle 1421" o:spid="_x0000_s2245" style="position:absolute;left:1004;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" fillcolor="#c4bc96 [2414]" strokecolor="#44546a">
                                <v:stroke joinstyle="round"/>
                                <v:textbox inset="1.50411mm,.75203mm,1.50411mm,.75203mm"/>
                              </v:rect>
                              <v:rect id="Rectangle 1433" o:spid="_x0000_s2246" style="position:absolute;left:1955;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" fillcolor="#d8d8d8 [2732]" strokecolor="#44546a">
                                <v:stroke joinstyle="round"/>
                                <v:textbox inset="1.50411mm,.75203mm,1.50411mm,.75203mm"/>
                              </v:rect>
                              <v:rect id="Rectangle 1445" o:spid="_x0000_s2247" style="position:absolute;left:2907;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" strokecolor="#44546a">
                                <v:stroke joinstyle="round"/>
                                <v:textbox inset="1.50411mm,.75203mm,1.50411mm,.75203mm"/>
                              </v:rect>
                              <v:rect id="Rectangle 1457" o:spid="_x0000_s2248" style="position:absolute;left:3858;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" strokecolor="#44546a">
                                <v:stroke joinstyle="round"/>
                                <v:textbox inset="1.50411mm,.75203mm,1.50411mm,.75203mm"/>
                              </v:rect>
                              <v:rect id="Rectangle 1469" o:spid="_x0000_s2249" style="position:absolute;left:4809;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" strokecolor="#44546a">
                                <v:stroke joinstyle="round"/>
                                <v:textbox inset="1.50411mm,.75203mm,1.50411mm,.75203mm"/>
                              </v:rect>
                              <v:rect id="Rectangle 1481" o:spid="_x0000_s2250" style="position:absolute;left:5761;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" strokecolor="#44546a">
                                <v:stroke joinstyle="round"/>
                                <v:textbox inset="1.50411mm,.75203mm,1.50411mm,.75203mm"/>
                              </v:rect>
                              <v:rect id="Rectangle 1493" o:spid="_x0000_s2251" style="position:absolute;left:6712;width:92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" strokecolor="#44546a">
                                <v:stroke joinstyle="round"/>
                                <v:textbox inset="1.50411mm,.75203mm,1.50411mm,.75203mm"/>
                              </v:rect>
                              <v:rect id="Rectangle 1505" o:spid="_x0000_s2252" style="position:absolute;left:7664;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" strokecolor="#44546a">
                                <v:stroke joinstyle="round"/>
                                <v:textbox inset="1.50411mm,.75203mm,1.50411mm,.75203mm"/>
                              </v:rect>
                              <v:rect id="Rectangle 1517" o:spid="_x0000_s2253" style="position:absolute;left:8615;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" strokecolor="#44546a">
                                <v:stroke joinstyle="round"/>
                                <v:textbox inset="1.50411mm,.75203mm,1.50411mm,.75203mm"/>
                              </v:rect>
                              <v:rect id="Rectangle 1529" o:spid="_x0000_s2254" style="position:absolute;left:9566;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" strokecolor="#44546a">
                                <v:stroke joinstyle="round"/>
                                <v:textbox inset="1.50411mm,.75203mm,1.50411mm,.75203mm"/>
                              </v:rect>
                              <v:rect id="Rectangle 1541" o:spid="_x0000_s2255" style="position:absolute;left:10571;width:92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" strokecolor="#44546a">
                                <v:stroke joinstyle="round"/>
                                <v:textbox inset="1.50411mm,.75203mm,1.50411mm,.75203mm"/>
                              </v:rect>
                              <v:rect id="Rectangle 1553" o:spid="_x0000_s2256" style="position:absolute;left:11469;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" strokecolor="#44546a">
                                <v:stroke joinstyle="round"/>
                                <v:textbox inset="1.50411mm,.75203mm,1.50411mm,.75203mm"/>
                              </v:rect>
                              <v:rect id="Rectangle 1565" o:spid="_x0000_s2257" style="position:absolute;left:12421;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" strokecolor="#44546a">
                                <v:stroke joinstyle="round"/>
                                <v:textbox inset="1.50411mm,.75203mm,1.50411mm,.75203mm"/>
                              </v:rect>
                            </v:group>
                            <v:group id="Group 5211" o:spid="_x0000_s2258" style="position:absolute;top:14006;width:13355;height:1413" coordsize="13355,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">
                              <v:rect id="Rectangle 1410" o:spid="_x0000_s2259" style="position:absolute;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" fillcolor="#c4bc96 [2414]" strokecolor="#44546a">
                                <v:stroke joinstyle="round"/>
                                <v:textbox inset="1.50411mm,.75203mm,1.50411mm,.75203mm"/>
                              </v:rect>
                              <v:rect id="Rectangle 1422" o:spid="_x0000_s2260" style="position:absolute;left:100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" fillcolor="#c4bc96 [2414]" strokecolor="#44546a">
                                <v:stroke joinstyle="round"/>
                                <v:textbox inset="1.50411mm,.75203mm,1.50411mm,.75203mm"/>
                              </v:rect>
                              <v:rect id="Rectangle 1446" o:spid="_x0000_s2261" style="position:absolute;left:2907;width:93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" strokecolor="#44546a">
                                <v:stroke joinstyle="round"/>
                                <v:textbox inset="1.50411mm,.75203mm,1.50411mm,.75203mm"/>
                              </v:rect>
                              <v:rect id="Rectangle 1458" o:spid="_x0000_s2262" style="position:absolute;left:3858;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" strokecolor="#44546a">
                                <v:stroke joinstyle="round"/>
                                <v:textbox inset="1.50411mm,.75203mm,1.50411mm,.75203mm"/>
                              </v:rect>
                              <v:rect id="Rectangle 1470" o:spid="_x0000_s2263" style="position:absolute;left:4809;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" strokecolor="#44546a">
                                <v:stroke joinstyle="round"/>
                                <v:textbox inset="1.50411mm,.75203mm,1.50411mm,.75203mm"/>
                              </v:rect>
                              <v:rect id="Rectangle 1482" o:spid="_x0000_s2264" style="position:absolute;left:5761;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" strokecolor="#44546a">
                                <v:stroke joinstyle="round"/>
                                <v:textbox inset="1.50411mm,.75203mm,1.50411mm,.75203mm"/>
                              </v:rect>
                              <v:rect id="Rectangle 1494" o:spid="_x0000_s2265" style="position:absolute;left:6712;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" strokecolor="#44546a">
                                <v:stroke joinstyle="round"/>
                                <v:textbox inset="1.50411mm,.75203mm,1.50411mm,.75203mm"/>
                              </v:rect>
                              <v:rect id="Rectangle 1506" o:spid="_x0000_s2266" style="position:absolute;left:766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" strokecolor="#44546a">
                                <v:stroke joinstyle="round"/>
                                <v:textbox inset="1.50411mm,.75203mm,1.50411mm,.75203mm"/>
                              </v:rect>
                              <v:rect id="Rectangle 1518" o:spid="_x0000_s2267" style="position:absolute;left:8615;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" strokecolor="#44546a">
                                <v:stroke joinstyle="round"/>
                                <v:textbox inset="1.50411mm,.75203mm,1.50411mm,.75203mm"/>
                              </v:rect>
                              <v:rect id="Rectangle 1530" o:spid="_x0000_s2268" style="position:absolute;left:9566;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" strokecolor="#44546a">
                                <v:stroke joinstyle="round"/>
                                <v:textbox inset="1.50411mm,.75203mm,1.50411mm,.75203mm"/>
                              </v:rect>
                              <v:rect id="Rectangle 1542" o:spid="_x0000_s2269" style="position:absolute;left:10571;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" strokecolor="#44546a">
                                <v:stroke joinstyle="round"/>
                                <v:textbox inset="1.50411mm,.75203mm,1.50411mm,.75203mm"/>
                              </v:rect>
                              <v:rect id="Rectangle 1554" o:spid="_x0000_s2270" style="position:absolute;left:11469;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" strokecolor="#44546a">
                                <v:stroke joinstyle="round"/>
                                <v:textbox inset="1.50411mm,.75203mm,1.50411mm,.75203mm"/>
                              </v:rect>
                              <v:rect id="Rectangle 1566" o:spid="_x0000_s2271" style="position:absolute;left:12421;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" strokecolor="#44546a">
                                <v:stroke joinstyle="round"/>
                                <v:textbox inset="1.50411mm,.75203mm,1.50411mm,.75203mm"/>
                              </v:rect>
                            </v:group>
                            <v:group id="Group 5225" o:spid="_x0000_s2272" style="position:absolute;top:15433;width:13404;height:1414" coordsize="13404,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">
                              <v:rect id="Rectangle 1411" o:spid="_x0000_s2273" style="position:absolute;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" fillcolor="#c4bc96 [2414]" strokecolor="#44546a">
                                <v:stroke joinstyle="round"/>
                                <v:textbox inset="1.50411mm,.75203mm,1.50411mm,.75203mm"/>
                              </v:rect>
                              <v:rect id="Rectangle 1423" o:spid="_x0000_s2274" style="position:absolute;left:1004;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" fillcolor="#c4bc96 [2414]" strokecolor="#44546a">
                                <v:stroke joinstyle="round"/>
                                <v:textbox inset="1.50411mm,.75203mm,1.50411mm,.75203mm"/>
                              </v:rect>
                              <v:rect id="Rectangle 1435" o:spid="_x0000_s2275" style="position:absolute;left:1955;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" fillcolor="white [3212]" strokecolor="#44546a">
                                <v:stroke joinstyle="round"/>
                                <v:textbox inset="1.50411mm,.75203mm,1.50411mm,.75203mm"/>
                              </v:rect>
                              <v:rect id="Rectangle 1447" o:spid="_x0000_s2276" style="position:absolute;left:2907;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" strokecolor="#44546a">
                                <v:stroke joinstyle="round"/>
                                <v:textbox inset="1.50411mm,.75203mm,1.50411mm,.75203mm"/>
                              </v:rect>
                              <v:rect id="Rectangle 1459" o:spid="_x0000_s2277" style="position:absolute;left:3858;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" strokecolor="#44546a">
                                <v:stroke joinstyle="round"/>
                                <v:textbox inset="1.50411mm,.75203mm,1.50411mm,.75203mm"/>
                              </v:rect>
                              <v:rect id="Rectangle 1471" o:spid="_x0000_s2278" style="position:absolute;left:4809;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" strokecolor="#44546a">
                                <v:stroke joinstyle="round"/>
                                <v:textbox inset="1.50411mm,.75203mm,1.50411mm,.75203mm"/>
                              </v:rect>
                              <v:rect id="Rectangle 1483" o:spid="_x0000_s2279" style="position:absolute;left:5761;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" strokecolor="#44546a">
                                <v:stroke joinstyle="round"/>
                                <v:textbox inset="1.50411mm,.75203mm,1.50411mm,.75203mm"/>
                              </v:rect>
                              <v:rect id="Rectangle 1495" o:spid="_x0000_s2280" style="position:absolute;left:6712;width:92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" strokecolor="#44546a">
                                <v:stroke joinstyle="round"/>
                                <v:textbox inset="1.50411mm,.75203mm,1.50411mm,.75203mm"/>
                              </v:rect>
                              <v:rect id="Rectangle 1507" o:spid="_x0000_s2281" style="position:absolute;left:766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" strokecolor="#44546a">
                                <v:stroke joinstyle="round"/>
                                <v:textbox inset="1.50411mm,.75203mm,1.50411mm,.75203mm"/>
                              </v:rect>
                              <v:rect id="Rectangle 1519" o:spid="_x0000_s2282" style="position:absolute;left:8615;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" strokecolor="#44546a">
                                <v:stroke joinstyle="round"/>
                                <v:textbox inset="1.50411mm,.75203mm,1.50411mm,.75203mm"/>
                              </v:rect>
                              <v:rect id="Rectangle 1531" o:spid="_x0000_s2283" style="position:absolute;left:9566;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" strokecolor="#44546a">
                                <v:stroke joinstyle="round"/>
                                <v:textbox inset="1.50411mm,.75203mm,1.50411mm,.75203mm"/>
                              </v:rect>
                              <v:rect id="Rectangle 1543" o:spid="_x0000_s2284" style="position:absolute;left:10571;width:92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" strokecolor="#44546a">
                                <v:stroke joinstyle="round"/>
                                <v:textbox inset="1.50411mm,.75203mm,1.50411mm,.75203mm"/>
                              </v:rect>
                              <v:rect id="Rectangle 1555" o:spid="_x0000_s2285" style="position:absolute;left:11469;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" strokecolor="#44546a">
                                <v:stroke joinstyle="round"/>
                                <v:textbox inset="1.50411mm,.75203mm,1.50411mm,.75203mm"/>
                              </v:rect>
                              <v:rect id="Rectangle 1567" o:spid="_x0000_s2286" style="position:absolute;left:12473;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" strokecolor="#44546a">
                                <v:stroke joinstyle="round"/>
                                <v:textbox inset="1.50411mm,.75203mm,1.50411mm,.75203mm"/>
                              </v:rect>
                            </v:group>
                          </v:group>
                          <v:group id="Group 5240" o:spid="_x0000_s2287" style="position:absolute;left:2695;top:17812;width:13320;height:1451" coordsize="13320,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">
                            <v:shape id="Straight Arrow Connector 5241" o:spid="_x0000_s2288" type="#_x0000_t32" style="position:absolute;width:133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" strokecolor="#5a5a5a [2109]" strokeweight=".5pt">
                              <v:stroke startarrow="block" startarrowwidth="narrow" startarrowlength="short" endarrow="block" endarrowwidth="narrow" endarrowlength="short"/>
                            </v:shape>
                            <v:shape id="_x0000_s2289" type="#_x0000_t202" style="position:absolute;left:5601;top:263;width:2995;height:11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" stroked="f">
                              <v:textbox inset="0,0,0,0">
                                <w:txbxContent>
                                  <w:p w14:paraId="58AC0FB0" w14:textId="77777777" w:rsidR="00305213" w:rsidRPr="00E74046" w:rsidRDefault="00305213" w:rsidP="00183565">
                                    <w:pPr>
                                      <w:rPr>
                                        <w:b/>
                                        <w:color w:val="595959" w:themeColor="text1" w:themeTint="A6"/>
                                        <w:sz w:val="12"/>
                                      </w:rPr>
                                    </w:pPr>
                                    <w:r>
                                      <w:rPr>
                                        <w:b/>
                                        <w:color w:val="595959" w:themeColor="text1" w:themeTint="A6"/>
                                        <w:sz w:val="12"/>
                                      </w:rPr>
                                      <w:t>Time</w:t>
                                    </w:r>
                                  </w:p>
                                </w:txbxContent>
                              </v:textbox>
                            </v:shape>
                          </v:group>
                          <v:group id="Group 5243" o:spid="_x0000_s2290" style="position:absolute;width:1639;height:16920" coordsize="1639,16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">
                            <v:shape id="Straight Arrow Connector 5244" o:spid="_x0000_s2291" type="#_x0000_t32" style="position:absolute;left:-6821;top:8460;width:16920;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" strokecolor="#5a5a5a [2109]" strokeweight=".5pt">
                              <v:stroke startarrow="block" startarrowwidth="narrow" startarrowlength="short" endarrow="block" endarrowwidth="narrow" endarrowlength="short"/>
                            </v:shape>
                            <v:shape id="_x0000_s2292" type="#_x0000_t202" style="position:absolute;left:-504;top:7640;width:2189;height:1181;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" stroked="f">
                              <v:textbox inset="0,0,0,0">
                                <w:txbxContent>
                                  <w:p w14:paraId="5BE2B099" w14:textId="77777777" w:rsidR="00305213" w:rsidRPr="00E74046" w:rsidRDefault="00305213" w:rsidP="00183565">
                                    <w:pPr>
                                      <w:rPr>
                                        <w:b/>
                                        <w:color w:val="595959" w:themeColor="text1" w:themeTint="A6"/>
                                        <w:sz w:val="12"/>
                                      </w:rPr>
                                    </w:pPr>
                                    <w:r>
                                      <w:rPr>
                                        <w:b/>
                                        <w:color w:val="595959" w:themeColor="text1" w:themeTint="A6"/>
                                        <w:sz w:val="12"/>
                                      </w:rPr>
                                      <w:t>Freq.</w:t>
                                    </w:r>
                                  </w:p>
                                </w:txbxContent>
                              </v:textbox>
                            </v:shape>
                          </v:group>
                        </v:group>
                      </v:group>
                      <v:rect id="Rectangle 1432" o:spid="_x0000_s2293" style="position:absolute;left:4660;top:14157;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" fillcolor="white [3212]" strokecolor="#44546a">
                        <v:stroke joinstyle="round"/>
                        <v:textbox inset="1.50411mm,.75203mm,1.50411mm,.75203mm"/>
                      </v:rect>
                    </v:group>
                    <v:rect id="Rectangle 1462" o:spid="_x0000_s2294" style="position:absolute;left:6560;top:2931;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" fillcolor="white [3212]" strokecolor="#44546a">
                      <v:stroke joinstyle="round"/>
                      <v:textbox inset="1.50411mm,.75203mm,1.50411mm,.75203mm"/>
                    </v:rect>
                  </v:group>
                  <v:group id="Group 5248" o:spid="_x0000_s2295" style="position:absolute;left:15138;top:3505;width:12823;height:14938" coordsize="16099,19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">
                    <v:group id="Group 5249" o:spid="_x0000_s2296" style="position:absolute;width:16099;height:19263" coordsize="16099,19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">
                      <v:group id="Group 5250" o:spid="_x0000_s2297" style="position:absolute;width:16099;height:19263" coordsize="16099,19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">
                        <v:rect id="Rectangle 1436" o:spid="_x0000_s2298" style="position:absolute;left:5619;top:142;width:942;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" fillcolor="#d8d8d8 [2732]" strokecolor="#44546a">
                          <v:stroke joinstyle="round"/>
                          <v:textbox inset="1.50411mm,.75203mm,1.50411mm,.75203mm"/>
                        </v:rect>
                        <v:group id="Group 5252" o:spid="_x0000_s2299" style="position:absolute;width:16099;height:19263" coordsize="16099,19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">
                          <v:group id="Group 5253" o:spid="_x0000_s2300" style="position:absolute;left:2695;top:158;width:13404;height:16847" coordsize="13404,16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">
                            <v:group id="Group 5254" o:spid="_x0000_s2301" style="position:absolute;width:13363;height:1414" coordsize="13363,1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">
                              <v:rect id="Rectangle 1400" o:spid="_x0000_s2302" style="position:absolute;width:949;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" fillcolor="#c4bc96 [2414]" strokecolor="#44546a">
                                <v:stroke joinstyle="round"/>
                                <v:textbox inset="1.50411mm,.75203mm,1.50411mm,.75203mm"/>
                              </v:rect>
                              <v:rect id="Rectangle 1412" o:spid="_x0000_s2303" style="position:absolute;left:951;width:94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" fillcolor="#c4bc96 [2414]" strokecolor="#44546a">
                                <v:stroke joinstyle="round"/>
                                <v:textbox inset="1.50411mm,.75203mm,1.50411mm,.75203mm"/>
                              </v:rect>
                              <v:rect id="Rectangle 1424" o:spid="_x0000_s2304" style="position:absolute;left:1902;width:94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" fillcolor="#d8d8d8 [2732]" strokecolor="#44546a">
                                <v:stroke joinstyle="round"/>
                                <v:textbox inset="1.50411mm,.75203mm,1.50411mm,.75203mm"/>
                              </v:rect>
                              <v:rect id="Rectangle 1448" o:spid="_x0000_s2305" style="position:absolute;left:3858;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" fillcolor="#d8d8d8 [2732]" strokecolor="#44546a">
                                <v:stroke joinstyle="round"/>
                                <v:textbox inset="1.50411mm,.75203mm,1.50411mm,.75203mm"/>
                              </v:rect>
                              <v:rect id="Rectangle 1460" o:spid="_x0000_s2306" style="position:absolute;left:4809;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" fillcolor="#d8d8d8 [2732]" strokecolor="#44546a">
                                <v:stroke joinstyle="round"/>
                                <v:textbox inset="1.50411mm,.75203mm,1.50411mm,.75203mm"/>
                              </v:rect>
                              <v:rect id="Rectangle 1472" o:spid="_x0000_s2307" style="position:absolute;left:5761;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" fillcolor="#d8d8d8 [2732]" strokecolor="#44546a">
                                <v:stroke joinstyle="round"/>
                                <v:textbox inset="1.50411mm,.75203mm,1.50411mm,.75203mm"/>
                              </v:rect>
                              <v:rect id="Rectangle 1484" o:spid="_x0000_s2308" style="position:absolute;left:6712;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" fillcolor="#d8d8d8 [2732]" strokecolor="#44546a">
                                <v:stroke joinstyle="round"/>
                                <v:textbox inset="1.50411mm,.75203mm,1.50411mm,.75203mm"/>
                              </v:rect>
                              <v:rect id="Rectangle 1496" o:spid="_x0000_s2309" style="position:absolute;left:7664;width:94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" fillcolor="#d8d8d8 [2732]" strokecolor="#44546a">
                                <v:stroke joinstyle="round"/>
                                <v:textbox inset="1.50411mm,.75203mm,1.50411mm,.75203mm"/>
                              </v:rect>
                              <v:rect id="Rectangle 1508" o:spid="_x0000_s2310" style="position:absolute;left:8615;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" fillcolor="#d8d8d8 [2732]" strokecolor="#44546a">
                                <v:stroke joinstyle="round"/>
                                <v:textbox inset="1.50411mm,.75203mm,1.50411mm,.75203mm"/>
                              </v:rect>
                              <v:rect id="Rectangle 1520" o:spid="_x0000_s2311" style="position:absolute;left:9566;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" fillcolor="#d8d8d8 [2732]" strokecolor="#44546a">
                                <v:stroke joinstyle="round"/>
                                <v:textbox inset="1.50411mm,.75203mm,1.50411mm,.75203mm"/>
                              </v:rect>
                              <v:rect id="Rectangle 1532" o:spid="_x0000_s2312" style="position:absolute;left:10518;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" fillcolor="#d8d8d8 [2732]" strokecolor="#44546a">
                                <v:stroke joinstyle="round"/>
                                <v:textbox inset="1.50411mm,.75203mm,1.50411mm,.75203mm"/>
                              </v:rect>
                              <v:rect id="Rectangle 1544" o:spid="_x0000_s2313" style="position:absolute;left:11469;width:94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" fillcolor="#d8d8d8 [2732]" strokecolor="#44546a">
                                <v:stroke joinstyle="round"/>
                                <v:textbox inset="1.50411mm,.75203mm,1.50411mm,.75203mm"/>
                              </v:rect>
                              <v:rect id="Rectangle 1556" o:spid="_x0000_s2314" style="position:absolute;left:12421;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" fillcolor="#d8d8d8 [2732]" strokecolor="#44546a">
                                <v:stroke joinstyle="round"/>
                                <v:textbox inset="1.50411mm,.75203mm,1.50411mm,.75203mm"/>
                              </v:rect>
                            </v:group>
                            <v:group id="Group 5268" o:spid="_x0000_s2315" style="position:absolute;top:1374;width:13359;height:1413" coordsize="13359,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">
                              <v:rect id="Rectangle 1401" o:spid="_x0000_s2316" style="position:absolute;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" fillcolor="#c4bc96 [2414]" strokecolor="#44546a">
                                <v:stroke joinstyle="round"/>
                                <v:textbox inset="1.50411mm,.75203mm,1.50411mm,.75203mm"/>
                              </v:rect>
                              <v:rect id="Rectangle 1413" o:spid="_x0000_s2317" style="position:absolute;left:951;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" fillcolor="#c4bc96 [2414]" strokecolor="#44546a">
                                <v:stroke joinstyle="round"/>
                                <v:textbox inset="1.50411mm,.75203mm,1.50411mm,.75203mm"/>
                              </v:rect>
                              <v:rect id="Rectangle 1425" o:spid="_x0000_s2318" style="position:absolute;left:1902;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" fillcolor="#e36c0a [2409]" strokecolor="#44546a">
                                <v:stroke joinstyle="round"/>
                                <v:textbox inset="1.50411mm,.75203mm,1.50411mm,.75203mm"/>
                              </v:rect>
                              <v:rect id="Rectangle 1437" o:spid="_x0000_s2319" style="position:absolute;left:2907;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" strokecolor="#44546a">
                                <v:stroke joinstyle="round"/>
                                <v:textbox inset="1.50411mm,.75203mm,1.50411mm,.75203mm"/>
                              </v:rect>
                              <v:rect id="Rectangle 1449" o:spid="_x0000_s2320" style="position:absolute;left:3858;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" strokecolor="#44546a">
                                <v:stroke joinstyle="round"/>
                                <v:textbox inset="1.50411mm,.75203mm,1.50411mm,.75203mm"/>
                              </v:rect>
                              <v:rect id="Rectangle 1461" o:spid="_x0000_s2321" style="position:absolute;left:4809;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" strokecolor="#44546a">
                                <v:stroke joinstyle="round"/>
                                <v:textbox inset="1.50411mm,.75203mm,1.50411mm,.75203mm"/>
                              </v:rect>
                              <v:rect id="Rectangle 1473" o:spid="_x0000_s2322" style="position:absolute;left:5761;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" strokecolor="#44546a">
                                <v:stroke joinstyle="round"/>
                                <v:textbox inset="1.50411mm,.75203mm,1.50411mm,.75203mm"/>
                              </v:rect>
                              <v:rect id="Rectangle 1485" o:spid="_x0000_s2323" style="position:absolute;left:6712;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" strokecolor="#44546a">
                                <v:stroke joinstyle="round"/>
                                <v:textbox inset="1.50411mm,.75203mm,1.50411mm,.75203mm"/>
                              </v:rect>
                              <v:rect id="Rectangle 1497" o:spid="_x0000_s2324" style="position:absolute;left:7664;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" strokecolor="#44546a">
                                <v:stroke joinstyle="round"/>
                                <v:textbox inset="1.50411mm,.75203mm,1.50411mm,.75203mm"/>
                              </v:rect>
                              <v:rect id="Rectangle 1509" o:spid="_x0000_s2325" style="position:absolute;left:8615;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" strokecolor="#44546a">
                                <v:stroke joinstyle="round"/>
                                <v:textbox inset="1.50411mm,.75203mm,1.50411mm,.75203mm"/>
                              </v:rect>
                              <v:rect id="Rectangle 1521" o:spid="_x0000_s2326" style="position:absolute;left:9566;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" strokecolor="#44546a">
                                <v:stroke joinstyle="round"/>
                                <v:textbox inset="1.50411mm,.75203mm,1.50411mm,.75203mm"/>
                              </v:rect>
                              <v:rect id="Rectangle 1533" o:spid="_x0000_s2327" style="position:absolute;left:10518;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" strokecolor="#44546a">
                                <v:stroke joinstyle="round"/>
                                <v:textbox inset="1.50411mm,.75203mm,1.50411mm,.75203mm"/>
                              </v:rect>
                              <v:rect id="Rectangle 1545" o:spid="_x0000_s2328" style="position:absolute;left:11469;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" strokecolor="#44546a">
                                <v:stroke joinstyle="round"/>
                                <v:textbox inset="1.50411mm,.75203mm,1.50411mm,.75203mm"/>
                              </v:rect>
                              <v:rect id="Rectangle 1557" o:spid="_x0000_s2329" style="position:absolute;left:12421;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" strokecolor="#44546a">
                                <v:stroke joinstyle="round"/>
                                <v:textbox inset="1.50411mm,.75203mm,1.50411mm,.75203mm"/>
                              </v:rect>
                            </v:group>
                            <v:group id="Group 5283" o:spid="_x0000_s2330" style="position:absolute;top:2801;width:13359;height:1413" coordsize="13359,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">
                              <v:rect id="Rectangle 1402" o:spid="_x0000_s2331" style="position:absolute;width:946;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" fillcolor="#c4bc96 [2414]" strokecolor="#44546a">
                                <v:stroke joinstyle="round"/>
                                <v:textbox inset="1.50411mm,.75203mm,1.50411mm,.75203mm"/>
                              </v:rect>
                              <v:rect id="Rectangle 1414" o:spid="_x0000_s2332" style="position:absolute;left:951;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" fillcolor="#c4bc96 [2414]" strokecolor="#44546a">
                                <v:stroke joinstyle="round"/>
                                <v:textbox inset="1.50411mm,.75203mm,1.50411mm,.75203mm"/>
                              </v:rect>
                              <v:rect id="Rectangle 1426" o:spid="_x0000_s2333" style="position:absolute;left:1902;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" fillcolor="white [3212]" strokecolor="#44546a">
                                <v:stroke joinstyle="round"/>
                                <v:textbox inset="1.50411mm,.75203mm,1.50411mm,.75203mm"/>
                              </v:rect>
                              <v:rect id="Rectangle 1438" o:spid="_x0000_s2334" style="position:absolute;left:2907;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" fillcolor="white [3212]" strokecolor="#44546a">
                                <v:stroke joinstyle="round"/>
                                <v:textbox inset="1.50411mm,.75203mm,1.50411mm,.75203mm"/>
                              </v:rect>
                              <v:rect id="Rectangle 1462" o:spid="_x0000_s2335" style="position:absolute;left:4809;width:93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" fillcolor="white [3212]" strokecolor="#44546a">
                                <v:stroke joinstyle="round"/>
                                <v:textbox inset="1.50411mm,.75203mm,1.50411mm,.75203mm"/>
                              </v:rect>
                              <v:rect id="Rectangle 1474" o:spid="_x0000_s2336" style="position:absolute;left:5761;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" fillcolor="white [3212]" strokecolor="#44546a">
                                <v:stroke joinstyle="round"/>
                                <v:textbox inset="1.50411mm,.75203mm,1.50411mm,.75203mm"/>
                              </v:rect>
                              <v:rect id="Rectangle 1486" o:spid="_x0000_s2337" style="position:absolute;left:6712;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" fillcolor="white [3212]" strokecolor="#44546a">
                                <v:stroke joinstyle="round"/>
                                <v:textbox inset="1.50411mm,.75203mm,1.50411mm,.75203mm"/>
                              </v:rect>
                              <v:rect id="Rectangle 1498" o:spid="_x0000_s2338" style="position:absolute;left:7664;width:941;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" fillcolor="white [3212]" strokecolor="#44546a">
                                <v:stroke joinstyle="round"/>
                                <v:textbox inset="1.50411mm,.75203mm,1.50411mm,.75203mm"/>
                              </v:rect>
                              <v:rect id="Rectangle 1510" o:spid="_x0000_s2339" style="position:absolute;left:8615;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" fillcolor="white [3212]" strokecolor="#44546a">
                                <v:stroke joinstyle="round"/>
                                <v:textbox inset="1.50411mm,.75203mm,1.50411mm,.75203mm"/>
                              </v:rect>
                              <v:rect id="Rectangle 1522" o:spid="_x0000_s2340" style="position:absolute;left:9566;width:93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" fillcolor="white [3212]" strokecolor="#44546a">
                                <v:stroke joinstyle="round"/>
                                <v:textbox inset="1.50411mm,.75203mm,1.50411mm,.75203mm"/>
                              </v:rect>
                              <v:rect id="Rectangle 1534" o:spid="_x0000_s2341" style="position:absolute;left:10518;width:93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" fillcolor="white [3212]" strokecolor="#44546a">
                                <v:stroke joinstyle="round"/>
                                <v:textbox inset="1.50411mm,.75203mm,1.50411mm,.75203mm"/>
                              </v:rect>
                              <v:rect id="Rectangle 1546" o:spid="_x0000_s2342" style="position:absolute;left:11469;width:94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" fillcolor="white [3212]" strokecolor="#44546a">
                                <v:stroke joinstyle="round"/>
                                <v:textbox inset="1.50411mm,.75203mm,1.50411mm,.75203mm"/>
                              </v:rect>
                              <v:rect id="Rectangle 1558" o:spid="_x0000_s2343" style="position:absolute;left:12421;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" fillcolor="white [3212]" strokecolor="#44546a">
                                <v:stroke joinstyle="round"/>
                                <v:textbox inset="1.50411mm,.75203mm,1.50411mm,.75203mm"/>
                              </v:rect>
                            </v:group>
                            <v:group id="Group 5297" o:spid="_x0000_s2344" style="position:absolute;top:4228;width:13355;height:1413" coordsize="13355,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">
                              <v:rect id="Rectangle 1403" o:spid="_x0000_s2345" style="position:absolute;width:942;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" fillcolor="#c4bc96 [2414]" strokecolor="#44546a">
                                <v:stroke joinstyle="round"/>
                                <v:textbox inset="1.50411mm,.75203mm,1.50411mm,.75203mm"/>
                              </v:rect>
                              <v:rect id="Rectangle 1415" o:spid="_x0000_s2346" style="position:absolute;left:951;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" fillcolor="#c4bc96 [2414]" strokecolor="#44546a">
                                <v:stroke joinstyle="round"/>
                                <v:textbox inset="1.50411mm,.75203mm,1.50411mm,.75203mm"/>
                              </v:rect>
                              <v:rect id="Rectangle 1427" o:spid="_x0000_s2347" style="position:absolute;left:1902;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" fillcolor="white [3212]" strokecolor="#44546a">
                                <v:stroke joinstyle="round"/>
                                <v:textbox inset="1.50411mm,.75203mm,1.50411mm,.75203mm"/>
                              </v:rect>
                              <v:rect id="Rectangle 1439" o:spid="_x0000_s2348" style="position:absolute;left:2907;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" strokecolor="#44546a">
                                <v:stroke joinstyle="round"/>
                                <v:textbox inset="1.50411mm,.75203mm,1.50411mm,.75203mm"/>
                              </v:rect>
                              <v:rect id="Rectangle 1451" o:spid="_x0000_s2349" style="position:absolute;left:3858;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" strokecolor="#44546a">
                                <v:stroke joinstyle="round"/>
                                <v:textbox inset="1.50411mm,.75203mm,1.50411mm,.75203mm"/>
                              </v:rect>
                              <v:rect id="Rectangle 1463" o:spid="_x0000_s2350" style="position:absolute;left:4809;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" strokecolor="#44546a">
                                <v:stroke joinstyle="round"/>
                                <v:textbox inset="1.50411mm,.75203mm,1.50411mm,.75203mm"/>
                              </v:rect>
                              <v:rect id="Rectangle 1475" o:spid="_x0000_s2351" style="position:absolute;left:5761;width:93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" strokecolor="#44546a">
                                <v:stroke joinstyle="round"/>
                                <v:textbox inset="1.50411mm,.75203mm,1.50411mm,.75203mm"/>
                              </v:rect>
                              <v:rect id="Rectangle 1487" o:spid="_x0000_s2352" style="position:absolute;left:6712;width:931;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" strokecolor="#44546a">
                                <v:stroke joinstyle="round"/>
                                <v:textbox inset="1.50411mm,.75203mm,1.50411mm,.75203mm"/>
                              </v:rect>
                              <v:rect id="Rectangle 1499" o:spid="_x0000_s2353" style="position:absolute;left:766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" strokecolor="#44546a">
                                <v:stroke joinstyle="round"/>
                                <v:textbox inset="1.50411mm,.75203mm,1.50411mm,.75203mm"/>
                              </v:rect>
                              <v:rect id="Rectangle 1511" o:spid="_x0000_s2354" style="position:absolute;left:8615;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" strokecolor="#44546a">
                                <v:stroke joinstyle="round"/>
                                <v:textbox inset="1.50411mm,.75203mm,1.50411mm,.75203mm"/>
                              </v:rect>
                              <v:rect id="Rectangle 1523" o:spid="_x0000_s2355" style="position:absolute;left:9566;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" strokecolor="#44546a">
                                <v:stroke joinstyle="round"/>
                                <v:textbox inset="1.50411mm,.75203mm,1.50411mm,.75203mm"/>
                              </v:rect>
                              <v:rect id="Rectangle 1535" o:spid="_x0000_s2356" style="position:absolute;left:10518;width:92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" strokecolor="#44546a">
                                <v:stroke joinstyle="round"/>
                                <v:textbox inset="1.50411mm,.75203mm,1.50411mm,.75203mm"/>
                              </v:rect>
                              <v:rect id="Rectangle 1547" o:spid="_x0000_s2357" style="position:absolute;left:11469;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" strokecolor="#44546a">
                                <v:stroke joinstyle="round"/>
                                <v:textbox inset="1.50411mm,.75203mm,1.50411mm,.75203mm"/>
                              </v:rect>
                              <v:rect id="Rectangle 1559" o:spid="_x0000_s2358" style="position:absolute;left:12421;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" strokecolor="#44546a">
                                <v:stroke joinstyle="round"/>
                                <v:textbox inset="1.50411mm,.75203mm,1.50411mm,.75203mm"/>
                              </v:rect>
                            </v:group>
                            <v:group id="Group 5312" o:spid="_x0000_s2359" style="position:absolute;top:5602;width:13359;height:1413" coordsize="13359,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">
                              <v:rect id="Rectangle 1404" o:spid="_x0000_s2360" style="position:absolute;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" fillcolor="#c4bc96 [2414]" strokecolor="#44546a">
                                <v:stroke joinstyle="round"/>
                                <v:textbox inset="1.50411mm,.75203mm,1.50411mm,.75203mm"/>
                              </v:rect>
                              <v:rect id="Rectangle 1416" o:spid="_x0000_s2361" style="position:absolute;left:951;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" fillcolor="#c4bc96 [2414]" strokecolor="#44546a">
                                <v:stroke joinstyle="round"/>
                                <v:textbox inset="1.50411mm,.75203mm,1.50411mm,.75203mm"/>
                              </v:rect>
                              <v:rect id="Rectangle 1428" o:spid="_x0000_s2362" style="position:absolute;left:1902;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" fillcolor="#d8d8d8 [2732]" strokecolor="#44546a">
                                <v:stroke joinstyle="round"/>
                                <v:textbox inset="1.50411mm,.75203mm,1.50411mm,.75203mm"/>
                              </v:rect>
                              <v:rect id="Rectangle 1440" o:spid="_x0000_s2363" style="position:absolute;left:2907;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" strokecolor="#44546a">
                                <v:stroke joinstyle="round"/>
                                <v:textbox inset="1.50411mm,.75203mm,1.50411mm,.75203mm"/>
                              </v:rect>
                              <v:rect id="Rectangle 1452" o:spid="_x0000_s2364" style="position:absolute;left:3858;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" strokecolor="#44546a">
                                <v:stroke joinstyle="round"/>
                                <v:textbox inset="1.50411mm,.75203mm,1.50411mm,.75203mm"/>
                              </v:rect>
                              <v:rect id="Rectangle 1464" o:spid="_x0000_s2365" style="position:absolute;left:4809;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" strokecolor="#44546a">
                                <v:stroke joinstyle="round"/>
                                <v:textbox inset="1.50411mm,.75203mm,1.50411mm,.75203mm"/>
                              </v:rect>
                              <v:rect id="Rectangle 1476" o:spid="_x0000_s2366" style="position:absolute;left:5761;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" strokecolor="#44546a">
                                <v:stroke joinstyle="round"/>
                                <v:textbox inset="1.50411mm,.75203mm,1.50411mm,.75203mm"/>
                              </v:rect>
                              <v:rect id="Rectangle 1488" o:spid="_x0000_s2367" style="position:absolute;left:6712;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" strokecolor="#44546a">
                                <v:stroke joinstyle="round"/>
                                <v:textbox inset="1.50411mm,.75203mm,1.50411mm,.75203mm"/>
                              </v:rect>
                              <v:rect id="Rectangle 1500" o:spid="_x0000_s2368" style="position:absolute;left:7664;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" strokecolor="#44546a">
                                <v:stroke joinstyle="round"/>
                                <v:textbox inset="1.50411mm,.75203mm,1.50411mm,.75203mm"/>
                              </v:rect>
                              <v:rect id="Rectangle 1512" o:spid="_x0000_s2369" style="position:absolute;left:8615;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" strokecolor="#44546a">
                                <v:stroke joinstyle="round"/>
                                <v:textbox inset="1.50411mm,.75203mm,1.50411mm,.75203mm"/>
                              </v:rect>
                              <v:rect id="Rectangle 1524" o:spid="_x0000_s2370" style="position:absolute;left:9566;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" strokecolor="#44546a">
                                <v:stroke joinstyle="round"/>
                                <v:textbox inset="1.50411mm,.75203mm,1.50411mm,.75203mm"/>
                              </v:rect>
                              <v:rect id="Rectangle 1536" o:spid="_x0000_s2371" style="position:absolute;left:10518;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" strokecolor="#44546a">
                                <v:stroke joinstyle="round"/>
                                <v:textbox inset="1.50411mm,.75203mm,1.50411mm,.75203mm"/>
                              </v:rect>
                              <v:rect id="Rectangle 1548" o:spid="_x0000_s2372" style="position:absolute;left:11469;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" strokecolor="#44546a">
                                <v:stroke joinstyle="round"/>
                                <v:textbox inset="1.50411mm,.75203mm,1.50411mm,.75203mm"/>
                              </v:rect>
                              <v:rect id="Rectangle 1560" o:spid="_x0000_s2373" style="position:absolute;left:12421;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" strokecolor="#44546a">
                                <v:stroke joinstyle="round"/>
                                <v:textbox inset="1.50411mm,.75203mm,1.50411mm,.75203mm"/>
                              </v:rect>
                            </v:group>
                            <v:group id="Group 5327" o:spid="_x0000_s2374" style="position:absolute;top:6976;width:13355;height:1414" coordsize="13355,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">
                              <v:rect id="Rectangle 1405" o:spid="_x0000_s2375" style="position:absolute;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" fillcolor="#c4bc96 [2414]" strokecolor="#44546a">
                                <v:stroke joinstyle="round"/>
                                <v:textbox inset="1.50411mm,.75203mm,1.50411mm,.75203mm"/>
                              </v:rect>
                              <v:rect id="Rectangle 1417" o:spid="_x0000_s2376" style="position:absolute;left:100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" fillcolor="#c4bc96 [2414]" strokecolor="#44546a">
                                <v:stroke joinstyle="round"/>
                                <v:textbox inset="1.50411mm,.75203mm,1.50411mm,.75203mm"/>
                              </v:rect>
                              <v:rect id="Rectangle 1429" o:spid="_x0000_s2377" style="position:absolute;left:1955;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" fillcolor="#e36c0a [2409]" strokecolor="#44546a">
                                <v:stroke joinstyle="round"/>
                                <v:textbox inset="1.50411mm,.75203mm,1.50411mm,.75203mm"/>
                              </v:rect>
                              <v:rect id="Rectangle 1441" o:spid="_x0000_s2378" style="position:absolute;left:2907;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" strokecolor="#44546a">
                                <v:stroke joinstyle="round"/>
                                <v:textbox inset="1.50411mm,.75203mm,1.50411mm,.75203mm"/>
                              </v:rect>
                              <v:rect id="Rectangle 1453" o:spid="_x0000_s2379" style="position:absolute;left:3858;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" strokecolor="#44546a">
                                <v:stroke joinstyle="round"/>
                                <v:textbox inset="1.50411mm,.75203mm,1.50411mm,.75203mm"/>
                              </v:rect>
                              <v:rect id="Rectangle 1465" o:spid="_x0000_s2380" style="position:absolute;left:4809;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" strokecolor="#44546a">
                                <v:stroke joinstyle="round"/>
                                <v:textbox inset="1.50411mm,.75203mm,1.50411mm,.75203mm"/>
                              </v:rect>
                              <v:rect id="Rectangle 1477" o:spid="_x0000_s2381" style="position:absolute;left:5761;width:93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" strokecolor="#44546a">
                                <v:stroke joinstyle="round"/>
                                <v:textbox inset="1.50411mm,.75203mm,1.50411mm,.75203mm"/>
                              </v:rect>
                              <v:rect id="Rectangle 1489" o:spid="_x0000_s2382" style="position:absolute;left:6712;width:931;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" strokecolor="#44546a">
                                <v:stroke joinstyle="round"/>
                                <v:textbox inset="1.50411mm,.75203mm,1.50411mm,.75203mm"/>
                              </v:rect>
                              <v:rect id="Rectangle 1501" o:spid="_x0000_s2383" style="position:absolute;left:766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" strokecolor="#44546a">
                                <v:stroke joinstyle="round"/>
                                <v:textbox inset="1.50411mm,.75203mm,1.50411mm,.75203mm"/>
                              </v:rect>
                              <v:rect id="Rectangle 1513" o:spid="_x0000_s2384" style="position:absolute;left:8615;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" strokecolor="#44546a">
                                <v:stroke joinstyle="round"/>
                                <v:textbox inset="1.50411mm,.75203mm,1.50411mm,.75203mm"/>
                              </v:rect>
                              <v:rect id="Rectangle 1525" o:spid="_x0000_s2385" style="position:absolute;left:9566;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" strokecolor="#44546a">
                                <v:stroke joinstyle="round"/>
                                <v:textbox inset="1.50411mm,.75203mm,1.50411mm,.75203mm"/>
                              </v:rect>
                              <v:rect id="Rectangle 1537" o:spid="_x0000_s2386" style="position:absolute;left:10518;width:92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" strokecolor="#44546a">
                                <v:stroke joinstyle="round"/>
                                <v:textbox inset="1.50411mm,.75203mm,1.50411mm,.75203mm"/>
                              </v:rect>
                              <v:rect id="Rectangle 1549" o:spid="_x0000_s2387" style="position:absolute;left:11469;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" strokecolor="#44546a">
                                <v:stroke joinstyle="round"/>
                                <v:textbox inset="1.50411mm,.75203mm,1.50411mm,.75203mm"/>
                              </v:rect>
                              <v:rect id="Rectangle 1561" o:spid="_x0000_s2388" style="position:absolute;left:12421;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" strokecolor="#44546a">
                                <v:stroke joinstyle="round"/>
                                <v:textbox inset="1.50411mm,.75203mm,1.50411mm,.75203mm"/>
                              </v:rect>
                            </v:group>
                            <v:group id="Group 5342" o:spid="_x0000_s2389" style="position:absolute;top:8404;width:13359;height:1413" coordsize="13359,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">
                              <v:rect id="Rectangle 1406" o:spid="_x0000_s2390" style="position:absolute;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" fillcolor="#c4bc96 [2414]" strokecolor="#44546a">
                                <v:stroke joinstyle="round"/>
                                <v:textbox inset="1.50411mm,.75203mm,1.50411mm,.75203mm"/>
                              </v:rect>
                              <v:rect id="Rectangle 1418" o:spid="_x0000_s2391" style="position:absolute;left:1004;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" fillcolor="#c4bc96 [2414]" strokecolor="#44546a">
                                <v:stroke joinstyle="round"/>
                                <v:textbox inset="1.50411mm,.75203mm,1.50411mm,.75203mm"/>
                              </v:rect>
                              <v:rect id="Rectangle 1430" o:spid="_x0000_s2392" style="position:absolute;left:1955;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" fillcolor="white [3212]" strokecolor="#44546a">
                                <v:stroke joinstyle="round"/>
                                <v:textbox inset="1.50411mm,.75203mm,1.50411mm,.75203mm"/>
                              </v:rect>
                              <v:rect id="Rectangle 1442" o:spid="_x0000_s2393" style="position:absolute;left:2907;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" fillcolor="white [3212]" strokecolor="#44546a">
                                <v:stroke joinstyle="round"/>
                                <v:textbox inset="1.50411mm,.75203mm,1.50411mm,.75203mm"/>
                              </v:rect>
                              <v:rect id="Rectangle 1454" o:spid="_x0000_s2394" style="position:absolute;left:3858;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" fillcolor="white [3212]" strokecolor="#44546a">
                                <v:stroke joinstyle="round"/>
                                <v:textbox inset="1.50411mm,.75203mm,1.50411mm,.75203mm"/>
                              </v:rect>
                              <v:rect id="Rectangle 1466" o:spid="_x0000_s2395" style="position:absolute;left:4809;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" fillcolor="white [3212]" strokecolor="#44546a">
                                <v:stroke joinstyle="round"/>
                                <v:textbox inset="1.50411mm,.75203mm,1.50411mm,.75203mm"/>
                              </v:rect>
                              <v:rect id="Rectangle 1478" o:spid="_x0000_s2396" style="position:absolute;left:5761;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" fillcolor="white [3212]" strokecolor="#44546a">
                                <v:stroke joinstyle="round"/>
                                <v:textbox inset="1.50411mm,.75203mm,1.50411mm,.75203mm"/>
                              </v:rect>
                              <v:rect id="Rectangle 1490" o:spid="_x0000_s2397" style="position:absolute;left:6712;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" fillcolor="white [3212]" strokecolor="#44546a">
                                <v:stroke joinstyle="round"/>
                                <v:textbox inset="1.50411mm,.75203mm,1.50411mm,.75203mm"/>
                              </v:rect>
                              <v:rect id="Rectangle 1502" o:spid="_x0000_s2398" style="position:absolute;left:7664;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" fillcolor="white [3212]" strokecolor="#44546a">
                                <v:stroke joinstyle="round"/>
                                <v:textbox inset="1.50411mm,.75203mm,1.50411mm,.75203mm"/>
                              </v:rect>
                              <v:rect id="Rectangle 1514" o:spid="_x0000_s2399" style="position:absolute;left:8615;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" fillcolor="white [3212]" strokecolor="#44546a">
                                <v:stroke joinstyle="round"/>
                                <v:textbox inset="1.50411mm,.75203mm,1.50411mm,.75203mm"/>
                              </v:rect>
                              <v:rect id="Rectangle 1526" o:spid="_x0000_s2400" style="position:absolute;left:9566;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" fillcolor="white [3212]" strokecolor="#44546a">
                                <v:stroke joinstyle="round"/>
                                <v:textbox inset="1.50411mm,.75203mm,1.50411mm,.75203mm"/>
                              </v:rect>
                              <v:rect id="Rectangle 1538" o:spid="_x0000_s2401" style="position:absolute;left:10518;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" fillcolor="white [3212]" strokecolor="#44546a">
                                <v:stroke joinstyle="round"/>
                                <v:textbox inset="1.50411mm,.75203mm,1.50411mm,.75203mm"/>
                              </v:rect>
                              <v:rect id="Rectangle 1550" o:spid="_x0000_s2402" style="position:absolute;left:11469;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" fillcolor="white [3212]" strokecolor="#44546a">
                                <v:stroke joinstyle="round"/>
                                <v:textbox inset="1.50411mm,.75203mm,1.50411mm,.75203mm"/>
                              </v:rect>
                              <v:rect id="Rectangle 1562" o:spid="_x0000_s2403" style="position:absolute;left:12421;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" fillcolor="white [3212]" strokecolor="#44546a">
                                <v:stroke joinstyle="round"/>
                                <v:textbox inset="1.50411mm,.75203mm,1.50411mm,.75203mm"/>
                              </v:rect>
                            </v:group>
                            <v:group id="Group 5357" o:spid="_x0000_s2404" style="position:absolute;top:9831;width:13355;height:1413" coordsize="13355,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">
                              <v:rect id="Rectangle 1407" o:spid="_x0000_s2405" style="position:absolute;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" fillcolor="#c4bc96 [2414]" strokecolor="#44546a">
                                <v:stroke joinstyle="round"/>
                                <v:textbox inset="1.50411mm,.75203mm,1.50411mm,.75203mm"/>
                              </v:rect>
                              <v:rect id="Rectangle 1419" o:spid="_x0000_s2406" style="position:absolute;left:100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" fillcolor="#c4bc96 [2414]" strokecolor="#44546a">
                                <v:stroke joinstyle="round"/>
                                <v:textbox inset="1.50411mm,.75203mm,1.50411mm,.75203mm"/>
                              </v:rect>
                              <v:rect id="Rectangle 1431" o:spid="_x0000_s2407" style="position:absolute;left:1955;width:93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" fillcolor="white [3212]" strokecolor="#44546a">
                                <v:stroke joinstyle="round"/>
                                <v:textbox inset="1.50411mm,.75203mm,1.50411mm,.75203mm"/>
                              </v:rect>
                              <v:rect id="Rectangle 1443" o:spid="_x0000_s2408" style="position:absolute;left:2907;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" strokecolor="#44546a">
                                <v:stroke joinstyle="round"/>
                                <v:textbox inset="1.50411mm,.75203mm,1.50411mm,.75203mm"/>
                              </v:rect>
                              <v:rect id="Rectangle 1455" o:spid="_x0000_s2409" style="position:absolute;left:3858;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" strokecolor="#44546a">
                                <v:stroke joinstyle="round"/>
                                <v:textbox inset="1.50411mm,.75203mm,1.50411mm,.75203mm"/>
                              </v:rect>
                              <v:rect id="Rectangle 1467" o:spid="_x0000_s2410" style="position:absolute;left:4809;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" strokecolor="#44546a">
                                <v:stroke joinstyle="round"/>
                                <v:textbox inset="1.50411mm,.75203mm,1.50411mm,.75203mm"/>
                              </v:rect>
                              <v:rect id="Rectangle 1479" o:spid="_x0000_s2411" style="position:absolute;left:5761;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" strokecolor="#44546a">
                                <v:stroke joinstyle="round"/>
                                <v:textbox inset="1.50411mm,.75203mm,1.50411mm,.75203mm"/>
                              </v:rect>
                              <v:rect id="Rectangle 1491" o:spid="_x0000_s2412" style="position:absolute;left:6712;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" strokecolor="#44546a">
                                <v:stroke joinstyle="round"/>
                                <v:textbox inset="1.50411mm,.75203mm,1.50411mm,.75203mm"/>
                              </v:rect>
                              <v:rect id="Rectangle 1503" o:spid="_x0000_s2413" style="position:absolute;left:766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" strokecolor="#44546a">
                                <v:stroke joinstyle="round"/>
                                <v:textbox inset="1.50411mm,.75203mm,1.50411mm,.75203mm"/>
                              </v:rect>
                              <v:rect id="Rectangle 1515" o:spid="_x0000_s2414" style="position:absolute;left:8615;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" strokecolor="#44546a">
                                <v:stroke joinstyle="round"/>
                                <v:textbox inset="1.50411mm,.75203mm,1.50411mm,.75203mm"/>
                              </v:rect>
                              <v:rect id="Rectangle 1527" o:spid="_x0000_s2415" style="position:absolute;left:9566;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" strokecolor="#44546a">
                                <v:stroke joinstyle="round"/>
                                <v:textbox inset="1.50411mm,.75203mm,1.50411mm,.75203mm"/>
                              </v:rect>
                              <v:rect id="Rectangle 1539" o:spid="_x0000_s2416" style="position:absolute;left:10518;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" strokecolor="#44546a">
                                <v:stroke joinstyle="round"/>
                                <v:textbox inset="1.50411mm,.75203mm,1.50411mm,.75203mm"/>
                              </v:rect>
                              <v:rect id="Rectangle 1551" o:spid="_x0000_s2417" style="position:absolute;left:11469;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" strokecolor="#44546a">
                                <v:stroke joinstyle="round"/>
                                <v:textbox inset="1.50411mm,.75203mm,1.50411mm,.75203mm"/>
                              </v:rect>
                              <v:rect id="Rectangle 1563" o:spid="_x0000_s2418" style="position:absolute;left:12421;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" strokecolor="#44546a">
                                <v:stroke joinstyle="round"/>
                                <v:textbox inset="1.50411mm,.75203mm,1.50411mm,.75203mm"/>
                              </v:rect>
                            </v:group>
                            <v:group id="Group 5372" o:spid="_x0000_s2419" style="position:absolute;top:11258;width:13355;height:1413" coordsize="13355,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">
                              <v:rect id="Rectangle 1408" o:spid="_x0000_s2420" style="position:absolute;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" fillcolor="#c4bc96 [2414]" strokecolor="#44546a">
                                <v:stroke joinstyle="round"/>
                                <v:textbox inset="1.50411mm,.75203mm,1.50411mm,.75203mm"/>
                              </v:rect>
                              <v:rect id="Rectangle 1420" o:spid="_x0000_s2421" style="position:absolute;left:100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" fillcolor="#c4bc96 [2414]" strokecolor="#44546a">
                                <v:stroke joinstyle="round"/>
                                <v:textbox inset="1.50411mm,.75203mm,1.50411mm,.75203mm"/>
                              </v:rect>
                              <v:rect id="Rectangle 1432" o:spid="_x0000_s2422" style="position:absolute;left:1955;width:93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" fillcolor="#d8d8d8 [2732]" strokecolor="#44546a">
                                <v:stroke joinstyle="round"/>
                                <v:textbox inset="1.50411mm,.75203mm,1.50411mm,.75203mm"/>
                              </v:rect>
                              <v:rect id="Rectangle 1444" o:spid="_x0000_s2423" style="position:absolute;left:2907;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" strokecolor="#44546a">
                                <v:stroke joinstyle="round"/>
                                <v:textbox inset="1.50411mm,.75203mm,1.50411mm,.75203mm"/>
                              </v:rect>
                              <v:rect id="Rectangle 1456" o:spid="_x0000_s2424" style="position:absolute;left:3858;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" strokecolor="#44546a">
                                <v:stroke joinstyle="round"/>
                                <v:textbox inset="1.50411mm,.75203mm,1.50411mm,.75203mm"/>
                              </v:rect>
                              <v:rect id="Rectangle 1468" o:spid="_x0000_s2425" style="position:absolute;left:4809;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" strokecolor="#44546a">
                                <v:stroke joinstyle="round"/>
                                <v:textbox inset="1.50411mm,.75203mm,1.50411mm,.75203mm"/>
                              </v:rect>
                              <v:rect id="Rectangle 1480" o:spid="_x0000_s2426" style="position:absolute;left:5761;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" strokecolor="#44546a">
                                <v:stroke joinstyle="round"/>
                                <v:textbox inset="1.50411mm,.75203mm,1.50411mm,.75203mm"/>
                              </v:rect>
                              <v:rect id="Rectangle 1492" o:spid="_x0000_s2427" style="position:absolute;left:6712;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" strokecolor="#44546a">
                                <v:stroke joinstyle="round"/>
                                <v:textbox inset="1.50411mm,.75203mm,1.50411mm,.75203mm"/>
                              </v:rect>
                              <v:rect id="Rectangle 1504" o:spid="_x0000_s2428" style="position:absolute;left:766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" strokecolor="#44546a">
                                <v:stroke joinstyle="round"/>
                                <v:textbox inset="1.50411mm,.75203mm,1.50411mm,.75203mm"/>
                              </v:rect>
                              <v:rect id="Rectangle 1516" o:spid="_x0000_s2429" style="position:absolute;left:8615;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" strokecolor="#44546a">
                                <v:stroke joinstyle="round"/>
                                <v:textbox inset="1.50411mm,.75203mm,1.50411mm,.75203mm"/>
                              </v:rect>
                              <v:rect id="Rectangle 1528" o:spid="_x0000_s2430" style="position:absolute;left:9566;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" strokecolor="#44546a">
                                <v:stroke joinstyle="round"/>
                                <v:textbox inset="1.50411mm,.75203mm,1.50411mm,.75203mm"/>
                              </v:rect>
                              <v:rect id="Rectangle 1540" o:spid="_x0000_s2431" style="position:absolute;left:10518;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" strokecolor="#44546a">
                                <v:stroke joinstyle="round"/>
                                <v:textbox inset="1.50411mm,.75203mm,1.50411mm,.75203mm"/>
                              </v:rect>
                              <v:rect id="Rectangle 1552" o:spid="_x0000_s2432" style="position:absolute;left:11469;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" strokecolor="#44546a">
                                <v:stroke joinstyle="round"/>
                                <v:textbox inset="1.50411mm,.75203mm,1.50411mm,.75203mm"/>
                              </v:rect>
                              <v:rect id="Rectangle 1564" o:spid="_x0000_s2433" style="position:absolute;left:12421;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" strokecolor="#44546a">
                                <v:stroke joinstyle="round"/>
                                <v:textbox inset="1.50411mm,.75203mm,1.50411mm,.75203mm"/>
                              </v:rect>
                            </v:group>
                            <v:group id="Group 5387" o:spid="_x0000_s2434" style="position:absolute;top:12632;width:13351;height:1413" coordsize="13351,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">
                              <v:rect id="Rectangle 1409" o:spid="_x0000_s2435" style="position:absolute;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" fillcolor="#c4bc96 [2414]" strokecolor="#44546a">
                                <v:stroke joinstyle="round"/>
                                <v:textbox inset="1.50411mm,.75203mm,1.50411mm,.75203mm"/>
                              </v:rect>
                              <v:rect id="Rectangle 1421" o:spid="_x0000_s2436" style="position:absolute;left:1004;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" fillcolor="#c4bc96 [2414]" strokecolor="#44546a">
                                <v:stroke joinstyle="round"/>
                                <v:textbox inset="1.50411mm,.75203mm,1.50411mm,.75203mm"/>
                              </v:rect>
                              <v:rect id="Rectangle 1433" o:spid="_x0000_s2437" style="position:absolute;left:1955;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" fillcolor="#e36c0a [2409]" strokecolor="#44546a">
                                <v:stroke joinstyle="round"/>
                                <v:textbox inset="1.50411mm,.75203mm,1.50411mm,.75203mm"/>
                              </v:rect>
                              <v:rect id="Rectangle 1445" o:spid="_x0000_s2438" style="position:absolute;left:2907;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" strokecolor="#44546a">
                                <v:stroke joinstyle="round"/>
                                <v:textbox inset="1.50411mm,.75203mm,1.50411mm,.75203mm"/>
                              </v:rect>
                              <v:rect id="Rectangle 1457" o:spid="_x0000_s2439" style="position:absolute;left:3858;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" strokecolor="#44546a">
                                <v:stroke joinstyle="round"/>
                                <v:textbox inset="1.50411mm,.75203mm,1.50411mm,.75203mm"/>
                              </v:rect>
                              <v:rect id="Rectangle 1469" o:spid="_x0000_s2440" style="position:absolute;left:4809;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" strokecolor="#44546a">
                                <v:stroke joinstyle="round"/>
                                <v:textbox inset="1.50411mm,.75203mm,1.50411mm,.75203mm"/>
                              </v:rect>
                              <v:rect id="Rectangle 1481" o:spid="_x0000_s2441" style="position:absolute;left:5761;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" strokecolor="#44546a">
                                <v:stroke joinstyle="round"/>
                                <v:textbox inset="1.50411mm,.75203mm,1.50411mm,.75203mm"/>
                              </v:rect>
                              <v:rect id="Rectangle 1493" o:spid="_x0000_s2442" style="position:absolute;left:6712;width:92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" strokecolor="#44546a">
                                <v:stroke joinstyle="round"/>
                                <v:textbox inset="1.50411mm,.75203mm,1.50411mm,.75203mm"/>
                              </v:rect>
                              <v:rect id="Rectangle 1505" o:spid="_x0000_s2443" style="position:absolute;left:7664;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" strokecolor="#44546a">
                                <v:stroke joinstyle="round"/>
                                <v:textbox inset="1.50411mm,.75203mm,1.50411mm,.75203mm"/>
                              </v:rect>
                              <v:rect id="Rectangle 1517" o:spid="_x0000_s2444" style="position:absolute;left:8615;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" strokecolor="#44546a">
                                <v:stroke joinstyle="round"/>
                                <v:textbox inset="1.50411mm,.75203mm,1.50411mm,.75203mm"/>
                              </v:rect>
                              <v:rect id="Rectangle 1529" o:spid="_x0000_s2445" style="position:absolute;left:9566;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" strokecolor="#44546a">
                                <v:stroke joinstyle="round"/>
                                <v:textbox inset="1.50411mm,.75203mm,1.50411mm,.75203mm"/>
                              </v:rect>
                              <v:rect id="Rectangle 1541" o:spid="_x0000_s2446" style="position:absolute;left:10571;width:92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" strokecolor="#44546a">
                                <v:stroke joinstyle="round"/>
                                <v:textbox inset="1.50411mm,.75203mm,1.50411mm,.75203mm"/>
                              </v:rect>
                              <v:rect id="Rectangle 1553" o:spid="_x0000_s2447" style="position:absolute;left:11469;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" strokecolor="#44546a">
                                <v:stroke joinstyle="round"/>
                                <v:textbox inset="1.50411mm,.75203mm,1.50411mm,.75203mm"/>
                              </v:rect>
                              <v:rect id="Rectangle 1565" o:spid="_x0000_s2448" style="position:absolute;left:12421;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" strokecolor="#44546a">
                                <v:stroke joinstyle="round"/>
                                <v:textbox inset="1.50411mm,.75203mm,1.50411mm,.75203mm"/>
                              </v:rect>
                            </v:group>
                            <v:group id="Group 5402" o:spid="_x0000_s2449" style="position:absolute;top:14006;width:13355;height:1413" coordsize="13355,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">
                              <v:rect id="Rectangle 1410" o:spid="_x0000_s2450" style="position:absolute;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" fillcolor="#c4bc96 [2414]" strokecolor="#44546a">
                                <v:stroke joinstyle="round"/>
                                <v:textbox inset="1.50411mm,.75203mm,1.50411mm,.75203mm"/>
                              </v:rect>
                              <v:rect id="Rectangle 1422" o:spid="_x0000_s2451" style="position:absolute;left:100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" fillcolor="#c4bc96 [2414]" strokecolor="#44546a">
                                <v:stroke joinstyle="round"/>
                                <v:textbox inset="1.50411mm,.75203mm,1.50411mm,.75203mm"/>
                              </v:rect>
                              <v:rect id="Rectangle 1446" o:spid="_x0000_s2452" style="position:absolute;left:2907;width:93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" strokecolor="#44546a">
                                <v:stroke joinstyle="round"/>
                                <v:textbox inset="1.50411mm,.75203mm,1.50411mm,.75203mm"/>
                              </v:rect>
                              <v:rect id="Rectangle 1458" o:spid="_x0000_s2453" style="position:absolute;left:3858;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" strokecolor="#44546a">
                                <v:stroke joinstyle="round"/>
                                <v:textbox inset="1.50411mm,.75203mm,1.50411mm,.75203mm"/>
                              </v:rect>
                              <v:rect id="Rectangle 1470" o:spid="_x0000_s2454" style="position:absolute;left:4809;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" strokecolor="#44546a">
                                <v:stroke joinstyle="round"/>
                                <v:textbox inset="1.50411mm,.75203mm,1.50411mm,.75203mm"/>
                              </v:rect>
                              <v:rect id="Rectangle 1482" o:spid="_x0000_s2455" style="position:absolute;left:5761;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" strokecolor="#44546a">
                                <v:stroke joinstyle="round"/>
                                <v:textbox inset="1.50411mm,.75203mm,1.50411mm,.75203mm"/>
                              </v:rect>
                              <v:rect id="Rectangle 1494" o:spid="_x0000_s2456" style="position:absolute;left:6712;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" strokecolor="#44546a">
                                <v:stroke joinstyle="round"/>
                                <v:textbox inset="1.50411mm,.75203mm,1.50411mm,.75203mm"/>
                              </v:rect>
                              <v:rect id="Rectangle 1506" o:spid="_x0000_s2457" style="position:absolute;left:766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" strokecolor="#44546a">
                                <v:stroke joinstyle="round"/>
                                <v:textbox inset="1.50411mm,.75203mm,1.50411mm,.75203mm"/>
                              </v:rect>
                              <v:rect id="Rectangle 1518" o:spid="_x0000_s2458" style="position:absolute;left:8615;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" strokecolor="#44546a">
                                <v:stroke joinstyle="round"/>
                                <v:textbox inset="1.50411mm,.75203mm,1.50411mm,.75203mm"/>
                              </v:rect>
                              <v:rect id="Rectangle 1530" o:spid="_x0000_s2459" style="position:absolute;left:9566;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" strokecolor="#44546a">
                                <v:stroke joinstyle="round"/>
                                <v:textbox inset="1.50411mm,.75203mm,1.50411mm,.75203mm"/>
                              </v:rect>
                              <v:rect id="Rectangle 1542" o:spid="_x0000_s2460" style="position:absolute;left:10571;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" strokecolor="#44546a">
                                <v:stroke joinstyle="round"/>
                                <v:textbox inset="1.50411mm,.75203mm,1.50411mm,.75203mm"/>
                              </v:rect>
                              <v:rect id="Rectangle 1554" o:spid="_x0000_s2461" style="position:absolute;left:11469;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" strokecolor="#44546a">
                                <v:stroke joinstyle="round"/>
                                <v:textbox inset="1.50411mm,.75203mm,1.50411mm,.75203mm"/>
                              </v:rect>
                              <v:rect id="Rectangle 1566" o:spid="_x0000_s2462" style="position:absolute;left:12421;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" strokecolor="#44546a">
                                <v:stroke joinstyle="round"/>
                                <v:textbox inset="1.50411mm,.75203mm,1.50411mm,.75203mm"/>
                              </v:rect>
                            </v:group>
                            <v:group id="Group 5416" o:spid="_x0000_s2463" style="position:absolute;top:15433;width:13404;height:1414" coordsize="13404,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">
                              <v:rect id="Rectangle 1411" o:spid="_x0000_s2464" style="position:absolute;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" fillcolor="#c4bc96 [2414]" strokecolor="#44546a">
                                <v:stroke joinstyle="round"/>
                                <v:textbox inset="1.50411mm,.75203mm,1.50411mm,.75203mm"/>
                              </v:rect>
                              <v:rect id="Rectangle 1423" o:spid="_x0000_s2465" style="position:absolute;left:1004;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" fillcolor="#c4bc96 [2414]" strokecolor="#44546a">
                                <v:stroke joinstyle="round"/>
                                <v:textbox inset="1.50411mm,.75203mm,1.50411mm,.75203mm"/>
                              </v:rect>
                              <v:rect id="Rectangle 1435" o:spid="_x0000_s2466" style="position:absolute;left:1955;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" fillcolor="white [3212]" strokecolor="#44546a">
                                <v:stroke joinstyle="round"/>
                                <v:textbox inset="1.50411mm,.75203mm,1.50411mm,.75203mm"/>
                              </v:rect>
                              <v:rect id="Rectangle 1447" o:spid="_x0000_s2467" style="position:absolute;left:2907;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" strokecolor="#44546a">
                                <v:stroke joinstyle="round"/>
                                <v:textbox inset="1.50411mm,.75203mm,1.50411mm,.75203mm"/>
                              </v:rect>
                              <v:rect id="Rectangle 1459" o:spid="_x0000_s2468" style="position:absolute;left:3858;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" strokecolor="#44546a">
                                <v:stroke joinstyle="round"/>
                                <v:textbox inset="1.50411mm,.75203mm,1.50411mm,.75203mm"/>
                              </v:rect>
                              <v:rect id="Rectangle 1471" o:spid="_x0000_s2469" style="position:absolute;left:4809;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" strokecolor="#44546a">
                                <v:stroke joinstyle="round"/>
                                <v:textbox inset="1.50411mm,.75203mm,1.50411mm,.75203mm"/>
                              </v:rect>
                              <v:rect id="Rectangle 1483" o:spid="_x0000_s2470" style="position:absolute;left:5761;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" strokecolor="#44546a">
                                <v:stroke joinstyle="round"/>
                                <v:textbox inset="1.50411mm,.75203mm,1.50411mm,.75203mm"/>
                              </v:rect>
                              <v:rect id="Rectangle 1495" o:spid="_x0000_s2471" style="position:absolute;left:6712;width:92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" strokecolor="#44546a">
                                <v:stroke joinstyle="round"/>
                                <v:textbox inset="1.50411mm,.75203mm,1.50411mm,.75203mm"/>
                              </v:rect>
                              <v:rect id="Rectangle 1507" o:spid="_x0000_s2472" style="position:absolute;left:766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" strokecolor="#44546a">
                                <v:stroke joinstyle="round"/>
                                <v:textbox inset="1.50411mm,.75203mm,1.50411mm,.75203mm"/>
                              </v:rect>
                              <v:rect id="Rectangle 1519" o:spid="_x0000_s2473" style="position:absolute;left:8615;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" strokecolor="#44546a">
                                <v:stroke joinstyle="round"/>
                                <v:textbox inset="1.50411mm,.75203mm,1.50411mm,.75203mm"/>
                              </v:rect>
                              <v:rect id="Rectangle 1531" o:spid="_x0000_s2474" style="position:absolute;left:9566;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" strokecolor="#44546a">
                                <v:stroke joinstyle="round"/>
                                <v:textbox inset="1.50411mm,.75203mm,1.50411mm,.75203mm"/>
                              </v:rect>
                              <v:rect id="Rectangle 1543" o:spid="_x0000_s2475" style="position:absolute;left:10571;width:92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" strokecolor="#44546a">
                                <v:stroke joinstyle="round"/>
                                <v:textbox inset="1.50411mm,.75203mm,1.50411mm,.75203mm"/>
                              </v:rect>
                              <v:rect id="Rectangle 1555" o:spid="_x0000_s2476" style="position:absolute;left:11469;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" strokecolor="#44546a">
                                <v:stroke joinstyle="round"/>
                                <v:textbox inset="1.50411mm,.75203mm,1.50411mm,.75203mm"/>
                              </v:rect>
                              <v:rect id="Rectangle 1567" o:spid="_x0000_s2477" style="position:absolute;left:12473;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" strokecolor="#44546a">
                                <v:stroke joinstyle="round"/>
                                <v:textbox inset="1.50411mm,.75203mm,1.50411mm,.75203mm"/>
                              </v:rect>
                            </v:group>
                          </v:group>
                          <v:group id="Group 5431" o:spid="_x0000_s2478" style="position:absolute;left:2695;top:17812;width:13320;height:1451" coordsize="13320,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">
                            <v:shape id="Straight Arrow Connector 5432" o:spid="_x0000_s2479" type="#_x0000_t32" style="position:absolute;width:133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" strokecolor="#5a5a5a [2109]" strokeweight=".5pt">
                              <v:stroke startarrow="block" startarrowwidth="narrow" startarrowlength="short" endarrow="block" endarrowwidth="narrow" endarrowlength="short"/>
                            </v:shape>
                            <v:shape id="_x0000_s2480" type="#_x0000_t202" style="position:absolute;left:5600;top:263;width:2537;height:11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" stroked="f">
                              <v:textbox inset="0,0,0,0">
                                <w:txbxContent>
                                  <w:p w14:paraId="229DB95F" w14:textId="77777777" w:rsidR="00305213" w:rsidRPr="00E74046" w:rsidRDefault="00305213" w:rsidP="00183565">
                                    <w:pPr>
                                      <w:rPr>
                                        <w:b/>
                                        <w:color w:val="595959" w:themeColor="text1" w:themeTint="A6"/>
                                        <w:sz w:val="12"/>
                                      </w:rPr>
                                    </w:pPr>
                                    <w:r>
                                      <w:rPr>
                                        <w:b/>
                                        <w:color w:val="595959" w:themeColor="text1" w:themeTint="A6"/>
                                        <w:sz w:val="12"/>
                                      </w:rPr>
                                      <w:t>Time</w:t>
                                    </w:r>
                                  </w:p>
                                </w:txbxContent>
                              </v:textbox>
                            </v:shape>
                          </v:group>
                          <v:group id="Group 5434" o:spid="_x0000_s2481" style="position:absolute;width:1639;height:16920" coordsize="1639,16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">
                            <v:shape id="Straight Arrow Connector 5435" o:spid="_x0000_s2482" type="#_x0000_t32" style="position:absolute;left:-6821;top:8460;width:16920;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" strokecolor="#5a5a5a [2109]" strokeweight=".5pt">
                              <v:stroke startarrow="block" startarrowwidth="narrow" startarrowlength="short" endarrow="block" endarrowwidth="narrow" endarrowlength="short"/>
                            </v:shape>
                            <v:shape id="_x0000_s2483" type="#_x0000_t202" style="position:absolute;left:-504;top:7640;width:2189;height:1181;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" stroked="f">
                              <v:textbox inset="0,0,0,0">
                                <w:txbxContent>
                                  <w:p w14:paraId="17DD388C" w14:textId="77777777" w:rsidR="00305213" w:rsidRPr="00E74046" w:rsidRDefault="00305213" w:rsidP="00183565">
                                    <w:pPr>
                                      <w:rPr>
                                        <w:b/>
                                        <w:color w:val="595959" w:themeColor="text1" w:themeTint="A6"/>
                                        <w:sz w:val="12"/>
                                      </w:rPr>
                                    </w:pPr>
                                    <w:r>
                                      <w:rPr>
                                        <w:b/>
                                        <w:color w:val="595959" w:themeColor="text1" w:themeTint="A6"/>
                                        <w:sz w:val="12"/>
                                      </w:rPr>
                                      <w:t>Freq.</w:t>
                                    </w:r>
                                  </w:p>
                                </w:txbxContent>
                              </v:textbox>
                            </v:shape>
                          </v:group>
                        </v:group>
                      </v:group>
                      <v:rect id="Rectangle 1432" o:spid="_x0000_s2484" style="position:absolute;left:4660;top:14157;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" fillcolor="white [3212]" strokecolor="#44546a">
                        <v:stroke joinstyle="round"/>
                        <v:textbox inset="1.50411mm,.75203mm,1.50411mm,.75203mm"/>
                      </v:rect>
                    </v:group>
                    <v:rect id="Rectangle 1462" o:spid="_x0000_s2485" style="position:absolute;left:6575;top:2935;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" fillcolor="white [3212]" strokecolor="#44546a">
                      <v:stroke joinstyle="round"/>
                      <v:textbox inset="1.50411mm,.75203mm,1.50411mm,.75203mm"/>
                    </v:rect>
                  </v:group>
                  <v:group id="Group 5851" o:spid="_x0000_s2486" style="position:absolute;left:812;width:29160;height:1955" coordsize="29159,19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">
                    <v:group id="Group 5847" o:spid="_x0000_s2487" style="position:absolute;width:6963;height:1955" coordsize="6963,19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">
                      <v:rect id="Rectangle 1427" o:spid="_x0000_s2488" style="position:absolute;width:747;height:10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" fillcolor="#d8d8d8 [2732]" strokecolor="#44546a">
                        <v:stroke joinstyle="round"/>
                        <v:textbox inset="1.50411mm,.75203mm,1.50411mm,.75203mm"/>
                      </v:rect>
                      <v:shape id="_x0000_s2489" type="#_x0000_t202" style="position:absolute;left:1168;width:5795;height:19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" stroked="f">
                        <v:textbox inset="0,0,0,0">
                          <w:txbxContent>
                            <w:p w14:paraId="1CCF0DD5" w14:textId="77777777" w:rsidR="00305213" w:rsidRPr="00B016E4" w:rsidRDefault="00305213" w:rsidP="00183565">
                              <w:pPr>
                                <w:rPr>
                                  <w:i/>
                                  <w:sz w:val="16"/>
                                </w:rPr>
                              </w:pPr>
                              <w:r>
                                <w:rPr>
                                  <w:i/>
                                  <w:sz w:val="16"/>
                                </w:rPr>
                                <w:t>Blanked RE</w:t>
                              </w:r>
                            </w:p>
                          </w:txbxContent>
                        </v:textbox>
                      </v:shape>
                    </v:group>
                    <v:group id="Group 5848" o:spid="_x0000_s2490" style="position:absolute;left:7213;width:6909;height:1955" coordsize="6910,19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">
                      <v:rect id="Rectangle 1427" o:spid="_x0000_s2491" style="position:absolute;width:746;height:10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" fillcolor="#17365d [2415]" strokecolor="#44546a">
                        <v:stroke joinstyle="round"/>
                        <v:textbox inset="1.50411mm,.75203mm,1.50411mm,.75203mm"/>
                      </v:rect>
                      <v:shape id="_x0000_s2492" type="#_x0000_t202" style="position:absolute;left:1117;width:5793;height:19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" stroked="f">
                        <v:textbox inset="0,0,0,0">
                          <w:txbxContent>
                            <w:p w14:paraId="4E5255FB" w14:textId="77777777" w:rsidR="00305213" w:rsidRPr="00B016E4" w:rsidRDefault="00305213" w:rsidP="00183565">
                              <w:pPr>
                                <w:rPr>
                                  <w:i/>
                                  <w:sz w:val="16"/>
                                </w:rPr>
                              </w:pPr>
                              <w:r>
                                <w:rPr>
                                  <w:i/>
                                  <w:sz w:val="16"/>
                                </w:rPr>
                                <w:t>DMRS port 0</w:t>
                              </w:r>
                            </w:p>
                          </w:txbxContent>
                        </v:textbox>
                      </v:shape>
                    </v:group>
                    <v:group id="Group 5849" o:spid="_x0000_s2493" style="position:absolute;left:14935;width:6959;height:1955" coordsize="6960,19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">
                      <v:rect id="Rectangle 1427" o:spid="_x0000_s2494" style="position:absolute;width:746;height:10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" fillcolor="#548dd4 [1951]" strokecolor="#44546a">
                        <v:stroke joinstyle="round"/>
                        <v:textbox inset="1.50411mm,.75203mm,1.50411mm,.75203mm"/>
                      </v:rect>
                      <v:shape id="_x0000_s2495" type="#_x0000_t202" style="position:absolute;left:1168;width:5792;height:19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" stroked="f">
                        <v:textbox inset="0,0,0,0">
                          <w:txbxContent>
                            <w:p w14:paraId="47B96177" w14:textId="77777777" w:rsidR="00305213" w:rsidRPr="00B016E4" w:rsidRDefault="00305213" w:rsidP="00183565">
                              <w:pPr>
                                <w:rPr>
                                  <w:i/>
                                  <w:sz w:val="16"/>
                                </w:rPr>
                              </w:pPr>
                              <w:r>
                                <w:rPr>
                                  <w:i/>
                                  <w:sz w:val="16"/>
                                </w:rPr>
                                <w:t>PTRS port 0</w:t>
                              </w:r>
                            </w:p>
                          </w:txbxContent>
                        </v:textbox>
                      </v:shape>
                    </v:group>
                    <v:group id="Group 5850" o:spid="_x0000_s2496" style="position:absolute;left:22199;width:6960;height:1955" coordsize="6960,19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">
                      <v:rect id="Rectangle 1427" o:spid="_x0000_s2497" style="position:absolute;width:746;height:10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" fillcolor="#e36c0a [2409]" strokecolor="#44546a">
                        <v:stroke joinstyle="round"/>
                        <v:textbox inset="1.50411mm,.75203mm,1.50411mm,.75203mm"/>
                      </v:rect>
                      <v:shape id="_x0000_s2498" type="#_x0000_t202" style="position:absolute;left:1168;width:5792;height:19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" stroked="f">
                        <v:textbox inset="0,0,0,0">
                          <w:txbxContent>
                            <w:p w14:paraId="2DDCDF8F" w14:textId="77777777" w:rsidR="00305213" w:rsidRPr="00B016E4" w:rsidRDefault="00305213" w:rsidP="00183565">
                              <w:pPr>
                                <w:rPr>
                                  <w:i/>
                                  <w:sz w:val="16"/>
                                </w:rPr>
                              </w:pPr>
                              <w:r>
                                <w:rPr>
                                  <w:i/>
                                  <w:sz w:val="16"/>
                                </w:rPr>
                                <w:t>DMRS port 1</w:t>
                              </w:r>
                            </w:p>
                          </w:txbxContent>
                        </v:textbox>
                      </v:shape>
                    </v:group>
                  </v:group>
                </v:group>
                <w10:wrap type="square"/>
              </v:group>
            </w:pict>
          </mc:Fallback>
        </mc:AlternateContent>
      </w:r>
      <w:bookmarkEnd w:id="64"/>
      <w:bookmarkEnd w:id="65"/>
      <w:bookmarkEnd w:id="66"/>
      <w:bookmarkEnd w:id="67"/>
    </w:p>
    <w:p w14:paraId="1029F4DB" w14:textId="6D8B1935" w:rsidR="007631B8" w:rsidRDefault="007631B8" w:rsidP="00B2143B"/>
    <w:p w14:paraId="1126718C" w14:textId="772B8566" w:rsidR="007631B8" w:rsidRDefault="007631B8" w:rsidP="00B2143B"/>
    <w:p w14:paraId="5BA99EC0" w14:textId="77777777" w:rsidR="007631B8" w:rsidRDefault="007631B8" w:rsidP="00B2143B"/>
    <w:p w14:paraId="2C90F68F" w14:textId="10901CE6" w:rsidR="004B0FB3" w:rsidRDefault="004B0FB3" w:rsidP="00B2143B"/>
    <w:p w14:paraId="3586CB7E" w14:textId="2EA17284" w:rsidR="00C62462" w:rsidRDefault="00C62462" w:rsidP="00B2143B"/>
    <w:p w14:paraId="7C049152" w14:textId="30EF5959" w:rsidR="00183565" w:rsidRDefault="00183565" w:rsidP="00B2143B"/>
    <w:p w14:paraId="18667A91" w14:textId="01997F67" w:rsidR="00183565" w:rsidRDefault="00183565" w:rsidP="00B2143B"/>
    <w:p w14:paraId="0B59041D" w14:textId="004399C2" w:rsidR="00183565" w:rsidRDefault="00183565" w:rsidP="00B2143B"/>
    <w:p w14:paraId="45763166" w14:textId="5EB67E71" w:rsidR="00C62462" w:rsidRDefault="00DA6B3D" w:rsidP="00B2143B">
      <w:pPr>
        <w:pStyle w:val="BodyText"/>
      </w:pPr>
      <w:bookmarkStart w:id="70" w:name="_Toc481748386"/>
      <w:bookmarkStart w:id="71" w:name="_Toc481748715"/>
      <w:r>
        <w:rPr>
          <w:noProof/>
          <w:lang w:val="sv-SE" w:eastAsia="sv-SE"/>
        </w:rPr>
        <mc:AlternateContent>
          <mc:Choice Requires="wpg">
            <w:drawing>
              <wp:anchor distT="0" distB="0" distL="114300" distR="114300" simplePos="0" relativeHeight="251687936" behindDoc="0" locked="0" layoutInCell="1" allowOverlap="1" wp14:anchorId="040B6836" wp14:editId="0630A93E">
                <wp:simplePos x="0" y="0"/>
                <wp:positionH relativeFrom="column">
                  <wp:posOffset>-20955</wp:posOffset>
                </wp:positionH>
                <wp:positionV relativeFrom="paragraph">
                  <wp:posOffset>451485</wp:posOffset>
                </wp:positionV>
                <wp:extent cx="5965190" cy="2410460"/>
                <wp:effectExtent l="0" t="0" r="16510" b="8890"/>
                <wp:wrapSquare wrapText="bothSides"/>
                <wp:docPr id="5855" name="Group 5855"/>
                <wp:cNvGraphicFramePr/>
                <a:graphic xmlns:a="http://schemas.openxmlformats.org/drawingml/2006/main">
                  <a:graphicData uri="http://schemas.microsoft.com/office/word/2010/wordprocessingGroup">
                    <wpg:wgp>
                      <wpg:cNvGrpSpPr/>
                      <wpg:grpSpPr>
                        <a:xfrm>
                          <a:off x="0" y="0"/>
                          <a:ext cx="5965190" cy="2410460"/>
                          <a:chOff x="0" y="0"/>
                          <a:chExt cx="6120000" cy="2584450"/>
                        </a:xfrm>
                      </wpg:grpSpPr>
                      <wpg:grpSp>
                        <wpg:cNvPr id="5050" name="Group 5050"/>
                        <wpg:cNvGrpSpPr/>
                        <wpg:grpSpPr>
                          <a:xfrm>
                            <a:off x="0" y="0"/>
                            <a:ext cx="6120000" cy="2225444"/>
                            <a:chOff x="0" y="0"/>
                            <a:chExt cx="6120000" cy="2225444"/>
                          </a:xfrm>
                        </wpg:grpSpPr>
                        <wpg:grpSp>
                          <wpg:cNvPr id="5027" name="Group 5027"/>
                          <wpg:cNvGrpSpPr/>
                          <wpg:grpSpPr>
                            <a:xfrm>
                              <a:off x="0" y="245444"/>
                              <a:ext cx="6120000" cy="1980000"/>
                              <a:chOff x="0" y="0"/>
                              <a:chExt cx="6872438" cy="2385662"/>
                            </a:xfrm>
                          </wpg:grpSpPr>
                          <wpg:grpSp>
                            <wpg:cNvPr id="5023" name="Group 5023"/>
                            <wpg:cNvGrpSpPr/>
                            <wpg:grpSpPr>
                              <a:xfrm>
                                <a:off x="0" y="0"/>
                                <a:ext cx="3383280" cy="2385662"/>
                                <a:chOff x="0" y="0"/>
                                <a:chExt cx="3383280" cy="2385662"/>
                              </a:xfrm>
                            </wpg:grpSpPr>
                            <wps:wsp>
                              <wps:cNvPr id="5021" name="Rectangle: Rounded Corners 5021"/>
                              <wps:cNvSpPr/>
                              <wps:spPr>
                                <a:xfrm>
                                  <a:off x="0" y="0"/>
                                  <a:ext cx="3383280" cy="2385662"/>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4625" name="Group 4625"/>
                              <wpg:cNvGrpSpPr/>
                              <wpg:grpSpPr>
                                <a:xfrm>
                                  <a:off x="37345" y="404261"/>
                                  <a:ext cx="1470032" cy="1799926"/>
                                  <a:chOff x="-33577" y="0"/>
                                  <a:chExt cx="1643565" cy="1926319"/>
                                </a:xfrm>
                              </wpg:grpSpPr>
                              <wpg:grpSp>
                                <wpg:cNvPr id="4051" name="Group 4051"/>
                                <wpg:cNvGrpSpPr/>
                                <wpg:grpSpPr>
                                  <a:xfrm>
                                    <a:off x="-33577" y="0"/>
                                    <a:ext cx="1643565" cy="1926319"/>
                                    <a:chOff x="-33577" y="0"/>
                                    <a:chExt cx="1643565" cy="1926319"/>
                                  </a:xfrm>
                                </wpg:grpSpPr>
                                <wpg:grpSp>
                                  <wpg:cNvPr id="4052" name="Group 4052"/>
                                  <wpg:cNvGrpSpPr/>
                                  <wpg:grpSpPr>
                                    <a:xfrm>
                                      <a:off x="-33577" y="0"/>
                                      <a:ext cx="1643565" cy="1926319"/>
                                      <a:chOff x="-33577" y="0"/>
                                      <a:chExt cx="1643565" cy="1926319"/>
                                    </a:xfrm>
                                  </wpg:grpSpPr>
                                  <wps:wsp>
                                    <wps:cNvPr id="4053" name="Rectangle 1436"/>
                                    <wps:cNvSpPr>
                                      <a:spLocks noChangeArrowheads="1"/>
                                    </wps:cNvSpPr>
                                    <wps:spPr bwMode="auto">
                                      <a:xfrm>
                                        <a:off x="561975" y="14288"/>
                                        <a:ext cx="94136" cy="141324"/>
                                      </a:xfrm>
                                      <a:prstGeom prst="rect">
                                        <a:avLst/>
                                      </a:prstGeom>
                                      <a:solidFill>
                                        <a:schemeClr val="tx2">
                                          <a:lumMod val="40000"/>
                                          <a:lumOff val="60000"/>
                                        </a:schemeClr>
                                      </a:solidFill>
                                      <a:ln w="9525">
                                        <a:solidFill>
                                          <a:srgbClr val="44546A"/>
                                        </a:solidFill>
                                        <a:round/>
                                        <a:headEnd/>
                                        <a:tailEnd/>
                                      </a:ln>
                                    </wps:spPr>
                                    <wps:bodyPr rot="0" vert="horz" wrap="none" lIns="54148" tIns="27073" rIns="54148" bIns="27073" anchor="ctr" anchorCtr="0" upright="1">
                                      <a:noAutofit/>
                                    </wps:bodyPr>
                                  </wps:wsp>
                                  <wpg:grpSp>
                                    <wpg:cNvPr id="4055" name="Group 4055"/>
                                    <wpg:cNvGrpSpPr/>
                                    <wpg:grpSpPr>
                                      <a:xfrm>
                                        <a:off x="-33577" y="0"/>
                                        <a:ext cx="1643565" cy="1926319"/>
                                        <a:chOff x="-33577" y="0"/>
                                        <a:chExt cx="1643565" cy="1926319"/>
                                      </a:xfrm>
                                    </wpg:grpSpPr>
                                    <wpg:grpSp>
                                      <wpg:cNvPr id="4056" name="Group 4056"/>
                                      <wpg:cNvGrpSpPr/>
                                      <wpg:grpSpPr>
                                        <a:xfrm>
                                          <a:off x="269563" y="15856"/>
                                          <a:ext cx="1340425" cy="1684705"/>
                                          <a:chOff x="0" y="0"/>
                                          <a:chExt cx="1340425" cy="1684705"/>
                                        </a:xfrm>
                                      </wpg:grpSpPr>
                                      <wpg:grpSp>
                                        <wpg:cNvPr id="4057" name="Group 4057"/>
                                        <wpg:cNvGrpSpPr/>
                                        <wpg:grpSpPr>
                                          <a:xfrm>
                                            <a:off x="0" y="0"/>
                                            <a:ext cx="1336340" cy="141437"/>
                                            <a:chOff x="0" y="0"/>
                                            <a:chExt cx="1336340" cy="141437"/>
                                          </a:xfrm>
                                        </wpg:grpSpPr>
                                        <wps:wsp>
                                          <wps:cNvPr id="4058" name="Rectangle 1400"/>
                                          <wps:cNvSpPr>
                                            <a:spLocks noChangeArrowheads="1"/>
                                          </wps:cNvSpPr>
                                          <wps:spPr bwMode="auto">
                                            <a:xfrm>
                                              <a:off x="0" y="0"/>
                                              <a:ext cx="94936" cy="141437"/>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059" name="Rectangle 1412"/>
                                          <wps:cNvSpPr>
                                            <a:spLocks noChangeArrowheads="1"/>
                                          </wps:cNvSpPr>
                                          <wps:spPr bwMode="auto">
                                            <a:xfrm>
                                              <a:off x="95140" y="0"/>
                                              <a:ext cx="945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060" name="Rectangle 1424"/>
                                          <wps:cNvSpPr>
                                            <a:spLocks noChangeArrowheads="1"/>
                                          </wps:cNvSpPr>
                                          <wps:spPr bwMode="auto">
                                            <a:xfrm>
                                              <a:off x="190280" y="0"/>
                                              <a:ext cx="94636" cy="141324"/>
                                            </a:xfrm>
                                            <a:prstGeom prst="rect">
                                              <a:avLst/>
                                            </a:prstGeom>
                                            <a:solidFill>
                                              <a:srgbClr val="44546A"/>
                                            </a:solidFill>
                                            <a:ln w="9525">
                                              <a:solidFill>
                                                <a:srgbClr val="44546A"/>
                                              </a:solidFill>
                                              <a:round/>
                                              <a:headEnd/>
                                              <a:tailEnd/>
                                            </a:ln>
                                          </wps:spPr>
                                          <wps:bodyPr rot="0" vert="horz" wrap="none" lIns="54148" tIns="27073" rIns="54148" bIns="27073" anchor="ctr" anchorCtr="0" upright="1">
                                            <a:noAutofit/>
                                          </wps:bodyPr>
                                        </wps:wsp>
                                        <wps:wsp>
                                          <wps:cNvPr id="4061" name="Rectangle 1448"/>
                                          <wps:cNvSpPr>
                                            <a:spLocks noChangeArrowheads="1"/>
                                          </wps:cNvSpPr>
                                          <wps:spPr bwMode="auto">
                                            <a:xfrm>
                                              <a:off x="385845" y="0"/>
                                              <a:ext cx="94636" cy="141324"/>
                                            </a:xfrm>
                                            <a:prstGeom prst="rect">
                                              <a:avLst/>
                                            </a:prstGeom>
                                            <a:solidFill>
                                              <a:schemeClr val="tx2">
                                                <a:lumMod val="40000"/>
                                                <a:lumOff val="60000"/>
                                              </a:schemeClr>
                                            </a:solidFill>
                                            <a:ln w="9525">
                                              <a:solidFill>
                                                <a:srgbClr val="44546A"/>
                                              </a:solidFill>
                                              <a:round/>
                                              <a:headEnd/>
                                              <a:tailEnd/>
                                            </a:ln>
                                          </wps:spPr>
                                          <wps:bodyPr rot="0" vert="horz" wrap="none" lIns="54148" tIns="27073" rIns="54148" bIns="27073" anchor="ctr" anchorCtr="0" upright="1">
                                            <a:noAutofit/>
                                          </wps:bodyPr>
                                        </wps:wsp>
                                        <wps:wsp>
                                          <wps:cNvPr id="4062" name="Rectangle 1460"/>
                                          <wps:cNvSpPr>
                                            <a:spLocks noChangeArrowheads="1"/>
                                          </wps:cNvSpPr>
                                          <wps:spPr bwMode="auto">
                                            <a:xfrm>
                                              <a:off x="480985" y="0"/>
                                              <a:ext cx="94236" cy="141324"/>
                                            </a:xfrm>
                                            <a:prstGeom prst="rect">
                                              <a:avLst/>
                                            </a:prstGeom>
                                            <a:solidFill>
                                              <a:schemeClr val="tx2">
                                                <a:lumMod val="40000"/>
                                                <a:lumOff val="60000"/>
                                              </a:schemeClr>
                                            </a:solidFill>
                                            <a:ln w="9525">
                                              <a:solidFill>
                                                <a:srgbClr val="44546A"/>
                                              </a:solidFill>
                                              <a:round/>
                                              <a:headEnd/>
                                              <a:tailEnd/>
                                            </a:ln>
                                          </wps:spPr>
                                          <wps:bodyPr rot="0" vert="horz" wrap="none" lIns="54148" tIns="27073" rIns="54148" bIns="27073" anchor="ctr" anchorCtr="0" upright="1">
                                            <a:noAutofit/>
                                          </wps:bodyPr>
                                        </wps:wsp>
                                        <wps:wsp>
                                          <wps:cNvPr id="4063" name="Rectangle 1472"/>
                                          <wps:cNvSpPr>
                                            <a:spLocks noChangeArrowheads="1"/>
                                          </wps:cNvSpPr>
                                          <wps:spPr bwMode="auto">
                                            <a:xfrm>
                                              <a:off x="576125" y="0"/>
                                              <a:ext cx="94136" cy="141324"/>
                                            </a:xfrm>
                                            <a:prstGeom prst="rect">
                                              <a:avLst/>
                                            </a:prstGeom>
                                            <a:solidFill>
                                              <a:schemeClr val="tx2">
                                                <a:lumMod val="40000"/>
                                                <a:lumOff val="60000"/>
                                              </a:schemeClr>
                                            </a:solidFill>
                                            <a:ln w="9525">
                                              <a:solidFill>
                                                <a:srgbClr val="44546A"/>
                                              </a:solidFill>
                                              <a:round/>
                                              <a:headEnd/>
                                              <a:tailEnd/>
                                            </a:ln>
                                          </wps:spPr>
                                          <wps:bodyPr rot="0" vert="horz" wrap="none" lIns="54148" tIns="27073" rIns="54148" bIns="27073" anchor="ctr" anchorCtr="0" upright="1">
                                            <a:noAutofit/>
                                          </wps:bodyPr>
                                        </wps:wsp>
                                        <wps:wsp>
                                          <wps:cNvPr id="4064" name="Rectangle 1484"/>
                                          <wps:cNvSpPr>
                                            <a:spLocks noChangeArrowheads="1"/>
                                          </wps:cNvSpPr>
                                          <wps:spPr bwMode="auto">
                                            <a:xfrm>
                                              <a:off x="671265" y="0"/>
                                              <a:ext cx="93835" cy="141324"/>
                                            </a:xfrm>
                                            <a:prstGeom prst="rect">
                                              <a:avLst/>
                                            </a:prstGeom>
                                            <a:solidFill>
                                              <a:schemeClr val="tx2">
                                                <a:lumMod val="40000"/>
                                                <a:lumOff val="60000"/>
                                              </a:schemeClr>
                                            </a:solidFill>
                                            <a:ln w="9525">
                                              <a:solidFill>
                                                <a:srgbClr val="44546A"/>
                                              </a:solidFill>
                                              <a:round/>
                                              <a:headEnd/>
                                              <a:tailEnd/>
                                            </a:ln>
                                          </wps:spPr>
                                          <wps:bodyPr rot="0" vert="horz" wrap="none" lIns="54148" tIns="27073" rIns="54148" bIns="27073" anchor="ctr" anchorCtr="0" upright="1">
                                            <a:noAutofit/>
                                          </wps:bodyPr>
                                        </wps:wsp>
                                        <wps:wsp>
                                          <wps:cNvPr id="4065" name="Rectangle 1496"/>
                                          <wps:cNvSpPr>
                                            <a:spLocks noChangeArrowheads="1"/>
                                          </wps:cNvSpPr>
                                          <wps:spPr bwMode="auto">
                                            <a:xfrm>
                                              <a:off x="766405" y="0"/>
                                              <a:ext cx="94536" cy="141324"/>
                                            </a:xfrm>
                                            <a:prstGeom prst="rect">
                                              <a:avLst/>
                                            </a:prstGeom>
                                            <a:solidFill>
                                              <a:schemeClr val="tx2">
                                                <a:lumMod val="40000"/>
                                                <a:lumOff val="60000"/>
                                              </a:schemeClr>
                                            </a:solidFill>
                                            <a:ln w="9525">
                                              <a:solidFill>
                                                <a:srgbClr val="44546A"/>
                                              </a:solidFill>
                                              <a:round/>
                                              <a:headEnd/>
                                              <a:tailEnd/>
                                            </a:ln>
                                          </wps:spPr>
                                          <wps:bodyPr rot="0" vert="horz" wrap="none" lIns="54148" tIns="27073" rIns="54148" bIns="27073" anchor="ctr" anchorCtr="0" upright="1">
                                            <a:noAutofit/>
                                          </wps:bodyPr>
                                        </wps:wsp>
                                        <wps:wsp>
                                          <wps:cNvPr id="4066" name="Rectangle 1508"/>
                                          <wps:cNvSpPr>
                                            <a:spLocks noChangeArrowheads="1"/>
                                          </wps:cNvSpPr>
                                          <wps:spPr bwMode="auto">
                                            <a:xfrm>
                                              <a:off x="861545" y="0"/>
                                              <a:ext cx="94236" cy="141324"/>
                                            </a:xfrm>
                                            <a:prstGeom prst="rect">
                                              <a:avLst/>
                                            </a:prstGeom>
                                            <a:solidFill>
                                              <a:schemeClr val="tx2">
                                                <a:lumMod val="40000"/>
                                                <a:lumOff val="60000"/>
                                              </a:schemeClr>
                                            </a:solidFill>
                                            <a:ln w="9525">
                                              <a:solidFill>
                                                <a:srgbClr val="44546A"/>
                                              </a:solidFill>
                                              <a:round/>
                                              <a:headEnd/>
                                              <a:tailEnd/>
                                            </a:ln>
                                          </wps:spPr>
                                          <wps:bodyPr rot="0" vert="horz" wrap="none" lIns="54148" tIns="27073" rIns="54148" bIns="27073" anchor="ctr" anchorCtr="0" upright="1">
                                            <a:noAutofit/>
                                          </wps:bodyPr>
                                        </wps:wsp>
                                        <wps:wsp>
                                          <wps:cNvPr id="4067" name="Rectangle 1520"/>
                                          <wps:cNvSpPr>
                                            <a:spLocks noChangeArrowheads="1"/>
                                          </wps:cNvSpPr>
                                          <wps:spPr bwMode="auto">
                                            <a:xfrm>
                                              <a:off x="956684" y="0"/>
                                              <a:ext cx="94236" cy="141324"/>
                                            </a:xfrm>
                                            <a:prstGeom prst="rect">
                                              <a:avLst/>
                                            </a:prstGeom>
                                            <a:solidFill>
                                              <a:schemeClr val="tx2">
                                                <a:lumMod val="40000"/>
                                                <a:lumOff val="60000"/>
                                              </a:schemeClr>
                                            </a:solidFill>
                                            <a:ln w="9525">
                                              <a:solidFill>
                                                <a:srgbClr val="44546A"/>
                                              </a:solidFill>
                                              <a:round/>
                                              <a:headEnd/>
                                              <a:tailEnd/>
                                            </a:ln>
                                          </wps:spPr>
                                          <wps:bodyPr rot="0" vert="horz" wrap="none" lIns="54148" tIns="27073" rIns="54148" bIns="27073" anchor="ctr" anchorCtr="0" upright="1">
                                            <a:noAutofit/>
                                          </wps:bodyPr>
                                        </wps:wsp>
                                        <wps:wsp>
                                          <wps:cNvPr id="4068" name="Rectangle 1532"/>
                                          <wps:cNvSpPr>
                                            <a:spLocks noChangeArrowheads="1"/>
                                          </wps:cNvSpPr>
                                          <wps:spPr bwMode="auto">
                                            <a:xfrm>
                                              <a:off x="1051824" y="0"/>
                                              <a:ext cx="93735" cy="141324"/>
                                            </a:xfrm>
                                            <a:prstGeom prst="rect">
                                              <a:avLst/>
                                            </a:prstGeom>
                                            <a:solidFill>
                                              <a:schemeClr val="tx2">
                                                <a:lumMod val="40000"/>
                                                <a:lumOff val="60000"/>
                                              </a:schemeClr>
                                            </a:solidFill>
                                            <a:ln w="9525">
                                              <a:solidFill>
                                                <a:srgbClr val="44546A"/>
                                              </a:solidFill>
                                              <a:round/>
                                              <a:headEnd/>
                                              <a:tailEnd/>
                                            </a:ln>
                                          </wps:spPr>
                                          <wps:bodyPr rot="0" vert="horz" wrap="none" lIns="54148" tIns="27073" rIns="54148" bIns="27073" anchor="ctr" anchorCtr="0" upright="1">
                                            <a:noAutofit/>
                                          </wps:bodyPr>
                                        </wps:wsp>
                                        <wps:wsp>
                                          <wps:cNvPr id="4069" name="Rectangle 1544"/>
                                          <wps:cNvSpPr>
                                            <a:spLocks noChangeArrowheads="1"/>
                                          </wps:cNvSpPr>
                                          <wps:spPr bwMode="auto">
                                            <a:xfrm>
                                              <a:off x="1146964" y="0"/>
                                              <a:ext cx="94636" cy="141324"/>
                                            </a:xfrm>
                                            <a:prstGeom prst="rect">
                                              <a:avLst/>
                                            </a:prstGeom>
                                            <a:solidFill>
                                              <a:schemeClr val="tx2">
                                                <a:lumMod val="40000"/>
                                                <a:lumOff val="60000"/>
                                              </a:schemeClr>
                                            </a:solidFill>
                                            <a:ln w="9525">
                                              <a:solidFill>
                                                <a:srgbClr val="44546A"/>
                                              </a:solidFill>
                                              <a:round/>
                                              <a:headEnd/>
                                              <a:tailEnd/>
                                            </a:ln>
                                          </wps:spPr>
                                          <wps:bodyPr rot="0" vert="horz" wrap="none" lIns="54148" tIns="27073" rIns="54148" bIns="27073" anchor="ctr" anchorCtr="0" upright="1">
                                            <a:noAutofit/>
                                          </wps:bodyPr>
                                        </wps:wsp>
                                        <wps:wsp>
                                          <wps:cNvPr id="4070" name="Rectangle 1556"/>
                                          <wps:cNvSpPr>
                                            <a:spLocks noChangeArrowheads="1"/>
                                          </wps:cNvSpPr>
                                          <wps:spPr bwMode="auto">
                                            <a:xfrm>
                                              <a:off x="1242104" y="0"/>
                                              <a:ext cx="94236" cy="141324"/>
                                            </a:xfrm>
                                            <a:prstGeom prst="rect">
                                              <a:avLst/>
                                            </a:prstGeom>
                                            <a:solidFill>
                                              <a:schemeClr val="tx2">
                                                <a:lumMod val="40000"/>
                                                <a:lumOff val="60000"/>
                                              </a:schemeClr>
                                            </a:solidFill>
                                            <a:ln w="9525">
                                              <a:solidFill>
                                                <a:srgbClr val="44546A"/>
                                              </a:solidFill>
                                              <a:round/>
                                              <a:headEnd/>
                                              <a:tailEnd/>
                                            </a:ln>
                                          </wps:spPr>
                                          <wps:bodyPr rot="0" vert="horz" wrap="none" lIns="54148" tIns="27073" rIns="54148" bIns="27073" anchor="ctr" anchorCtr="0" upright="1">
                                            <a:noAutofit/>
                                          </wps:bodyPr>
                                        </wps:wsp>
                                      </wpg:grpSp>
                                      <wpg:grpSp>
                                        <wpg:cNvPr id="4071" name="Group 4071"/>
                                        <wpg:cNvGrpSpPr/>
                                        <wpg:grpSpPr>
                                          <a:xfrm>
                                            <a:off x="0" y="137425"/>
                                            <a:ext cx="1335939" cy="141324"/>
                                            <a:chOff x="0" y="0"/>
                                            <a:chExt cx="1335939" cy="141324"/>
                                          </a:xfrm>
                                        </wpg:grpSpPr>
                                        <wps:wsp>
                                          <wps:cNvPr id="4072" name="Rectangle 1401"/>
                                          <wps:cNvSpPr>
                                            <a:spLocks noChangeArrowheads="1"/>
                                          </wps:cNvSpPr>
                                          <wps:spPr bwMode="auto">
                                            <a:xfrm>
                                              <a:off x="0" y="0"/>
                                              <a:ext cx="946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073" name="Rectangle 1413"/>
                                          <wps:cNvSpPr>
                                            <a:spLocks noChangeArrowheads="1"/>
                                          </wps:cNvSpPr>
                                          <wps:spPr bwMode="auto">
                                            <a:xfrm>
                                              <a:off x="95140" y="0"/>
                                              <a:ext cx="941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074" name="Rectangle 1425"/>
                                          <wps:cNvSpPr>
                                            <a:spLocks noChangeArrowheads="1"/>
                                          </wps:cNvSpPr>
                                          <wps:spPr bwMode="auto">
                                            <a:xfrm>
                                              <a:off x="190280" y="0"/>
                                              <a:ext cx="94236"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075" name="Rectangle 1437"/>
                                          <wps:cNvSpPr>
                                            <a:spLocks noChangeArrowheads="1"/>
                                          </wps:cNvSpPr>
                                          <wps:spPr bwMode="auto">
                                            <a:xfrm>
                                              <a:off x="29070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076" name="Rectangle 1449"/>
                                          <wps:cNvSpPr>
                                            <a:spLocks noChangeArrowheads="1"/>
                                          </wps:cNvSpPr>
                                          <wps:spPr bwMode="auto">
                                            <a:xfrm>
                                              <a:off x="385845"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077" name="Rectangle 1461"/>
                                          <wps:cNvSpPr>
                                            <a:spLocks noChangeArrowheads="1"/>
                                          </wps:cNvSpPr>
                                          <wps:spPr bwMode="auto">
                                            <a:xfrm>
                                              <a:off x="48098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078" name="Rectangle 1473"/>
                                          <wps:cNvSpPr>
                                            <a:spLocks noChangeArrowheads="1"/>
                                          </wps:cNvSpPr>
                                          <wps:spPr bwMode="auto">
                                            <a:xfrm>
                                              <a:off x="57612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079" name="Rectangle 1485"/>
                                          <wps:cNvSpPr>
                                            <a:spLocks noChangeArrowheads="1"/>
                                          </wps:cNvSpPr>
                                          <wps:spPr bwMode="auto">
                                            <a:xfrm>
                                              <a:off x="67126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080" name="Rectangle 1497"/>
                                          <wps:cNvSpPr>
                                            <a:spLocks noChangeArrowheads="1"/>
                                          </wps:cNvSpPr>
                                          <wps:spPr bwMode="auto">
                                            <a:xfrm>
                                              <a:off x="766405" y="0"/>
                                              <a:ext cx="941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081" name="Rectangle 1509"/>
                                          <wps:cNvSpPr>
                                            <a:spLocks noChangeArrowheads="1"/>
                                          </wps:cNvSpPr>
                                          <wps:spPr bwMode="auto">
                                            <a:xfrm>
                                              <a:off x="86154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082" name="Rectangle 1521"/>
                                          <wps:cNvSpPr>
                                            <a:spLocks noChangeArrowheads="1"/>
                                          </wps:cNvSpPr>
                                          <wps:spPr bwMode="auto">
                                            <a:xfrm>
                                              <a:off x="95668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083" name="Rectangle 1533"/>
                                          <wps:cNvSpPr>
                                            <a:spLocks noChangeArrowheads="1"/>
                                          </wps:cNvSpPr>
                                          <wps:spPr bwMode="auto">
                                            <a:xfrm>
                                              <a:off x="1051824"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084" name="Rectangle 1545"/>
                                          <wps:cNvSpPr>
                                            <a:spLocks noChangeArrowheads="1"/>
                                          </wps:cNvSpPr>
                                          <wps:spPr bwMode="auto">
                                            <a:xfrm>
                                              <a:off x="1146964"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085" name="Rectangle 1557"/>
                                          <wps:cNvSpPr>
                                            <a:spLocks noChangeArrowheads="1"/>
                                          </wps:cNvSpPr>
                                          <wps:spPr bwMode="auto">
                                            <a:xfrm>
                                              <a:off x="124210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4086" name="Group 4086"/>
                                        <wpg:cNvGrpSpPr/>
                                        <wpg:grpSpPr>
                                          <a:xfrm>
                                            <a:off x="0" y="280134"/>
                                            <a:ext cx="1335939" cy="141324"/>
                                            <a:chOff x="0" y="0"/>
                                            <a:chExt cx="1335939" cy="141324"/>
                                          </a:xfrm>
                                        </wpg:grpSpPr>
                                        <wps:wsp>
                                          <wps:cNvPr id="4087" name="Rectangle 1402"/>
                                          <wps:cNvSpPr>
                                            <a:spLocks noChangeArrowheads="1"/>
                                          </wps:cNvSpPr>
                                          <wps:spPr bwMode="auto">
                                            <a:xfrm>
                                              <a:off x="0" y="0"/>
                                              <a:ext cx="94636" cy="141210"/>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088" name="Rectangle 1414"/>
                                          <wps:cNvSpPr>
                                            <a:spLocks noChangeArrowheads="1"/>
                                          </wps:cNvSpPr>
                                          <wps:spPr bwMode="auto">
                                            <a:xfrm>
                                              <a:off x="95140" y="0"/>
                                              <a:ext cx="941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089" name="Rectangle 1426"/>
                                          <wps:cNvSpPr>
                                            <a:spLocks noChangeArrowheads="1"/>
                                          </wps:cNvSpPr>
                                          <wps:spPr bwMode="auto">
                                            <a:xfrm>
                                              <a:off x="190280" y="0"/>
                                              <a:ext cx="94236"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090" name="Rectangle 1438"/>
                                          <wps:cNvSpPr>
                                            <a:spLocks noChangeArrowheads="1"/>
                                          </wps:cNvSpPr>
                                          <wps:spPr bwMode="auto">
                                            <a:xfrm>
                                              <a:off x="290705" y="0"/>
                                              <a:ext cx="93835"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091" name="Rectangle 1462"/>
                                          <wps:cNvSpPr>
                                            <a:spLocks noChangeArrowheads="1"/>
                                          </wps:cNvSpPr>
                                          <wps:spPr bwMode="auto">
                                            <a:xfrm>
                                              <a:off x="480985" y="0"/>
                                              <a:ext cx="93835" cy="141210"/>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092" name="Rectangle 1474"/>
                                          <wps:cNvSpPr>
                                            <a:spLocks noChangeArrowheads="1"/>
                                          </wps:cNvSpPr>
                                          <wps:spPr bwMode="auto">
                                            <a:xfrm>
                                              <a:off x="576125" y="0"/>
                                              <a:ext cx="93735" cy="141210"/>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093" name="Rectangle 1486"/>
                                          <wps:cNvSpPr>
                                            <a:spLocks noChangeArrowheads="1"/>
                                          </wps:cNvSpPr>
                                          <wps:spPr bwMode="auto">
                                            <a:xfrm>
                                              <a:off x="671265" y="0"/>
                                              <a:ext cx="93435" cy="141210"/>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094" name="Rectangle 1498"/>
                                          <wps:cNvSpPr>
                                            <a:spLocks noChangeArrowheads="1"/>
                                          </wps:cNvSpPr>
                                          <wps:spPr bwMode="auto">
                                            <a:xfrm>
                                              <a:off x="766405" y="0"/>
                                              <a:ext cx="94136" cy="141210"/>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095" name="Rectangle 1510"/>
                                          <wps:cNvSpPr>
                                            <a:spLocks noChangeArrowheads="1"/>
                                          </wps:cNvSpPr>
                                          <wps:spPr bwMode="auto">
                                            <a:xfrm>
                                              <a:off x="861545" y="0"/>
                                              <a:ext cx="93835" cy="141210"/>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096" name="Rectangle 1522"/>
                                          <wps:cNvSpPr>
                                            <a:spLocks noChangeArrowheads="1"/>
                                          </wps:cNvSpPr>
                                          <wps:spPr bwMode="auto">
                                            <a:xfrm>
                                              <a:off x="956684" y="0"/>
                                              <a:ext cx="93835" cy="141210"/>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097" name="Rectangle 1534"/>
                                          <wps:cNvSpPr>
                                            <a:spLocks noChangeArrowheads="1"/>
                                          </wps:cNvSpPr>
                                          <wps:spPr bwMode="auto">
                                            <a:xfrm>
                                              <a:off x="1051824" y="0"/>
                                              <a:ext cx="93335" cy="141210"/>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098" name="Rectangle 1546"/>
                                          <wps:cNvSpPr>
                                            <a:spLocks noChangeArrowheads="1"/>
                                          </wps:cNvSpPr>
                                          <wps:spPr bwMode="auto">
                                            <a:xfrm>
                                              <a:off x="1146964" y="0"/>
                                              <a:ext cx="94236" cy="141210"/>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099" name="Rectangle 1558"/>
                                          <wps:cNvSpPr>
                                            <a:spLocks noChangeArrowheads="1"/>
                                          </wps:cNvSpPr>
                                          <wps:spPr bwMode="auto">
                                            <a:xfrm>
                                              <a:off x="1242104" y="0"/>
                                              <a:ext cx="93835" cy="141210"/>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g:grpSp>
                                      <wpg:grpSp>
                                        <wpg:cNvPr id="4100" name="Group 4100"/>
                                        <wpg:cNvGrpSpPr/>
                                        <wpg:grpSpPr>
                                          <a:xfrm>
                                            <a:off x="0" y="422844"/>
                                            <a:ext cx="1335539" cy="141324"/>
                                            <a:chOff x="0" y="0"/>
                                            <a:chExt cx="1335539" cy="141324"/>
                                          </a:xfrm>
                                        </wpg:grpSpPr>
                                        <wps:wsp>
                                          <wps:cNvPr id="4101" name="Rectangle 1403"/>
                                          <wps:cNvSpPr>
                                            <a:spLocks noChangeArrowheads="1"/>
                                          </wps:cNvSpPr>
                                          <wps:spPr bwMode="auto">
                                            <a:xfrm>
                                              <a:off x="0" y="0"/>
                                              <a:ext cx="94236" cy="141210"/>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102" name="Rectangle 1415"/>
                                          <wps:cNvSpPr>
                                            <a:spLocks noChangeArrowheads="1"/>
                                          </wps:cNvSpPr>
                                          <wps:spPr bwMode="auto">
                                            <a:xfrm>
                                              <a:off x="95140" y="0"/>
                                              <a:ext cx="93735"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103" name="Rectangle 1427"/>
                                          <wps:cNvSpPr>
                                            <a:spLocks noChangeArrowheads="1"/>
                                          </wps:cNvSpPr>
                                          <wps:spPr bwMode="auto">
                                            <a:xfrm>
                                              <a:off x="190280" y="0"/>
                                              <a:ext cx="93835"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104" name="Rectangle 1439"/>
                                          <wps:cNvSpPr>
                                            <a:spLocks noChangeArrowheads="1"/>
                                          </wps:cNvSpPr>
                                          <wps:spPr bwMode="auto">
                                            <a:xfrm>
                                              <a:off x="290705"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05" name="Rectangle 1451"/>
                                          <wps:cNvSpPr>
                                            <a:spLocks noChangeArrowheads="1"/>
                                          </wps:cNvSpPr>
                                          <wps:spPr bwMode="auto">
                                            <a:xfrm>
                                              <a:off x="385845"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06" name="Rectangle 1463"/>
                                          <wps:cNvSpPr>
                                            <a:spLocks noChangeArrowheads="1"/>
                                          </wps:cNvSpPr>
                                          <wps:spPr bwMode="auto">
                                            <a:xfrm>
                                              <a:off x="48098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07" name="Rectangle 1475"/>
                                          <wps:cNvSpPr>
                                            <a:spLocks noChangeArrowheads="1"/>
                                          </wps:cNvSpPr>
                                          <wps:spPr bwMode="auto">
                                            <a:xfrm>
                                              <a:off x="576125" y="0"/>
                                              <a:ext cx="933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08" name="Rectangle 1487"/>
                                          <wps:cNvSpPr>
                                            <a:spLocks noChangeArrowheads="1"/>
                                          </wps:cNvSpPr>
                                          <wps:spPr bwMode="auto">
                                            <a:xfrm>
                                              <a:off x="671265" y="0"/>
                                              <a:ext cx="930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09" name="Rectangle 1499"/>
                                          <wps:cNvSpPr>
                                            <a:spLocks noChangeArrowheads="1"/>
                                          </wps:cNvSpPr>
                                          <wps:spPr bwMode="auto">
                                            <a:xfrm>
                                              <a:off x="766405" y="0"/>
                                              <a:ext cx="937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10" name="Rectangle 1511"/>
                                          <wps:cNvSpPr>
                                            <a:spLocks noChangeArrowheads="1"/>
                                          </wps:cNvSpPr>
                                          <wps:spPr bwMode="auto">
                                            <a:xfrm>
                                              <a:off x="86154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11" name="Rectangle 1523"/>
                                          <wps:cNvSpPr>
                                            <a:spLocks noChangeArrowheads="1"/>
                                          </wps:cNvSpPr>
                                          <wps:spPr bwMode="auto">
                                            <a:xfrm>
                                              <a:off x="956684"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12" name="Rectangle 1535"/>
                                          <wps:cNvSpPr>
                                            <a:spLocks noChangeArrowheads="1"/>
                                          </wps:cNvSpPr>
                                          <wps:spPr bwMode="auto">
                                            <a:xfrm>
                                              <a:off x="1051824" y="0"/>
                                              <a:ext cx="929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13" name="Rectangle 1547"/>
                                          <wps:cNvSpPr>
                                            <a:spLocks noChangeArrowheads="1"/>
                                          </wps:cNvSpPr>
                                          <wps:spPr bwMode="auto">
                                            <a:xfrm>
                                              <a:off x="1146964"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14" name="Rectangle 1559"/>
                                          <wps:cNvSpPr>
                                            <a:spLocks noChangeArrowheads="1"/>
                                          </wps:cNvSpPr>
                                          <wps:spPr bwMode="auto">
                                            <a:xfrm>
                                              <a:off x="1242104"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4115" name="Group 4115"/>
                                        <wpg:cNvGrpSpPr/>
                                        <wpg:grpSpPr>
                                          <a:xfrm>
                                            <a:off x="0" y="560269"/>
                                            <a:ext cx="1335939" cy="141324"/>
                                            <a:chOff x="0" y="0"/>
                                            <a:chExt cx="1335939" cy="141324"/>
                                          </a:xfrm>
                                        </wpg:grpSpPr>
                                        <wps:wsp>
                                          <wps:cNvPr id="4116" name="Rectangle 1404"/>
                                          <wps:cNvSpPr>
                                            <a:spLocks noChangeArrowheads="1"/>
                                          </wps:cNvSpPr>
                                          <wps:spPr bwMode="auto">
                                            <a:xfrm>
                                              <a:off x="0" y="0"/>
                                              <a:ext cx="946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117" name="Rectangle 1416"/>
                                          <wps:cNvSpPr>
                                            <a:spLocks noChangeArrowheads="1"/>
                                          </wps:cNvSpPr>
                                          <wps:spPr bwMode="auto">
                                            <a:xfrm>
                                              <a:off x="95140" y="0"/>
                                              <a:ext cx="941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118" name="Rectangle 1428"/>
                                          <wps:cNvSpPr>
                                            <a:spLocks noChangeArrowheads="1"/>
                                          </wps:cNvSpPr>
                                          <wps:spPr bwMode="auto">
                                            <a:xfrm>
                                              <a:off x="190280" y="0"/>
                                              <a:ext cx="94236" cy="141324"/>
                                            </a:xfrm>
                                            <a:prstGeom prst="rect">
                                              <a:avLst/>
                                            </a:prstGeom>
                                            <a:solidFill>
                                              <a:srgbClr val="44546A"/>
                                            </a:solidFill>
                                            <a:ln w="9525">
                                              <a:solidFill>
                                                <a:srgbClr val="44546A"/>
                                              </a:solidFill>
                                              <a:round/>
                                              <a:headEnd/>
                                              <a:tailEnd/>
                                            </a:ln>
                                          </wps:spPr>
                                          <wps:bodyPr rot="0" vert="horz" wrap="none" lIns="54148" tIns="27073" rIns="54148" bIns="27073" anchor="ctr" anchorCtr="0" upright="1">
                                            <a:noAutofit/>
                                          </wps:bodyPr>
                                        </wps:wsp>
                                        <wps:wsp>
                                          <wps:cNvPr id="4119" name="Rectangle 1440"/>
                                          <wps:cNvSpPr>
                                            <a:spLocks noChangeArrowheads="1"/>
                                          </wps:cNvSpPr>
                                          <wps:spPr bwMode="auto">
                                            <a:xfrm>
                                              <a:off x="29070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20" name="Rectangle 1452"/>
                                          <wps:cNvSpPr>
                                            <a:spLocks noChangeArrowheads="1"/>
                                          </wps:cNvSpPr>
                                          <wps:spPr bwMode="auto">
                                            <a:xfrm>
                                              <a:off x="385845"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21" name="Rectangle 1464"/>
                                          <wps:cNvSpPr>
                                            <a:spLocks noChangeArrowheads="1"/>
                                          </wps:cNvSpPr>
                                          <wps:spPr bwMode="auto">
                                            <a:xfrm>
                                              <a:off x="48098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22" name="Rectangle 1476"/>
                                          <wps:cNvSpPr>
                                            <a:spLocks noChangeArrowheads="1"/>
                                          </wps:cNvSpPr>
                                          <wps:spPr bwMode="auto">
                                            <a:xfrm>
                                              <a:off x="57612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23" name="Rectangle 1488"/>
                                          <wps:cNvSpPr>
                                            <a:spLocks noChangeArrowheads="1"/>
                                          </wps:cNvSpPr>
                                          <wps:spPr bwMode="auto">
                                            <a:xfrm>
                                              <a:off x="67126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24" name="Rectangle 1500"/>
                                          <wps:cNvSpPr>
                                            <a:spLocks noChangeArrowheads="1"/>
                                          </wps:cNvSpPr>
                                          <wps:spPr bwMode="auto">
                                            <a:xfrm>
                                              <a:off x="766405" y="0"/>
                                              <a:ext cx="941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25" name="Rectangle 1512"/>
                                          <wps:cNvSpPr>
                                            <a:spLocks noChangeArrowheads="1"/>
                                          </wps:cNvSpPr>
                                          <wps:spPr bwMode="auto">
                                            <a:xfrm>
                                              <a:off x="86154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26" name="Rectangle 1524"/>
                                          <wps:cNvSpPr>
                                            <a:spLocks noChangeArrowheads="1"/>
                                          </wps:cNvSpPr>
                                          <wps:spPr bwMode="auto">
                                            <a:xfrm>
                                              <a:off x="95668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27" name="Rectangle 1536"/>
                                          <wps:cNvSpPr>
                                            <a:spLocks noChangeArrowheads="1"/>
                                          </wps:cNvSpPr>
                                          <wps:spPr bwMode="auto">
                                            <a:xfrm>
                                              <a:off x="1051824"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28" name="Rectangle 1548"/>
                                          <wps:cNvSpPr>
                                            <a:spLocks noChangeArrowheads="1"/>
                                          </wps:cNvSpPr>
                                          <wps:spPr bwMode="auto">
                                            <a:xfrm>
                                              <a:off x="1146964"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29" name="Rectangle 1560"/>
                                          <wps:cNvSpPr>
                                            <a:spLocks noChangeArrowheads="1"/>
                                          </wps:cNvSpPr>
                                          <wps:spPr bwMode="auto">
                                            <a:xfrm>
                                              <a:off x="124210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4130" name="Group 4130"/>
                                        <wpg:cNvGrpSpPr/>
                                        <wpg:grpSpPr>
                                          <a:xfrm>
                                            <a:off x="0" y="697693"/>
                                            <a:ext cx="1335539" cy="141324"/>
                                            <a:chOff x="0" y="0"/>
                                            <a:chExt cx="1335539" cy="141324"/>
                                          </a:xfrm>
                                        </wpg:grpSpPr>
                                        <wps:wsp>
                                          <wps:cNvPr id="4131" name="Rectangle 1405"/>
                                          <wps:cNvSpPr>
                                            <a:spLocks noChangeArrowheads="1"/>
                                          </wps:cNvSpPr>
                                          <wps:spPr bwMode="auto">
                                            <a:xfrm>
                                              <a:off x="0" y="0"/>
                                              <a:ext cx="942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132" name="Rectangle 1417"/>
                                          <wps:cNvSpPr>
                                            <a:spLocks noChangeArrowheads="1"/>
                                          </wps:cNvSpPr>
                                          <wps:spPr bwMode="auto">
                                            <a:xfrm>
                                              <a:off x="100425" y="0"/>
                                              <a:ext cx="93735"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133" name="Rectangle 1429"/>
                                          <wps:cNvSpPr>
                                            <a:spLocks noChangeArrowheads="1"/>
                                          </wps:cNvSpPr>
                                          <wps:spPr bwMode="auto">
                                            <a:xfrm>
                                              <a:off x="195565" y="0"/>
                                              <a:ext cx="93835"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134" name="Rectangle 1441"/>
                                          <wps:cNvSpPr>
                                            <a:spLocks noChangeArrowheads="1"/>
                                          </wps:cNvSpPr>
                                          <wps:spPr bwMode="auto">
                                            <a:xfrm>
                                              <a:off x="290705"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35" name="Rectangle 1453"/>
                                          <wps:cNvSpPr>
                                            <a:spLocks noChangeArrowheads="1"/>
                                          </wps:cNvSpPr>
                                          <wps:spPr bwMode="auto">
                                            <a:xfrm>
                                              <a:off x="385845"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36" name="Rectangle 1465"/>
                                          <wps:cNvSpPr>
                                            <a:spLocks noChangeArrowheads="1"/>
                                          </wps:cNvSpPr>
                                          <wps:spPr bwMode="auto">
                                            <a:xfrm>
                                              <a:off x="48098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37" name="Rectangle 1477"/>
                                          <wps:cNvSpPr>
                                            <a:spLocks noChangeArrowheads="1"/>
                                          </wps:cNvSpPr>
                                          <wps:spPr bwMode="auto">
                                            <a:xfrm>
                                              <a:off x="576125" y="0"/>
                                              <a:ext cx="933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38" name="Rectangle 1489"/>
                                          <wps:cNvSpPr>
                                            <a:spLocks noChangeArrowheads="1"/>
                                          </wps:cNvSpPr>
                                          <wps:spPr bwMode="auto">
                                            <a:xfrm>
                                              <a:off x="671265" y="0"/>
                                              <a:ext cx="930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39" name="Rectangle 1501"/>
                                          <wps:cNvSpPr>
                                            <a:spLocks noChangeArrowheads="1"/>
                                          </wps:cNvSpPr>
                                          <wps:spPr bwMode="auto">
                                            <a:xfrm>
                                              <a:off x="766405" y="0"/>
                                              <a:ext cx="937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40" name="Rectangle 1513"/>
                                          <wps:cNvSpPr>
                                            <a:spLocks noChangeArrowheads="1"/>
                                          </wps:cNvSpPr>
                                          <wps:spPr bwMode="auto">
                                            <a:xfrm>
                                              <a:off x="86154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41" name="Rectangle 1525"/>
                                          <wps:cNvSpPr>
                                            <a:spLocks noChangeArrowheads="1"/>
                                          </wps:cNvSpPr>
                                          <wps:spPr bwMode="auto">
                                            <a:xfrm>
                                              <a:off x="956684"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42" name="Rectangle 1537"/>
                                          <wps:cNvSpPr>
                                            <a:spLocks noChangeArrowheads="1"/>
                                          </wps:cNvSpPr>
                                          <wps:spPr bwMode="auto">
                                            <a:xfrm>
                                              <a:off x="1051824" y="0"/>
                                              <a:ext cx="929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43" name="Rectangle 1549"/>
                                          <wps:cNvSpPr>
                                            <a:spLocks noChangeArrowheads="1"/>
                                          </wps:cNvSpPr>
                                          <wps:spPr bwMode="auto">
                                            <a:xfrm>
                                              <a:off x="1146964"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44" name="Rectangle 1561"/>
                                          <wps:cNvSpPr>
                                            <a:spLocks noChangeArrowheads="1"/>
                                          </wps:cNvSpPr>
                                          <wps:spPr bwMode="auto">
                                            <a:xfrm>
                                              <a:off x="1242104"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4145" name="Group 4145"/>
                                        <wpg:cNvGrpSpPr/>
                                        <wpg:grpSpPr>
                                          <a:xfrm>
                                            <a:off x="0" y="840403"/>
                                            <a:ext cx="1335939" cy="141324"/>
                                            <a:chOff x="0" y="0"/>
                                            <a:chExt cx="1335939" cy="141324"/>
                                          </a:xfrm>
                                        </wpg:grpSpPr>
                                        <wps:wsp>
                                          <wps:cNvPr id="4146" name="Rectangle 1406"/>
                                          <wps:cNvSpPr>
                                            <a:spLocks noChangeArrowheads="1"/>
                                          </wps:cNvSpPr>
                                          <wps:spPr bwMode="auto">
                                            <a:xfrm>
                                              <a:off x="0" y="0"/>
                                              <a:ext cx="946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147" name="Rectangle 1418"/>
                                          <wps:cNvSpPr>
                                            <a:spLocks noChangeArrowheads="1"/>
                                          </wps:cNvSpPr>
                                          <wps:spPr bwMode="auto">
                                            <a:xfrm>
                                              <a:off x="100425" y="0"/>
                                              <a:ext cx="941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148" name="Rectangle 1430"/>
                                          <wps:cNvSpPr>
                                            <a:spLocks noChangeArrowheads="1"/>
                                          </wps:cNvSpPr>
                                          <wps:spPr bwMode="auto">
                                            <a:xfrm>
                                              <a:off x="195565" y="0"/>
                                              <a:ext cx="94236"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149" name="Rectangle 1442"/>
                                          <wps:cNvSpPr>
                                            <a:spLocks noChangeArrowheads="1"/>
                                          </wps:cNvSpPr>
                                          <wps:spPr bwMode="auto">
                                            <a:xfrm>
                                              <a:off x="290705" y="0"/>
                                              <a:ext cx="937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4150" name="Rectangle 1454"/>
                                          <wps:cNvSpPr>
                                            <a:spLocks noChangeArrowheads="1"/>
                                          </wps:cNvSpPr>
                                          <wps:spPr bwMode="auto">
                                            <a:xfrm>
                                              <a:off x="385845" y="0"/>
                                              <a:ext cx="94236"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4151" name="Rectangle 1466"/>
                                          <wps:cNvSpPr>
                                            <a:spLocks noChangeArrowheads="1"/>
                                          </wps:cNvSpPr>
                                          <wps:spPr bwMode="auto">
                                            <a:xfrm>
                                              <a:off x="480985" y="0"/>
                                              <a:ext cx="938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4152" name="Rectangle 1478"/>
                                          <wps:cNvSpPr>
                                            <a:spLocks noChangeArrowheads="1"/>
                                          </wps:cNvSpPr>
                                          <wps:spPr bwMode="auto">
                                            <a:xfrm>
                                              <a:off x="576125" y="0"/>
                                              <a:ext cx="937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4153" name="Rectangle 1490"/>
                                          <wps:cNvSpPr>
                                            <a:spLocks noChangeArrowheads="1"/>
                                          </wps:cNvSpPr>
                                          <wps:spPr bwMode="auto">
                                            <a:xfrm>
                                              <a:off x="671265" y="0"/>
                                              <a:ext cx="934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4154" name="Rectangle 1502"/>
                                          <wps:cNvSpPr>
                                            <a:spLocks noChangeArrowheads="1"/>
                                          </wps:cNvSpPr>
                                          <wps:spPr bwMode="auto">
                                            <a:xfrm>
                                              <a:off x="766405" y="0"/>
                                              <a:ext cx="94136"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4155" name="Rectangle 1514"/>
                                          <wps:cNvSpPr>
                                            <a:spLocks noChangeArrowheads="1"/>
                                          </wps:cNvSpPr>
                                          <wps:spPr bwMode="auto">
                                            <a:xfrm>
                                              <a:off x="861545" y="0"/>
                                              <a:ext cx="938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4156" name="Rectangle 1526"/>
                                          <wps:cNvSpPr>
                                            <a:spLocks noChangeArrowheads="1"/>
                                          </wps:cNvSpPr>
                                          <wps:spPr bwMode="auto">
                                            <a:xfrm>
                                              <a:off x="956684" y="0"/>
                                              <a:ext cx="938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4157" name="Rectangle 1538"/>
                                          <wps:cNvSpPr>
                                            <a:spLocks noChangeArrowheads="1"/>
                                          </wps:cNvSpPr>
                                          <wps:spPr bwMode="auto">
                                            <a:xfrm>
                                              <a:off x="1051824" y="0"/>
                                              <a:ext cx="934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4158" name="Rectangle 1550"/>
                                          <wps:cNvSpPr>
                                            <a:spLocks noChangeArrowheads="1"/>
                                          </wps:cNvSpPr>
                                          <wps:spPr bwMode="auto">
                                            <a:xfrm>
                                              <a:off x="1146964" y="0"/>
                                              <a:ext cx="94236"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4159" name="Rectangle 1562"/>
                                          <wps:cNvSpPr>
                                            <a:spLocks noChangeArrowheads="1"/>
                                          </wps:cNvSpPr>
                                          <wps:spPr bwMode="auto">
                                            <a:xfrm>
                                              <a:off x="1242104" y="0"/>
                                              <a:ext cx="938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g:grpSp>
                                      <wpg:grpSp>
                                        <wpg:cNvPr id="4160" name="Group 4160"/>
                                        <wpg:cNvGrpSpPr/>
                                        <wpg:grpSpPr>
                                          <a:xfrm>
                                            <a:off x="0" y="983113"/>
                                            <a:ext cx="1335539" cy="141324"/>
                                            <a:chOff x="0" y="0"/>
                                            <a:chExt cx="1335539" cy="141324"/>
                                          </a:xfrm>
                                        </wpg:grpSpPr>
                                        <wps:wsp>
                                          <wps:cNvPr id="4161" name="Rectangle 1407"/>
                                          <wps:cNvSpPr>
                                            <a:spLocks noChangeArrowheads="1"/>
                                          </wps:cNvSpPr>
                                          <wps:spPr bwMode="auto">
                                            <a:xfrm>
                                              <a:off x="0" y="0"/>
                                              <a:ext cx="942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162" name="Rectangle 1419"/>
                                          <wps:cNvSpPr>
                                            <a:spLocks noChangeArrowheads="1"/>
                                          </wps:cNvSpPr>
                                          <wps:spPr bwMode="auto">
                                            <a:xfrm>
                                              <a:off x="100425" y="0"/>
                                              <a:ext cx="93735" cy="141210"/>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163" name="Rectangle 1431"/>
                                          <wps:cNvSpPr>
                                            <a:spLocks noChangeArrowheads="1"/>
                                          </wps:cNvSpPr>
                                          <wps:spPr bwMode="auto">
                                            <a:xfrm>
                                              <a:off x="195565" y="0"/>
                                              <a:ext cx="93835" cy="141210"/>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164" name="Rectangle 1443"/>
                                          <wps:cNvSpPr>
                                            <a:spLocks noChangeArrowheads="1"/>
                                          </wps:cNvSpPr>
                                          <wps:spPr bwMode="auto">
                                            <a:xfrm>
                                              <a:off x="29070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65" name="Rectangle 1455"/>
                                          <wps:cNvSpPr>
                                            <a:spLocks noChangeArrowheads="1"/>
                                          </wps:cNvSpPr>
                                          <wps:spPr bwMode="auto">
                                            <a:xfrm>
                                              <a:off x="38584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66" name="Rectangle 1467"/>
                                          <wps:cNvSpPr>
                                            <a:spLocks noChangeArrowheads="1"/>
                                          </wps:cNvSpPr>
                                          <wps:spPr bwMode="auto">
                                            <a:xfrm>
                                              <a:off x="48098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67" name="Rectangle 1479"/>
                                          <wps:cNvSpPr>
                                            <a:spLocks noChangeArrowheads="1"/>
                                          </wps:cNvSpPr>
                                          <wps:spPr bwMode="auto">
                                            <a:xfrm>
                                              <a:off x="576125"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68" name="Rectangle 1491"/>
                                          <wps:cNvSpPr>
                                            <a:spLocks noChangeArrowheads="1"/>
                                          </wps:cNvSpPr>
                                          <wps:spPr bwMode="auto">
                                            <a:xfrm>
                                              <a:off x="67126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69" name="Rectangle 1503"/>
                                          <wps:cNvSpPr>
                                            <a:spLocks noChangeArrowheads="1"/>
                                          </wps:cNvSpPr>
                                          <wps:spPr bwMode="auto">
                                            <a:xfrm>
                                              <a:off x="76640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70" name="Rectangle 1515"/>
                                          <wps:cNvSpPr>
                                            <a:spLocks noChangeArrowheads="1"/>
                                          </wps:cNvSpPr>
                                          <wps:spPr bwMode="auto">
                                            <a:xfrm>
                                              <a:off x="86154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71" name="Rectangle 1527"/>
                                          <wps:cNvSpPr>
                                            <a:spLocks noChangeArrowheads="1"/>
                                          </wps:cNvSpPr>
                                          <wps:spPr bwMode="auto">
                                            <a:xfrm>
                                              <a:off x="95668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72" name="Rectangle 1539"/>
                                          <wps:cNvSpPr>
                                            <a:spLocks noChangeArrowheads="1"/>
                                          </wps:cNvSpPr>
                                          <wps:spPr bwMode="auto">
                                            <a:xfrm>
                                              <a:off x="1051824"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73" name="Rectangle 1551"/>
                                          <wps:cNvSpPr>
                                            <a:spLocks noChangeArrowheads="1"/>
                                          </wps:cNvSpPr>
                                          <wps:spPr bwMode="auto">
                                            <a:xfrm>
                                              <a:off x="114696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74" name="Rectangle 1563"/>
                                          <wps:cNvSpPr>
                                            <a:spLocks noChangeArrowheads="1"/>
                                          </wps:cNvSpPr>
                                          <wps:spPr bwMode="auto">
                                            <a:xfrm>
                                              <a:off x="124210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4175" name="Group 4175"/>
                                        <wpg:cNvGrpSpPr/>
                                        <wpg:grpSpPr>
                                          <a:xfrm>
                                            <a:off x="0" y="1125822"/>
                                            <a:ext cx="1335539" cy="141324"/>
                                            <a:chOff x="0" y="0"/>
                                            <a:chExt cx="1335539" cy="141324"/>
                                          </a:xfrm>
                                        </wpg:grpSpPr>
                                        <wps:wsp>
                                          <wps:cNvPr id="4176" name="Rectangle 1408"/>
                                          <wps:cNvSpPr>
                                            <a:spLocks noChangeArrowheads="1"/>
                                          </wps:cNvSpPr>
                                          <wps:spPr bwMode="auto">
                                            <a:xfrm>
                                              <a:off x="0" y="0"/>
                                              <a:ext cx="942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177" name="Rectangle 1420"/>
                                          <wps:cNvSpPr>
                                            <a:spLocks noChangeArrowheads="1"/>
                                          </wps:cNvSpPr>
                                          <wps:spPr bwMode="auto">
                                            <a:xfrm>
                                              <a:off x="100425" y="0"/>
                                              <a:ext cx="93735" cy="141210"/>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178" name="Rectangle 1432"/>
                                          <wps:cNvSpPr>
                                            <a:spLocks noChangeArrowheads="1"/>
                                          </wps:cNvSpPr>
                                          <wps:spPr bwMode="auto">
                                            <a:xfrm>
                                              <a:off x="195565" y="0"/>
                                              <a:ext cx="93835" cy="141210"/>
                                            </a:xfrm>
                                            <a:prstGeom prst="rect">
                                              <a:avLst/>
                                            </a:prstGeom>
                                            <a:solidFill>
                                              <a:srgbClr val="44546A"/>
                                            </a:solidFill>
                                            <a:ln w="9525">
                                              <a:solidFill>
                                                <a:srgbClr val="44546A"/>
                                              </a:solidFill>
                                              <a:round/>
                                              <a:headEnd/>
                                              <a:tailEnd/>
                                            </a:ln>
                                          </wps:spPr>
                                          <wps:bodyPr rot="0" vert="horz" wrap="none" lIns="54148" tIns="27073" rIns="54148" bIns="27073" anchor="ctr" anchorCtr="0" upright="1">
                                            <a:noAutofit/>
                                          </wps:bodyPr>
                                        </wps:wsp>
                                        <wps:wsp>
                                          <wps:cNvPr id="4179" name="Rectangle 1444"/>
                                          <wps:cNvSpPr>
                                            <a:spLocks noChangeArrowheads="1"/>
                                          </wps:cNvSpPr>
                                          <wps:spPr bwMode="auto">
                                            <a:xfrm>
                                              <a:off x="29070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80" name="Rectangle 1456"/>
                                          <wps:cNvSpPr>
                                            <a:spLocks noChangeArrowheads="1"/>
                                          </wps:cNvSpPr>
                                          <wps:spPr bwMode="auto">
                                            <a:xfrm>
                                              <a:off x="38584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81" name="Rectangle 1468"/>
                                          <wps:cNvSpPr>
                                            <a:spLocks noChangeArrowheads="1"/>
                                          </wps:cNvSpPr>
                                          <wps:spPr bwMode="auto">
                                            <a:xfrm>
                                              <a:off x="48098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82" name="Rectangle 1480"/>
                                          <wps:cNvSpPr>
                                            <a:spLocks noChangeArrowheads="1"/>
                                          </wps:cNvSpPr>
                                          <wps:spPr bwMode="auto">
                                            <a:xfrm>
                                              <a:off x="576125"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83" name="Rectangle 1492"/>
                                          <wps:cNvSpPr>
                                            <a:spLocks noChangeArrowheads="1"/>
                                          </wps:cNvSpPr>
                                          <wps:spPr bwMode="auto">
                                            <a:xfrm>
                                              <a:off x="67126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84" name="Rectangle 1504"/>
                                          <wps:cNvSpPr>
                                            <a:spLocks noChangeArrowheads="1"/>
                                          </wps:cNvSpPr>
                                          <wps:spPr bwMode="auto">
                                            <a:xfrm>
                                              <a:off x="76640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85" name="Rectangle 1516"/>
                                          <wps:cNvSpPr>
                                            <a:spLocks noChangeArrowheads="1"/>
                                          </wps:cNvSpPr>
                                          <wps:spPr bwMode="auto">
                                            <a:xfrm>
                                              <a:off x="86154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86" name="Rectangle 1528"/>
                                          <wps:cNvSpPr>
                                            <a:spLocks noChangeArrowheads="1"/>
                                          </wps:cNvSpPr>
                                          <wps:spPr bwMode="auto">
                                            <a:xfrm>
                                              <a:off x="95668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87" name="Rectangle 1540"/>
                                          <wps:cNvSpPr>
                                            <a:spLocks noChangeArrowheads="1"/>
                                          </wps:cNvSpPr>
                                          <wps:spPr bwMode="auto">
                                            <a:xfrm>
                                              <a:off x="1051824"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88" name="Rectangle 1552"/>
                                          <wps:cNvSpPr>
                                            <a:spLocks noChangeArrowheads="1"/>
                                          </wps:cNvSpPr>
                                          <wps:spPr bwMode="auto">
                                            <a:xfrm>
                                              <a:off x="114696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89" name="Rectangle 1564"/>
                                          <wps:cNvSpPr>
                                            <a:spLocks noChangeArrowheads="1"/>
                                          </wps:cNvSpPr>
                                          <wps:spPr bwMode="auto">
                                            <a:xfrm>
                                              <a:off x="124210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4190" name="Group 4190"/>
                                        <wpg:cNvGrpSpPr/>
                                        <wpg:grpSpPr>
                                          <a:xfrm>
                                            <a:off x="0" y="1263247"/>
                                            <a:ext cx="1335139" cy="141324"/>
                                            <a:chOff x="0" y="0"/>
                                            <a:chExt cx="1335139" cy="141324"/>
                                          </a:xfrm>
                                        </wpg:grpSpPr>
                                        <wps:wsp>
                                          <wps:cNvPr id="4191" name="Rectangle 1409"/>
                                          <wps:cNvSpPr>
                                            <a:spLocks noChangeArrowheads="1"/>
                                          </wps:cNvSpPr>
                                          <wps:spPr bwMode="auto">
                                            <a:xfrm>
                                              <a:off x="0" y="0"/>
                                              <a:ext cx="93835"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192" name="Rectangle 1421"/>
                                          <wps:cNvSpPr>
                                            <a:spLocks noChangeArrowheads="1"/>
                                          </wps:cNvSpPr>
                                          <wps:spPr bwMode="auto">
                                            <a:xfrm>
                                              <a:off x="100425" y="0"/>
                                              <a:ext cx="93335"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193" name="Rectangle 1433"/>
                                          <wps:cNvSpPr>
                                            <a:spLocks noChangeArrowheads="1"/>
                                          </wps:cNvSpPr>
                                          <wps:spPr bwMode="auto">
                                            <a:xfrm>
                                              <a:off x="195565" y="0"/>
                                              <a:ext cx="93435"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194" name="Rectangle 1445"/>
                                          <wps:cNvSpPr>
                                            <a:spLocks noChangeArrowheads="1"/>
                                          </wps:cNvSpPr>
                                          <wps:spPr bwMode="auto">
                                            <a:xfrm>
                                              <a:off x="290705"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95" name="Rectangle 1457"/>
                                          <wps:cNvSpPr>
                                            <a:spLocks noChangeArrowheads="1"/>
                                          </wps:cNvSpPr>
                                          <wps:spPr bwMode="auto">
                                            <a:xfrm>
                                              <a:off x="38584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96" name="Rectangle 1469"/>
                                          <wps:cNvSpPr>
                                            <a:spLocks noChangeArrowheads="1"/>
                                          </wps:cNvSpPr>
                                          <wps:spPr bwMode="auto">
                                            <a:xfrm>
                                              <a:off x="48098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97" name="Rectangle 1481"/>
                                          <wps:cNvSpPr>
                                            <a:spLocks noChangeArrowheads="1"/>
                                          </wps:cNvSpPr>
                                          <wps:spPr bwMode="auto">
                                            <a:xfrm>
                                              <a:off x="576125"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98" name="Rectangle 1493"/>
                                          <wps:cNvSpPr>
                                            <a:spLocks noChangeArrowheads="1"/>
                                          </wps:cNvSpPr>
                                          <wps:spPr bwMode="auto">
                                            <a:xfrm>
                                              <a:off x="671265" y="0"/>
                                              <a:ext cx="926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99" name="Rectangle 1505"/>
                                          <wps:cNvSpPr>
                                            <a:spLocks noChangeArrowheads="1"/>
                                          </wps:cNvSpPr>
                                          <wps:spPr bwMode="auto">
                                            <a:xfrm>
                                              <a:off x="766405"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200" name="Rectangle 1517"/>
                                          <wps:cNvSpPr>
                                            <a:spLocks noChangeArrowheads="1"/>
                                          </wps:cNvSpPr>
                                          <wps:spPr bwMode="auto">
                                            <a:xfrm>
                                              <a:off x="86154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201" name="Rectangle 1529"/>
                                          <wps:cNvSpPr>
                                            <a:spLocks noChangeArrowheads="1"/>
                                          </wps:cNvSpPr>
                                          <wps:spPr bwMode="auto">
                                            <a:xfrm>
                                              <a:off x="956684"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202" name="Rectangle 1541"/>
                                          <wps:cNvSpPr>
                                            <a:spLocks noChangeArrowheads="1"/>
                                          </wps:cNvSpPr>
                                          <wps:spPr bwMode="auto">
                                            <a:xfrm>
                                              <a:off x="1057110" y="0"/>
                                              <a:ext cx="926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203" name="Rectangle 1553"/>
                                          <wps:cNvSpPr>
                                            <a:spLocks noChangeArrowheads="1"/>
                                          </wps:cNvSpPr>
                                          <wps:spPr bwMode="auto">
                                            <a:xfrm>
                                              <a:off x="114696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204" name="Rectangle 1565"/>
                                          <wps:cNvSpPr>
                                            <a:spLocks noChangeArrowheads="1"/>
                                          </wps:cNvSpPr>
                                          <wps:spPr bwMode="auto">
                                            <a:xfrm>
                                              <a:off x="1242104"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4205" name="Group 4205"/>
                                        <wpg:cNvGrpSpPr/>
                                        <wpg:grpSpPr>
                                          <a:xfrm>
                                            <a:off x="0" y="1400671"/>
                                            <a:ext cx="1335539" cy="141324"/>
                                            <a:chOff x="0" y="0"/>
                                            <a:chExt cx="1335539" cy="141324"/>
                                          </a:xfrm>
                                        </wpg:grpSpPr>
                                        <wps:wsp>
                                          <wps:cNvPr id="4206" name="Rectangle 1410"/>
                                          <wps:cNvSpPr>
                                            <a:spLocks noChangeArrowheads="1"/>
                                          </wps:cNvSpPr>
                                          <wps:spPr bwMode="auto">
                                            <a:xfrm>
                                              <a:off x="0" y="0"/>
                                              <a:ext cx="942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207" name="Rectangle 1422"/>
                                          <wps:cNvSpPr>
                                            <a:spLocks noChangeArrowheads="1"/>
                                          </wps:cNvSpPr>
                                          <wps:spPr bwMode="auto">
                                            <a:xfrm>
                                              <a:off x="100425" y="0"/>
                                              <a:ext cx="93735" cy="141210"/>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208" name="Rectangle 1446"/>
                                          <wps:cNvSpPr>
                                            <a:spLocks noChangeArrowheads="1"/>
                                          </wps:cNvSpPr>
                                          <wps:spPr bwMode="auto">
                                            <a:xfrm>
                                              <a:off x="290705" y="0"/>
                                              <a:ext cx="933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209" name="Rectangle 1458"/>
                                          <wps:cNvSpPr>
                                            <a:spLocks noChangeArrowheads="1"/>
                                          </wps:cNvSpPr>
                                          <wps:spPr bwMode="auto">
                                            <a:xfrm>
                                              <a:off x="38584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210" name="Rectangle 1470"/>
                                          <wps:cNvSpPr>
                                            <a:spLocks noChangeArrowheads="1"/>
                                          </wps:cNvSpPr>
                                          <wps:spPr bwMode="auto">
                                            <a:xfrm>
                                              <a:off x="48098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211" name="Rectangle 1482"/>
                                          <wps:cNvSpPr>
                                            <a:spLocks noChangeArrowheads="1"/>
                                          </wps:cNvSpPr>
                                          <wps:spPr bwMode="auto">
                                            <a:xfrm>
                                              <a:off x="57612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212" name="Rectangle 1494"/>
                                          <wps:cNvSpPr>
                                            <a:spLocks noChangeArrowheads="1"/>
                                          </wps:cNvSpPr>
                                          <wps:spPr bwMode="auto">
                                            <a:xfrm>
                                              <a:off x="67126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213" name="Rectangle 1506"/>
                                          <wps:cNvSpPr>
                                            <a:spLocks noChangeArrowheads="1"/>
                                          </wps:cNvSpPr>
                                          <wps:spPr bwMode="auto">
                                            <a:xfrm>
                                              <a:off x="76640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214" name="Rectangle 1518"/>
                                          <wps:cNvSpPr>
                                            <a:spLocks noChangeArrowheads="1"/>
                                          </wps:cNvSpPr>
                                          <wps:spPr bwMode="auto">
                                            <a:xfrm>
                                              <a:off x="86154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215" name="Rectangle 1530"/>
                                          <wps:cNvSpPr>
                                            <a:spLocks noChangeArrowheads="1"/>
                                          </wps:cNvSpPr>
                                          <wps:spPr bwMode="auto">
                                            <a:xfrm>
                                              <a:off x="95668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216" name="Rectangle 1542"/>
                                          <wps:cNvSpPr>
                                            <a:spLocks noChangeArrowheads="1"/>
                                          </wps:cNvSpPr>
                                          <wps:spPr bwMode="auto">
                                            <a:xfrm>
                                              <a:off x="1057110"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217" name="Rectangle 1554"/>
                                          <wps:cNvSpPr>
                                            <a:spLocks noChangeArrowheads="1"/>
                                          </wps:cNvSpPr>
                                          <wps:spPr bwMode="auto">
                                            <a:xfrm>
                                              <a:off x="114696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218" name="Rectangle 1566"/>
                                          <wps:cNvSpPr>
                                            <a:spLocks noChangeArrowheads="1"/>
                                          </wps:cNvSpPr>
                                          <wps:spPr bwMode="auto">
                                            <a:xfrm>
                                              <a:off x="124210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4219" name="Group 4219"/>
                                        <wpg:cNvGrpSpPr/>
                                        <wpg:grpSpPr>
                                          <a:xfrm>
                                            <a:off x="0" y="1543381"/>
                                            <a:ext cx="1340425" cy="141324"/>
                                            <a:chOff x="0" y="0"/>
                                            <a:chExt cx="1340425" cy="141324"/>
                                          </a:xfrm>
                                        </wpg:grpSpPr>
                                        <wps:wsp>
                                          <wps:cNvPr id="4220" name="Rectangle 1411"/>
                                          <wps:cNvSpPr>
                                            <a:spLocks noChangeArrowheads="1"/>
                                          </wps:cNvSpPr>
                                          <wps:spPr bwMode="auto">
                                            <a:xfrm>
                                              <a:off x="0" y="0"/>
                                              <a:ext cx="93835"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221" name="Rectangle 1423"/>
                                          <wps:cNvSpPr>
                                            <a:spLocks noChangeArrowheads="1"/>
                                          </wps:cNvSpPr>
                                          <wps:spPr bwMode="auto">
                                            <a:xfrm>
                                              <a:off x="100425" y="0"/>
                                              <a:ext cx="93335"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222" name="Rectangle 1435"/>
                                          <wps:cNvSpPr>
                                            <a:spLocks noChangeArrowheads="1"/>
                                          </wps:cNvSpPr>
                                          <wps:spPr bwMode="auto">
                                            <a:xfrm>
                                              <a:off x="195565" y="0"/>
                                              <a:ext cx="93435"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223" name="Rectangle 1447"/>
                                          <wps:cNvSpPr>
                                            <a:spLocks noChangeArrowheads="1"/>
                                          </wps:cNvSpPr>
                                          <wps:spPr bwMode="auto">
                                            <a:xfrm>
                                              <a:off x="290705"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224" name="Rectangle 1459"/>
                                          <wps:cNvSpPr>
                                            <a:spLocks noChangeArrowheads="1"/>
                                          </wps:cNvSpPr>
                                          <wps:spPr bwMode="auto">
                                            <a:xfrm>
                                              <a:off x="38584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225" name="Rectangle 1471"/>
                                          <wps:cNvSpPr>
                                            <a:spLocks noChangeArrowheads="1"/>
                                          </wps:cNvSpPr>
                                          <wps:spPr bwMode="auto">
                                            <a:xfrm>
                                              <a:off x="48098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226" name="Rectangle 1483"/>
                                          <wps:cNvSpPr>
                                            <a:spLocks noChangeArrowheads="1"/>
                                          </wps:cNvSpPr>
                                          <wps:spPr bwMode="auto">
                                            <a:xfrm>
                                              <a:off x="576125"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227" name="Rectangle 1495"/>
                                          <wps:cNvSpPr>
                                            <a:spLocks noChangeArrowheads="1"/>
                                          </wps:cNvSpPr>
                                          <wps:spPr bwMode="auto">
                                            <a:xfrm>
                                              <a:off x="671265" y="0"/>
                                              <a:ext cx="926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228" name="Rectangle 1507"/>
                                          <wps:cNvSpPr>
                                            <a:spLocks noChangeArrowheads="1"/>
                                          </wps:cNvSpPr>
                                          <wps:spPr bwMode="auto">
                                            <a:xfrm>
                                              <a:off x="76640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229" name="Rectangle 1519"/>
                                          <wps:cNvSpPr>
                                            <a:spLocks noChangeArrowheads="1"/>
                                          </wps:cNvSpPr>
                                          <wps:spPr bwMode="auto">
                                            <a:xfrm>
                                              <a:off x="86154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230" name="Rectangle 1531"/>
                                          <wps:cNvSpPr>
                                            <a:spLocks noChangeArrowheads="1"/>
                                          </wps:cNvSpPr>
                                          <wps:spPr bwMode="auto">
                                            <a:xfrm>
                                              <a:off x="956684"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231" name="Rectangle 1543"/>
                                          <wps:cNvSpPr>
                                            <a:spLocks noChangeArrowheads="1"/>
                                          </wps:cNvSpPr>
                                          <wps:spPr bwMode="auto">
                                            <a:xfrm>
                                              <a:off x="1057110" y="0"/>
                                              <a:ext cx="926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232" name="Rectangle 1555"/>
                                          <wps:cNvSpPr>
                                            <a:spLocks noChangeArrowheads="1"/>
                                          </wps:cNvSpPr>
                                          <wps:spPr bwMode="auto">
                                            <a:xfrm>
                                              <a:off x="114696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233" name="Rectangle 1567"/>
                                          <wps:cNvSpPr>
                                            <a:spLocks noChangeArrowheads="1"/>
                                          </wps:cNvSpPr>
                                          <wps:spPr bwMode="auto">
                                            <a:xfrm>
                                              <a:off x="1247390"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grpSp>
                                      <wpg:cNvPr id="4234" name="Group 4234"/>
                                      <wpg:cNvGrpSpPr/>
                                      <wpg:grpSpPr>
                                        <a:xfrm>
                                          <a:off x="269563" y="1781230"/>
                                          <a:ext cx="1332000" cy="145089"/>
                                          <a:chOff x="0" y="0"/>
                                          <a:chExt cx="1332000" cy="145089"/>
                                        </a:xfrm>
                                      </wpg:grpSpPr>
                                      <wps:wsp>
                                        <wps:cNvPr id="4235" name="Straight Arrow Connector 4235"/>
                                        <wps:cNvCnPr/>
                                        <wps:spPr>
                                          <a:xfrm>
                                            <a:off x="0" y="0"/>
                                            <a:ext cx="1332000" cy="0"/>
                                          </a:xfrm>
                                          <a:prstGeom prst="straightConnector1">
                                            <a:avLst/>
                                          </a:prstGeom>
                                          <a:ln w="6350">
                                            <a:solidFill>
                                              <a:schemeClr val="tx1">
                                                <a:lumMod val="65000"/>
                                                <a:lumOff val="35000"/>
                                              </a:schemeClr>
                                            </a:solidFill>
                                            <a:headEnd type="triangle" w="sm" len="sm"/>
                                            <a:tailEnd type="triangle" w="sm" len="sm"/>
                                          </a:ln>
                                        </wps:spPr>
                                        <wps:style>
                                          <a:lnRef idx="1">
                                            <a:schemeClr val="accent1"/>
                                          </a:lnRef>
                                          <a:fillRef idx="0">
                                            <a:schemeClr val="accent1"/>
                                          </a:fillRef>
                                          <a:effectRef idx="0">
                                            <a:schemeClr val="accent1"/>
                                          </a:effectRef>
                                          <a:fontRef idx="minor">
                                            <a:schemeClr val="tx1"/>
                                          </a:fontRef>
                                        </wps:style>
                                        <wps:bodyPr/>
                                      </wps:wsp>
                                      <wps:wsp>
                                        <wps:cNvPr id="4236" name="Text Box 2"/>
                                        <wps:cNvSpPr txBox="1">
                                          <a:spLocks noChangeArrowheads="1"/>
                                        </wps:cNvSpPr>
                                        <wps:spPr bwMode="auto">
                                          <a:xfrm>
                                            <a:off x="560193" y="26349"/>
                                            <a:ext cx="299447" cy="118740"/>
                                          </a:xfrm>
                                          <a:prstGeom prst="rect">
                                            <a:avLst/>
                                          </a:prstGeom>
                                          <a:solidFill>
                                            <a:srgbClr val="FFFFFF"/>
                                          </a:solidFill>
                                          <a:ln w="9525">
                                            <a:noFill/>
                                            <a:miter lim="800000"/>
                                            <a:headEnd/>
                                            <a:tailEnd/>
                                          </a:ln>
                                        </wps:spPr>
                                        <wps:txbx>
                                          <w:txbxContent>
                                            <w:p w14:paraId="576CE43B" w14:textId="0C187223" w:rsidR="00305213" w:rsidRPr="00E74046" w:rsidRDefault="00305213" w:rsidP="00C62462">
                                              <w:pPr>
                                                <w:rPr>
                                                  <w:b/>
                                                  <w:color w:val="595959" w:themeColor="text1" w:themeTint="A6"/>
                                                  <w:sz w:val="12"/>
                                                </w:rPr>
                                              </w:pPr>
                                              <w:r>
                                                <w:rPr>
                                                  <w:b/>
                                                  <w:color w:val="595959" w:themeColor="text1" w:themeTint="A6"/>
                                                  <w:sz w:val="12"/>
                                                </w:rPr>
                                                <w:t>Time</w:t>
                                              </w:r>
                                            </w:p>
                                          </w:txbxContent>
                                        </wps:txbx>
                                        <wps:bodyPr rot="0" vert="horz" wrap="square" lIns="0" tIns="0" rIns="0" bIns="0" anchor="t" anchorCtr="0">
                                          <a:noAutofit/>
                                        </wps:bodyPr>
                                      </wps:wsp>
                                    </wpg:grpSp>
                                    <wpg:grpSp>
                                      <wpg:cNvPr id="4237" name="Group 4237"/>
                                      <wpg:cNvGrpSpPr/>
                                      <wpg:grpSpPr>
                                        <a:xfrm>
                                          <a:off x="-33577" y="0"/>
                                          <a:ext cx="197546" cy="1692000"/>
                                          <a:chOff x="-33577" y="0"/>
                                          <a:chExt cx="197546" cy="1692000"/>
                                        </a:xfrm>
                                      </wpg:grpSpPr>
                                      <wps:wsp>
                                        <wps:cNvPr id="4238" name="Straight Arrow Connector 4238"/>
                                        <wps:cNvCnPr/>
                                        <wps:spPr>
                                          <a:xfrm rot="5400000">
                                            <a:off x="-682031" y="846000"/>
                                            <a:ext cx="1692000" cy="0"/>
                                          </a:xfrm>
                                          <a:prstGeom prst="straightConnector1">
                                            <a:avLst/>
                                          </a:prstGeom>
                                          <a:ln w="6350">
                                            <a:solidFill>
                                              <a:schemeClr val="tx1">
                                                <a:lumMod val="65000"/>
                                                <a:lumOff val="35000"/>
                                              </a:schemeClr>
                                            </a:solidFill>
                                            <a:headEnd type="triangle" w="sm" len="sm"/>
                                            <a:tailEnd type="triangle" w="sm" len="sm"/>
                                          </a:ln>
                                        </wps:spPr>
                                        <wps:style>
                                          <a:lnRef idx="1">
                                            <a:schemeClr val="accent1"/>
                                          </a:lnRef>
                                          <a:fillRef idx="0">
                                            <a:schemeClr val="accent1"/>
                                          </a:fillRef>
                                          <a:effectRef idx="0">
                                            <a:schemeClr val="accent1"/>
                                          </a:effectRef>
                                          <a:fontRef idx="minor">
                                            <a:schemeClr val="tx1"/>
                                          </a:fontRef>
                                        </wps:style>
                                        <wps:bodyPr/>
                                      </wps:wsp>
                                      <wps:wsp>
                                        <wps:cNvPr id="4239" name="Text Box 2"/>
                                        <wps:cNvSpPr txBox="1">
                                          <a:spLocks noChangeArrowheads="1"/>
                                        </wps:cNvSpPr>
                                        <wps:spPr bwMode="auto">
                                          <a:xfrm rot="16200000">
                                            <a:off x="-73787" y="698942"/>
                                            <a:ext cx="273861" cy="193441"/>
                                          </a:xfrm>
                                          <a:prstGeom prst="rect">
                                            <a:avLst/>
                                          </a:prstGeom>
                                          <a:solidFill>
                                            <a:srgbClr val="FFFFFF"/>
                                          </a:solidFill>
                                          <a:ln w="9525">
                                            <a:noFill/>
                                            <a:miter lim="800000"/>
                                            <a:headEnd/>
                                            <a:tailEnd/>
                                          </a:ln>
                                        </wps:spPr>
                                        <wps:txbx>
                                          <w:txbxContent>
                                            <w:p w14:paraId="5108A978" w14:textId="77777777" w:rsidR="00305213" w:rsidRPr="00E74046" w:rsidRDefault="00305213" w:rsidP="00C62462">
                                              <w:pPr>
                                                <w:rPr>
                                                  <w:b/>
                                                  <w:color w:val="595959" w:themeColor="text1" w:themeTint="A6"/>
                                                  <w:sz w:val="12"/>
                                                </w:rPr>
                                              </w:pPr>
                                              <w:r>
                                                <w:rPr>
                                                  <w:b/>
                                                  <w:color w:val="595959" w:themeColor="text1" w:themeTint="A6"/>
                                                  <w:sz w:val="12"/>
                                                </w:rPr>
                                                <w:t>Freq.</w:t>
                                              </w:r>
                                            </w:p>
                                          </w:txbxContent>
                                        </wps:txbx>
                                        <wps:bodyPr rot="0" vert="horz" wrap="square" lIns="0" tIns="0" rIns="0" bIns="0" anchor="t" anchorCtr="0">
                                          <a:noAutofit/>
                                        </wps:bodyPr>
                                      </wps:wsp>
                                    </wpg:grpSp>
                                  </wpg:grpSp>
                                </wpg:grpSp>
                                <wps:wsp>
                                  <wps:cNvPr id="4241" name="Rectangle 1432"/>
                                  <wps:cNvSpPr>
                                    <a:spLocks noChangeArrowheads="1"/>
                                  </wps:cNvSpPr>
                                  <wps:spPr bwMode="auto">
                                    <a:xfrm>
                                      <a:off x="466026" y="1415731"/>
                                      <a:ext cx="93820" cy="141190"/>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g:grpSp>
                              <wps:wsp>
                                <wps:cNvPr id="4624" name="Rectangle 1462"/>
                                <wps:cNvSpPr>
                                  <a:spLocks noChangeArrowheads="1"/>
                                </wps:cNvSpPr>
                                <wps:spPr bwMode="auto">
                                  <a:xfrm>
                                    <a:off x="656045" y="293189"/>
                                    <a:ext cx="93806" cy="141210"/>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g:grpSp>
                            <wpg:grpSp>
                              <wpg:cNvPr id="4627" name="Group 4627"/>
                              <wpg:cNvGrpSpPr/>
                              <wpg:grpSpPr>
                                <a:xfrm>
                                  <a:off x="1701032" y="418699"/>
                                  <a:ext cx="1510017" cy="1799925"/>
                                  <a:chOff x="-78282" y="0"/>
                                  <a:chExt cx="1688270" cy="1926318"/>
                                </a:xfrm>
                              </wpg:grpSpPr>
                              <wpg:grpSp>
                                <wpg:cNvPr id="4433" name="Group 4433"/>
                                <wpg:cNvGrpSpPr/>
                                <wpg:grpSpPr>
                                  <a:xfrm>
                                    <a:off x="-78282" y="0"/>
                                    <a:ext cx="1688270" cy="1926318"/>
                                    <a:chOff x="-78282" y="0"/>
                                    <a:chExt cx="1688270" cy="1926318"/>
                                  </a:xfrm>
                                </wpg:grpSpPr>
                                <wpg:grpSp>
                                  <wpg:cNvPr id="4434" name="Group 4434"/>
                                  <wpg:cNvGrpSpPr/>
                                  <wpg:grpSpPr>
                                    <a:xfrm>
                                      <a:off x="-78282" y="0"/>
                                      <a:ext cx="1688270" cy="1926318"/>
                                      <a:chOff x="-78282" y="0"/>
                                      <a:chExt cx="1688270" cy="1926318"/>
                                    </a:xfrm>
                                  </wpg:grpSpPr>
                                  <wps:wsp>
                                    <wps:cNvPr id="4435" name="Rectangle 1436"/>
                                    <wps:cNvSpPr>
                                      <a:spLocks noChangeArrowheads="1"/>
                                    </wps:cNvSpPr>
                                    <wps:spPr bwMode="auto">
                                      <a:xfrm>
                                        <a:off x="561975" y="14288"/>
                                        <a:ext cx="94136"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g:grpSp>
                                    <wpg:cNvPr id="4437" name="Group 4437"/>
                                    <wpg:cNvGrpSpPr/>
                                    <wpg:grpSpPr>
                                      <a:xfrm>
                                        <a:off x="-78282" y="0"/>
                                        <a:ext cx="1688270" cy="1926318"/>
                                        <a:chOff x="-78282" y="0"/>
                                        <a:chExt cx="1688270" cy="1926318"/>
                                      </a:xfrm>
                                    </wpg:grpSpPr>
                                    <wpg:grpSp>
                                      <wpg:cNvPr id="4438" name="Group 4438"/>
                                      <wpg:cNvGrpSpPr/>
                                      <wpg:grpSpPr>
                                        <a:xfrm>
                                          <a:off x="269563" y="15856"/>
                                          <a:ext cx="1340425" cy="1684705"/>
                                          <a:chOff x="0" y="0"/>
                                          <a:chExt cx="1340425" cy="1684705"/>
                                        </a:xfrm>
                                      </wpg:grpSpPr>
                                      <wpg:grpSp>
                                        <wpg:cNvPr id="4439" name="Group 4439"/>
                                        <wpg:cNvGrpSpPr/>
                                        <wpg:grpSpPr>
                                          <a:xfrm>
                                            <a:off x="0" y="0"/>
                                            <a:ext cx="1336340" cy="141437"/>
                                            <a:chOff x="0" y="0"/>
                                            <a:chExt cx="1336340" cy="141437"/>
                                          </a:xfrm>
                                        </wpg:grpSpPr>
                                        <wps:wsp>
                                          <wps:cNvPr id="4440" name="Rectangle 1400"/>
                                          <wps:cNvSpPr>
                                            <a:spLocks noChangeArrowheads="1"/>
                                          </wps:cNvSpPr>
                                          <wps:spPr bwMode="auto">
                                            <a:xfrm>
                                              <a:off x="0" y="0"/>
                                              <a:ext cx="94936" cy="141437"/>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441" name="Rectangle 1412"/>
                                          <wps:cNvSpPr>
                                            <a:spLocks noChangeArrowheads="1"/>
                                          </wps:cNvSpPr>
                                          <wps:spPr bwMode="auto">
                                            <a:xfrm>
                                              <a:off x="95140" y="0"/>
                                              <a:ext cx="945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442" name="Rectangle 1424"/>
                                          <wps:cNvSpPr>
                                            <a:spLocks noChangeArrowheads="1"/>
                                          </wps:cNvSpPr>
                                          <wps:spPr bwMode="auto">
                                            <a:xfrm>
                                              <a:off x="190280" y="0"/>
                                              <a:ext cx="94636"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443" name="Rectangle 1448"/>
                                          <wps:cNvSpPr>
                                            <a:spLocks noChangeArrowheads="1"/>
                                          </wps:cNvSpPr>
                                          <wps:spPr bwMode="auto">
                                            <a:xfrm>
                                              <a:off x="385845" y="0"/>
                                              <a:ext cx="94636"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444" name="Rectangle 1460"/>
                                          <wps:cNvSpPr>
                                            <a:spLocks noChangeArrowheads="1"/>
                                          </wps:cNvSpPr>
                                          <wps:spPr bwMode="auto">
                                            <a:xfrm>
                                              <a:off x="480985" y="0"/>
                                              <a:ext cx="94236"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445" name="Rectangle 1472"/>
                                          <wps:cNvSpPr>
                                            <a:spLocks noChangeArrowheads="1"/>
                                          </wps:cNvSpPr>
                                          <wps:spPr bwMode="auto">
                                            <a:xfrm>
                                              <a:off x="576125" y="0"/>
                                              <a:ext cx="94136"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446" name="Rectangle 1484"/>
                                          <wps:cNvSpPr>
                                            <a:spLocks noChangeArrowheads="1"/>
                                          </wps:cNvSpPr>
                                          <wps:spPr bwMode="auto">
                                            <a:xfrm>
                                              <a:off x="671265" y="0"/>
                                              <a:ext cx="93835"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447" name="Rectangle 1496"/>
                                          <wps:cNvSpPr>
                                            <a:spLocks noChangeArrowheads="1"/>
                                          </wps:cNvSpPr>
                                          <wps:spPr bwMode="auto">
                                            <a:xfrm>
                                              <a:off x="766405" y="0"/>
                                              <a:ext cx="94536"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448" name="Rectangle 1508"/>
                                          <wps:cNvSpPr>
                                            <a:spLocks noChangeArrowheads="1"/>
                                          </wps:cNvSpPr>
                                          <wps:spPr bwMode="auto">
                                            <a:xfrm>
                                              <a:off x="861545" y="0"/>
                                              <a:ext cx="94236"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449" name="Rectangle 1520"/>
                                          <wps:cNvSpPr>
                                            <a:spLocks noChangeArrowheads="1"/>
                                          </wps:cNvSpPr>
                                          <wps:spPr bwMode="auto">
                                            <a:xfrm>
                                              <a:off x="956684" y="0"/>
                                              <a:ext cx="94236"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450" name="Rectangle 1532"/>
                                          <wps:cNvSpPr>
                                            <a:spLocks noChangeArrowheads="1"/>
                                          </wps:cNvSpPr>
                                          <wps:spPr bwMode="auto">
                                            <a:xfrm>
                                              <a:off x="1051824" y="0"/>
                                              <a:ext cx="93735"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451" name="Rectangle 1544"/>
                                          <wps:cNvSpPr>
                                            <a:spLocks noChangeArrowheads="1"/>
                                          </wps:cNvSpPr>
                                          <wps:spPr bwMode="auto">
                                            <a:xfrm>
                                              <a:off x="1146964" y="0"/>
                                              <a:ext cx="94636"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452" name="Rectangle 1556"/>
                                          <wps:cNvSpPr>
                                            <a:spLocks noChangeArrowheads="1"/>
                                          </wps:cNvSpPr>
                                          <wps:spPr bwMode="auto">
                                            <a:xfrm>
                                              <a:off x="1242104" y="0"/>
                                              <a:ext cx="94236"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g:grpSp>
                                      <wpg:grpSp>
                                        <wpg:cNvPr id="4453" name="Group 4453"/>
                                        <wpg:cNvGrpSpPr/>
                                        <wpg:grpSpPr>
                                          <a:xfrm>
                                            <a:off x="0" y="137425"/>
                                            <a:ext cx="1335939" cy="141324"/>
                                            <a:chOff x="0" y="0"/>
                                            <a:chExt cx="1335939" cy="141324"/>
                                          </a:xfrm>
                                        </wpg:grpSpPr>
                                        <wps:wsp>
                                          <wps:cNvPr id="4454" name="Rectangle 1401"/>
                                          <wps:cNvSpPr>
                                            <a:spLocks noChangeArrowheads="1"/>
                                          </wps:cNvSpPr>
                                          <wps:spPr bwMode="auto">
                                            <a:xfrm>
                                              <a:off x="0" y="0"/>
                                              <a:ext cx="946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455" name="Rectangle 1413"/>
                                          <wps:cNvSpPr>
                                            <a:spLocks noChangeArrowheads="1"/>
                                          </wps:cNvSpPr>
                                          <wps:spPr bwMode="auto">
                                            <a:xfrm>
                                              <a:off x="95140" y="0"/>
                                              <a:ext cx="941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456" name="Rectangle 1425"/>
                                          <wps:cNvSpPr>
                                            <a:spLocks noChangeArrowheads="1"/>
                                          </wps:cNvSpPr>
                                          <wps:spPr bwMode="auto">
                                            <a:xfrm>
                                              <a:off x="190280" y="0"/>
                                              <a:ext cx="94236" cy="141324"/>
                                            </a:xfrm>
                                            <a:prstGeom prst="rect">
                                              <a:avLst/>
                                            </a:prstGeom>
                                            <a:solidFill>
                                              <a:schemeClr val="accent6">
                                                <a:lumMod val="75000"/>
                                              </a:schemeClr>
                                            </a:solidFill>
                                            <a:ln w="9525">
                                              <a:solidFill>
                                                <a:srgbClr val="44546A"/>
                                              </a:solidFill>
                                              <a:round/>
                                              <a:headEnd/>
                                              <a:tailEnd/>
                                            </a:ln>
                                          </wps:spPr>
                                          <wps:bodyPr rot="0" vert="horz" wrap="none" lIns="54148" tIns="27073" rIns="54148" bIns="27073" anchor="ctr" anchorCtr="0" upright="1">
                                            <a:noAutofit/>
                                          </wps:bodyPr>
                                        </wps:wsp>
                                        <wps:wsp>
                                          <wps:cNvPr id="4457" name="Rectangle 1437"/>
                                          <wps:cNvSpPr>
                                            <a:spLocks noChangeArrowheads="1"/>
                                          </wps:cNvSpPr>
                                          <wps:spPr bwMode="auto">
                                            <a:xfrm>
                                              <a:off x="29070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458" name="Rectangle 1449"/>
                                          <wps:cNvSpPr>
                                            <a:spLocks noChangeArrowheads="1"/>
                                          </wps:cNvSpPr>
                                          <wps:spPr bwMode="auto">
                                            <a:xfrm>
                                              <a:off x="385845"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459" name="Rectangle 1461"/>
                                          <wps:cNvSpPr>
                                            <a:spLocks noChangeArrowheads="1"/>
                                          </wps:cNvSpPr>
                                          <wps:spPr bwMode="auto">
                                            <a:xfrm>
                                              <a:off x="48098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460" name="Rectangle 1473"/>
                                          <wps:cNvSpPr>
                                            <a:spLocks noChangeArrowheads="1"/>
                                          </wps:cNvSpPr>
                                          <wps:spPr bwMode="auto">
                                            <a:xfrm>
                                              <a:off x="57612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461" name="Rectangle 1485"/>
                                          <wps:cNvSpPr>
                                            <a:spLocks noChangeArrowheads="1"/>
                                          </wps:cNvSpPr>
                                          <wps:spPr bwMode="auto">
                                            <a:xfrm>
                                              <a:off x="67126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462" name="Rectangle 1497"/>
                                          <wps:cNvSpPr>
                                            <a:spLocks noChangeArrowheads="1"/>
                                          </wps:cNvSpPr>
                                          <wps:spPr bwMode="auto">
                                            <a:xfrm>
                                              <a:off x="766405" y="0"/>
                                              <a:ext cx="941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463" name="Rectangle 1509"/>
                                          <wps:cNvSpPr>
                                            <a:spLocks noChangeArrowheads="1"/>
                                          </wps:cNvSpPr>
                                          <wps:spPr bwMode="auto">
                                            <a:xfrm>
                                              <a:off x="86154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464" name="Rectangle 1521"/>
                                          <wps:cNvSpPr>
                                            <a:spLocks noChangeArrowheads="1"/>
                                          </wps:cNvSpPr>
                                          <wps:spPr bwMode="auto">
                                            <a:xfrm>
                                              <a:off x="95668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465" name="Rectangle 1533"/>
                                          <wps:cNvSpPr>
                                            <a:spLocks noChangeArrowheads="1"/>
                                          </wps:cNvSpPr>
                                          <wps:spPr bwMode="auto">
                                            <a:xfrm>
                                              <a:off x="1051824"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466" name="Rectangle 1545"/>
                                          <wps:cNvSpPr>
                                            <a:spLocks noChangeArrowheads="1"/>
                                          </wps:cNvSpPr>
                                          <wps:spPr bwMode="auto">
                                            <a:xfrm>
                                              <a:off x="1146964"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467" name="Rectangle 1557"/>
                                          <wps:cNvSpPr>
                                            <a:spLocks noChangeArrowheads="1"/>
                                          </wps:cNvSpPr>
                                          <wps:spPr bwMode="auto">
                                            <a:xfrm>
                                              <a:off x="124210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4468" name="Group 4468"/>
                                        <wpg:cNvGrpSpPr/>
                                        <wpg:grpSpPr>
                                          <a:xfrm>
                                            <a:off x="0" y="280134"/>
                                            <a:ext cx="1335939" cy="141324"/>
                                            <a:chOff x="0" y="0"/>
                                            <a:chExt cx="1335939" cy="141324"/>
                                          </a:xfrm>
                                        </wpg:grpSpPr>
                                        <wps:wsp>
                                          <wps:cNvPr id="4469" name="Rectangle 1402"/>
                                          <wps:cNvSpPr>
                                            <a:spLocks noChangeArrowheads="1"/>
                                          </wps:cNvSpPr>
                                          <wps:spPr bwMode="auto">
                                            <a:xfrm>
                                              <a:off x="0" y="0"/>
                                              <a:ext cx="94636" cy="141210"/>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470" name="Rectangle 1414"/>
                                          <wps:cNvSpPr>
                                            <a:spLocks noChangeArrowheads="1"/>
                                          </wps:cNvSpPr>
                                          <wps:spPr bwMode="auto">
                                            <a:xfrm>
                                              <a:off x="95140" y="0"/>
                                              <a:ext cx="941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471" name="Rectangle 1426"/>
                                          <wps:cNvSpPr>
                                            <a:spLocks noChangeArrowheads="1"/>
                                          </wps:cNvSpPr>
                                          <wps:spPr bwMode="auto">
                                            <a:xfrm>
                                              <a:off x="190280" y="0"/>
                                              <a:ext cx="94236"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472" name="Rectangle 1438"/>
                                          <wps:cNvSpPr>
                                            <a:spLocks noChangeArrowheads="1"/>
                                          </wps:cNvSpPr>
                                          <wps:spPr bwMode="auto">
                                            <a:xfrm>
                                              <a:off x="290705" y="0"/>
                                              <a:ext cx="93835"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473" name="Rectangle 1462"/>
                                          <wps:cNvSpPr>
                                            <a:spLocks noChangeArrowheads="1"/>
                                          </wps:cNvSpPr>
                                          <wps:spPr bwMode="auto">
                                            <a:xfrm>
                                              <a:off x="480985" y="0"/>
                                              <a:ext cx="93835" cy="141210"/>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474" name="Rectangle 1474"/>
                                          <wps:cNvSpPr>
                                            <a:spLocks noChangeArrowheads="1"/>
                                          </wps:cNvSpPr>
                                          <wps:spPr bwMode="auto">
                                            <a:xfrm>
                                              <a:off x="576125" y="0"/>
                                              <a:ext cx="93735" cy="141210"/>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475" name="Rectangle 1486"/>
                                          <wps:cNvSpPr>
                                            <a:spLocks noChangeArrowheads="1"/>
                                          </wps:cNvSpPr>
                                          <wps:spPr bwMode="auto">
                                            <a:xfrm>
                                              <a:off x="671265" y="0"/>
                                              <a:ext cx="93435" cy="141210"/>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476" name="Rectangle 1498"/>
                                          <wps:cNvSpPr>
                                            <a:spLocks noChangeArrowheads="1"/>
                                          </wps:cNvSpPr>
                                          <wps:spPr bwMode="auto">
                                            <a:xfrm>
                                              <a:off x="766405" y="0"/>
                                              <a:ext cx="94136" cy="141210"/>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477" name="Rectangle 1510"/>
                                          <wps:cNvSpPr>
                                            <a:spLocks noChangeArrowheads="1"/>
                                          </wps:cNvSpPr>
                                          <wps:spPr bwMode="auto">
                                            <a:xfrm>
                                              <a:off x="861545" y="0"/>
                                              <a:ext cx="93835" cy="141210"/>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478" name="Rectangle 1522"/>
                                          <wps:cNvSpPr>
                                            <a:spLocks noChangeArrowheads="1"/>
                                          </wps:cNvSpPr>
                                          <wps:spPr bwMode="auto">
                                            <a:xfrm>
                                              <a:off x="956684" y="0"/>
                                              <a:ext cx="93835" cy="141210"/>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479" name="Rectangle 1534"/>
                                          <wps:cNvSpPr>
                                            <a:spLocks noChangeArrowheads="1"/>
                                          </wps:cNvSpPr>
                                          <wps:spPr bwMode="auto">
                                            <a:xfrm>
                                              <a:off x="1051824" y="0"/>
                                              <a:ext cx="93335" cy="141210"/>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480" name="Rectangle 1546"/>
                                          <wps:cNvSpPr>
                                            <a:spLocks noChangeArrowheads="1"/>
                                          </wps:cNvSpPr>
                                          <wps:spPr bwMode="auto">
                                            <a:xfrm>
                                              <a:off x="1146964" y="0"/>
                                              <a:ext cx="94236" cy="141210"/>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481" name="Rectangle 1558"/>
                                          <wps:cNvSpPr>
                                            <a:spLocks noChangeArrowheads="1"/>
                                          </wps:cNvSpPr>
                                          <wps:spPr bwMode="auto">
                                            <a:xfrm>
                                              <a:off x="1242104" y="0"/>
                                              <a:ext cx="93835" cy="141210"/>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g:grpSp>
                                      <wpg:grpSp>
                                        <wpg:cNvPr id="4482" name="Group 4482"/>
                                        <wpg:cNvGrpSpPr/>
                                        <wpg:grpSpPr>
                                          <a:xfrm>
                                            <a:off x="0" y="422844"/>
                                            <a:ext cx="1335539" cy="141324"/>
                                            <a:chOff x="0" y="0"/>
                                            <a:chExt cx="1335539" cy="141324"/>
                                          </a:xfrm>
                                        </wpg:grpSpPr>
                                        <wps:wsp>
                                          <wps:cNvPr id="4483" name="Rectangle 1403"/>
                                          <wps:cNvSpPr>
                                            <a:spLocks noChangeArrowheads="1"/>
                                          </wps:cNvSpPr>
                                          <wps:spPr bwMode="auto">
                                            <a:xfrm>
                                              <a:off x="0" y="0"/>
                                              <a:ext cx="94236" cy="141210"/>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484" name="Rectangle 1415"/>
                                          <wps:cNvSpPr>
                                            <a:spLocks noChangeArrowheads="1"/>
                                          </wps:cNvSpPr>
                                          <wps:spPr bwMode="auto">
                                            <a:xfrm>
                                              <a:off x="95140" y="0"/>
                                              <a:ext cx="93735"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485" name="Rectangle 1427"/>
                                          <wps:cNvSpPr>
                                            <a:spLocks noChangeArrowheads="1"/>
                                          </wps:cNvSpPr>
                                          <wps:spPr bwMode="auto">
                                            <a:xfrm>
                                              <a:off x="190280" y="0"/>
                                              <a:ext cx="93835"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486" name="Rectangle 1439"/>
                                          <wps:cNvSpPr>
                                            <a:spLocks noChangeArrowheads="1"/>
                                          </wps:cNvSpPr>
                                          <wps:spPr bwMode="auto">
                                            <a:xfrm>
                                              <a:off x="290705"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487" name="Rectangle 1451"/>
                                          <wps:cNvSpPr>
                                            <a:spLocks noChangeArrowheads="1"/>
                                          </wps:cNvSpPr>
                                          <wps:spPr bwMode="auto">
                                            <a:xfrm>
                                              <a:off x="385845"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488" name="Rectangle 1463"/>
                                          <wps:cNvSpPr>
                                            <a:spLocks noChangeArrowheads="1"/>
                                          </wps:cNvSpPr>
                                          <wps:spPr bwMode="auto">
                                            <a:xfrm>
                                              <a:off x="48098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489" name="Rectangle 1475"/>
                                          <wps:cNvSpPr>
                                            <a:spLocks noChangeArrowheads="1"/>
                                          </wps:cNvSpPr>
                                          <wps:spPr bwMode="auto">
                                            <a:xfrm>
                                              <a:off x="576125" y="0"/>
                                              <a:ext cx="933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490" name="Rectangle 1487"/>
                                          <wps:cNvSpPr>
                                            <a:spLocks noChangeArrowheads="1"/>
                                          </wps:cNvSpPr>
                                          <wps:spPr bwMode="auto">
                                            <a:xfrm>
                                              <a:off x="671265" y="0"/>
                                              <a:ext cx="930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491" name="Rectangle 1499"/>
                                          <wps:cNvSpPr>
                                            <a:spLocks noChangeArrowheads="1"/>
                                          </wps:cNvSpPr>
                                          <wps:spPr bwMode="auto">
                                            <a:xfrm>
                                              <a:off x="766405" y="0"/>
                                              <a:ext cx="937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492" name="Rectangle 1511"/>
                                          <wps:cNvSpPr>
                                            <a:spLocks noChangeArrowheads="1"/>
                                          </wps:cNvSpPr>
                                          <wps:spPr bwMode="auto">
                                            <a:xfrm>
                                              <a:off x="86154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493" name="Rectangle 1523"/>
                                          <wps:cNvSpPr>
                                            <a:spLocks noChangeArrowheads="1"/>
                                          </wps:cNvSpPr>
                                          <wps:spPr bwMode="auto">
                                            <a:xfrm>
                                              <a:off x="956684"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494" name="Rectangle 1535"/>
                                          <wps:cNvSpPr>
                                            <a:spLocks noChangeArrowheads="1"/>
                                          </wps:cNvSpPr>
                                          <wps:spPr bwMode="auto">
                                            <a:xfrm>
                                              <a:off x="1051824" y="0"/>
                                              <a:ext cx="929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495" name="Rectangle 1547"/>
                                          <wps:cNvSpPr>
                                            <a:spLocks noChangeArrowheads="1"/>
                                          </wps:cNvSpPr>
                                          <wps:spPr bwMode="auto">
                                            <a:xfrm>
                                              <a:off x="1146964"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496" name="Rectangle 1559"/>
                                          <wps:cNvSpPr>
                                            <a:spLocks noChangeArrowheads="1"/>
                                          </wps:cNvSpPr>
                                          <wps:spPr bwMode="auto">
                                            <a:xfrm>
                                              <a:off x="1242104"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4497" name="Group 4497"/>
                                        <wpg:cNvGrpSpPr/>
                                        <wpg:grpSpPr>
                                          <a:xfrm>
                                            <a:off x="0" y="560269"/>
                                            <a:ext cx="1335939" cy="141324"/>
                                            <a:chOff x="0" y="0"/>
                                            <a:chExt cx="1335939" cy="141324"/>
                                          </a:xfrm>
                                        </wpg:grpSpPr>
                                        <wps:wsp>
                                          <wps:cNvPr id="4498" name="Rectangle 1404"/>
                                          <wps:cNvSpPr>
                                            <a:spLocks noChangeArrowheads="1"/>
                                          </wps:cNvSpPr>
                                          <wps:spPr bwMode="auto">
                                            <a:xfrm>
                                              <a:off x="0" y="0"/>
                                              <a:ext cx="946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499" name="Rectangle 1416"/>
                                          <wps:cNvSpPr>
                                            <a:spLocks noChangeArrowheads="1"/>
                                          </wps:cNvSpPr>
                                          <wps:spPr bwMode="auto">
                                            <a:xfrm>
                                              <a:off x="95140" y="0"/>
                                              <a:ext cx="941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500" name="Rectangle 1428"/>
                                          <wps:cNvSpPr>
                                            <a:spLocks noChangeArrowheads="1"/>
                                          </wps:cNvSpPr>
                                          <wps:spPr bwMode="auto">
                                            <a:xfrm>
                                              <a:off x="190280" y="0"/>
                                              <a:ext cx="94236"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501" name="Rectangle 1440"/>
                                          <wps:cNvSpPr>
                                            <a:spLocks noChangeArrowheads="1"/>
                                          </wps:cNvSpPr>
                                          <wps:spPr bwMode="auto">
                                            <a:xfrm>
                                              <a:off x="29070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02" name="Rectangle 1452"/>
                                          <wps:cNvSpPr>
                                            <a:spLocks noChangeArrowheads="1"/>
                                          </wps:cNvSpPr>
                                          <wps:spPr bwMode="auto">
                                            <a:xfrm>
                                              <a:off x="385845"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03" name="Rectangle 1464"/>
                                          <wps:cNvSpPr>
                                            <a:spLocks noChangeArrowheads="1"/>
                                          </wps:cNvSpPr>
                                          <wps:spPr bwMode="auto">
                                            <a:xfrm>
                                              <a:off x="48098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04" name="Rectangle 1476"/>
                                          <wps:cNvSpPr>
                                            <a:spLocks noChangeArrowheads="1"/>
                                          </wps:cNvSpPr>
                                          <wps:spPr bwMode="auto">
                                            <a:xfrm>
                                              <a:off x="57612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05" name="Rectangle 1488"/>
                                          <wps:cNvSpPr>
                                            <a:spLocks noChangeArrowheads="1"/>
                                          </wps:cNvSpPr>
                                          <wps:spPr bwMode="auto">
                                            <a:xfrm>
                                              <a:off x="67126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06" name="Rectangle 1500"/>
                                          <wps:cNvSpPr>
                                            <a:spLocks noChangeArrowheads="1"/>
                                          </wps:cNvSpPr>
                                          <wps:spPr bwMode="auto">
                                            <a:xfrm>
                                              <a:off x="766405" y="0"/>
                                              <a:ext cx="941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07" name="Rectangle 1512"/>
                                          <wps:cNvSpPr>
                                            <a:spLocks noChangeArrowheads="1"/>
                                          </wps:cNvSpPr>
                                          <wps:spPr bwMode="auto">
                                            <a:xfrm>
                                              <a:off x="86154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08" name="Rectangle 1524"/>
                                          <wps:cNvSpPr>
                                            <a:spLocks noChangeArrowheads="1"/>
                                          </wps:cNvSpPr>
                                          <wps:spPr bwMode="auto">
                                            <a:xfrm>
                                              <a:off x="95668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09" name="Rectangle 1536"/>
                                          <wps:cNvSpPr>
                                            <a:spLocks noChangeArrowheads="1"/>
                                          </wps:cNvSpPr>
                                          <wps:spPr bwMode="auto">
                                            <a:xfrm>
                                              <a:off x="1051824"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10" name="Rectangle 1548"/>
                                          <wps:cNvSpPr>
                                            <a:spLocks noChangeArrowheads="1"/>
                                          </wps:cNvSpPr>
                                          <wps:spPr bwMode="auto">
                                            <a:xfrm>
                                              <a:off x="1146964"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11" name="Rectangle 1560"/>
                                          <wps:cNvSpPr>
                                            <a:spLocks noChangeArrowheads="1"/>
                                          </wps:cNvSpPr>
                                          <wps:spPr bwMode="auto">
                                            <a:xfrm>
                                              <a:off x="124210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4512" name="Group 4512"/>
                                        <wpg:cNvGrpSpPr/>
                                        <wpg:grpSpPr>
                                          <a:xfrm>
                                            <a:off x="0" y="697693"/>
                                            <a:ext cx="1335539" cy="141324"/>
                                            <a:chOff x="0" y="0"/>
                                            <a:chExt cx="1335539" cy="141324"/>
                                          </a:xfrm>
                                        </wpg:grpSpPr>
                                        <wps:wsp>
                                          <wps:cNvPr id="4513" name="Rectangle 1405"/>
                                          <wps:cNvSpPr>
                                            <a:spLocks noChangeArrowheads="1"/>
                                          </wps:cNvSpPr>
                                          <wps:spPr bwMode="auto">
                                            <a:xfrm>
                                              <a:off x="0" y="0"/>
                                              <a:ext cx="942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514" name="Rectangle 1417"/>
                                          <wps:cNvSpPr>
                                            <a:spLocks noChangeArrowheads="1"/>
                                          </wps:cNvSpPr>
                                          <wps:spPr bwMode="auto">
                                            <a:xfrm>
                                              <a:off x="100425" y="0"/>
                                              <a:ext cx="93735"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515" name="Rectangle 1429"/>
                                          <wps:cNvSpPr>
                                            <a:spLocks noChangeArrowheads="1"/>
                                          </wps:cNvSpPr>
                                          <wps:spPr bwMode="auto">
                                            <a:xfrm>
                                              <a:off x="195565" y="0"/>
                                              <a:ext cx="93835" cy="141324"/>
                                            </a:xfrm>
                                            <a:prstGeom prst="rect">
                                              <a:avLst/>
                                            </a:prstGeom>
                                            <a:solidFill>
                                              <a:schemeClr val="accent6">
                                                <a:lumMod val="75000"/>
                                              </a:schemeClr>
                                            </a:solidFill>
                                            <a:ln w="9525">
                                              <a:solidFill>
                                                <a:srgbClr val="44546A"/>
                                              </a:solidFill>
                                              <a:round/>
                                              <a:headEnd/>
                                              <a:tailEnd/>
                                            </a:ln>
                                          </wps:spPr>
                                          <wps:bodyPr rot="0" vert="horz" wrap="none" lIns="54148" tIns="27073" rIns="54148" bIns="27073" anchor="ctr" anchorCtr="0" upright="1">
                                            <a:noAutofit/>
                                          </wps:bodyPr>
                                        </wps:wsp>
                                        <wps:wsp>
                                          <wps:cNvPr id="4516" name="Rectangle 1441"/>
                                          <wps:cNvSpPr>
                                            <a:spLocks noChangeArrowheads="1"/>
                                          </wps:cNvSpPr>
                                          <wps:spPr bwMode="auto">
                                            <a:xfrm>
                                              <a:off x="290705"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17" name="Rectangle 1453"/>
                                          <wps:cNvSpPr>
                                            <a:spLocks noChangeArrowheads="1"/>
                                          </wps:cNvSpPr>
                                          <wps:spPr bwMode="auto">
                                            <a:xfrm>
                                              <a:off x="385845"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18" name="Rectangle 1465"/>
                                          <wps:cNvSpPr>
                                            <a:spLocks noChangeArrowheads="1"/>
                                          </wps:cNvSpPr>
                                          <wps:spPr bwMode="auto">
                                            <a:xfrm>
                                              <a:off x="48098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19" name="Rectangle 1477"/>
                                          <wps:cNvSpPr>
                                            <a:spLocks noChangeArrowheads="1"/>
                                          </wps:cNvSpPr>
                                          <wps:spPr bwMode="auto">
                                            <a:xfrm>
                                              <a:off x="576125" y="0"/>
                                              <a:ext cx="933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20" name="Rectangle 1489"/>
                                          <wps:cNvSpPr>
                                            <a:spLocks noChangeArrowheads="1"/>
                                          </wps:cNvSpPr>
                                          <wps:spPr bwMode="auto">
                                            <a:xfrm>
                                              <a:off x="671265" y="0"/>
                                              <a:ext cx="930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21" name="Rectangle 1501"/>
                                          <wps:cNvSpPr>
                                            <a:spLocks noChangeArrowheads="1"/>
                                          </wps:cNvSpPr>
                                          <wps:spPr bwMode="auto">
                                            <a:xfrm>
                                              <a:off x="766405" y="0"/>
                                              <a:ext cx="937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22" name="Rectangle 1513"/>
                                          <wps:cNvSpPr>
                                            <a:spLocks noChangeArrowheads="1"/>
                                          </wps:cNvSpPr>
                                          <wps:spPr bwMode="auto">
                                            <a:xfrm>
                                              <a:off x="86154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23" name="Rectangle 1525"/>
                                          <wps:cNvSpPr>
                                            <a:spLocks noChangeArrowheads="1"/>
                                          </wps:cNvSpPr>
                                          <wps:spPr bwMode="auto">
                                            <a:xfrm>
                                              <a:off x="956684"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24" name="Rectangle 1537"/>
                                          <wps:cNvSpPr>
                                            <a:spLocks noChangeArrowheads="1"/>
                                          </wps:cNvSpPr>
                                          <wps:spPr bwMode="auto">
                                            <a:xfrm>
                                              <a:off x="1051824" y="0"/>
                                              <a:ext cx="929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25" name="Rectangle 1549"/>
                                          <wps:cNvSpPr>
                                            <a:spLocks noChangeArrowheads="1"/>
                                          </wps:cNvSpPr>
                                          <wps:spPr bwMode="auto">
                                            <a:xfrm>
                                              <a:off x="1146964"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26" name="Rectangle 1561"/>
                                          <wps:cNvSpPr>
                                            <a:spLocks noChangeArrowheads="1"/>
                                          </wps:cNvSpPr>
                                          <wps:spPr bwMode="auto">
                                            <a:xfrm>
                                              <a:off x="1242104"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4527" name="Group 4527"/>
                                        <wpg:cNvGrpSpPr/>
                                        <wpg:grpSpPr>
                                          <a:xfrm>
                                            <a:off x="0" y="840403"/>
                                            <a:ext cx="1335939" cy="141324"/>
                                            <a:chOff x="0" y="0"/>
                                            <a:chExt cx="1335939" cy="141324"/>
                                          </a:xfrm>
                                        </wpg:grpSpPr>
                                        <wps:wsp>
                                          <wps:cNvPr id="4528" name="Rectangle 1406"/>
                                          <wps:cNvSpPr>
                                            <a:spLocks noChangeArrowheads="1"/>
                                          </wps:cNvSpPr>
                                          <wps:spPr bwMode="auto">
                                            <a:xfrm>
                                              <a:off x="0" y="0"/>
                                              <a:ext cx="946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529" name="Rectangle 1418"/>
                                          <wps:cNvSpPr>
                                            <a:spLocks noChangeArrowheads="1"/>
                                          </wps:cNvSpPr>
                                          <wps:spPr bwMode="auto">
                                            <a:xfrm>
                                              <a:off x="100425" y="0"/>
                                              <a:ext cx="941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530" name="Rectangle 1430"/>
                                          <wps:cNvSpPr>
                                            <a:spLocks noChangeArrowheads="1"/>
                                          </wps:cNvSpPr>
                                          <wps:spPr bwMode="auto">
                                            <a:xfrm>
                                              <a:off x="195565" y="0"/>
                                              <a:ext cx="94236"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531" name="Rectangle 1442"/>
                                          <wps:cNvSpPr>
                                            <a:spLocks noChangeArrowheads="1"/>
                                          </wps:cNvSpPr>
                                          <wps:spPr bwMode="auto">
                                            <a:xfrm>
                                              <a:off x="290705" y="0"/>
                                              <a:ext cx="937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4532" name="Rectangle 1454"/>
                                          <wps:cNvSpPr>
                                            <a:spLocks noChangeArrowheads="1"/>
                                          </wps:cNvSpPr>
                                          <wps:spPr bwMode="auto">
                                            <a:xfrm>
                                              <a:off x="385845" y="0"/>
                                              <a:ext cx="94236"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4533" name="Rectangle 1466"/>
                                          <wps:cNvSpPr>
                                            <a:spLocks noChangeArrowheads="1"/>
                                          </wps:cNvSpPr>
                                          <wps:spPr bwMode="auto">
                                            <a:xfrm>
                                              <a:off x="480985" y="0"/>
                                              <a:ext cx="938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4534" name="Rectangle 1478"/>
                                          <wps:cNvSpPr>
                                            <a:spLocks noChangeArrowheads="1"/>
                                          </wps:cNvSpPr>
                                          <wps:spPr bwMode="auto">
                                            <a:xfrm>
                                              <a:off x="576125" y="0"/>
                                              <a:ext cx="937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4535" name="Rectangle 1490"/>
                                          <wps:cNvSpPr>
                                            <a:spLocks noChangeArrowheads="1"/>
                                          </wps:cNvSpPr>
                                          <wps:spPr bwMode="auto">
                                            <a:xfrm>
                                              <a:off x="671265" y="0"/>
                                              <a:ext cx="934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4536" name="Rectangle 1502"/>
                                          <wps:cNvSpPr>
                                            <a:spLocks noChangeArrowheads="1"/>
                                          </wps:cNvSpPr>
                                          <wps:spPr bwMode="auto">
                                            <a:xfrm>
                                              <a:off x="766405" y="0"/>
                                              <a:ext cx="94136"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4537" name="Rectangle 1514"/>
                                          <wps:cNvSpPr>
                                            <a:spLocks noChangeArrowheads="1"/>
                                          </wps:cNvSpPr>
                                          <wps:spPr bwMode="auto">
                                            <a:xfrm>
                                              <a:off x="861545" y="0"/>
                                              <a:ext cx="938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4538" name="Rectangle 1526"/>
                                          <wps:cNvSpPr>
                                            <a:spLocks noChangeArrowheads="1"/>
                                          </wps:cNvSpPr>
                                          <wps:spPr bwMode="auto">
                                            <a:xfrm>
                                              <a:off x="956684" y="0"/>
                                              <a:ext cx="938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4539" name="Rectangle 1538"/>
                                          <wps:cNvSpPr>
                                            <a:spLocks noChangeArrowheads="1"/>
                                          </wps:cNvSpPr>
                                          <wps:spPr bwMode="auto">
                                            <a:xfrm>
                                              <a:off x="1051824" y="0"/>
                                              <a:ext cx="934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4540" name="Rectangle 1550"/>
                                          <wps:cNvSpPr>
                                            <a:spLocks noChangeArrowheads="1"/>
                                          </wps:cNvSpPr>
                                          <wps:spPr bwMode="auto">
                                            <a:xfrm>
                                              <a:off x="1146964" y="0"/>
                                              <a:ext cx="94236"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4541" name="Rectangle 1562"/>
                                          <wps:cNvSpPr>
                                            <a:spLocks noChangeArrowheads="1"/>
                                          </wps:cNvSpPr>
                                          <wps:spPr bwMode="auto">
                                            <a:xfrm>
                                              <a:off x="1242104" y="0"/>
                                              <a:ext cx="938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g:grpSp>
                                      <wpg:grpSp>
                                        <wpg:cNvPr id="4542" name="Group 4542"/>
                                        <wpg:cNvGrpSpPr/>
                                        <wpg:grpSpPr>
                                          <a:xfrm>
                                            <a:off x="0" y="983113"/>
                                            <a:ext cx="1335539" cy="141324"/>
                                            <a:chOff x="0" y="0"/>
                                            <a:chExt cx="1335539" cy="141324"/>
                                          </a:xfrm>
                                        </wpg:grpSpPr>
                                        <wps:wsp>
                                          <wps:cNvPr id="4543" name="Rectangle 1407"/>
                                          <wps:cNvSpPr>
                                            <a:spLocks noChangeArrowheads="1"/>
                                          </wps:cNvSpPr>
                                          <wps:spPr bwMode="auto">
                                            <a:xfrm>
                                              <a:off x="0" y="0"/>
                                              <a:ext cx="942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544" name="Rectangle 1419"/>
                                          <wps:cNvSpPr>
                                            <a:spLocks noChangeArrowheads="1"/>
                                          </wps:cNvSpPr>
                                          <wps:spPr bwMode="auto">
                                            <a:xfrm>
                                              <a:off x="100425" y="0"/>
                                              <a:ext cx="93735" cy="141210"/>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545" name="Rectangle 1431"/>
                                          <wps:cNvSpPr>
                                            <a:spLocks noChangeArrowheads="1"/>
                                          </wps:cNvSpPr>
                                          <wps:spPr bwMode="auto">
                                            <a:xfrm>
                                              <a:off x="195565" y="0"/>
                                              <a:ext cx="93835" cy="141210"/>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546" name="Rectangle 1443"/>
                                          <wps:cNvSpPr>
                                            <a:spLocks noChangeArrowheads="1"/>
                                          </wps:cNvSpPr>
                                          <wps:spPr bwMode="auto">
                                            <a:xfrm>
                                              <a:off x="29070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47" name="Rectangle 1455"/>
                                          <wps:cNvSpPr>
                                            <a:spLocks noChangeArrowheads="1"/>
                                          </wps:cNvSpPr>
                                          <wps:spPr bwMode="auto">
                                            <a:xfrm>
                                              <a:off x="38584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48" name="Rectangle 1467"/>
                                          <wps:cNvSpPr>
                                            <a:spLocks noChangeArrowheads="1"/>
                                          </wps:cNvSpPr>
                                          <wps:spPr bwMode="auto">
                                            <a:xfrm>
                                              <a:off x="48098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49" name="Rectangle 1479"/>
                                          <wps:cNvSpPr>
                                            <a:spLocks noChangeArrowheads="1"/>
                                          </wps:cNvSpPr>
                                          <wps:spPr bwMode="auto">
                                            <a:xfrm>
                                              <a:off x="576125"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50" name="Rectangle 1491"/>
                                          <wps:cNvSpPr>
                                            <a:spLocks noChangeArrowheads="1"/>
                                          </wps:cNvSpPr>
                                          <wps:spPr bwMode="auto">
                                            <a:xfrm>
                                              <a:off x="67126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51" name="Rectangle 1503"/>
                                          <wps:cNvSpPr>
                                            <a:spLocks noChangeArrowheads="1"/>
                                          </wps:cNvSpPr>
                                          <wps:spPr bwMode="auto">
                                            <a:xfrm>
                                              <a:off x="76640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52" name="Rectangle 1515"/>
                                          <wps:cNvSpPr>
                                            <a:spLocks noChangeArrowheads="1"/>
                                          </wps:cNvSpPr>
                                          <wps:spPr bwMode="auto">
                                            <a:xfrm>
                                              <a:off x="86154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53" name="Rectangle 1527"/>
                                          <wps:cNvSpPr>
                                            <a:spLocks noChangeArrowheads="1"/>
                                          </wps:cNvSpPr>
                                          <wps:spPr bwMode="auto">
                                            <a:xfrm>
                                              <a:off x="95668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54" name="Rectangle 1539"/>
                                          <wps:cNvSpPr>
                                            <a:spLocks noChangeArrowheads="1"/>
                                          </wps:cNvSpPr>
                                          <wps:spPr bwMode="auto">
                                            <a:xfrm>
                                              <a:off x="1051824"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55" name="Rectangle 1551"/>
                                          <wps:cNvSpPr>
                                            <a:spLocks noChangeArrowheads="1"/>
                                          </wps:cNvSpPr>
                                          <wps:spPr bwMode="auto">
                                            <a:xfrm>
                                              <a:off x="114696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56" name="Rectangle 1563"/>
                                          <wps:cNvSpPr>
                                            <a:spLocks noChangeArrowheads="1"/>
                                          </wps:cNvSpPr>
                                          <wps:spPr bwMode="auto">
                                            <a:xfrm>
                                              <a:off x="124210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4557" name="Group 4557"/>
                                        <wpg:cNvGrpSpPr/>
                                        <wpg:grpSpPr>
                                          <a:xfrm>
                                            <a:off x="0" y="1125822"/>
                                            <a:ext cx="1335539" cy="141324"/>
                                            <a:chOff x="0" y="0"/>
                                            <a:chExt cx="1335539" cy="141324"/>
                                          </a:xfrm>
                                        </wpg:grpSpPr>
                                        <wps:wsp>
                                          <wps:cNvPr id="4558" name="Rectangle 1408"/>
                                          <wps:cNvSpPr>
                                            <a:spLocks noChangeArrowheads="1"/>
                                          </wps:cNvSpPr>
                                          <wps:spPr bwMode="auto">
                                            <a:xfrm>
                                              <a:off x="0" y="0"/>
                                              <a:ext cx="942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559" name="Rectangle 1420"/>
                                          <wps:cNvSpPr>
                                            <a:spLocks noChangeArrowheads="1"/>
                                          </wps:cNvSpPr>
                                          <wps:spPr bwMode="auto">
                                            <a:xfrm>
                                              <a:off x="100425" y="0"/>
                                              <a:ext cx="93735" cy="141210"/>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560" name="Rectangle 1432"/>
                                          <wps:cNvSpPr>
                                            <a:spLocks noChangeArrowheads="1"/>
                                          </wps:cNvSpPr>
                                          <wps:spPr bwMode="auto">
                                            <a:xfrm>
                                              <a:off x="195565" y="0"/>
                                              <a:ext cx="93835" cy="141210"/>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561" name="Rectangle 1444"/>
                                          <wps:cNvSpPr>
                                            <a:spLocks noChangeArrowheads="1"/>
                                          </wps:cNvSpPr>
                                          <wps:spPr bwMode="auto">
                                            <a:xfrm>
                                              <a:off x="29070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62" name="Rectangle 1456"/>
                                          <wps:cNvSpPr>
                                            <a:spLocks noChangeArrowheads="1"/>
                                          </wps:cNvSpPr>
                                          <wps:spPr bwMode="auto">
                                            <a:xfrm>
                                              <a:off x="38584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63" name="Rectangle 1468"/>
                                          <wps:cNvSpPr>
                                            <a:spLocks noChangeArrowheads="1"/>
                                          </wps:cNvSpPr>
                                          <wps:spPr bwMode="auto">
                                            <a:xfrm>
                                              <a:off x="48098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64" name="Rectangle 1480"/>
                                          <wps:cNvSpPr>
                                            <a:spLocks noChangeArrowheads="1"/>
                                          </wps:cNvSpPr>
                                          <wps:spPr bwMode="auto">
                                            <a:xfrm>
                                              <a:off x="576125"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65" name="Rectangle 1492"/>
                                          <wps:cNvSpPr>
                                            <a:spLocks noChangeArrowheads="1"/>
                                          </wps:cNvSpPr>
                                          <wps:spPr bwMode="auto">
                                            <a:xfrm>
                                              <a:off x="67126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66" name="Rectangle 1504"/>
                                          <wps:cNvSpPr>
                                            <a:spLocks noChangeArrowheads="1"/>
                                          </wps:cNvSpPr>
                                          <wps:spPr bwMode="auto">
                                            <a:xfrm>
                                              <a:off x="76640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67" name="Rectangle 1516"/>
                                          <wps:cNvSpPr>
                                            <a:spLocks noChangeArrowheads="1"/>
                                          </wps:cNvSpPr>
                                          <wps:spPr bwMode="auto">
                                            <a:xfrm>
                                              <a:off x="86154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68" name="Rectangle 1528"/>
                                          <wps:cNvSpPr>
                                            <a:spLocks noChangeArrowheads="1"/>
                                          </wps:cNvSpPr>
                                          <wps:spPr bwMode="auto">
                                            <a:xfrm>
                                              <a:off x="95668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69" name="Rectangle 1540"/>
                                          <wps:cNvSpPr>
                                            <a:spLocks noChangeArrowheads="1"/>
                                          </wps:cNvSpPr>
                                          <wps:spPr bwMode="auto">
                                            <a:xfrm>
                                              <a:off x="1051824"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70" name="Rectangle 1552"/>
                                          <wps:cNvSpPr>
                                            <a:spLocks noChangeArrowheads="1"/>
                                          </wps:cNvSpPr>
                                          <wps:spPr bwMode="auto">
                                            <a:xfrm>
                                              <a:off x="114696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71" name="Rectangle 1564"/>
                                          <wps:cNvSpPr>
                                            <a:spLocks noChangeArrowheads="1"/>
                                          </wps:cNvSpPr>
                                          <wps:spPr bwMode="auto">
                                            <a:xfrm>
                                              <a:off x="124210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4572" name="Group 4572"/>
                                        <wpg:cNvGrpSpPr/>
                                        <wpg:grpSpPr>
                                          <a:xfrm>
                                            <a:off x="0" y="1263247"/>
                                            <a:ext cx="1335139" cy="141324"/>
                                            <a:chOff x="0" y="0"/>
                                            <a:chExt cx="1335139" cy="141324"/>
                                          </a:xfrm>
                                        </wpg:grpSpPr>
                                        <wps:wsp>
                                          <wps:cNvPr id="4573" name="Rectangle 1409"/>
                                          <wps:cNvSpPr>
                                            <a:spLocks noChangeArrowheads="1"/>
                                          </wps:cNvSpPr>
                                          <wps:spPr bwMode="auto">
                                            <a:xfrm>
                                              <a:off x="0" y="0"/>
                                              <a:ext cx="93835"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574" name="Rectangle 1421"/>
                                          <wps:cNvSpPr>
                                            <a:spLocks noChangeArrowheads="1"/>
                                          </wps:cNvSpPr>
                                          <wps:spPr bwMode="auto">
                                            <a:xfrm>
                                              <a:off x="100425" y="0"/>
                                              <a:ext cx="93335"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575" name="Rectangle 1433"/>
                                          <wps:cNvSpPr>
                                            <a:spLocks noChangeArrowheads="1"/>
                                          </wps:cNvSpPr>
                                          <wps:spPr bwMode="auto">
                                            <a:xfrm>
                                              <a:off x="195565" y="0"/>
                                              <a:ext cx="93435" cy="141324"/>
                                            </a:xfrm>
                                            <a:prstGeom prst="rect">
                                              <a:avLst/>
                                            </a:prstGeom>
                                            <a:solidFill>
                                              <a:schemeClr val="accent6">
                                                <a:lumMod val="75000"/>
                                              </a:schemeClr>
                                            </a:solidFill>
                                            <a:ln w="9525">
                                              <a:solidFill>
                                                <a:srgbClr val="44546A"/>
                                              </a:solidFill>
                                              <a:round/>
                                              <a:headEnd/>
                                              <a:tailEnd/>
                                            </a:ln>
                                          </wps:spPr>
                                          <wps:bodyPr rot="0" vert="horz" wrap="none" lIns="54148" tIns="27073" rIns="54148" bIns="27073" anchor="ctr" anchorCtr="0" upright="1">
                                            <a:noAutofit/>
                                          </wps:bodyPr>
                                        </wps:wsp>
                                        <wps:wsp>
                                          <wps:cNvPr id="4576" name="Rectangle 1445"/>
                                          <wps:cNvSpPr>
                                            <a:spLocks noChangeArrowheads="1"/>
                                          </wps:cNvSpPr>
                                          <wps:spPr bwMode="auto">
                                            <a:xfrm>
                                              <a:off x="290705"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77" name="Rectangle 1457"/>
                                          <wps:cNvSpPr>
                                            <a:spLocks noChangeArrowheads="1"/>
                                          </wps:cNvSpPr>
                                          <wps:spPr bwMode="auto">
                                            <a:xfrm>
                                              <a:off x="38584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78" name="Rectangle 1469"/>
                                          <wps:cNvSpPr>
                                            <a:spLocks noChangeArrowheads="1"/>
                                          </wps:cNvSpPr>
                                          <wps:spPr bwMode="auto">
                                            <a:xfrm>
                                              <a:off x="48098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79" name="Rectangle 1481"/>
                                          <wps:cNvSpPr>
                                            <a:spLocks noChangeArrowheads="1"/>
                                          </wps:cNvSpPr>
                                          <wps:spPr bwMode="auto">
                                            <a:xfrm>
                                              <a:off x="576125"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80" name="Rectangle 1493"/>
                                          <wps:cNvSpPr>
                                            <a:spLocks noChangeArrowheads="1"/>
                                          </wps:cNvSpPr>
                                          <wps:spPr bwMode="auto">
                                            <a:xfrm>
                                              <a:off x="671265" y="0"/>
                                              <a:ext cx="926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81" name="Rectangle 1505"/>
                                          <wps:cNvSpPr>
                                            <a:spLocks noChangeArrowheads="1"/>
                                          </wps:cNvSpPr>
                                          <wps:spPr bwMode="auto">
                                            <a:xfrm>
                                              <a:off x="766405"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82" name="Rectangle 1517"/>
                                          <wps:cNvSpPr>
                                            <a:spLocks noChangeArrowheads="1"/>
                                          </wps:cNvSpPr>
                                          <wps:spPr bwMode="auto">
                                            <a:xfrm>
                                              <a:off x="86154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83" name="Rectangle 1529"/>
                                          <wps:cNvSpPr>
                                            <a:spLocks noChangeArrowheads="1"/>
                                          </wps:cNvSpPr>
                                          <wps:spPr bwMode="auto">
                                            <a:xfrm>
                                              <a:off x="956684"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84" name="Rectangle 1541"/>
                                          <wps:cNvSpPr>
                                            <a:spLocks noChangeArrowheads="1"/>
                                          </wps:cNvSpPr>
                                          <wps:spPr bwMode="auto">
                                            <a:xfrm>
                                              <a:off x="1057110" y="0"/>
                                              <a:ext cx="926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85" name="Rectangle 1553"/>
                                          <wps:cNvSpPr>
                                            <a:spLocks noChangeArrowheads="1"/>
                                          </wps:cNvSpPr>
                                          <wps:spPr bwMode="auto">
                                            <a:xfrm>
                                              <a:off x="114696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86" name="Rectangle 1565"/>
                                          <wps:cNvSpPr>
                                            <a:spLocks noChangeArrowheads="1"/>
                                          </wps:cNvSpPr>
                                          <wps:spPr bwMode="auto">
                                            <a:xfrm>
                                              <a:off x="1242104"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4587" name="Group 4587"/>
                                        <wpg:cNvGrpSpPr/>
                                        <wpg:grpSpPr>
                                          <a:xfrm>
                                            <a:off x="0" y="1400671"/>
                                            <a:ext cx="1335539" cy="141324"/>
                                            <a:chOff x="0" y="0"/>
                                            <a:chExt cx="1335539" cy="141324"/>
                                          </a:xfrm>
                                        </wpg:grpSpPr>
                                        <wps:wsp>
                                          <wps:cNvPr id="4588" name="Rectangle 1410"/>
                                          <wps:cNvSpPr>
                                            <a:spLocks noChangeArrowheads="1"/>
                                          </wps:cNvSpPr>
                                          <wps:spPr bwMode="auto">
                                            <a:xfrm>
                                              <a:off x="0" y="0"/>
                                              <a:ext cx="942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589" name="Rectangle 1422"/>
                                          <wps:cNvSpPr>
                                            <a:spLocks noChangeArrowheads="1"/>
                                          </wps:cNvSpPr>
                                          <wps:spPr bwMode="auto">
                                            <a:xfrm>
                                              <a:off x="100425" y="0"/>
                                              <a:ext cx="93735" cy="141210"/>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590" name="Rectangle 1446"/>
                                          <wps:cNvSpPr>
                                            <a:spLocks noChangeArrowheads="1"/>
                                          </wps:cNvSpPr>
                                          <wps:spPr bwMode="auto">
                                            <a:xfrm>
                                              <a:off x="290705" y="0"/>
                                              <a:ext cx="933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91" name="Rectangle 1458"/>
                                          <wps:cNvSpPr>
                                            <a:spLocks noChangeArrowheads="1"/>
                                          </wps:cNvSpPr>
                                          <wps:spPr bwMode="auto">
                                            <a:xfrm>
                                              <a:off x="38584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92" name="Rectangle 1470"/>
                                          <wps:cNvSpPr>
                                            <a:spLocks noChangeArrowheads="1"/>
                                          </wps:cNvSpPr>
                                          <wps:spPr bwMode="auto">
                                            <a:xfrm>
                                              <a:off x="48098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93" name="Rectangle 1482"/>
                                          <wps:cNvSpPr>
                                            <a:spLocks noChangeArrowheads="1"/>
                                          </wps:cNvSpPr>
                                          <wps:spPr bwMode="auto">
                                            <a:xfrm>
                                              <a:off x="57612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94" name="Rectangle 1494"/>
                                          <wps:cNvSpPr>
                                            <a:spLocks noChangeArrowheads="1"/>
                                          </wps:cNvSpPr>
                                          <wps:spPr bwMode="auto">
                                            <a:xfrm>
                                              <a:off x="67126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95" name="Rectangle 1506"/>
                                          <wps:cNvSpPr>
                                            <a:spLocks noChangeArrowheads="1"/>
                                          </wps:cNvSpPr>
                                          <wps:spPr bwMode="auto">
                                            <a:xfrm>
                                              <a:off x="76640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96" name="Rectangle 1518"/>
                                          <wps:cNvSpPr>
                                            <a:spLocks noChangeArrowheads="1"/>
                                          </wps:cNvSpPr>
                                          <wps:spPr bwMode="auto">
                                            <a:xfrm>
                                              <a:off x="86154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97" name="Rectangle 1530"/>
                                          <wps:cNvSpPr>
                                            <a:spLocks noChangeArrowheads="1"/>
                                          </wps:cNvSpPr>
                                          <wps:spPr bwMode="auto">
                                            <a:xfrm>
                                              <a:off x="95668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98" name="Rectangle 1542"/>
                                          <wps:cNvSpPr>
                                            <a:spLocks noChangeArrowheads="1"/>
                                          </wps:cNvSpPr>
                                          <wps:spPr bwMode="auto">
                                            <a:xfrm>
                                              <a:off x="1057110"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99" name="Rectangle 1554"/>
                                          <wps:cNvSpPr>
                                            <a:spLocks noChangeArrowheads="1"/>
                                          </wps:cNvSpPr>
                                          <wps:spPr bwMode="auto">
                                            <a:xfrm>
                                              <a:off x="114696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00" name="Rectangle 1566"/>
                                          <wps:cNvSpPr>
                                            <a:spLocks noChangeArrowheads="1"/>
                                          </wps:cNvSpPr>
                                          <wps:spPr bwMode="auto">
                                            <a:xfrm>
                                              <a:off x="124210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4601" name="Group 4601"/>
                                        <wpg:cNvGrpSpPr/>
                                        <wpg:grpSpPr>
                                          <a:xfrm>
                                            <a:off x="0" y="1543381"/>
                                            <a:ext cx="1340425" cy="141324"/>
                                            <a:chOff x="0" y="0"/>
                                            <a:chExt cx="1340425" cy="141324"/>
                                          </a:xfrm>
                                        </wpg:grpSpPr>
                                        <wps:wsp>
                                          <wps:cNvPr id="4602" name="Rectangle 1411"/>
                                          <wps:cNvSpPr>
                                            <a:spLocks noChangeArrowheads="1"/>
                                          </wps:cNvSpPr>
                                          <wps:spPr bwMode="auto">
                                            <a:xfrm>
                                              <a:off x="0" y="0"/>
                                              <a:ext cx="93835"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603" name="Rectangle 1423"/>
                                          <wps:cNvSpPr>
                                            <a:spLocks noChangeArrowheads="1"/>
                                          </wps:cNvSpPr>
                                          <wps:spPr bwMode="auto">
                                            <a:xfrm>
                                              <a:off x="100425" y="0"/>
                                              <a:ext cx="93335"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604" name="Rectangle 1435"/>
                                          <wps:cNvSpPr>
                                            <a:spLocks noChangeArrowheads="1"/>
                                          </wps:cNvSpPr>
                                          <wps:spPr bwMode="auto">
                                            <a:xfrm>
                                              <a:off x="195565" y="0"/>
                                              <a:ext cx="93435"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605" name="Rectangle 1447"/>
                                          <wps:cNvSpPr>
                                            <a:spLocks noChangeArrowheads="1"/>
                                          </wps:cNvSpPr>
                                          <wps:spPr bwMode="auto">
                                            <a:xfrm>
                                              <a:off x="290705"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06" name="Rectangle 1459"/>
                                          <wps:cNvSpPr>
                                            <a:spLocks noChangeArrowheads="1"/>
                                          </wps:cNvSpPr>
                                          <wps:spPr bwMode="auto">
                                            <a:xfrm>
                                              <a:off x="38584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07" name="Rectangle 1471"/>
                                          <wps:cNvSpPr>
                                            <a:spLocks noChangeArrowheads="1"/>
                                          </wps:cNvSpPr>
                                          <wps:spPr bwMode="auto">
                                            <a:xfrm>
                                              <a:off x="48098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08" name="Rectangle 1483"/>
                                          <wps:cNvSpPr>
                                            <a:spLocks noChangeArrowheads="1"/>
                                          </wps:cNvSpPr>
                                          <wps:spPr bwMode="auto">
                                            <a:xfrm>
                                              <a:off x="576125"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09" name="Rectangle 1495"/>
                                          <wps:cNvSpPr>
                                            <a:spLocks noChangeArrowheads="1"/>
                                          </wps:cNvSpPr>
                                          <wps:spPr bwMode="auto">
                                            <a:xfrm>
                                              <a:off x="671265" y="0"/>
                                              <a:ext cx="926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10" name="Rectangle 1507"/>
                                          <wps:cNvSpPr>
                                            <a:spLocks noChangeArrowheads="1"/>
                                          </wps:cNvSpPr>
                                          <wps:spPr bwMode="auto">
                                            <a:xfrm>
                                              <a:off x="76640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11" name="Rectangle 1519"/>
                                          <wps:cNvSpPr>
                                            <a:spLocks noChangeArrowheads="1"/>
                                          </wps:cNvSpPr>
                                          <wps:spPr bwMode="auto">
                                            <a:xfrm>
                                              <a:off x="86154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12" name="Rectangle 1531"/>
                                          <wps:cNvSpPr>
                                            <a:spLocks noChangeArrowheads="1"/>
                                          </wps:cNvSpPr>
                                          <wps:spPr bwMode="auto">
                                            <a:xfrm>
                                              <a:off x="956684"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13" name="Rectangle 1543"/>
                                          <wps:cNvSpPr>
                                            <a:spLocks noChangeArrowheads="1"/>
                                          </wps:cNvSpPr>
                                          <wps:spPr bwMode="auto">
                                            <a:xfrm>
                                              <a:off x="1057110" y="0"/>
                                              <a:ext cx="926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14" name="Rectangle 1555"/>
                                          <wps:cNvSpPr>
                                            <a:spLocks noChangeArrowheads="1"/>
                                          </wps:cNvSpPr>
                                          <wps:spPr bwMode="auto">
                                            <a:xfrm>
                                              <a:off x="114696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15" name="Rectangle 1567"/>
                                          <wps:cNvSpPr>
                                            <a:spLocks noChangeArrowheads="1"/>
                                          </wps:cNvSpPr>
                                          <wps:spPr bwMode="auto">
                                            <a:xfrm>
                                              <a:off x="1247390"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grpSp>
                                      <wpg:cNvPr id="4616" name="Group 4616"/>
                                      <wpg:cNvGrpSpPr/>
                                      <wpg:grpSpPr>
                                        <a:xfrm>
                                          <a:off x="269563" y="1781230"/>
                                          <a:ext cx="1332000" cy="145088"/>
                                          <a:chOff x="0" y="0"/>
                                          <a:chExt cx="1332000" cy="145088"/>
                                        </a:xfrm>
                                      </wpg:grpSpPr>
                                      <wps:wsp>
                                        <wps:cNvPr id="4617" name="Straight Arrow Connector 4617"/>
                                        <wps:cNvCnPr/>
                                        <wps:spPr>
                                          <a:xfrm>
                                            <a:off x="0" y="0"/>
                                            <a:ext cx="1332000" cy="0"/>
                                          </a:xfrm>
                                          <a:prstGeom prst="straightConnector1">
                                            <a:avLst/>
                                          </a:prstGeom>
                                          <a:ln w="6350">
                                            <a:solidFill>
                                              <a:schemeClr val="tx1">
                                                <a:lumMod val="65000"/>
                                                <a:lumOff val="35000"/>
                                              </a:schemeClr>
                                            </a:solidFill>
                                            <a:headEnd type="triangle" w="sm" len="sm"/>
                                            <a:tailEnd type="triangle" w="sm" len="sm"/>
                                          </a:ln>
                                        </wps:spPr>
                                        <wps:style>
                                          <a:lnRef idx="1">
                                            <a:schemeClr val="accent1"/>
                                          </a:lnRef>
                                          <a:fillRef idx="0">
                                            <a:schemeClr val="accent1"/>
                                          </a:fillRef>
                                          <a:effectRef idx="0">
                                            <a:schemeClr val="accent1"/>
                                          </a:effectRef>
                                          <a:fontRef idx="minor">
                                            <a:schemeClr val="tx1"/>
                                          </a:fontRef>
                                        </wps:style>
                                        <wps:bodyPr/>
                                      </wps:wsp>
                                      <wps:wsp>
                                        <wps:cNvPr id="4618" name="Text Box 2"/>
                                        <wps:cNvSpPr txBox="1">
                                          <a:spLocks noChangeArrowheads="1"/>
                                        </wps:cNvSpPr>
                                        <wps:spPr bwMode="auto">
                                          <a:xfrm>
                                            <a:off x="560036" y="26348"/>
                                            <a:ext cx="253731" cy="118740"/>
                                          </a:xfrm>
                                          <a:prstGeom prst="rect">
                                            <a:avLst/>
                                          </a:prstGeom>
                                          <a:solidFill>
                                            <a:srgbClr val="FFFFFF"/>
                                          </a:solidFill>
                                          <a:ln w="9525">
                                            <a:noFill/>
                                            <a:miter lim="800000"/>
                                            <a:headEnd/>
                                            <a:tailEnd/>
                                          </a:ln>
                                        </wps:spPr>
                                        <wps:txbx>
                                          <w:txbxContent>
                                            <w:p w14:paraId="12B39554" w14:textId="77777777" w:rsidR="00305213" w:rsidRPr="00E74046" w:rsidRDefault="00305213" w:rsidP="00C62462">
                                              <w:pPr>
                                                <w:rPr>
                                                  <w:b/>
                                                  <w:color w:val="595959" w:themeColor="text1" w:themeTint="A6"/>
                                                  <w:sz w:val="12"/>
                                                </w:rPr>
                                              </w:pPr>
                                              <w:r>
                                                <w:rPr>
                                                  <w:b/>
                                                  <w:color w:val="595959" w:themeColor="text1" w:themeTint="A6"/>
                                                  <w:sz w:val="12"/>
                                                </w:rPr>
                                                <w:t>Time</w:t>
                                              </w:r>
                                            </w:p>
                                          </w:txbxContent>
                                        </wps:txbx>
                                        <wps:bodyPr rot="0" vert="horz" wrap="square" lIns="0" tIns="0" rIns="0" bIns="0" anchor="t" anchorCtr="0">
                                          <a:noAutofit/>
                                        </wps:bodyPr>
                                      </wps:wsp>
                                    </wpg:grpSp>
                                    <wpg:grpSp>
                                      <wpg:cNvPr id="4619" name="Group 4619"/>
                                      <wpg:cNvGrpSpPr/>
                                      <wpg:grpSpPr>
                                        <a:xfrm>
                                          <a:off x="-78282" y="0"/>
                                          <a:ext cx="242252" cy="1692000"/>
                                          <a:chOff x="-78282" y="0"/>
                                          <a:chExt cx="242252" cy="1692000"/>
                                        </a:xfrm>
                                      </wpg:grpSpPr>
                                      <wps:wsp>
                                        <wps:cNvPr id="4620" name="Straight Arrow Connector 4620"/>
                                        <wps:cNvCnPr/>
                                        <wps:spPr>
                                          <a:xfrm rot="5400000">
                                            <a:off x="-682031" y="846000"/>
                                            <a:ext cx="1692000" cy="0"/>
                                          </a:xfrm>
                                          <a:prstGeom prst="straightConnector1">
                                            <a:avLst/>
                                          </a:prstGeom>
                                          <a:ln w="6350">
                                            <a:solidFill>
                                              <a:schemeClr val="tx1">
                                                <a:lumMod val="65000"/>
                                                <a:lumOff val="35000"/>
                                              </a:schemeClr>
                                            </a:solidFill>
                                            <a:headEnd type="triangle" w="sm" len="sm"/>
                                            <a:tailEnd type="triangle" w="sm" len="sm"/>
                                          </a:ln>
                                        </wps:spPr>
                                        <wps:style>
                                          <a:lnRef idx="1">
                                            <a:schemeClr val="accent1"/>
                                          </a:lnRef>
                                          <a:fillRef idx="0">
                                            <a:schemeClr val="accent1"/>
                                          </a:fillRef>
                                          <a:effectRef idx="0">
                                            <a:schemeClr val="accent1"/>
                                          </a:effectRef>
                                          <a:fontRef idx="minor">
                                            <a:schemeClr val="tx1"/>
                                          </a:fontRef>
                                        </wps:style>
                                        <wps:bodyPr/>
                                      </wps:wsp>
                                      <wps:wsp>
                                        <wps:cNvPr id="4621" name="Text Box 2"/>
                                        <wps:cNvSpPr txBox="1">
                                          <a:spLocks noChangeArrowheads="1"/>
                                        </wps:cNvSpPr>
                                        <wps:spPr bwMode="auto">
                                          <a:xfrm rot="16200000" flipH="1">
                                            <a:off x="-126583" y="624427"/>
                                            <a:ext cx="338853" cy="242252"/>
                                          </a:xfrm>
                                          <a:prstGeom prst="rect">
                                            <a:avLst/>
                                          </a:prstGeom>
                                          <a:solidFill>
                                            <a:srgbClr val="FFFFFF"/>
                                          </a:solidFill>
                                          <a:ln w="9525">
                                            <a:noFill/>
                                            <a:miter lim="800000"/>
                                            <a:headEnd/>
                                            <a:tailEnd/>
                                          </a:ln>
                                        </wps:spPr>
                                        <wps:txbx>
                                          <w:txbxContent>
                                            <w:p w14:paraId="239DFF6C" w14:textId="77777777" w:rsidR="00305213" w:rsidRPr="00E74046" w:rsidRDefault="00305213" w:rsidP="00C62462">
                                              <w:pPr>
                                                <w:rPr>
                                                  <w:b/>
                                                  <w:color w:val="595959" w:themeColor="text1" w:themeTint="A6"/>
                                                  <w:sz w:val="12"/>
                                                </w:rPr>
                                              </w:pPr>
                                              <w:r>
                                                <w:rPr>
                                                  <w:b/>
                                                  <w:color w:val="595959" w:themeColor="text1" w:themeTint="A6"/>
                                                  <w:sz w:val="12"/>
                                                </w:rPr>
                                                <w:t>Freq.</w:t>
                                              </w:r>
                                            </w:p>
                                          </w:txbxContent>
                                        </wps:txbx>
                                        <wps:bodyPr rot="0" vert="horz" wrap="square" lIns="0" tIns="0" rIns="0" bIns="0" anchor="t" anchorCtr="0">
                                          <a:noAutofit/>
                                        </wps:bodyPr>
                                      </wps:wsp>
                                    </wpg:grpSp>
                                  </wpg:grpSp>
                                </wpg:grpSp>
                                <wps:wsp>
                                  <wps:cNvPr id="4623" name="Rectangle 1432"/>
                                  <wps:cNvSpPr>
                                    <a:spLocks noChangeArrowheads="1"/>
                                  </wps:cNvSpPr>
                                  <wps:spPr bwMode="auto">
                                    <a:xfrm>
                                      <a:off x="466026" y="1415731"/>
                                      <a:ext cx="93820" cy="141190"/>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g:grpSp>
                              <wps:wsp>
                                <wps:cNvPr id="4626" name="Rectangle 1462"/>
                                <wps:cNvSpPr>
                                  <a:spLocks noChangeArrowheads="1"/>
                                </wps:cNvSpPr>
                                <wps:spPr bwMode="auto">
                                  <a:xfrm>
                                    <a:off x="657578" y="293511"/>
                                    <a:ext cx="93806" cy="141210"/>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g:grpSp>
                            <wps:wsp>
                              <wps:cNvPr id="5022" name="Text Box 2"/>
                              <wps:cNvSpPr txBox="1">
                                <a:spLocks noChangeArrowheads="1"/>
                              </wps:cNvSpPr>
                              <wps:spPr bwMode="auto">
                                <a:xfrm>
                                  <a:off x="1381226" y="91440"/>
                                  <a:ext cx="804336" cy="195536"/>
                                </a:xfrm>
                                <a:prstGeom prst="rect">
                                  <a:avLst/>
                                </a:prstGeom>
                                <a:solidFill>
                                  <a:srgbClr val="FFFFFF"/>
                                </a:solidFill>
                                <a:ln w="9525">
                                  <a:noFill/>
                                  <a:miter lim="800000"/>
                                  <a:headEnd/>
                                  <a:tailEnd/>
                                </a:ln>
                              </wps:spPr>
                              <wps:txbx>
                                <w:txbxContent>
                                  <w:p w14:paraId="32B58F73" w14:textId="25A65D4A" w:rsidR="00305213" w:rsidRPr="002E55D3" w:rsidRDefault="00305213" w:rsidP="002E55D3">
                                    <w:pPr>
                                      <w:rPr>
                                        <w:b/>
                                        <w:i/>
                                        <w:sz w:val="18"/>
                                        <w:u w:val="single"/>
                                      </w:rPr>
                                    </w:pPr>
                                    <w:r w:rsidRPr="002E55D3">
                                      <w:rPr>
                                        <w:b/>
                                        <w:i/>
                                        <w:sz w:val="16"/>
                                        <w:u w:val="single"/>
                                      </w:rPr>
                                      <w:t xml:space="preserve">DMRS group </w:t>
                                    </w:r>
                                    <w:r w:rsidRPr="002E55D3">
                                      <w:rPr>
                                        <w:b/>
                                        <w:i/>
                                        <w:sz w:val="18"/>
                                        <w:u w:val="single"/>
                                      </w:rPr>
                                      <w:t>0</w:t>
                                    </w:r>
                                  </w:p>
                                </w:txbxContent>
                              </wps:txbx>
                              <wps:bodyPr rot="0" vert="horz" wrap="square" lIns="0" tIns="0" rIns="0" bIns="0" anchor="t" anchorCtr="0">
                                <a:noAutofit/>
                              </wps:bodyPr>
                            </wps:wsp>
                          </wpg:grpSp>
                          <wpg:grpSp>
                            <wpg:cNvPr id="5026" name="Group 5026"/>
                            <wpg:cNvGrpSpPr/>
                            <wpg:grpSpPr>
                              <a:xfrm>
                                <a:off x="3489158" y="0"/>
                                <a:ext cx="3383280" cy="2385060"/>
                                <a:chOff x="0" y="0"/>
                                <a:chExt cx="3383280" cy="2385060"/>
                              </a:xfrm>
                            </wpg:grpSpPr>
                            <wpg:grpSp>
                              <wpg:cNvPr id="4628" name="Group 4628"/>
                              <wpg:cNvGrpSpPr/>
                              <wpg:grpSpPr>
                                <a:xfrm>
                                  <a:off x="41015" y="404261"/>
                                  <a:ext cx="1475987" cy="1799926"/>
                                  <a:chOff x="-40235" y="0"/>
                                  <a:chExt cx="1650223" cy="1926319"/>
                                </a:xfrm>
                              </wpg:grpSpPr>
                              <wpg:grpSp>
                                <wpg:cNvPr id="4629" name="Group 4629"/>
                                <wpg:cNvGrpSpPr/>
                                <wpg:grpSpPr>
                                  <a:xfrm>
                                    <a:off x="-40235" y="0"/>
                                    <a:ext cx="1650223" cy="1926319"/>
                                    <a:chOff x="-40235" y="0"/>
                                    <a:chExt cx="1650223" cy="1926319"/>
                                  </a:xfrm>
                                </wpg:grpSpPr>
                                <wpg:grpSp>
                                  <wpg:cNvPr id="4630" name="Group 4630"/>
                                  <wpg:cNvGrpSpPr/>
                                  <wpg:grpSpPr>
                                    <a:xfrm>
                                      <a:off x="-40235" y="0"/>
                                      <a:ext cx="1650223" cy="1926319"/>
                                      <a:chOff x="-40235" y="0"/>
                                      <a:chExt cx="1650223" cy="1926319"/>
                                    </a:xfrm>
                                  </wpg:grpSpPr>
                                  <wps:wsp>
                                    <wps:cNvPr id="4631" name="Rectangle 1436"/>
                                    <wps:cNvSpPr>
                                      <a:spLocks noChangeArrowheads="1"/>
                                    </wps:cNvSpPr>
                                    <wps:spPr bwMode="auto">
                                      <a:xfrm>
                                        <a:off x="561975" y="14288"/>
                                        <a:ext cx="94136"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g:grpSp>
                                    <wpg:cNvPr id="4633" name="Group 4633"/>
                                    <wpg:cNvGrpSpPr/>
                                    <wpg:grpSpPr>
                                      <a:xfrm>
                                        <a:off x="-40235" y="0"/>
                                        <a:ext cx="1650223" cy="1926319"/>
                                        <a:chOff x="-40235" y="0"/>
                                        <a:chExt cx="1650223" cy="1926319"/>
                                      </a:xfrm>
                                    </wpg:grpSpPr>
                                    <wpg:grpSp>
                                      <wpg:cNvPr id="4634" name="Group 4634"/>
                                      <wpg:cNvGrpSpPr/>
                                      <wpg:grpSpPr>
                                        <a:xfrm>
                                          <a:off x="269563" y="15856"/>
                                          <a:ext cx="1340425" cy="1684705"/>
                                          <a:chOff x="0" y="0"/>
                                          <a:chExt cx="1340425" cy="1684705"/>
                                        </a:xfrm>
                                      </wpg:grpSpPr>
                                      <wpg:grpSp>
                                        <wpg:cNvPr id="4635" name="Group 4635"/>
                                        <wpg:cNvGrpSpPr/>
                                        <wpg:grpSpPr>
                                          <a:xfrm>
                                            <a:off x="0" y="0"/>
                                            <a:ext cx="1336340" cy="141437"/>
                                            <a:chOff x="0" y="0"/>
                                            <a:chExt cx="1336340" cy="141437"/>
                                          </a:xfrm>
                                        </wpg:grpSpPr>
                                        <wps:wsp>
                                          <wps:cNvPr id="4636" name="Rectangle 1400"/>
                                          <wps:cNvSpPr>
                                            <a:spLocks noChangeArrowheads="1"/>
                                          </wps:cNvSpPr>
                                          <wps:spPr bwMode="auto">
                                            <a:xfrm>
                                              <a:off x="0" y="0"/>
                                              <a:ext cx="94936" cy="141437"/>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637" name="Rectangle 1412"/>
                                          <wps:cNvSpPr>
                                            <a:spLocks noChangeArrowheads="1"/>
                                          </wps:cNvSpPr>
                                          <wps:spPr bwMode="auto">
                                            <a:xfrm>
                                              <a:off x="95140" y="0"/>
                                              <a:ext cx="945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638" name="Rectangle 1424"/>
                                          <wps:cNvSpPr>
                                            <a:spLocks noChangeArrowheads="1"/>
                                          </wps:cNvSpPr>
                                          <wps:spPr bwMode="auto">
                                            <a:xfrm>
                                              <a:off x="190280" y="0"/>
                                              <a:ext cx="94636"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639" name="Rectangle 1448"/>
                                          <wps:cNvSpPr>
                                            <a:spLocks noChangeArrowheads="1"/>
                                          </wps:cNvSpPr>
                                          <wps:spPr bwMode="auto">
                                            <a:xfrm>
                                              <a:off x="385845" y="0"/>
                                              <a:ext cx="94636"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640" name="Rectangle 1460"/>
                                          <wps:cNvSpPr>
                                            <a:spLocks noChangeArrowheads="1"/>
                                          </wps:cNvSpPr>
                                          <wps:spPr bwMode="auto">
                                            <a:xfrm>
                                              <a:off x="480985" y="0"/>
                                              <a:ext cx="94236"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641" name="Rectangle 1472"/>
                                          <wps:cNvSpPr>
                                            <a:spLocks noChangeArrowheads="1"/>
                                          </wps:cNvSpPr>
                                          <wps:spPr bwMode="auto">
                                            <a:xfrm>
                                              <a:off x="576125" y="0"/>
                                              <a:ext cx="94136"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642" name="Rectangle 1484"/>
                                          <wps:cNvSpPr>
                                            <a:spLocks noChangeArrowheads="1"/>
                                          </wps:cNvSpPr>
                                          <wps:spPr bwMode="auto">
                                            <a:xfrm>
                                              <a:off x="671265" y="0"/>
                                              <a:ext cx="93835"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643" name="Rectangle 1496"/>
                                          <wps:cNvSpPr>
                                            <a:spLocks noChangeArrowheads="1"/>
                                          </wps:cNvSpPr>
                                          <wps:spPr bwMode="auto">
                                            <a:xfrm>
                                              <a:off x="766405" y="0"/>
                                              <a:ext cx="94536"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644" name="Rectangle 1508"/>
                                          <wps:cNvSpPr>
                                            <a:spLocks noChangeArrowheads="1"/>
                                          </wps:cNvSpPr>
                                          <wps:spPr bwMode="auto">
                                            <a:xfrm>
                                              <a:off x="861545" y="0"/>
                                              <a:ext cx="94236"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645" name="Rectangle 1520"/>
                                          <wps:cNvSpPr>
                                            <a:spLocks noChangeArrowheads="1"/>
                                          </wps:cNvSpPr>
                                          <wps:spPr bwMode="auto">
                                            <a:xfrm>
                                              <a:off x="956684" y="0"/>
                                              <a:ext cx="94236"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646" name="Rectangle 1532"/>
                                          <wps:cNvSpPr>
                                            <a:spLocks noChangeArrowheads="1"/>
                                          </wps:cNvSpPr>
                                          <wps:spPr bwMode="auto">
                                            <a:xfrm>
                                              <a:off x="1051824" y="0"/>
                                              <a:ext cx="93735"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647" name="Rectangle 1544"/>
                                          <wps:cNvSpPr>
                                            <a:spLocks noChangeArrowheads="1"/>
                                          </wps:cNvSpPr>
                                          <wps:spPr bwMode="auto">
                                            <a:xfrm>
                                              <a:off x="1146964" y="0"/>
                                              <a:ext cx="94636"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648" name="Rectangle 1556"/>
                                          <wps:cNvSpPr>
                                            <a:spLocks noChangeArrowheads="1"/>
                                          </wps:cNvSpPr>
                                          <wps:spPr bwMode="auto">
                                            <a:xfrm>
                                              <a:off x="1242104" y="0"/>
                                              <a:ext cx="94236"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g:grpSp>
                                      <wpg:grpSp>
                                        <wpg:cNvPr id="4649" name="Group 4649"/>
                                        <wpg:cNvGrpSpPr/>
                                        <wpg:grpSpPr>
                                          <a:xfrm>
                                            <a:off x="0" y="137425"/>
                                            <a:ext cx="1335939" cy="141324"/>
                                            <a:chOff x="0" y="0"/>
                                            <a:chExt cx="1335939" cy="141324"/>
                                          </a:xfrm>
                                        </wpg:grpSpPr>
                                        <wps:wsp>
                                          <wps:cNvPr id="4650" name="Rectangle 1401"/>
                                          <wps:cNvSpPr>
                                            <a:spLocks noChangeArrowheads="1"/>
                                          </wps:cNvSpPr>
                                          <wps:spPr bwMode="auto">
                                            <a:xfrm>
                                              <a:off x="0" y="0"/>
                                              <a:ext cx="946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651" name="Rectangle 1413"/>
                                          <wps:cNvSpPr>
                                            <a:spLocks noChangeArrowheads="1"/>
                                          </wps:cNvSpPr>
                                          <wps:spPr bwMode="auto">
                                            <a:xfrm>
                                              <a:off x="95140" y="0"/>
                                              <a:ext cx="941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652" name="Rectangle 1425"/>
                                          <wps:cNvSpPr>
                                            <a:spLocks noChangeArrowheads="1"/>
                                          </wps:cNvSpPr>
                                          <wps:spPr bwMode="auto">
                                            <a:xfrm>
                                              <a:off x="190280" y="0"/>
                                              <a:ext cx="94236"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653" name="Rectangle 1437"/>
                                          <wps:cNvSpPr>
                                            <a:spLocks noChangeArrowheads="1"/>
                                          </wps:cNvSpPr>
                                          <wps:spPr bwMode="auto">
                                            <a:xfrm>
                                              <a:off x="29070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54" name="Rectangle 1449"/>
                                          <wps:cNvSpPr>
                                            <a:spLocks noChangeArrowheads="1"/>
                                          </wps:cNvSpPr>
                                          <wps:spPr bwMode="auto">
                                            <a:xfrm>
                                              <a:off x="385845"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55" name="Rectangle 1461"/>
                                          <wps:cNvSpPr>
                                            <a:spLocks noChangeArrowheads="1"/>
                                          </wps:cNvSpPr>
                                          <wps:spPr bwMode="auto">
                                            <a:xfrm>
                                              <a:off x="48098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56" name="Rectangle 1473"/>
                                          <wps:cNvSpPr>
                                            <a:spLocks noChangeArrowheads="1"/>
                                          </wps:cNvSpPr>
                                          <wps:spPr bwMode="auto">
                                            <a:xfrm>
                                              <a:off x="57612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57" name="Rectangle 1485"/>
                                          <wps:cNvSpPr>
                                            <a:spLocks noChangeArrowheads="1"/>
                                          </wps:cNvSpPr>
                                          <wps:spPr bwMode="auto">
                                            <a:xfrm>
                                              <a:off x="67126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58" name="Rectangle 1497"/>
                                          <wps:cNvSpPr>
                                            <a:spLocks noChangeArrowheads="1"/>
                                          </wps:cNvSpPr>
                                          <wps:spPr bwMode="auto">
                                            <a:xfrm>
                                              <a:off x="766405" y="0"/>
                                              <a:ext cx="941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59" name="Rectangle 1509"/>
                                          <wps:cNvSpPr>
                                            <a:spLocks noChangeArrowheads="1"/>
                                          </wps:cNvSpPr>
                                          <wps:spPr bwMode="auto">
                                            <a:xfrm>
                                              <a:off x="86154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60" name="Rectangle 1521"/>
                                          <wps:cNvSpPr>
                                            <a:spLocks noChangeArrowheads="1"/>
                                          </wps:cNvSpPr>
                                          <wps:spPr bwMode="auto">
                                            <a:xfrm>
                                              <a:off x="95668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61" name="Rectangle 1533"/>
                                          <wps:cNvSpPr>
                                            <a:spLocks noChangeArrowheads="1"/>
                                          </wps:cNvSpPr>
                                          <wps:spPr bwMode="auto">
                                            <a:xfrm>
                                              <a:off x="1051824"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62" name="Rectangle 1545"/>
                                          <wps:cNvSpPr>
                                            <a:spLocks noChangeArrowheads="1"/>
                                          </wps:cNvSpPr>
                                          <wps:spPr bwMode="auto">
                                            <a:xfrm>
                                              <a:off x="1146964"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63" name="Rectangle 1557"/>
                                          <wps:cNvSpPr>
                                            <a:spLocks noChangeArrowheads="1"/>
                                          </wps:cNvSpPr>
                                          <wps:spPr bwMode="auto">
                                            <a:xfrm>
                                              <a:off x="124210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4664" name="Group 4664"/>
                                        <wpg:cNvGrpSpPr/>
                                        <wpg:grpSpPr>
                                          <a:xfrm>
                                            <a:off x="0" y="280134"/>
                                            <a:ext cx="1335939" cy="141324"/>
                                            <a:chOff x="0" y="0"/>
                                            <a:chExt cx="1335939" cy="141324"/>
                                          </a:xfrm>
                                        </wpg:grpSpPr>
                                        <wps:wsp>
                                          <wps:cNvPr id="4665" name="Rectangle 1402"/>
                                          <wps:cNvSpPr>
                                            <a:spLocks noChangeArrowheads="1"/>
                                          </wps:cNvSpPr>
                                          <wps:spPr bwMode="auto">
                                            <a:xfrm>
                                              <a:off x="0" y="0"/>
                                              <a:ext cx="94636" cy="141210"/>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666" name="Rectangle 1414"/>
                                          <wps:cNvSpPr>
                                            <a:spLocks noChangeArrowheads="1"/>
                                          </wps:cNvSpPr>
                                          <wps:spPr bwMode="auto">
                                            <a:xfrm>
                                              <a:off x="95140" y="0"/>
                                              <a:ext cx="941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667" name="Rectangle 1426"/>
                                          <wps:cNvSpPr>
                                            <a:spLocks noChangeArrowheads="1"/>
                                          </wps:cNvSpPr>
                                          <wps:spPr bwMode="auto">
                                            <a:xfrm>
                                              <a:off x="190280" y="0"/>
                                              <a:ext cx="94236" cy="141324"/>
                                            </a:xfrm>
                                            <a:prstGeom prst="rect">
                                              <a:avLst/>
                                            </a:prstGeom>
                                            <a:solidFill>
                                              <a:schemeClr val="accent3">
                                                <a:lumMod val="75000"/>
                                              </a:schemeClr>
                                            </a:solidFill>
                                            <a:ln w="9525">
                                              <a:solidFill>
                                                <a:srgbClr val="44546A"/>
                                              </a:solidFill>
                                              <a:round/>
                                              <a:headEnd/>
                                              <a:tailEnd/>
                                            </a:ln>
                                          </wps:spPr>
                                          <wps:bodyPr rot="0" vert="horz" wrap="none" lIns="54148" tIns="27073" rIns="54148" bIns="27073" anchor="ctr" anchorCtr="0" upright="1">
                                            <a:noAutofit/>
                                          </wps:bodyPr>
                                        </wps:wsp>
                                        <wps:wsp>
                                          <wps:cNvPr id="4668" name="Rectangle 1438"/>
                                          <wps:cNvSpPr>
                                            <a:spLocks noChangeArrowheads="1"/>
                                          </wps:cNvSpPr>
                                          <wps:spPr bwMode="auto">
                                            <a:xfrm>
                                              <a:off x="290705" y="0"/>
                                              <a:ext cx="93835" cy="141324"/>
                                            </a:xfrm>
                                            <a:prstGeom prst="rect">
                                              <a:avLst/>
                                            </a:prstGeom>
                                            <a:solidFill>
                                              <a:schemeClr val="accent3">
                                                <a:lumMod val="40000"/>
                                                <a:lumOff val="60000"/>
                                              </a:schemeClr>
                                            </a:solidFill>
                                            <a:ln w="9525">
                                              <a:solidFill>
                                                <a:srgbClr val="44546A"/>
                                              </a:solidFill>
                                              <a:round/>
                                              <a:headEnd/>
                                              <a:tailEnd/>
                                            </a:ln>
                                          </wps:spPr>
                                          <wps:bodyPr rot="0" vert="horz" wrap="none" lIns="54148" tIns="27073" rIns="54148" bIns="27073" anchor="ctr" anchorCtr="0" upright="1">
                                            <a:noAutofit/>
                                          </wps:bodyPr>
                                        </wps:wsp>
                                        <wps:wsp>
                                          <wps:cNvPr id="4669" name="Rectangle 1462"/>
                                          <wps:cNvSpPr>
                                            <a:spLocks noChangeArrowheads="1"/>
                                          </wps:cNvSpPr>
                                          <wps:spPr bwMode="auto">
                                            <a:xfrm>
                                              <a:off x="480985" y="0"/>
                                              <a:ext cx="93835" cy="141210"/>
                                            </a:xfrm>
                                            <a:prstGeom prst="rect">
                                              <a:avLst/>
                                            </a:prstGeom>
                                            <a:solidFill>
                                              <a:schemeClr val="accent3">
                                                <a:lumMod val="40000"/>
                                                <a:lumOff val="60000"/>
                                              </a:schemeClr>
                                            </a:solidFill>
                                            <a:ln w="9525">
                                              <a:solidFill>
                                                <a:srgbClr val="44546A"/>
                                              </a:solidFill>
                                              <a:round/>
                                              <a:headEnd/>
                                              <a:tailEnd/>
                                            </a:ln>
                                          </wps:spPr>
                                          <wps:bodyPr rot="0" vert="horz" wrap="none" lIns="54148" tIns="27073" rIns="54148" bIns="27073" anchor="ctr" anchorCtr="0" upright="1">
                                            <a:noAutofit/>
                                          </wps:bodyPr>
                                        </wps:wsp>
                                        <wps:wsp>
                                          <wps:cNvPr id="4670" name="Rectangle 1474"/>
                                          <wps:cNvSpPr>
                                            <a:spLocks noChangeArrowheads="1"/>
                                          </wps:cNvSpPr>
                                          <wps:spPr bwMode="auto">
                                            <a:xfrm>
                                              <a:off x="576125" y="0"/>
                                              <a:ext cx="93735" cy="141210"/>
                                            </a:xfrm>
                                            <a:prstGeom prst="rect">
                                              <a:avLst/>
                                            </a:prstGeom>
                                            <a:solidFill>
                                              <a:schemeClr val="accent3">
                                                <a:lumMod val="40000"/>
                                                <a:lumOff val="60000"/>
                                              </a:schemeClr>
                                            </a:solidFill>
                                            <a:ln w="9525">
                                              <a:solidFill>
                                                <a:srgbClr val="44546A"/>
                                              </a:solidFill>
                                              <a:round/>
                                              <a:headEnd/>
                                              <a:tailEnd/>
                                            </a:ln>
                                          </wps:spPr>
                                          <wps:bodyPr rot="0" vert="horz" wrap="none" lIns="54148" tIns="27073" rIns="54148" bIns="27073" anchor="ctr" anchorCtr="0" upright="1">
                                            <a:noAutofit/>
                                          </wps:bodyPr>
                                        </wps:wsp>
                                        <wps:wsp>
                                          <wps:cNvPr id="4671" name="Rectangle 1486"/>
                                          <wps:cNvSpPr>
                                            <a:spLocks noChangeArrowheads="1"/>
                                          </wps:cNvSpPr>
                                          <wps:spPr bwMode="auto">
                                            <a:xfrm>
                                              <a:off x="671265" y="0"/>
                                              <a:ext cx="93435" cy="141210"/>
                                            </a:xfrm>
                                            <a:prstGeom prst="rect">
                                              <a:avLst/>
                                            </a:prstGeom>
                                            <a:solidFill>
                                              <a:schemeClr val="accent3">
                                                <a:lumMod val="40000"/>
                                                <a:lumOff val="60000"/>
                                              </a:schemeClr>
                                            </a:solidFill>
                                            <a:ln w="9525">
                                              <a:solidFill>
                                                <a:srgbClr val="44546A"/>
                                              </a:solidFill>
                                              <a:round/>
                                              <a:headEnd/>
                                              <a:tailEnd/>
                                            </a:ln>
                                          </wps:spPr>
                                          <wps:bodyPr rot="0" vert="horz" wrap="none" lIns="54148" tIns="27073" rIns="54148" bIns="27073" anchor="ctr" anchorCtr="0" upright="1">
                                            <a:noAutofit/>
                                          </wps:bodyPr>
                                        </wps:wsp>
                                        <wps:wsp>
                                          <wps:cNvPr id="4672" name="Rectangle 1498"/>
                                          <wps:cNvSpPr>
                                            <a:spLocks noChangeArrowheads="1"/>
                                          </wps:cNvSpPr>
                                          <wps:spPr bwMode="auto">
                                            <a:xfrm>
                                              <a:off x="766405" y="0"/>
                                              <a:ext cx="94136" cy="141210"/>
                                            </a:xfrm>
                                            <a:prstGeom prst="rect">
                                              <a:avLst/>
                                            </a:prstGeom>
                                            <a:solidFill>
                                              <a:schemeClr val="accent3">
                                                <a:lumMod val="40000"/>
                                                <a:lumOff val="60000"/>
                                              </a:schemeClr>
                                            </a:solidFill>
                                            <a:ln w="9525">
                                              <a:solidFill>
                                                <a:srgbClr val="44546A"/>
                                              </a:solidFill>
                                              <a:round/>
                                              <a:headEnd/>
                                              <a:tailEnd/>
                                            </a:ln>
                                          </wps:spPr>
                                          <wps:bodyPr rot="0" vert="horz" wrap="none" lIns="54148" tIns="27073" rIns="54148" bIns="27073" anchor="ctr" anchorCtr="0" upright="1">
                                            <a:noAutofit/>
                                          </wps:bodyPr>
                                        </wps:wsp>
                                        <wps:wsp>
                                          <wps:cNvPr id="4673" name="Rectangle 1510"/>
                                          <wps:cNvSpPr>
                                            <a:spLocks noChangeArrowheads="1"/>
                                          </wps:cNvSpPr>
                                          <wps:spPr bwMode="auto">
                                            <a:xfrm>
                                              <a:off x="861545" y="0"/>
                                              <a:ext cx="93835" cy="141210"/>
                                            </a:xfrm>
                                            <a:prstGeom prst="rect">
                                              <a:avLst/>
                                            </a:prstGeom>
                                            <a:solidFill>
                                              <a:schemeClr val="accent3">
                                                <a:lumMod val="40000"/>
                                                <a:lumOff val="60000"/>
                                              </a:schemeClr>
                                            </a:solidFill>
                                            <a:ln w="9525">
                                              <a:solidFill>
                                                <a:srgbClr val="44546A"/>
                                              </a:solidFill>
                                              <a:round/>
                                              <a:headEnd/>
                                              <a:tailEnd/>
                                            </a:ln>
                                          </wps:spPr>
                                          <wps:bodyPr rot="0" vert="horz" wrap="none" lIns="54148" tIns="27073" rIns="54148" bIns="27073" anchor="ctr" anchorCtr="0" upright="1">
                                            <a:noAutofit/>
                                          </wps:bodyPr>
                                        </wps:wsp>
                                        <wps:wsp>
                                          <wps:cNvPr id="4674" name="Rectangle 1522"/>
                                          <wps:cNvSpPr>
                                            <a:spLocks noChangeArrowheads="1"/>
                                          </wps:cNvSpPr>
                                          <wps:spPr bwMode="auto">
                                            <a:xfrm>
                                              <a:off x="956684" y="0"/>
                                              <a:ext cx="93835" cy="141210"/>
                                            </a:xfrm>
                                            <a:prstGeom prst="rect">
                                              <a:avLst/>
                                            </a:prstGeom>
                                            <a:solidFill>
                                              <a:schemeClr val="accent3">
                                                <a:lumMod val="40000"/>
                                                <a:lumOff val="60000"/>
                                              </a:schemeClr>
                                            </a:solidFill>
                                            <a:ln w="9525">
                                              <a:solidFill>
                                                <a:srgbClr val="44546A"/>
                                              </a:solidFill>
                                              <a:round/>
                                              <a:headEnd/>
                                              <a:tailEnd/>
                                            </a:ln>
                                          </wps:spPr>
                                          <wps:bodyPr rot="0" vert="horz" wrap="none" lIns="54148" tIns="27073" rIns="54148" bIns="27073" anchor="ctr" anchorCtr="0" upright="1">
                                            <a:noAutofit/>
                                          </wps:bodyPr>
                                        </wps:wsp>
                                        <wps:wsp>
                                          <wps:cNvPr id="4675" name="Rectangle 1534"/>
                                          <wps:cNvSpPr>
                                            <a:spLocks noChangeArrowheads="1"/>
                                          </wps:cNvSpPr>
                                          <wps:spPr bwMode="auto">
                                            <a:xfrm>
                                              <a:off x="1051824" y="0"/>
                                              <a:ext cx="93335" cy="141210"/>
                                            </a:xfrm>
                                            <a:prstGeom prst="rect">
                                              <a:avLst/>
                                            </a:prstGeom>
                                            <a:solidFill>
                                              <a:schemeClr val="accent3">
                                                <a:lumMod val="40000"/>
                                                <a:lumOff val="60000"/>
                                              </a:schemeClr>
                                            </a:solidFill>
                                            <a:ln w="9525">
                                              <a:solidFill>
                                                <a:srgbClr val="44546A"/>
                                              </a:solidFill>
                                              <a:round/>
                                              <a:headEnd/>
                                              <a:tailEnd/>
                                            </a:ln>
                                          </wps:spPr>
                                          <wps:bodyPr rot="0" vert="horz" wrap="none" lIns="54148" tIns="27073" rIns="54148" bIns="27073" anchor="ctr" anchorCtr="0" upright="1">
                                            <a:noAutofit/>
                                          </wps:bodyPr>
                                        </wps:wsp>
                                        <wps:wsp>
                                          <wps:cNvPr id="4676" name="Rectangle 1546"/>
                                          <wps:cNvSpPr>
                                            <a:spLocks noChangeArrowheads="1"/>
                                          </wps:cNvSpPr>
                                          <wps:spPr bwMode="auto">
                                            <a:xfrm>
                                              <a:off x="1146964" y="0"/>
                                              <a:ext cx="94236" cy="141210"/>
                                            </a:xfrm>
                                            <a:prstGeom prst="rect">
                                              <a:avLst/>
                                            </a:prstGeom>
                                            <a:solidFill>
                                              <a:schemeClr val="accent3">
                                                <a:lumMod val="40000"/>
                                                <a:lumOff val="60000"/>
                                              </a:schemeClr>
                                            </a:solidFill>
                                            <a:ln w="9525">
                                              <a:solidFill>
                                                <a:srgbClr val="44546A"/>
                                              </a:solidFill>
                                              <a:round/>
                                              <a:headEnd/>
                                              <a:tailEnd/>
                                            </a:ln>
                                          </wps:spPr>
                                          <wps:bodyPr rot="0" vert="horz" wrap="none" lIns="54148" tIns="27073" rIns="54148" bIns="27073" anchor="ctr" anchorCtr="0" upright="1">
                                            <a:noAutofit/>
                                          </wps:bodyPr>
                                        </wps:wsp>
                                        <wps:wsp>
                                          <wps:cNvPr id="4677" name="Rectangle 1558"/>
                                          <wps:cNvSpPr>
                                            <a:spLocks noChangeArrowheads="1"/>
                                          </wps:cNvSpPr>
                                          <wps:spPr bwMode="auto">
                                            <a:xfrm>
                                              <a:off x="1242104" y="0"/>
                                              <a:ext cx="93835" cy="141210"/>
                                            </a:xfrm>
                                            <a:prstGeom prst="rect">
                                              <a:avLst/>
                                            </a:prstGeom>
                                            <a:solidFill>
                                              <a:schemeClr val="accent3">
                                                <a:lumMod val="40000"/>
                                                <a:lumOff val="60000"/>
                                              </a:schemeClr>
                                            </a:solidFill>
                                            <a:ln w="9525">
                                              <a:solidFill>
                                                <a:srgbClr val="44546A"/>
                                              </a:solidFill>
                                              <a:round/>
                                              <a:headEnd/>
                                              <a:tailEnd/>
                                            </a:ln>
                                          </wps:spPr>
                                          <wps:bodyPr rot="0" vert="horz" wrap="none" lIns="54148" tIns="27073" rIns="54148" bIns="27073" anchor="ctr" anchorCtr="0" upright="1">
                                            <a:noAutofit/>
                                          </wps:bodyPr>
                                        </wps:wsp>
                                      </wpg:grpSp>
                                      <wpg:grpSp>
                                        <wpg:cNvPr id="4678" name="Group 4678"/>
                                        <wpg:cNvGrpSpPr/>
                                        <wpg:grpSpPr>
                                          <a:xfrm>
                                            <a:off x="0" y="422844"/>
                                            <a:ext cx="1335539" cy="141324"/>
                                            <a:chOff x="0" y="0"/>
                                            <a:chExt cx="1335539" cy="141324"/>
                                          </a:xfrm>
                                        </wpg:grpSpPr>
                                        <wps:wsp>
                                          <wps:cNvPr id="4679" name="Rectangle 1403"/>
                                          <wps:cNvSpPr>
                                            <a:spLocks noChangeArrowheads="1"/>
                                          </wps:cNvSpPr>
                                          <wps:spPr bwMode="auto">
                                            <a:xfrm>
                                              <a:off x="0" y="0"/>
                                              <a:ext cx="94236" cy="141210"/>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680" name="Rectangle 1415"/>
                                          <wps:cNvSpPr>
                                            <a:spLocks noChangeArrowheads="1"/>
                                          </wps:cNvSpPr>
                                          <wps:spPr bwMode="auto">
                                            <a:xfrm>
                                              <a:off x="95140" y="0"/>
                                              <a:ext cx="93735"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681" name="Rectangle 1427"/>
                                          <wps:cNvSpPr>
                                            <a:spLocks noChangeArrowheads="1"/>
                                          </wps:cNvSpPr>
                                          <wps:spPr bwMode="auto">
                                            <a:xfrm>
                                              <a:off x="190280" y="0"/>
                                              <a:ext cx="93835"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682" name="Rectangle 1439"/>
                                          <wps:cNvSpPr>
                                            <a:spLocks noChangeArrowheads="1"/>
                                          </wps:cNvSpPr>
                                          <wps:spPr bwMode="auto">
                                            <a:xfrm>
                                              <a:off x="290705"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83" name="Rectangle 1451"/>
                                          <wps:cNvSpPr>
                                            <a:spLocks noChangeArrowheads="1"/>
                                          </wps:cNvSpPr>
                                          <wps:spPr bwMode="auto">
                                            <a:xfrm>
                                              <a:off x="385845"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84" name="Rectangle 1463"/>
                                          <wps:cNvSpPr>
                                            <a:spLocks noChangeArrowheads="1"/>
                                          </wps:cNvSpPr>
                                          <wps:spPr bwMode="auto">
                                            <a:xfrm>
                                              <a:off x="48098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85" name="Rectangle 1475"/>
                                          <wps:cNvSpPr>
                                            <a:spLocks noChangeArrowheads="1"/>
                                          </wps:cNvSpPr>
                                          <wps:spPr bwMode="auto">
                                            <a:xfrm>
                                              <a:off x="576125" y="0"/>
                                              <a:ext cx="933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86" name="Rectangle 1487"/>
                                          <wps:cNvSpPr>
                                            <a:spLocks noChangeArrowheads="1"/>
                                          </wps:cNvSpPr>
                                          <wps:spPr bwMode="auto">
                                            <a:xfrm>
                                              <a:off x="671265" y="0"/>
                                              <a:ext cx="930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87" name="Rectangle 1499"/>
                                          <wps:cNvSpPr>
                                            <a:spLocks noChangeArrowheads="1"/>
                                          </wps:cNvSpPr>
                                          <wps:spPr bwMode="auto">
                                            <a:xfrm>
                                              <a:off x="766405" y="0"/>
                                              <a:ext cx="937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88" name="Rectangle 1511"/>
                                          <wps:cNvSpPr>
                                            <a:spLocks noChangeArrowheads="1"/>
                                          </wps:cNvSpPr>
                                          <wps:spPr bwMode="auto">
                                            <a:xfrm>
                                              <a:off x="86154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89" name="Rectangle 1523"/>
                                          <wps:cNvSpPr>
                                            <a:spLocks noChangeArrowheads="1"/>
                                          </wps:cNvSpPr>
                                          <wps:spPr bwMode="auto">
                                            <a:xfrm>
                                              <a:off x="956684"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90" name="Rectangle 1535"/>
                                          <wps:cNvSpPr>
                                            <a:spLocks noChangeArrowheads="1"/>
                                          </wps:cNvSpPr>
                                          <wps:spPr bwMode="auto">
                                            <a:xfrm>
                                              <a:off x="1051824" y="0"/>
                                              <a:ext cx="929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91" name="Rectangle 1547"/>
                                          <wps:cNvSpPr>
                                            <a:spLocks noChangeArrowheads="1"/>
                                          </wps:cNvSpPr>
                                          <wps:spPr bwMode="auto">
                                            <a:xfrm>
                                              <a:off x="1146964"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92" name="Rectangle 1559"/>
                                          <wps:cNvSpPr>
                                            <a:spLocks noChangeArrowheads="1"/>
                                          </wps:cNvSpPr>
                                          <wps:spPr bwMode="auto">
                                            <a:xfrm>
                                              <a:off x="1242104"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4693" name="Group 4693"/>
                                        <wpg:cNvGrpSpPr/>
                                        <wpg:grpSpPr>
                                          <a:xfrm>
                                            <a:off x="0" y="560269"/>
                                            <a:ext cx="1335939" cy="141324"/>
                                            <a:chOff x="0" y="0"/>
                                            <a:chExt cx="1335939" cy="141324"/>
                                          </a:xfrm>
                                        </wpg:grpSpPr>
                                        <wps:wsp>
                                          <wps:cNvPr id="4694" name="Rectangle 1404"/>
                                          <wps:cNvSpPr>
                                            <a:spLocks noChangeArrowheads="1"/>
                                          </wps:cNvSpPr>
                                          <wps:spPr bwMode="auto">
                                            <a:xfrm>
                                              <a:off x="0" y="0"/>
                                              <a:ext cx="946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695" name="Rectangle 1416"/>
                                          <wps:cNvSpPr>
                                            <a:spLocks noChangeArrowheads="1"/>
                                          </wps:cNvSpPr>
                                          <wps:spPr bwMode="auto">
                                            <a:xfrm>
                                              <a:off x="95140" y="0"/>
                                              <a:ext cx="941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696" name="Rectangle 1428"/>
                                          <wps:cNvSpPr>
                                            <a:spLocks noChangeArrowheads="1"/>
                                          </wps:cNvSpPr>
                                          <wps:spPr bwMode="auto">
                                            <a:xfrm>
                                              <a:off x="190280" y="0"/>
                                              <a:ext cx="94236"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697" name="Rectangle 1440"/>
                                          <wps:cNvSpPr>
                                            <a:spLocks noChangeArrowheads="1"/>
                                          </wps:cNvSpPr>
                                          <wps:spPr bwMode="auto">
                                            <a:xfrm>
                                              <a:off x="29070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98" name="Rectangle 1452"/>
                                          <wps:cNvSpPr>
                                            <a:spLocks noChangeArrowheads="1"/>
                                          </wps:cNvSpPr>
                                          <wps:spPr bwMode="auto">
                                            <a:xfrm>
                                              <a:off x="385845"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99" name="Rectangle 1464"/>
                                          <wps:cNvSpPr>
                                            <a:spLocks noChangeArrowheads="1"/>
                                          </wps:cNvSpPr>
                                          <wps:spPr bwMode="auto">
                                            <a:xfrm>
                                              <a:off x="48098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00" name="Rectangle 1476"/>
                                          <wps:cNvSpPr>
                                            <a:spLocks noChangeArrowheads="1"/>
                                          </wps:cNvSpPr>
                                          <wps:spPr bwMode="auto">
                                            <a:xfrm>
                                              <a:off x="57612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01" name="Rectangle 1488"/>
                                          <wps:cNvSpPr>
                                            <a:spLocks noChangeArrowheads="1"/>
                                          </wps:cNvSpPr>
                                          <wps:spPr bwMode="auto">
                                            <a:xfrm>
                                              <a:off x="67126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02" name="Rectangle 1500"/>
                                          <wps:cNvSpPr>
                                            <a:spLocks noChangeArrowheads="1"/>
                                          </wps:cNvSpPr>
                                          <wps:spPr bwMode="auto">
                                            <a:xfrm>
                                              <a:off x="766405" y="0"/>
                                              <a:ext cx="941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03" name="Rectangle 1512"/>
                                          <wps:cNvSpPr>
                                            <a:spLocks noChangeArrowheads="1"/>
                                          </wps:cNvSpPr>
                                          <wps:spPr bwMode="auto">
                                            <a:xfrm>
                                              <a:off x="86154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04" name="Rectangle 1524"/>
                                          <wps:cNvSpPr>
                                            <a:spLocks noChangeArrowheads="1"/>
                                          </wps:cNvSpPr>
                                          <wps:spPr bwMode="auto">
                                            <a:xfrm>
                                              <a:off x="95668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05" name="Rectangle 1536"/>
                                          <wps:cNvSpPr>
                                            <a:spLocks noChangeArrowheads="1"/>
                                          </wps:cNvSpPr>
                                          <wps:spPr bwMode="auto">
                                            <a:xfrm>
                                              <a:off x="1051824"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06" name="Rectangle 1548"/>
                                          <wps:cNvSpPr>
                                            <a:spLocks noChangeArrowheads="1"/>
                                          </wps:cNvSpPr>
                                          <wps:spPr bwMode="auto">
                                            <a:xfrm>
                                              <a:off x="1146964"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07" name="Rectangle 1560"/>
                                          <wps:cNvSpPr>
                                            <a:spLocks noChangeArrowheads="1"/>
                                          </wps:cNvSpPr>
                                          <wps:spPr bwMode="auto">
                                            <a:xfrm>
                                              <a:off x="124210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4708" name="Group 4708"/>
                                        <wpg:cNvGrpSpPr/>
                                        <wpg:grpSpPr>
                                          <a:xfrm>
                                            <a:off x="0" y="697693"/>
                                            <a:ext cx="1335539" cy="141324"/>
                                            <a:chOff x="0" y="0"/>
                                            <a:chExt cx="1335539" cy="141324"/>
                                          </a:xfrm>
                                        </wpg:grpSpPr>
                                        <wps:wsp>
                                          <wps:cNvPr id="4709" name="Rectangle 1405"/>
                                          <wps:cNvSpPr>
                                            <a:spLocks noChangeArrowheads="1"/>
                                          </wps:cNvSpPr>
                                          <wps:spPr bwMode="auto">
                                            <a:xfrm>
                                              <a:off x="0" y="0"/>
                                              <a:ext cx="942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710" name="Rectangle 1417"/>
                                          <wps:cNvSpPr>
                                            <a:spLocks noChangeArrowheads="1"/>
                                          </wps:cNvSpPr>
                                          <wps:spPr bwMode="auto">
                                            <a:xfrm>
                                              <a:off x="100425" y="0"/>
                                              <a:ext cx="93735"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711" name="Rectangle 1429"/>
                                          <wps:cNvSpPr>
                                            <a:spLocks noChangeArrowheads="1"/>
                                          </wps:cNvSpPr>
                                          <wps:spPr bwMode="auto">
                                            <a:xfrm>
                                              <a:off x="195565" y="0"/>
                                              <a:ext cx="93835"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712" name="Rectangle 1441"/>
                                          <wps:cNvSpPr>
                                            <a:spLocks noChangeArrowheads="1"/>
                                          </wps:cNvSpPr>
                                          <wps:spPr bwMode="auto">
                                            <a:xfrm>
                                              <a:off x="290705"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13" name="Rectangle 1453"/>
                                          <wps:cNvSpPr>
                                            <a:spLocks noChangeArrowheads="1"/>
                                          </wps:cNvSpPr>
                                          <wps:spPr bwMode="auto">
                                            <a:xfrm>
                                              <a:off x="385845"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14" name="Rectangle 1465"/>
                                          <wps:cNvSpPr>
                                            <a:spLocks noChangeArrowheads="1"/>
                                          </wps:cNvSpPr>
                                          <wps:spPr bwMode="auto">
                                            <a:xfrm>
                                              <a:off x="48098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15" name="Rectangle 1477"/>
                                          <wps:cNvSpPr>
                                            <a:spLocks noChangeArrowheads="1"/>
                                          </wps:cNvSpPr>
                                          <wps:spPr bwMode="auto">
                                            <a:xfrm>
                                              <a:off x="576125" y="0"/>
                                              <a:ext cx="933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16" name="Rectangle 1489"/>
                                          <wps:cNvSpPr>
                                            <a:spLocks noChangeArrowheads="1"/>
                                          </wps:cNvSpPr>
                                          <wps:spPr bwMode="auto">
                                            <a:xfrm>
                                              <a:off x="671265" y="0"/>
                                              <a:ext cx="930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17" name="Rectangle 1501"/>
                                          <wps:cNvSpPr>
                                            <a:spLocks noChangeArrowheads="1"/>
                                          </wps:cNvSpPr>
                                          <wps:spPr bwMode="auto">
                                            <a:xfrm>
                                              <a:off x="766405" y="0"/>
                                              <a:ext cx="937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18" name="Rectangle 1513"/>
                                          <wps:cNvSpPr>
                                            <a:spLocks noChangeArrowheads="1"/>
                                          </wps:cNvSpPr>
                                          <wps:spPr bwMode="auto">
                                            <a:xfrm>
                                              <a:off x="86154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19" name="Rectangle 1525"/>
                                          <wps:cNvSpPr>
                                            <a:spLocks noChangeArrowheads="1"/>
                                          </wps:cNvSpPr>
                                          <wps:spPr bwMode="auto">
                                            <a:xfrm>
                                              <a:off x="956684"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20" name="Rectangle 1537"/>
                                          <wps:cNvSpPr>
                                            <a:spLocks noChangeArrowheads="1"/>
                                          </wps:cNvSpPr>
                                          <wps:spPr bwMode="auto">
                                            <a:xfrm>
                                              <a:off x="1051824" y="0"/>
                                              <a:ext cx="929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21" name="Rectangle 1549"/>
                                          <wps:cNvSpPr>
                                            <a:spLocks noChangeArrowheads="1"/>
                                          </wps:cNvSpPr>
                                          <wps:spPr bwMode="auto">
                                            <a:xfrm>
                                              <a:off x="1146964"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22" name="Rectangle 1561"/>
                                          <wps:cNvSpPr>
                                            <a:spLocks noChangeArrowheads="1"/>
                                          </wps:cNvSpPr>
                                          <wps:spPr bwMode="auto">
                                            <a:xfrm>
                                              <a:off x="1242104"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4723" name="Group 4723"/>
                                        <wpg:cNvGrpSpPr/>
                                        <wpg:grpSpPr>
                                          <a:xfrm>
                                            <a:off x="0" y="840403"/>
                                            <a:ext cx="1335939" cy="141324"/>
                                            <a:chOff x="0" y="0"/>
                                            <a:chExt cx="1335939" cy="141324"/>
                                          </a:xfrm>
                                        </wpg:grpSpPr>
                                        <wps:wsp>
                                          <wps:cNvPr id="4724" name="Rectangle 1406"/>
                                          <wps:cNvSpPr>
                                            <a:spLocks noChangeArrowheads="1"/>
                                          </wps:cNvSpPr>
                                          <wps:spPr bwMode="auto">
                                            <a:xfrm>
                                              <a:off x="0" y="0"/>
                                              <a:ext cx="946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725" name="Rectangle 1418"/>
                                          <wps:cNvSpPr>
                                            <a:spLocks noChangeArrowheads="1"/>
                                          </wps:cNvSpPr>
                                          <wps:spPr bwMode="auto">
                                            <a:xfrm>
                                              <a:off x="100425" y="0"/>
                                              <a:ext cx="941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726" name="Rectangle 1430"/>
                                          <wps:cNvSpPr>
                                            <a:spLocks noChangeArrowheads="1"/>
                                          </wps:cNvSpPr>
                                          <wps:spPr bwMode="auto">
                                            <a:xfrm>
                                              <a:off x="195565" y="0"/>
                                              <a:ext cx="94236" cy="141324"/>
                                            </a:xfrm>
                                            <a:prstGeom prst="rect">
                                              <a:avLst/>
                                            </a:prstGeom>
                                            <a:solidFill>
                                              <a:schemeClr val="accent3">
                                                <a:lumMod val="75000"/>
                                              </a:schemeClr>
                                            </a:solidFill>
                                            <a:ln w="9525">
                                              <a:solidFill>
                                                <a:srgbClr val="44546A"/>
                                              </a:solidFill>
                                              <a:round/>
                                              <a:headEnd/>
                                              <a:tailEnd/>
                                            </a:ln>
                                          </wps:spPr>
                                          <wps:bodyPr rot="0" vert="horz" wrap="none" lIns="54148" tIns="27073" rIns="54148" bIns="27073" anchor="ctr" anchorCtr="0" upright="1">
                                            <a:noAutofit/>
                                          </wps:bodyPr>
                                        </wps:wsp>
                                        <wps:wsp>
                                          <wps:cNvPr id="4727" name="Rectangle 1442"/>
                                          <wps:cNvSpPr>
                                            <a:spLocks noChangeArrowheads="1"/>
                                          </wps:cNvSpPr>
                                          <wps:spPr bwMode="auto">
                                            <a:xfrm>
                                              <a:off x="290705" y="0"/>
                                              <a:ext cx="937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4728" name="Rectangle 1454"/>
                                          <wps:cNvSpPr>
                                            <a:spLocks noChangeArrowheads="1"/>
                                          </wps:cNvSpPr>
                                          <wps:spPr bwMode="auto">
                                            <a:xfrm>
                                              <a:off x="385845" y="0"/>
                                              <a:ext cx="94236"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4729" name="Rectangle 1466"/>
                                          <wps:cNvSpPr>
                                            <a:spLocks noChangeArrowheads="1"/>
                                          </wps:cNvSpPr>
                                          <wps:spPr bwMode="auto">
                                            <a:xfrm>
                                              <a:off x="480985" y="0"/>
                                              <a:ext cx="938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4730" name="Rectangle 1478"/>
                                          <wps:cNvSpPr>
                                            <a:spLocks noChangeArrowheads="1"/>
                                          </wps:cNvSpPr>
                                          <wps:spPr bwMode="auto">
                                            <a:xfrm>
                                              <a:off x="576125" y="0"/>
                                              <a:ext cx="937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4731" name="Rectangle 1490"/>
                                          <wps:cNvSpPr>
                                            <a:spLocks noChangeArrowheads="1"/>
                                          </wps:cNvSpPr>
                                          <wps:spPr bwMode="auto">
                                            <a:xfrm>
                                              <a:off x="671265" y="0"/>
                                              <a:ext cx="934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4732" name="Rectangle 1502"/>
                                          <wps:cNvSpPr>
                                            <a:spLocks noChangeArrowheads="1"/>
                                          </wps:cNvSpPr>
                                          <wps:spPr bwMode="auto">
                                            <a:xfrm>
                                              <a:off x="766405" y="0"/>
                                              <a:ext cx="94136"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4733" name="Rectangle 1514"/>
                                          <wps:cNvSpPr>
                                            <a:spLocks noChangeArrowheads="1"/>
                                          </wps:cNvSpPr>
                                          <wps:spPr bwMode="auto">
                                            <a:xfrm>
                                              <a:off x="861545" y="0"/>
                                              <a:ext cx="938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4734" name="Rectangle 1526"/>
                                          <wps:cNvSpPr>
                                            <a:spLocks noChangeArrowheads="1"/>
                                          </wps:cNvSpPr>
                                          <wps:spPr bwMode="auto">
                                            <a:xfrm>
                                              <a:off x="956684" y="0"/>
                                              <a:ext cx="938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4735" name="Rectangle 1538"/>
                                          <wps:cNvSpPr>
                                            <a:spLocks noChangeArrowheads="1"/>
                                          </wps:cNvSpPr>
                                          <wps:spPr bwMode="auto">
                                            <a:xfrm>
                                              <a:off x="1051824" y="0"/>
                                              <a:ext cx="934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4736" name="Rectangle 1550"/>
                                          <wps:cNvSpPr>
                                            <a:spLocks noChangeArrowheads="1"/>
                                          </wps:cNvSpPr>
                                          <wps:spPr bwMode="auto">
                                            <a:xfrm>
                                              <a:off x="1146964" y="0"/>
                                              <a:ext cx="94236"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4737" name="Rectangle 1562"/>
                                          <wps:cNvSpPr>
                                            <a:spLocks noChangeArrowheads="1"/>
                                          </wps:cNvSpPr>
                                          <wps:spPr bwMode="auto">
                                            <a:xfrm>
                                              <a:off x="1242104" y="0"/>
                                              <a:ext cx="938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g:grpSp>
                                      <wpg:grpSp>
                                        <wpg:cNvPr id="4738" name="Group 4738"/>
                                        <wpg:cNvGrpSpPr/>
                                        <wpg:grpSpPr>
                                          <a:xfrm>
                                            <a:off x="0" y="983113"/>
                                            <a:ext cx="1335539" cy="141324"/>
                                            <a:chOff x="0" y="0"/>
                                            <a:chExt cx="1335539" cy="141324"/>
                                          </a:xfrm>
                                        </wpg:grpSpPr>
                                        <wps:wsp>
                                          <wps:cNvPr id="4739" name="Rectangle 1407"/>
                                          <wps:cNvSpPr>
                                            <a:spLocks noChangeArrowheads="1"/>
                                          </wps:cNvSpPr>
                                          <wps:spPr bwMode="auto">
                                            <a:xfrm>
                                              <a:off x="0" y="0"/>
                                              <a:ext cx="942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740" name="Rectangle 1419"/>
                                          <wps:cNvSpPr>
                                            <a:spLocks noChangeArrowheads="1"/>
                                          </wps:cNvSpPr>
                                          <wps:spPr bwMode="auto">
                                            <a:xfrm>
                                              <a:off x="100425" y="0"/>
                                              <a:ext cx="93735" cy="141210"/>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741" name="Rectangle 1431"/>
                                          <wps:cNvSpPr>
                                            <a:spLocks noChangeArrowheads="1"/>
                                          </wps:cNvSpPr>
                                          <wps:spPr bwMode="auto">
                                            <a:xfrm>
                                              <a:off x="195565" y="0"/>
                                              <a:ext cx="93835" cy="141210"/>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742" name="Rectangle 1443"/>
                                          <wps:cNvSpPr>
                                            <a:spLocks noChangeArrowheads="1"/>
                                          </wps:cNvSpPr>
                                          <wps:spPr bwMode="auto">
                                            <a:xfrm>
                                              <a:off x="29070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43" name="Rectangle 1455"/>
                                          <wps:cNvSpPr>
                                            <a:spLocks noChangeArrowheads="1"/>
                                          </wps:cNvSpPr>
                                          <wps:spPr bwMode="auto">
                                            <a:xfrm>
                                              <a:off x="38584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44" name="Rectangle 1467"/>
                                          <wps:cNvSpPr>
                                            <a:spLocks noChangeArrowheads="1"/>
                                          </wps:cNvSpPr>
                                          <wps:spPr bwMode="auto">
                                            <a:xfrm>
                                              <a:off x="48098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45" name="Rectangle 1479"/>
                                          <wps:cNvSpPr>
                                            <a:spLocks noChangeArrowheads="1"/>
                                          </wps:cNvSpPr>
                                          <wps:spPr bwMode="auto">
                                            <a:xfrm>
                                              <a:off x="576125"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46" name="Rectangle 1491"/>
                                          <wps:cNvSpPr>
                                            <a:spLocks noChangeArrowheads="1"/>
                                          </wps:cNvSpPr>
                                          <wps:spPr bwMode="auto">
                                            <a:xfrm>
                                              <a:off x="67126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47" name="Rectangle 1503"/>
                                          <wps:cNvSpPr>
                                            <a:spLocks noChangeArrowheads="1"/>
                                          </wps:cNvSpPr>
                                          <wps:spPr bwMode="auto">
                                            <a:xfrm>
                                              <a:off x="76640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48" name="Rectangle 1515"/>
                                          <wps:cNvSpPr>
                                            <a:spLocks noChangeArrowheads="1"/>
                                          </wps:cNvSpPr>
                                          <wps:spPr bwMode="auto">
                                            <a:xfrm>
                                              <a:off x="86154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49" name="Rectangle 1527"/>
                                          <wps:cNvSpPr>
                                            <a:spLocks noChangeArrowheads="1"/>
                                          </wps:cNvSpPr>
                                          <wps:spPr bwMode="auto">
                                            <a:xfrm>
                                              <a:off x="95668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50" name="Rectangle 1539"/>
                                          <wps:cNvSpPr>
                                            <a:spLocks noChangeArrowheads="1"/>
                                          </wps:cNvSpPr>
                                          <wps:spPr bwMode="auto">
                                            <a:xfrm>
                                              <a:off x="1051824"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51" name="Rectangle 1551"/>
                                          <wps:cNvSpPr>
                                            <a:spLocks noChangeArrowheads="1"/>
                                          </wps:cNvSpPr>
                                          <wps:spPr bwMode="auto">
                                            <a:xfrm>
                                              <a:off x="114696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52" name="Rectangle 1563"/>
                                          <wps:cNvSpPr>
                                            <a:spLocks noChangeArrowheads="1"/>
                                          </wps:cNvSpPr>
                                          <wps:spPr bwMode="auto">
                                            <a:xfrm>
                                              <a:off x="124210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4753" name="Group 4753"/>
                                        <wpg:cNvGrpSpPr/>
                                        <wpg:grpSpPr>
                                          <a:xfrm>
                                            <a:off x="0" y="1125822"/>
                                            <a:ext cx="1335539" cy="141324"/>
                                            <a:chOff x="0" y="0"/>
                                            <a:chExt cx="1335539" cy="141324"/>
                                          </a:xfrm>
                                        </wpg:grpSpPr>
                                        <wps:wsp>
                                          <wps:cNvPr id="4754" name="Rectangle 1408"/>
                                          <wps:cNvSpPr>
                                            <a:spLocks noChangeArrowheads="1"/>
                                          </wps:cNvSpPr>
                                          <wps:spPr bwMode="auto">
                                            <a:xfrm>
                                              <a:off x="0" y="0"/>
                                              <a:ext cx="942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755" name="Rectangle 1420"/>
                                          <wps:cNvSpPr>
                                            <a:spLocks noChangeArrowheads="1"/>
                                          </wps:cNvSpPr>
                                          <wps:spPr bwMode="auto">
                                            <a:xfrm>
                                              <a:off x="100425" y="0"/>
                                              <a:ext cx="93735" cy="141210"/>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756" name="Rectangle 1432"/>
                                          <wps:cNvSpPr>
                                            <a:spLocks noChangeArrowheads="1"/>
                                          </wps:cNvSpPr>
                                          <wps:spPr bwMode="auto">
                                            <a:xfrm>
                                              <a:off x="195565" y="0"/>
                                              <a:ext cx="93835" cy="141210"/>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757" name="Rectangle 1444"/>
                                          <wps:cNvSpPr>
                                            <a:spLocks noChangeArrowheads="1"/>
                                          </wps:cNvSpPr>
                                          <wps:spPr bwMode="auto">
                                            <a:xfrm>
                                              <a:off x="29070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58" name="Rectangle 1456"/>
                                          <wps:cNvSpPr>
                                            <a:spLocks noChangeArrowheads="1"/>
                                          </wps:cNvSpPr>
                                          <wps:spPr bwMode="auto">
                                            <a:xfrm>
                                              <a:off x="38584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59" name="Rectangle 1468"/>
                                          <wps:cNvSpPr>
                                            <a:spLocks noChangeArrowheads="1"/>
                                          </wps:cNvSpPr>
                                          <wps:spPr bwMode="auto">
                                            <a:xfrm>
                                              <a:off x="48098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60" name="Rectangle 1480"/>
                                          <wps:cNvSpPr>
                                            <a:spLocks noChangeArrowheads="1"/>
                                          </wps:cNvSpPr>
                                          <wps:spPr bwMode="auto">
                                            <a:xfrm>
                                              <a:off x="576125"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61" name="Rectangle 1492"/>
                                          <wps:cNvSpPr>
                                            <a:spLocks noChangeArrowheads="1"/>
                                          </wps:cNvSpPr>
                                          <wps:spPr bwMode="auto">
                                            <a:xfrm>
                                              <a:off x="67126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62" name="Rectangle 1504"/>
                                          <wps:cNvSpPr>
                                            <a:spLocks noChangeArrowheads="1"/>
                                          </wps:cNvSpPr>
                                          <wps:spPr bwMode="auto">
                                            <a:xfrm>
                                              <a:off x="76640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63" name="Rectangle 1516"/>
                                          <wps:cNvSpPr>
                                            <a:spLocks noChangeArrowheads="1"/>
                                          </wps:cNvSpPr>
                                          <wps:spPr bwMode="auto">
                                            <a:xfrm>
                                              <a:off x="86154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64" name="Rectangle 1528"/>
                                          <wps:cNvSpPr>
                                            <a:spLocks noChangeArrowheads="1"/>
                                          </wps:cNvSpPr>
                                          <wps:spPr bwMode="auto">
                                            <a:xfrm>
                                              <a:off x="95668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65" name="Rectangle 1540"/>
                                          <wps:cNvSpPr>
                                            <a:spLocks noChangeArrowheads="1"/>
                                          </wps:cNvSpPr>
                                          <wps:spPr bwMode="auto">
                                            <a:xfrm>
                                              <a:off x="1051824"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66" name="Rectangle 1552"/>
                                          <wps:cNvSpPr>
                                            <a:spLocks noChangeArrowheads="1"/>
                                          </wps:cNvSpPr>
                                          <wps:spPr bwMode="auto">
                                            <a:xfrm>
                                              <a:off x="114696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67" name="Rectangle 1564"/>
                                          <wps:cNvSpPr>
                                            <a:spLocks noChangeArrowheads="1"/>
                                          </wps:cNvSpPr>
                                          <wps:spPr bwMode="auto">
                                            <a:xfrm>
                                              <a:off x="124210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4768" name="Group 4768"/>
                                        <wpg:cNvGrpSpPr/>
                                        <wpg:grpSpPr>
                                          <a:xfrm>
                                            <a:off x="0" y="1263247"/>
                                            <a:ext cx="1335139" cy="141324"/>
                                            <a:chOff x="0" y="0"/>
                                            <a:chExt cx="1335139" cy="141324"/>
                                          </a:xfrm>
                                        </wpg:grpSpPr>
                                        <wps:wsp>
                                          <wps:cNvPr id="4769" name="Rectangle 1409"/>
                                          <wps:cNvSpPr>
                                            <a:spLocks noChangeArrowheads="1"/>
                                          </wps:cNvSpPr>
                                          <wps:spPr bwMode="auto">
                                            <a:xfrm>
                                              <a:off x="0" y="0"/>
                                              <a:ext cx="93835"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770" name="Rectangle 1421"/>
                                          <wps:cNvSpPr>
                                            <a:spLocks noChangeArrowheads="1"/>
                                          </wps:cNvSpPr>
                                          <wps:spPr bwMode="auto">
                                            <a:xfrm>
                                              <a:off x="100425" y="0"/>
                                              <a:ext cx="93335"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771" name="Rectangle 1433"/>
                                          <wps:cNvSpPr>
                                            <a:spLocks noChangeArrowheads="1"/>
                                          </wps:cNvSpPr>
                                          <wps:spPr bwMode="auto">
                                            <a:xfrm>
                                              <a:off x="195565" y="0"/>
                                              <a:ext cx="93435"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772" name="Rectangle 1445"/>
                                          <wps:cNvSpPr>
                                            <a:spLocks noChangeArrowheads="1"/>
                                          </wps:cNvSpPr>
                                          <wps:spPr bwMode="auto">
                                            <a:xfrm>
                                              <a:off x="290705"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73" name="Rectangle 1457"/>
                                          <wps:cNvSpPr>
                                            <a:spLocks noChangeArrowheads="1"/>
                                          </wps:cNvSpPr>
                                          <wps:spPr bwMode="auto">
                                            <a:xfrm>
                                              <a:off x="38584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74" name="Rectangle 1469"/>
                                          <wps:cNvSpPr>
                                            <a:spLocks noChangeArrowheads="1"/>
                                          </wps:cNvSpPr>
                                          <wps:spPr bwMode="auto">
                                            <a:xfrm>
                                              <a:off x="48098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75" name="Rectangle 1481"/>
                                          <wps:cNvSpPr>
                                            <a:spLocks noChangeArrowheads="1"/>
                                          </wps:cNvSpPr>
                                          <wps:spPr bwMode="auto">
                                            <a:xfrm>
                                              <a:off x="576125"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76" name="Rectangle 1493"/>
                                          <wps:cNvSpPr>
                                            <a:spLocks noChangeArrowheads="1"/>
                                          </wps:cNvSpPr>
                                          <wps:spPr bwMode="auto">
                                            <a:xfrm>
                                              <a:off x="671265" y="0"/>
                                              <a:ext cx="926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77" name="Rectangle 1505"/>
                                          <wps:cNvSpPr>
                                            <a:spLocks noChangeArrowheads="1"/>
                                          </wps:cNvSpPr>
                                          <wps:spPr bwMode="auto">
                                            <a:xfrm>
                                              <a:off x="766405"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78" name="Rectangle 1517"/>
                                          <wps:cNvSpPr>
                                            <a:spLocks noChangeArrowheads="1"/>
                                          </wps:cNvSpPr>
                                          <wps:spPr bwMode="auto">
                                            <a:xfrm>
                                              <a:off x="86154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79" name="Rectangle 1529"/>
                                          <wps:cNvSpPr>
                                            <a:spLocks noChangeArrowheads="1"/>
                                          </wps:cNvSpPr>
                                          <wps:spPr bwMode="auto">
                                            <a:xfrm>
                                              <a:off x="956684"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80" name="Rectangle 1541"/>
                                          <wps:cNvSpPr>
                                            <a:spLocks noChangeArrowheads="1"/>
                                          </wps:cNvSpPr>
                                          <wps:spPr bwMode="auto">
                                            <a:xfrm>
                                              <a:off x="1057110" y="0"/>
                                              <a:ext cx="926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81" name="Rectangle 1553"/>
                                          <wps:cNvSpPr>
                                            <a:spLocks noChangeArrowheads="1"/>
                                          </wps:cNvSpPr>
                                          <wps:spPr bwMode="auto">
                                            <a:xfrm>
                                              <a:off x="114696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82" name="Rectangle 1565"/>
                                          <wps:cNvSpPr>
                                            <a:spLocks noChangeArrowheads="1"/>
                                          </wps:cNvSpPr>
                                          <wps:spPr bwMode="auto">
                                            <a:xfrm>
                                              <a:off x="1242104"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4783" name="Group 4783"/>
                                        <wpg:cNvGrpSpPr/>
                                        <wpg:grpSpPr>
                                          <a:xfrm>
                                            <a:off x="0" y="1400671"/>
                                            <a:ext cx="1335539" cy="141324"/>
                                            <a:chOff x="0" y="0"/>
                                            <a:chExt cx="1335539" cy="141324"/>
                                          </a:xfrm>
                                        </wpg:grpSpPr>
                                        <wps:wsp>
                                          <wps:cNvPr id="4784" name="Rectangle 1410"/>
                                          <wps:cNvSpPr>
                                            <a:spLocks noChangeArrowheads="1"/>
                                          </wps:cNvSpPr>
                                          <wps:spPr bwMode="auto">
                                            <a:xfrm>
                                              <a:off x="0" y="0"/>
                                              <a:ext cx="942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785" name="Rectangle 1422"/>
                                          <wps:cNvSpPr>
                                            <a:spLocks noChangeArrowheads="1"/>
                                          </wps:cNvSpPr>
                                          <wps:spPr bwMode="auto">
                                            <a:xfrm>
                                              <a:off x="100425" y="0"/>
                                              <a:ext cx="93735" cy="141210"/>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786" name="Rectangle 1446"/>
                                          <wps:cNvSpPr>
                                            <a:spLocks noChangeArrowheads="1"/>
                                          </wps:cNvSpPr>
                                          <wps:spPr bwMode="auto">
                                            <a:xfrm>
                                              <a:off x="290705" y="0"/>
                                              <a:ext cx="933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87" name="Rectangle 1458"/>
                                          <wps:cNvSpPr>
                                            <a:spLocks noChangeArrowheads="1"/>
                                          </wps:cNvSpPr>
                                          <wps:spPr bwMode="auto">
                                            <a:xfrm>
                                              <a:off x="38584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88" name="Rectangle 1470"/>
                                          <wps:cNvSpPr>
                                            <a:spLocks noChangeArrowheads="1"/>
                                          </wps:cNvSpPr>
                                          <wps:spPr bwMode="auto">
                                            <a:xfrm>
                                              <a:off x="48098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89" name="Rectangle 1482"/>
                                          <wps:cNvSpPr>
                                            <a:spLocks noChangeArrowheads="1"/>
                                          </wps:cNvSpPr>
                                          <wps:spPr bwMode="auto">
                                            <a:xfrm>
                                              <a:off x="57612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90" name="Rectangle 1494"/>
                                          <wps:cNvSpPr>
                                            <a:spLocks noChangeArrowheads="1"/>
                                          </wps:cNvSpPr>
                                          <wps:spPr bwMode="auto">
                                            <a:xfrm>
                                              <a:off x="67126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91" name="Rectangle 1506"/>
                                          <wps:cNvSpPr>
                                            <a:spLocks noChangeArrowheads="1"/>
                                          </wps:cNvSpPr>
                                          <wps:spPr bwMode="auto">
                                            <a:xfrm>
                                              <a:off x="76640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92" name="Rectangle 1518"/>
                                          <wps:cNvSpPr>
                                            <a:spLocks noChangeArrowheads="1"/>
                                          </wps:cNvSpPr>
                                          <wps:spPr bwMode="auto">
                                            <a:xfrm>
                                              <a:off x="86154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93" name="Rectangle 1530"/>
                                          <wps:cNvSpPr>
                                            <a:spLocks noChangeArrowheads="1"/>
                                          </wps:cNvSpPr>
                                          <wps:spPr bwMode="auto">
                                            <a:xfrm>
                                              <a:off x="95668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94" name="Rectangle 1542"/>
                                          <wps:cNvSpPr>
                                            <a:spLocks noChangeArrowheads="1"/>
                                          </wps:cNvSpPr>
                                          <wps:spPr bwMode="auto">
                                            <a:xfrm>
                                              <a:off x="1057110"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95" name="Rectangle 1554"/>
                                          <wps:cNvSpPr>
                                            <a:spLocks noChangeArrowheads="1"/>
                                          </wps:cNvSpPr>
                                          <wps:spPr bwMode="auto">
                                            <a:xfrm>
                                              <a:off x="114696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96" name="Rectangle 1566"/>
                                          <wps:cNvSpPr>
                                            <a:spLocks noChangeArrowheads="1"/>
                                          </wps:cNvSpPr>
                                          <wps:spPr bwMode="auto">
                                            <a:xfrm>
                                              <a:off x="124210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4797" name="Group 4797"/>
                                        <wpg:cNvGrpSpPr/>
                                        <wpg:grpSpPr>
                                          <a:xfrm>
                                            <a:off x="0" y="1543381"/>
                                            <a:ext cx="1340425" cy="141324"/>
                                            <a:chOff x="0" y="0"/>
                                            <a:chExt cx="1340425" cy="141324"/>
                                          </a:xfrm>
                                        </wpg:grpSpPr>
                                        <wps:wsp>
                                          <wps:cNvPr id="4798" name="Rectangle 1411"/>
                                          <wps:cNvSpPr>
                                            <a:spLocks noChangeArrowheads="1"/>
                                          </wps:cNvSpPr>
                                          <wps:spPr bwMode="auto">
                                            <a:xfrm>
                                              <a:off x="0" y="0"/>
                                              <a:ext cx="93835"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799" name="Rectangle 1423"/>
                                          <wps:cNvSpPr>
                                            <a:spLocks noChangeArrowheads="1"/>
                                          </wps:cNvSpPr>
                                          <wps:spPr bwMode="auto">
                                            <a:xfrm>
                                              <a:off x="100425" y="0"/>
                                              <a:ext cx="93335"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800" name="Rectangle 1435"/>
                                          <wps:cNvSpPr>
                                            <a:spLocks noChangeArrowheads="1"/>
                                          </wps:cNvSpPr>
                                          <wps:spPr bwMode="auto">
                                            <a:xfrm>
                                              <a:off x="195565" y="0"/>
                                              <a:ext cx="93435"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801" name="Rectangle 1447"/>
                                          <wps:cNvSpPr>
                                            <a:spLocks noChangeArrowheads="1"/>
                                          </wps:cNvSpPr>
                                          <wps:spPr bwMode="auto">
                                            <a:xfrm>
                                              <a:off x="290705"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02" name="Rectangle 1459"/>
                                          <wps:cNvSpPr>
                                            <a:spLocks noChangeArrowheads="1"/>
                                          </wps:cNvSpPr>
                                          <wps:spPr bwMode="auto">
                                            <a:xfrm>
                                              <a:off x="38584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03" name="Rectangle 1471"/>
                                          <wps:cNvSpPr>
                                            <a:spLocks noChangeArrowheads="1"/>
                                          </wps:cNvSpPr>
                                          <wps:spPr bwMode="auto">
                                            <a:xfrm>
                                              <a:off x="48098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04" name="Rectangle 1483"/>
                                          <wps:cNvSpPr>
                                            <a:spLocks noChangeArrowheads="1"/>
                                          </wps:cNvSpPr>
                                          <wps:spPr bwMode="auto">
                                            <a:xfrm>
                                              <a:off x="576125"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05" name="Rectangle 1495"/>
                                          <wps:cNvSpPr>
                                            <a:spLocks noChangeArrowheads="1"/>
                                          </wps:cNvSpPr>
                                          <wps:spPr bwMode="auto">
                                            <a:xfrm>
                                              <a:off x="671265" y="0"/>
                                              <a:ext cx="926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06" name="Rectangle 1507"/>
                                          <wps:cNvSpPr>
                                            <a:spLocks noChangeArrowheads="1"/>
                                          </wps:cNvSpPr>
                                          <wps:spPr bwMode="auto">
                                            <a:xfrm>
                                              <a:off x="76640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07" name="Rectangle 1519"/>
                                          <wps:cNvSpPr>
                                            <a:spLocks noChangeArrowheads="1"/>
                                          </wps:cNvSpPr>
                                          <wps:spPr bwMode="auto">
                                            <a:xfrm>
                                              <a:off x="86154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08" name="Rectangle 1531"/>
                                          <wps:cNvSpPr>
                                            <a:spLocks noChangeArrowheads="1"/>
                                          </wps:cNvSpPr>
                                          <wps:spPr bwMode="auto">
                                            <a:xfrm>
                                              <a:off x="956684"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09" name="Rectangle 1543"/>
                                          <wps:cNvSpPr>
                                            <a:spLocks noChangeArrowheads="1"/>
                                          </wps:cNvSpPr>
                                          <wps:spPr bwMode="auto">
                                            <a:xfrm>
                                              <a:off x="1057110" y="0"/>
                                              <a:ext cx="926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10" name="Rectangle 1555"/>
                                          <wps:cNvSpPr>
                                            <a:spLocks noChangeArrowheads="1"/>
                                          </wps:cNvSpPr>
                                          <wps:spPr bwMode="auto">
                                            <a:xfrm>
                                              <a:off x="114696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11" name="Rectangle 1567"/>
                                          <wps:cNvSpPr>
                                            <a:spLocks noChangeArrowheads="1"/>
                                          </wps:cNvSpPr>
                                          <wps:spPr bwMode="auto">
                                            <a:xfrm>
                                              <a:off x="1247390"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grpSp>
                                      <wpg:cNvPr id="4812" name="Group 4812"/>
                                      <wpg:cNvGrpSpPr/>
                                      <wpg:grpSpPr>
                                        <a:xfrm>
                                          <a:off x="269563" y="1781230"/>
                                          <a:ext cx="1332000" cy="145089"/>
                                          <a:chOff x="0" y="0"/>
                                          <a:chExt cx="1332000" cy="145089"/>
                                        </a:xfrm>
                                      </wpg:grpSpPr>
                                      <wps:wsp>
                                        <wps:cNvPr id="4813" name="Straight Arrow Connector 4813"/>
                                        <wps:cNvCnPr/>
                                        <wps:spPr>
                                          <a:xfrm>
                                            <a:off x="0" y="0"/>
                                            <a:ext cx="1332000" cy="0"/>
                                          </a:xfrm>
                                          <a:prstGeom prst="straightConnector1">
                                            <a:avLst/>
                                          </a:prstGeom>
                                          <a:ln w="6350">
                                            <a:solidFill>
                                              <a:schemeClr val="tx1">
                                                <a:lumMod val="65000"/>
                                                <a:lumOff val="35000"/>
                                              </a:schemeClr>
                                            </a:solidFill>
                                            <a:headEnd type="triangle" w="sm" len="sm"/>
                                            <a:tailEnd type="triangle" w="sm" len="sm"/>
                                          </a:ln>
                                        </wps:spPr>
                                        <wps:style>
                                          <a:lnRef idx="1">
                                            <a:schemeClr val="accent1"/>
                                          </a:lnRef>
                                          <a:fillRef idx="0">
                                            <a:schemeClr val="accent1"/>
                                          </a:fillRef>
                                          <a:effectRef idx="0">
                                            <a:schemeClr val="accent1"/>
                                          </a:effectRef>
                                          <a:fontRef idx="minor">
                                            <a:schemeClr val="tx1"/>
                                          </a:fontRef>
                                        </wps:style>
                                        <wps:bodyPr/>
                                      </wps:wsp>
                                      <wps:wsp>
                                        <wps:cNvPr id="4814" name="Text Box 2"/>
                                        <wps:cNvSpPr txBox="1">
                                          <a:spLocks noChangeArrowheads="1"/>
                                        </wps:cNvSpPr>
                                        <wps:spPr bwMode="auto">
                                          <a:xfrm>
                                            <a:off x="559870" y="26349"/>
                                            <a:ext cx="299449" cy="118740"/>
                                          </a:xfrm>
                                          <a:prstGeom prst="rect">
                                            <a:avLst/>
                                          </a:prstGeom>
                                          <a:solidFill>
                                            <a:srgbClr val="FFFFFF"/>
                                          </a:solidFill>
                                          <a:ln w="9525">
                                            <a:noFill/>
                                            <a:miter lim="800000"/>
                                            <a:headEnd/>
                                            <a:tailEnd/>
                                          </a:ln>
                                        </wps:spPr>
                                        <wps:txbx>
                                          <w:txbxContent>
                                            <w:p w14:paraId="272DC6D8" w14:textId="77777777" w:rsidR="00305213" w:rsidRPr="00E74046" w:rsidRDefault="00305213" w:rsidP="00B52778">
                                              <w:pPr>
                                                <w:rPr>
                                                  <w:b/>
                                                  <w:color w:val="595959" w:themeColor="text1" w:themeTint="A6"/>
                                                  <w:sz w:val="12"/>
                                                </w:rPr>
                                              </w:pPr>
                                              <w:r>
                                                <w:rPr>
                                                  <w:b/>
                                                  <w:color w:val="595959" w:themeColor="text1" w:themeTint="A6"/>
                                                  <w:sz w:val="12"/>
                                                </w:rPr>
                                                <w:t>Time</w:t>
                                              </w:r>
                                            </w:p>
                                          </w:txbxContent>
                                        </wps:txbx>
                                        <wps:bodyPr rot="0" vert="horz" wrap="square" lIns="0" tIns="0" rIns="0" bIns="0" anchor="t" anchorCtr="0">
                                          <a:noAutofit/>
                                        </wps:bodyPr>
                                      </wps:wsp>
                                    </wpg:grpSp>
                                    <wpg:grpSp>
                                      <wpg:cNvPr id="4815" name="Group 4815"/>
                                      <wpg:cNvGrpSpPr/>
                                      <wpg:grpSpPr>
                                        <a:xfrm>
                                          <a:off x="-40235" y="0"/>
                                          <a:ext cx="204204" cy="1692000"/>
                                          <a:chOff x="-40235" y="0"/>
                                          <a:chExt cx="204204" cy="1692000"/>
                                        </a:xfrm>
                                      </wpg:grpSpPr>
                                      <wps:wsp>
                                        <wps:cNvPr id="4816" name="Straight Arrow Connector 4816"/>
                                        <wps:cNvCnPr/>
                                        <wps:spPr>
                                          <a:xfrm rot="5400000">
                                            <a:off x="-682031" y="846000"/>
                                            <a:ext cx="1692000" cy="0"/>
                                          </a:xfrm>
                                          <a:prstGeom prst="straightConnector1">
                                            <a:avLst/>
                                          </a:prstGeom>
                                          <a:ln w="6350">
                                            <a:solidFill>
                                              <a:schemeClr val="tx1">
                                                <a:lumMod val="65000"/>
                                                <a:lumOff val="35000"/>
                                              </a:schemeClr>
                                            </a:solidFill>
                                            <a:headEnd type="triangle" w="sm" len="sm"/>
                                            <a:tailEnd type="triangle" w="sm" len="sm"/>
                                          </a:ln>
                                        </wps:spPr>
                                        <wps:style>
                                          <a:lnRef idx="1">
                                            <a:schemeClr val="accent1"/>
                                          </a:lnRef>
                                          <a:fillRef idx="0">
                                            <a:schemeClr val="accent1"/>
                                          </a:fillRef>
                                          <a:effectRef idx="0">
                                            <a:schemeClr val="accent1"/>
                                          </a:effectRef>
                                          <a:fontRef idx="minor">
                                            <a:schemeClr val="tx1"/>
                                          </a:fontRef>
                                        </wps:style>
                                        <wps:bodyPr/>
                                      </wps:wsp>
                                      <wps:wsp>
                                        <wps:cNvPr id="4817" name="Text Box 2"/>
                                        <wps:cNvSpPr txBox="1">
                                          <a:spLocks noChangeArrowheads="1"/>
                                        </wps:cNvSpPr>
                                        <wps:spPr bwMode="auto">
                                          <a:xfrm rot="16200000">
                                            <a:off x="-75065" y="683983"/>
                                            <a:ext cx="273864" cy="204204"/>
                                          </a:xfrm>
                                          <a:prstGeom prst="rect">
                                            <a:avLst/>
                                          </a:prstGeom>
                                          <a:solidFill>
                                            <a:srgbClr val="FFFFFF"/>
                                          </a:solidFill>
                                          <a:ln w="9525">
                                            <a:noFill/>
                                            <a:miter lim="800000"/>
                                            <a:headEnd/>
                                            <a:tailEnd/>
                                          </a:ln>
                                        </wps:spPr>
                                        <wps:txbx>
                                          <w:txbxContent>
                                            <w:p w14:paraId="22321E71" w14:textId="77777777" w:rsidR="00305213" w:rsidRPr="00E74046" w:rsidRDefault="00305213" w:rsidP="00B52778">
                                              <w:pPr>
                                                <w:rPr>
                                                  <w:b/>
                                                  <w:color w:val="595959" w:themeColor="text1" w:themeTint="A6"/>
                                                  <w:sz w:val="12"/>
                                                </w:rPr>
                                              </w:pPr>
                                              <w:r>
                                                <w:rPr>
                                                  <w:b/>
                                                  <w:color w:val="595959" w:themeColor="text1" w:themeTint="A6"/>
                                                  <w:sz w:val="12"/>
                                                </w:rPr>
                                                <w:t>Freq.</w:t>
                                              </w:r>
                                            </w:p>
                                          </w:txbxContent>
                                        </wps:txbx>
                                        <wps:bodyPr rot="0" vert="horz" wrap="square" lIns="0" tIns="0" rIns="0" bIns="0" anchor="t" anchorCtr="0">
                                          <a:noAutofit/>
                                        </wps:bodyPr>
                                      </wps:wsp>
                                    </wpg:grpSp>
                                  </wpg:grpSp>
                                </wpg:grpSp>
                                <wps:wsp>
                                  <wps:cNvPr id="4819" name="Rectangle 1432"/>
                                  <wps:cNvSpPr>
                                    <a:spLocks noChangeArrowheads="1"/>
                                  </wps:cNvSpPr>
                                  <wps:spPr bwMode="auto">
                                    <a:xfrm>
                                      <a:off x="466026" y="1415731"/>
                                      <a:ext cx="93820" cy="141190"/>
                                    </a:xfrm>
                                    <a:prstGeom prst="rect">
                                      <a:avLst/>
                                    </a:prstGeom>
                                    <a:solidFill>
                                      <a:schemeClr val="accent3">
                                        <a:lumMod val="75000"/>
                                      </a:schemeClr>
                                    </a:solidFill>
                                    <a:ln w="9525">
                                      <a:solidFill>
                                        <a:srgbClr val="44546A"/>
                                      </a:solidFill>
                                      <a:round/>
                                      <a:headEnd/>
                                      <a:tailEnd/>
                                    </a:ln>
                                  </wps:spPr>
                                  <wps:bodyPr rot="0" vert="horz" wrap="none" lIns="54148" tIns="27073" rIns="54148" bIns="27073" anchor="ctr" anchorCtr="0" upright="1">
                                    <a:noAutofit/>
                                  </wps:bodyPr>
                                </wps:wsp>
                              </wpg:grpSp>
                              <wps:wsp>
                                <wps:cNvPr id="4820" name="Rectangle 1462"/>
                                <wps:cNvSpPr>
                                  <a:spLocks noChangeArrowheads="1"/>
                                </wps:cNvSpPr>
                                <wps:spPr bwMode="auto">
                                  <a:xfrm>
                                    <a:off x="657578" y="293511"/>
                                    <a:ext cx="93806" cy="141210"/>
                                  </a:xfrm>
                                  <a:prstGeom prst="rect">
                                    <a:avLst/>
                                  </a:prstGeom>
                                  <a:solidFill>
                                    <a:schemeClr val="accent3">
                                      <a:lumMod val="40000"/>
                                      <a:lumOff val="60000"/>
                                    </a:schemeClr>
                                  </a:solidFill>
                                  <a:ln w="9525">
                                    <a:solidFill>
                                      <a:srgbClr val="44546A"/>
                                    </a:solidFill>
                                    <a:round/>
                                    <a:headEnd/>
                                    <a:tailEnd/>
                                  </a:ln>
                                </wps:spPr>
                                <wps:bodyPr rot="0" vert="horz" wrap="none" lIns="54148" tIns="27073" rIns="54148" bIns="27073" anchor="ctr" anchorCtr="0" upright="1">
                                  <a:noAutofit/>
                                </wps:bodyPr>
                              </wps:wsp>
                            </wpg:grpSp>
                            <wpg:grpSp>
                              <wpg:cNvPr id="4821" name="Group 4821"/>
                              <wpg:cNvGrpSpPr/>
                              <wpg:grpSpPr>
                                <a:xfrm>
                                  <a:off x="1731425" y="404261"/>
                                  <a:ext cx="1474811" cy="1799922"/>
                                  <a:chOff x="-38920" y="0"/>
                                  <a:chExt cx="1648908" cy="1926315"/>
                                </a:xfrm>
                              </wpg:grpSpPr>
                              <wpg:grpSp>
                                <wpg:cNvPr id="4822" name="Group 4822"/>
                                <wpg:cNvGrpSpPr/>
                                <wpg:grpSpPr>
                                  <a:xfrm>
                                    <a:off x="-38920" y="0"/>
                                    <a:ext cx="1648908" cy="1926315"/>
                                    <a:chOff x="-38920" y="0"/>
                                    <a:chExt cx="1648908" cy="1926315"/>
                                  </a:xfrm>
                                </wpg:grpSpPr>
                                <wpg:grpSp>
                                  <wpg:cNvPr id="4823" name="Group 4823"/>
                                  <wpg:cNvGrpSpPr/>
                                  <wpg:grpSpPr>
                                    <a:xfrm>
                                      <a:off x="-38920" y="0"/>
                                      <a:ext cx="1648908" cy="1926315"/>
                                      <a:chOff x="-38920" y="0"/>
                                      <a:chExt cx="1648908" cy="1926315"/>
                                    </a:xfrm>
                                  </wpg:grpSpPr>
                                  <wps:wsp>
                                    <wps:cNvPr id="4824" name="Rectangle 1436"/>
                                    <wps:cNvSpPr>
                                      <a:spLocks noChangeArrowheads="1"/>
                                    </wps:cNvSpPr>
                                    <wps:spPr bwMode="auto">
                                      <a:xfrm>
                                        <a:off x="561975" y="14288"/>
                                        <a:ext cx="94136"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g:grpSp>
                                    <wpg:cNvPr id="4826" name="Group 4826"/>
                                    <wpg:cNvGrpSpPr/>
                                    <wpg:grpSpPr>
                                      <a:xfrm>
                                        <a:off x="-38920" y="0"/>
                                        <a:ext cx="1648908" cy="1926315"/>
                                        <a:chOff x="-38920" y="0"/>
                                        <a:chExt cx="1648908" cy="1926315"/>
                                      </a:xfrm>
                                    </wpg:grpSpPr>
                                    <wpg:grpSp>
                                      <wpg:cNvPr id="4827" name="Group 4827"/>
                                      <wpg:cNvGrpSpPr/>
                                      <wpg:grpSpPr>
                                        <a:xfrm>
                                          <a:off x="269563" y="15856"/>
                                          <a:ext cx="1340425" cy="1684705"/>
                                          <a:chOff x="0" y="0"/>
                                          <a:chExt cx="1340425" cy="1684705"/>
                                        </a:xfrm>
                                      </wpg:grpSpPr>
                                      <wpg:grpSp>
                                        <wpg:cNvPr id="4828" name="Group 4828"/>
                                        <wpg:cNvGrpSpPr/>
                                        <wpg:grpSpPr>
                                          <a:xfrm>
                                            <a:off x="0" y="0"/>
                                            <a:ext cx="1336340" cy="141437"/>
                                            <a:chOff x="0" y="0"/>
                                            <a:chExt cx="1336340" cy="141437"/>
                                          </a:xfrm>
                                        </wpg:grpSpPr>
                                        <wps:wsp>
                                          <wps:cNvPr id="4829" name="Rectangle 1400"/>
                                          <wps:cNvSpPr>
                                            <a:spLocks noChangeArrowheads="1"/>
                                          </wps:cNvSpPr>
                                          <wps:spPr bwMode="auto">
                                            <a:xfrm>
                                              <a:off x="0" y="0"/>
                                              <a:ext cx="94936" cy="141437"/>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830" name="Rectangle 1412"/>
                                          <wps:cNvSpPr>
                                            <a:spLocks noChangeArrowheads="1"/>
                                          </wps:cNvSpPr>
                                          <wps:spPr bwMode="auto">
                                            <a:xfrm>
                                              <a:off x="95140" y="0"/>
                                              <a:ext cx="945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831" name="Rectangle 1424"/>
                                          <wps:cNvSpPr>
                                            <a:spLocks noChangeArrowheads="1"/>
                                          </wps:cNvSpPr>
                                          <wps:spPr bwMode="auto">
                                            <a:xfrm>
                                              <a:off x="190280" y="0"/>
                                              <a:ext cx="94636"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832" name="Rectangle 1448"/>
                                          <wps:cNvSpPr>
                                            <a:spLocks noChangeArrowheads="1"/>
                                          </wps:cNvSpPr>
                                          <wps:spPr bwMode="auto">
                                            <a:xfrm>
                                              <a:off x="385845" y="0"/>
                                              <a:ext cx="94636"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833" name="Rectangle 1460"/>
                                          <wps:cNvSpPr>
                                            <a:spLocks noChangeArrowheads="1"/>
                                          </wps:cNvSpPr>
                                          <wps:spPr bwMode="auto">
                                            <a:xfrm>
                                              <a:off x="480985" y="0"/>
                                              <a:ext cx="94236"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834" name="Rectangle 1472"/>
                                          <wps:cNvSpPr>
                                            <a:spLocks noChangeArrowheads="1"/>
                                          </wps:cNvSpPr>
                                          <wps:spPr bwMode="auto">
                                            <a:xfrm>
                                              <a:off x="576125" y="0"/>
                                              <a:ext cx="94136"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835" name="Rectangle 1484"/>
                                          <wps:cNvSpPr>
                                            <a:spLocks noChangeArrowheads="1"/>
                                          </wps:cNvSpPr>
                                          <wps:spPr bwMode="auto">
                                            <a:xfrm>
                                              <a:off x="671265" y="0"/>
                                              <a:ext cx="93835"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836" name="Rectangle 1496"/>
                                          <wps:cNvSpPr>
                                            <a:spLocks noChangeArrowheads="1"/>
                                          </wps:cNvSpPr>
                                          <wps:spPr bwMode="auto">
                                            <a:xfrm>
                                              <a:off x="766405" y="0"/>
                                              <a:ext cx="94536"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837" name="Rectangle 1508"/>
                                          <wps:cNvSpPr>
                                            <a:spLocks noChangeArrowheads="1"/>
                                          </wps:cNvSpPr>
                                          <wps:spPr bwMode="auto">
                                            <a:xfrm>
                                              <a:off x="861545" y="0"/>
                                              <a:ext cx="94236"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838" name="Rectangle 1520"/>
                                          <wps:cNvSpPr>
                                            <a:spLocks noChangeArrowheads="1"/>
                                          </wps:cNvSpPr>
                                          <wps:spPr bwMode="auto">
                                            <a:xfrm>
                                              <a:off x="956684" y="0"/>
                                              <a:ext cx="94236"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839" name="Rectangle 1532"/>
                                          <wps:cNvSpPr>
                                            <a:spLocks noChangeArrowheads="1"/>
                                          </wps:cNvSpPr>
                                          <wps:spPr bwMode="auto">
                                            <a:xfrm>
                                              <a:off x="1051824" y="0"/>
                                              <a:ext cx="93735"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840" name="Rectangle 1544"/>
                                          <wps:cNvSpPr>
                                            <a:spLocks noChangeArrowheads="1"/>
                                          </wps:cNvSpPr>
                                          <wps:spPr bwMode="auto">
                                            <a:xfrm>
                                              <a:off x="1146964" y="0"/>
                                              <a:ext cx="94636"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841" name="Rectangle 1556"/>
                                          <wps:cNvSpPr>
                                            <a:spLocks noChangeArrowheads="1"/>
                                          </wps:cNvSpPr>
                                          <wps:spPr bwMode="auto">
                                            <a:xfrm>
                                              <a:off x="1242104" y="0"/>
                                              <a:ext cx="94236"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g:grpSp>
                                      <wpg:grpSp>
                                        <wpg:cNvPr id="4842" name="Group 4842"/>
                                        <wpg:cNvGrpSpPr/>
                                        <wpg:grpSpPr>
                                          <a:xfrm>
                                            <a:off x="0" y="137425"/>
                                            <a:ext cx="1335939" cy="141324"/>
                                            <a:chOff x="0" y="0"/>
                                            <a:chExt cx="1335939" cy="141324"/>
                                          </a:xfrm>
                                        </wpg:grpSpPr>
                                        <wps:wsp>
                                          <wps:cNvPr id="4843" name="Rectangle 1401"/>
                                          <wps:cNvSpPr>
                                            <a:spLocks noChangeArrowheads="1"/>
                                          </wps:cNvSpPr>
                                          <wps:spPr bwMode="auto">
                                            <a:xfrm>
                                              <a:off x="0" y="0"/>
                                              <a:ext cx="946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844" name="Rectangle 1413"/>
                                          <wps:cNvSpPr>
                                            <a:spLocks noChangeArrowheads="1"/>
                                          </wps:cNvSpPr>
                                          <wps:spPr bwMode="auto">
                                            <a:xfrm>
                                              <a:off x="95140" y="0"/>
                                              <a:ext cx="941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845" name="Rectangle 1425"/>
                                          <wps:cNvSpPr>
                                            <a:spLocks noChangeArrowheads="1"/>
                                          </wps:cNvSpPr>
                                          <wps:spPr bwMode="auto">
                                            <a:xfrm>
                                              <a:off x="190280" y="0"/>
                                              <a:ext cx="94236"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846" name="Rectangle 1437"/>
                                          <wps:cNvSpPr>
                                            <a:spLocks noChangeArrowheads="1"/>
                                          </wps:cNvSpPr>
                                          <wps:spPr bwMode="auto">
                                            <a:xfrm>
                                              <a:off x="29070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47" name="Rectangle 1449"/>
                                          <wps:cNvSpPr>
                                            <a:spLocks noChangeArrowheads="1"/>
                                          </wps:cNvSpPr>
                                          <wps:spPr bwMode="auto">
                                            <a:xfrm>
                                              <a:off x="385845"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48" name="Rectangle 1461"/>
                                          <wps:cNvSpPr>
                                            <a:spLocks noChangeArrowheads="1"/>
                                          </wps:cNvSpPr>
                                          <wps:spPr bwMode="auto">
                                            <a:xfrm>
                                              <a:off x="48098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49" name="Rectangle 1473"/>
                                          <wps:cNvSpPr>
                                            <a:spLocks noChangeArrowheads="1"/>
                                          </wps:cNvSpPr>
                                          <wps:spPr bwMode="auto">
                                            <a:xfrm>
                                              <a:off x="57612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50" name="Rectangle 1485"/>
                                          <wps:cNvSpPr>
                                            <a:spLocks noChangeArrowheads="1"/>
                                          </wps:cNvSpPr>
                                          <wps:spPr bwMode="auto">
                                            <a:xfrm>
                                              <a:off x="67126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51" name="Rectangle 1497"/>
                                          <wps:cNvSpPr>
                                            <a:spLocks noChangeArrowheads="1"/>
                                          </wps:cNvSpPr>
                                          <wps:spPr bwMode="auto">
                                            <a:xfrm>
                                              <a:off x="766405" y="0"/>
                                              <a:ext cx="941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52" name="Rectangle 1509"/>
                                          <wps:cNvSpPr>
                                            <a:spLocks noChangeArrowheads="1"/>
                                          </wps:cNvSpPr>
                                          <wps:spPr bwMode="auto">
                                            <a:xfrm>
                                              <a:off x="86154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53" name="Rectangle 1521"/>
                                          <wps:cNvSpPr>
                                            <a:spLocks noChangeArrowheads="1"/>
                                          </wps:cNvSpPr>
                                          <wps:spPr bwMode="auto">
                                            <a:xfrm>
                                              <a:off x="95668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54" name="Rectangle 1533"/>
                                          <wps:cNvSpPr>
                                            <a:spLocks noChangeArrowheads="1"/>
                                          </wps:cNvSpPr>
                                          <wps:spPr bwMode="auto">
                                            <a:xfrm>
                                              <a:off x="1051824"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55" name="Rectangle 1545"/>
                                          <wps:cNvSpPr>
                                            <a:spLocks noChangeArrowheads="1"/>
                                          </wps:cNvSpPr>
                                          <wps:spPr bwMode="auto">
                                            <a:xfrm>
                                              <a:off x="1146964"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56" name="Rectangle 1557"/>
                                          <wps:cNvSpPr>
                                            <a:spLocks noChangeArrowheads="1"/>
                                          </wps:cNvSpPr>
                                          <wps:spPr bwMode="auto">
                                            <a:xfrm>
                                              <a:off x="124210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4857" name="Group 4857"/>
                                        <wpg:cNvGrpSpPr/>
                                        <wpg:grpSpPr>
                                          <a:xfrm>
                                            <a:off x="0" y="280134"/>
                                            <a:ext cx="1335939" cy="141324"/>
                                            <a:chOff x="0" y="0"/>
                                            <a:chExt cx="1335939" cy="141324"/>
                                          </a:xfrm>
                                        </wpg:grpSpPr>
                                        <wps:wsp>
                                          <wps:cNvPr id="4858" name="Rectangle 1402"/>
                                          <wps:cNvSpPr>
                                            <a:spLocks noChangeArrowheads="1"/>
                                          </wps:cNvSpPr>
                                          <wps:spPr bwMode="auto">
                                            <a:xfrm>
                                              <a:off x="0" y="0"/>
                                              <a:ext cx="94636" cy="141210"/>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859" name="Rectangle 1414"/>
                                          <wps:cNvSpPr>
                                            <a:spLocks noChangeArrowheads="1"/>
                                          </wps:cNvSpPr>
                                          <wps:spPr bwMode="auto">
                                            <a:xfrm>
                                              <a:off x="95140" y="0"/>
                                              <a:ext cx="941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860" name="Rectangle 1426"/>
                                          <wps:cNvSpPr>
                                            <a:spLocks noChangeArrowheads="1"/>
                                          </wps:cNvSpPr>
                                          <wps:spPr bwMode="auto">
                                            <a:xfrm>
                                              <a:off x="190280" y="0"/>
                                              <a:ext cx="94236"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861" name="Rectangle 1438"/>
                                          <wps:cNvSpPr>
                                            <a:spLocks noChangeArrowheads="1"/>
                                          </wps:cNvSpPr>
                                          <wps:spPr bwMode="auto">
                                            <a:xfrm>
                                              <a:off x="290705" y="0"/>
                                              <a:ext cx="93835"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862" name="Rectangle 1462"/>
                                          <wps:cNvSpPr>
                                            <a:spLocks noChangeArrowheads="1"/>
                                          </wps:cNvSpPr>
                                          <wps:spPr bwMode="auto">
                                            <a:xfrm>
                                              <a:off x="480985" y="0"/>
                                              <a:ext cx="93835" cy="141210"/>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863" name="Rectangle 1474"/>
                                          <wps:cNvSpPr>
                                            <a:spLocks noChangeArrowheads="1"/>
                                          </wps:cNvSpPr>
                                          <wps:spPr bwMode="auto">
                                            <a:xfrm>
                                              <a:off x="576125" y="0"/>
                                              <a:ext cx="93735" cy="141210"/>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864" name="Rectangle 1486"/>
                                          <wps:cNvSpPr>
                                            <a:spLocks noChangeArrowheads="1"/>
                                          </wps:cNvSpPr>
                                          <wps:spPr bwMode="auto">
                                            <a:xfrm>
                                              <a:off x="671265" y="0"/>
                                              <a:ext cx="93435" cy="141210"/>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865" name="Rectangle 1498"/>
                                          <wps:cNvSpPr>
                                            <a:spLocks noChangeArrowheads="1"/>
                                          </wps:cNvSpPr>
                                          <wps:spPr bwMode="auto">
                                            <a:xfrm>
                                              <a:off x="766405" y="0"/>
                                              <a:ext cx="94136" cy="141210"/>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866" name="Rectangle 1510"/>
                                          <wps:cNvSpPr>
                                            <a:spLocks noChangeArrowheads="1"/>
                                          </wps:cNvSpPr>
                                          <wps:spPr bwMode="auto">
                                            <a:xfrm>
                                              <a:off x="861545" y="0"/>
                                              <a:ext cx="93835" cy="141210"/>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867" name="Rectangle 1522"/>
                                          <wps:cNvSpPr>
                                            <a:spLocks noChangeArrowheads="1"/>
                                          </wps:cNvSpPr>
                                          <wps:spPr bwMode="auto">
                                            <a:xfrm>
                                              <a:off x="956684" y="0"/>
                                              <a:ext cx="93835" cy="141210"/>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868" name="Rectangle 1534"/>
                                          <wps:cNvSpPr>
                                            <a:spLocks noChangeArrowheads="1"/>
                                          </wps:cNvSpPr>
                                          <wps:spPr bwMode="auto">
                                            <a:xfrm>
                                              <a:off x="1051824" y="0"/>
                                              <a:ext cx="93335" cy="141210"/>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869" name="Rectangle 1546"/>
                                          <wps:cNvSpPr>
                                            <a:spLocks noChangeArrowheads="1"/>
                                          </wps:cNvSpPr>
                                          <wps:spPr bwMode="auto">
                                            <a:xfrm>
                                              <a:off x="1146964" y="0"/>
                                              <a:ext cx="94236" cy="141210"/>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870" name="Rectangle 1558"/>
                                          <wps:cNvSpPr>
                                            <a:spLocks noChangeArrowheads="1"/>
                                          </wps:cNvSpPr>
                                          <wps:spPr bwMode="auto">
                                            <a:xfrm>
                                              <a:off x="1242104" y="0"/>
                                              <a:ext cx="93835" cy="141210"/>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g:grpSp>
                                      <wpg:grpSp>
                                        <wpg:cNvPr id="4871" name="Group 4871"/>
                                        <wpg:cNvGrpSpPr/>
                                        <wpg:grpSpPr>
                                          <a:xfrm>
                                            <a:off x="0" y="422844"/>
                                            <a:ext cx="1335539" cy="141324"/>
                                            <a:chOff x="0" y="0"/>
                                            <a:chExt cx="1335539" cy="141324"/>
                                          </a:xfrm>
                                        </wpg:grpSpPr>
                                        <wps:wsp>
                                          <wps:cNvPr id="4872" name="Rectangle 1403"/>
                                          <wps:cNvSpPr>
                                            <a:spLocks noChangeArrowheads="1"/>
                                          </wps:cNvSpPr>
                                          <wps:spPr bwMode="auto">
                                            <a:xfrm>
                                              <a:off x="0" y="0"/>
                                              <a:ext cx="94236" cy="141210"/>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873" name="Rectangle 1415"/>
                                          <wps:cNvSpPr>
                                            <a:spLocks noChangeArrowheads="1"/>
                                          </wps:cNvSpPr>
                                          <wps:spPr bwMode="auto">
                                            <a:xfrm>
                                              <a:off x="95140" y="0"/>
                                              <a:ext cx="93735"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874" name="Rectangle 1427"/>
                                          <wps:cNvSpPr>
                                            <a:spLocks noChangeArrowheads="1"/>
                                          </wps:cNvSpPr>
                                          <wps:spPr bwMode="auto">
                                            <a:xfrm>
                                              <a:off x="190280" y="0"/>
                                              <a:ext cx="93835" cy="141324"/>
                                            </a:xfrm>
                                            <a:prstGeom prst="rect">
                                              <a:avLst/>
                                            </a:prstGeom>
                                            <a:solidFill>
                                              <a:schemeClr val="accent2">
                                                <a:lumMod val="75000"/>
                                              </a:schemeClr>
                                            </a:solidFill>
                                            <a:ln w="9525">
                                              <a:solidFill>
                                                <a:srgbClr val="44546A"/>
                                              </a:solidFill>
                                              <a:round/>
                                              <a:headEnd/>
                                              <a:tailEnd/>
                                            </a:ln>
                                          </wps:spPr>
                                          <wps:bodyPr rot="0" vert="horz" wrap="none" lIns="54148" tIns="27073" rIns="54148" bIns="27073" anchor="ctr" anchorCtr="0" upright="1">
                                            <a:noAutofit/>
                                          </wps:bodyPr>
                                        </wps:wsp>
                                        <wps:wsp>
                                          <wps:cNvPr id="4875" name="Rectangle 1439"/>
                                          <wps:cNvSpPr>
                                            <a:spLocks noChangeArrowheads="1"/>
                                          </wps:cNvSpPr>
                                          <wps:spPr bwMode="auto">
                                            <a:xfrm>
                                              <a:off x="290705"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76" name="Rectangle 1451"/>
                                          <wps:cNvSpPr>
                                            <a:spLocks noChangeArrowheads="1"/>
                                          </wps:cNvSpPr>
                                          <wps:spPr bwMode="auto">
                                            <a:xfrm>
                                              <a:off x="385845"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77" name="Rectangle 1463"/>
                                          <wps:cNvSpPr>
                                            <a:spLocks noChangeArrowheads="1"/>
                                          </wps:cNvSpPr>
                                          <wps:spPr bwMode="auto">
                                            <a:xfrm>
                                              <a:off x="48098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78" name="Rectangle 1475"/>
                                          <wps:cNvSpPr>
                                            <a:spLocks noChangeArrowheads="1"/>
                                          </wps:cNvSpPr>
                                          <wps:spPr bwMode="auto">
                                            <a:xfrm>
                                              <a:off x="576125" y="0"/>
                                              <a:ext cx="933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79" name="Rectangle 1487"/>
                                          <wps:cNvSpPr>
                                            <a:spLocks noChangeArrowheads="1"/>
                                          </wps:cNvSpPr>
                                          <wps:spPr bwMode="auto">
                                            <a:xfrm>
                                              <a:off x="671265" y="0"/>
                                              <a:ext cx="930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80" name="Rectangle 1499"/>
                                          <wps:cNvSpPr>
                                            <a:spLocks noChangeArrowheads="1"/>
                                          </wps:cNvSpPr>
                                          <wps:spPr bwMode="auto">
                                            <a:xfrm>
                                              <a:off x="766405" y="0"/>
                                              <a:ext cx="937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81" name="Rectangle 1511"/>
                                          <wps:cNvSpPr>
                                            <a:spLocks noChangeArrowheads="1"/>
                                          </wps:cNvSpPr>
                                          <wps:spPr bwMode="auto">
                                            <a:xfrm>
                                              <a:off x="86154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82" name="Rectangle 1523"/>
                                          <wps:cNvSpPr>
                                            <a:spLocks noChangeArrowheads="1"/>
                                          </wps:cNvSpPr>
                                          <wps:spPr bwMode="auto">
                                            <a:xfrm>
                                              <a:off x="956684"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83" name="Rectangle 1535"/>
                                          <wps:cNvSpPr>
                                            <a:spLocks noChangeArrowheads="1"/>
                                          </wps:cNvSpPr>
                                          <wps:spPr bwMode="auto">
                                            <a:xfrm>
                                              <a:off x="1051824" y="0"/>
                                              <a:ext cx="929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84" name="Rectangle 1547"/>
                                          <wps:cNvSpPr>
                                            <a:spLocks noChangeArrowheads="1"/>
                                          </wps:cNvSpPr>
                                          <wps:spPr bwMode="auto">
                                            <a:xfrm>
                                              <a:off x="1146964"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85" name="Rectangle 1559"/>
                                          <wps:cNvSpPr>
                                            <a:spLocks noChangeArrowheads="1"/>
                                          </wps:cNvSpPr>
                                          <wps:spPr bwMode="auto">
                                            <a:xfrm>
                                              <a:off x="1242104"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4886" name="Group 4886"/>
                                        <wpg:cNvGrpSpPr/>
                                        <wpg:grpSpPr>
                                          <a:xfrm>
                                            <a:off x="0" y="560269"/>
                                            <a:ext cx="1335939" cy="141324"/>
                                            <a:chOff x="0" y="0"/>
                                            <a:chExt cx="1335939" cy="141324"/>
                                          </a:xfrm>
                                        </wpg:grpSpPr>
                                        <wps:wsp>
                                          <wps:cNvPr id="4887" name="Rectangle 1404"/>
                                          <wps:cNvSpPr>
                                            <a:spLocks noChangeArrowheads="1"/>
                                          </wps:cNvSpPr>
                                          <wps:spPr bwMode="auto">
                                            <a:xfrm>
                                              <a:off x="0" y="0"/>
                                              <a:ext cx="946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888" name="Rectangle 1416"/>
                                          <wps:cNvSpPr>
                                            <a:spLocks noChangeArrowheads="1"/>
                                          </wps:cNvSpPr>
                                          <wps:spPr bwMode="auto">
                                            <a:xfrm>
                                              <a:off x="95140" y="0"/>
                                              <a:ext cx="941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889" name="Rectangle 1428"/>
                                          <wps:cNvSpPr>
                                            <a:spLocks noChangeArrowheads="1"/>
                                          </wps:cNvSpPr>
                                          <wps:spPr bwMode="auto">
                                            <a:xfrm>
                                              <a:off x="190280" y="0"/>
                                              <a:ext cx="94236"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890" name="Rectangle 1440"/>
                                          <wps:cNvSpPr>
                                            <a:spLocks noChangeArrowheads="1"/>
                                          </wps:cNvSpPr>
                                          <wps:spPr bwMode="auto">
                                            <a:xfrm>
                                              <a:off x="29070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91" name="Rectangle 1452"/>
                                          <wps:cNvSpPr>
                                            <a:spLocks noChangeArrowheads="1"/>
                                          </wps:cNvSpPr>
                                          <wps:spPr bwMode="auto">
                                            <a:xfrm>
                                              <a:off x="385845"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92" name="Rectangle 1464"/>
                                          <wps:cNvSpPr>
                                            <a:spLocks noChangeArrowheads="1"/>
                                          </wps:cNvSpPr>
                                          <wps:spPr bwMode="auto">
                                            <a:xfrm>
                                              <a:off x="48098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93" name="Rectangle 1476"/>
                                          <wps:cNvSpPr>
                                            <a:spLocks noChangeArrowheads="1"/>
                                          </wps:cNvSpPr>
                                          <wps:spPr bwMode="auto">
                                            <a:xfrm>
                                              <a:off x="57612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94" name="Rectangle 1488"/>
                                          <wps:cNvSpPr>
                                            <a:spLocks noChangeArrowheads="1"/>
                                          </wps:cNvSpPr>
                                          <wps:spPr bwMode="auto">
                                            <a:xfrm>
                                              <a:off x="67126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95" name="Rectangle 1500"/>
                                          <wps:cNvSpPr>
                                            <a:spLocks noChangeArrowheads="1"/>
                                          </wps:cNvSpPr>
                                          <wps:spPr bwMode="auto">
                                            <a:xfrm>
                                              <a:off x="766405" y="0"/>
                                              <a:ext cx="941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96" name="Rectangle 1512"/>
                                          <wps:cNvSpPr>
                                            <a:spLocks noChangeArrowheads="1"/>
                                          </wps:cNvSpPr>
                                          <wps:spPr bwMode="auto">
                                            <a:xfrm>
                                              <a:off x="86154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97" name="Rectangle 1524"/>
                                          <wps:cNvSpPr>
                                            <a:spLocks noChangeArrowheads="1"/>
                                          </wps:cNvSpPr>
                                          <wps:spPr bwMode="auto">
                                            <a:xfrm>
                                              <a:off x="95668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98" name="Rectangle 1536"/>
                                          <wps:cNvSpPr>
                                            <a:spLocks noChangeArrowheads="1"/>
                                          </wps:cNvSpPr>
                                          <wps:spPr bwMode="auto">
                                            <a:xfrm>
                                              <a:off x="1051824"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99" name="Rectangle 1548"/>
                                          <wps:cNvSpPr>
                                            <a:spLocks noChangeArrowheads="1"/>
                                          </wps:cNvSpPr>
                                          <wps:spPr bwMode="auto">
                                            <a:xfrm>
                                              <a:off x="1146964" y="0"/>
                                              <a:ext cx="94236"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00" name="Rectangle 1560"/>
                                          <wps:cNvSpPr>
                                            <a:spLocks noChangeArrowheads="1"/>
                                          </wps:cNvSpPr>
                                          <wps:spPr bwMode="auto">
                                            <a:xfrm>
                                              <a:off x="124210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4901" name="Group 4901"/>
                                        <wpg:cNvGrpSpPr/>
                                        <wpg:grpSpPr>
                                          <a:xfrm>
                                            <a:off x="0" y="697693"/>
                                            <a:ext cx="1335539" cy="141324"/>
                                            <a:chOff x="0" y="0"/>
                                            <a:chExt cx="1335539" cy="141324"/>
                                          </a:xfrm>
                                        </wpg:grpSpPr>
                                        <wps:wsp>
                                          <wps:cNvPr id="4902" name="Rectangle 1405"/>
                                          <wps:cNvSpPr>
                                            <a:spLocks noChangeArrowheads="1"/>
                                          </wps:cNvSpPr>
                                          <wps:spPr bwMode="auto">
                                            <a:xfrm>
                                              <a:off x="0" y="0"/>
                                              <a:ext cx="942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903" name="Rectangle 1417"/>
                                          <wps:cNvSpPr>
                                            <a:spLocks noChangeArrowheads="1"/>
                                          </wps:cNvSpPr>
                                          <wps:spPr bwMode="auto">
                                            <a:xfrm>
                                              <a:off x="100425" y="0"/>
                                              <a:ext cx="93735"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904" name="Rectangle 1429"/>
                                          <wps:cNvSpPr>
                                            <a:spLocks noChangeArrowheads="1"/>
                                          </wps:cNvSpPr>
                                          <wps:spPr bwMode="auto">
                                            <a:xfrm>
                                              <a:off x="195565" y="0"/>
                                              <a:ext cx="93835"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905" name="Rectangle 1441"/>
                                          <wps:cNvSpPr>
                                            <a:spLocks noChangeArrowheads="1"/>
                                          </wps:cNvSpPr>
                                          <wps:spPr bwMode="auto">
                                            <a:xfrm>
                                              <a:off x="290705"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06" name="Rectangle 1453"/>
                                          <wps:cNvSpPr>
                                            <a:spLocks noChangeArrowheads="1"/>
                                          </wps:cNvSpPr>
                                          <wps:spPr bwMode="auto">
                                            <a:xfrm>
                                              <a:off x="385845"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07" name="Rectangle 1465"/>
                                          <wps:cNvSpPr>
                                            <a:spLocks noChangeArrowheads="1"/>
                                          </wps:cNvSpPr>
                                          <wps:spPr bwMode="auto">
                                            <a:xfrm>
                                              <a:off x="48098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08" name="Rectangle 1477"/>
                                          <wps:cNvSpPr>
                                            <a:spLocks noChangeArrowheads="1"/>
                                          </wps:cNvSpPr>
                                          <wps:spPr bwMode="auto">
                                            <a:xfrm>
                                              <a:off x="576125" y="0"/>
                                              <a:ext cx="933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09" name="Rectangle 1489"/>
                                          <wps:cNvSpPr>
                                            <a:spLocks noChangeArrowheads="1"/>
                                          </wps:cNvSpPr>
                                          <wps:spPr bwMode="auto">
                                            <a:xfrm>
                                              <a:off x="671265" y="0"/>
                                              <a:ext cx="930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10" name="Rectangle 1501"/>
                                          <wps:cNvSpPr>
                                            <a:spLocks noChangeArrowheads="1"/>
                                          </wps:cNvSpPr>
                                          <wps:spPr bwMode="auto">
                                            <a:xfrm>
                                              <a:off x="766405" y="0"/>
                                              <a:ext cx="937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11" name="Rectangle 1513"/>
                                          <wps:cNvSpPr>
                                            <a:spLocks noChangeArrowheads="1"/>
                                          </wps:cNvSpPr>
                                          <wps:spPr bwMode="auto">
                                            <a:xfrm>
                                              <a:off x="86154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12" name="Rectangle 1525"/>
                                          <wps:cNvSpPr>
                                            <a:spLocks noChangeArrowheads="1"/>
                                          </wps:cNvSpPr>
                                          <wps:spPr bwMode="auto">
                                            <a:xfrm>
                                              <a:off x="956684"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13" name="Rectangle 1537"/>
                                          <wps:cNvSpPr>
                                            <a:spLocks noChangeArrowheads="1"/>
                                          </wps:cNvSpPr>
                                          <wps:spPr bwMode="auto">
                                            <a:xfrm>
                                              <a:off x="1051824" y="0"/>
                                              <a:ext cx="929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14" name="Rectangle 1549"/>
                                          <wps:cNvSpPr>
                                            <a:spLocks noChangeArrowheads="1"/>
                                          </wps:cNvSpPr>
                                          <wps:spPr bwMode="auto">
                                            <a:xfrm>
                                              <a:off x="1146964" y="0"/>
                                              <a:ext cx="938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15" name="Rectangle 1561"/>
                                          <wps:cNvSpPr>
                                            <a:spLocks noChangeArrowheads="1"/>
                                          </wps:cNvSpPr>
                                          <wps:spPr bwMode="auto">
                                            <a:xfrm>
                                              <a:off x="1242104"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4916" name="Group 4916"/>
                                        <wpg:cNvGrpSpPr/>
                                        <wpg:grpSpPr>
                                          <a:xfrm>
                                            <a:off x="0" y="840403"/>
                                            <a:ext cx="1335939" cy="141324"/>
                                            <a:chOff x="0" y="0"/>
                                            <a:chExt cx="1335939" cy="141324"/>
                                          </a:xfrm>
                                        </wpg:grpSpPr>
                                        <wps:wsp>
                                          <wps:cNvPr id="4917" name="Rectangle 1406"/>
                                          <wps:cNvSpPr>
                                            <a:spLocks noChangeArrowheads="1"/>
                                          </wps:cNvSpPr>
                                          <wps:spPr bwMode="auto">
                                            <a:xfrm>
                                              <a:off x="0" y="0"/>
                                              <a:ext cx="946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918" name="Rectangle 1418"/>
                                          <wps:cNvSpPr>
                                            <a:spLocks noChangeArrowheads="1"/>
                                          </wps:cNvSpPr>
                                          <wps:spPr bwMode="auto">
                                            <a:xfrm>
                                              <a:off x="100425" y="0"/>
                                              <a:ext cx="941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919" name="Rectangle 1430"/>
                                          <wps:cNvSpPr>
                                            <a:spLocks noChangeArrowheads="1"/>
                                          </wps:cNvSpPr>
                                          <wps:spPr bwMode="auto">
                                            <a:xfrm>
                                              <a:off x="195565" y="0"/>
                                              <a:ext cx="94236"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920" name="Rectangle 1442"/>
                                          <wps:cNvSpPr>
                                            <a:spLocks noChangeArrowheads="1"/>
                                          </wps:cNvSpPr>
                                          <wps:spPr bwMode="auto">
                                            <a:xfrm>
                                              <a:off x="290705" y="0"/>
                                              <a:ext cx="937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4921" name="Rectangle 1454"/>
                                          <wps:cNvSpPr>
                                            <a:spLocks noChangeArrowheads="1"/>
                                          </wps:cNvSpPr>
                                          <wps:spPr bwMode="auto">
                                            <a:xfrm>
                                              <a:off x="385845" y="0"/>
                                              <a:ext cx="94236"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4922" name="Rectangle 1466"/>
                                          <wps:cNvSpPr>
                                            <a:spLocks noChangeArrowheads="1"/>
                                          </wps:cNvSpPr>
                                          <wps:spPr bwMode="auto">
                                            <a:xfrm>
                                              <a:off x="480985" y="0"/>
                                              <a:ext cx="938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4923" name="Rectangle 1478"/>
                                          <wps:cNvSpPr>
                                            <a:spLocks noChangeArrowheads="1"/>
                                          </wps:cNvSpPr>
                                          <wps:spPr bwMode="auto">
                                            <a:xfrm>
                                              <a:off x="576125" y="0"/>
                                              <a:ext cx="937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4924" name="Rectangle 1490"/>
                                          <wps:cNvSpPr>
                                            <a:spLocks noChangeArrowheads="1"/>
                                          </wps:cNvSpPr>
                                          <wps:spPr bwMode="auto">
                                            <a:xfrm>
                                              <a:off x="671265" y="0"/>
                                              <a:ext cx="934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4925" name="Rectangle 1502"/>
                                          <wps:cNvSpPr>
                                            <a:spLocks noChangeArrowheads="1"/>
                                          </wps:cNvSpPr>
                                          <wps:spPr bwMode="auto">
                                            <a:xfrm>
                                              <a:off x="766405" y="0"/>
                                              <a:ext cx="94136"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4926" name="Rectangle 1514"/>
                                          <wps:cNvSpPr>
                                            <a:spLocks noChangeArrowheads="1"/>
                                          </wps:cNvSpPr>
                                          <wps:spPr bwMode="auto">
                                            <a:xfrm>
                                              <a:off x="861545" y="0"/>
                                              <a:ext cx="938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4927" name="Rectangle 1526"/>
                                          <wps:cNvSpPr>
                                            <a:spLocks noChangeArrowheads="1"/>
                                          </wps:cNvSpPr>
                                          <wps:spPr bwMode="auto">
                                            <a:xfrm>
                                              <a:off x="956684" y="0"/>
                                              <a:ext cx="938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4928" name="Rectangle 1538"/>
                                          <wps:cNvSpPr>
                                            <a:spLocks noChangeArrowheads="1"/>
                                          </wps:cNvSpPr>
                                          <wps:spPr bwMode="auto">
                                            <a:xfrm>
                                              <a:off x="1051824" y="0"/>
                                              <a:ext cx="934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4929" name="Rectangle 1550"/>
                                          <wps:cNvSpPr>
                                            <a:spLocks noChangeArrowheads="1"/>
                                          </wps:cNvSpPr>
                                          <wps:spPr bwMode="auto">
                                            <a:xfrm>
                                              <a:off x="1146964" y="0"/>
                                              <a:ext cx="94236"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s:wsp>
                                          <wps:cNvPr id="4930" name="Rectangle 1562"/>
                                          <wps:cNvSpPr>
                                            <a:spLocks noChangeArrowheads="1"/>
                                          </wps:cNvSpPr>
                                          <wps:spPr bwMode="auto">
                                            <a:xfrm>
                                              <a:off x="1242104" y="0"/>
                                              <a:ext cx="93835" cy="141324"/>
                                            </a:xfrm>
                                            <a:prstGeom prst="rect">
                                              <a:avLst/>
                                            </a:prstGeom>
                                            <a:solidFill>
                                              <a:schemeClr val="bg1"/>
                                            </a:solidFill>
                                            <a:ln w="9525">
                                              <a:solidFill>
                                                <a:srgbClr val="44546A"/>
                                              </a:solidFill>
                                              <a:round/>
                                              <a:headEnd/>
                                              <a:tailEnd/>
                                            </a:ln>
                                          </wps:spPr>
                                          <wps:bodyPr rot="0" vert="horz" wrap="none" lIns="54148" tIns="27073" rIns="54148" bIns="27073" anchor="ctr" anchorCtr="0" upright="1">
                                            <a:noAutofit/>
                                          </wps:bodyPr>
                                        </wps:wsp>
                                      </wpg:grpSp>
                                      <wpg:grpSp>
                                        <wpg:cNvPr id="4931" name="Group 4931"/>
                                        <wpg:cNvGrpSpPr/>
                                        <wpg:grpSpPr>
                                          <a:xfrm>
                                            <a:off x="0" y="983113"/>
                                            <a:ext cx="1335539" cy="141324"/>
                                            <a:chOff x="0" y="0"/>
                                            <a:chExt cx="1335539" cy="141324"/>
                                          </a:xfrm>
                                        </wpg:grpSpPr>
                                        <wps:wsp>
                                          <wps:cNvPr id="4932" name="Rectangle 1407"/>
                                          <wps:cNvSpPr>
                                            <a:spLocks noChangeArrowheads="1"/>
                                          </wps:cNvSpPr>
                                          <wps:spPr bwMode="auto">
                                            <a:xfrm>
                                              <a:off x="0" y="0"/>
                                              <a:ext cx="942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933" name="Rectangle 1419"/>
                                          <wps:cNvSpPr>
                                            <a:spLocks noChangeArrowheads="1"/>
                                          </wps:cNvSpPr>
                                          <wps:spPr bwMode="auto">
                                            <a:xfrm>
                                              <a:off x="100425" y="0"/>
                                              <a:ext cx="93735" cy="141210"/>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934" name="Rectangle 1431"/>
                                          <wps:cNvSpPr>
                                            <a:spLocks noChangeArrowheads="1"/>
                                          </wps:cNvSpPr>
                                          <wps:spPr bwMode="auto">
                                            <a:xfrm>
                                              <a:off x="195565" y="0"/>
                                              <a:ext cx="93835" cy="141210"/>
                                            </a:xfrm>
                                            <a:prstGeom prst="rect">
                                              <a:avLst/>
                                            </a:prstGeom>
                                            <a:solidFill>
                                              <a:schemeClr val="accent2">
                                                <a:lumMod val="75000"/>
                                              </a:schemeClr>
                                            </a:solidFill>
                                            <a:ln w="9525">
                                              <a:solidFill>
                                                <a:srgbClr val="44546A"/>
                                              </a:solidFill>
                                              <a:round/>
                                              <a:headEnd/>
                                              <a:tailEnd/>
                                            </a:ln>
                                          </wps:spPr>
                                          <wps:bodyPr rot="0" vert="horz" wrap="none" lIns="54148" tIns="27073" rIns="54148" bIns="27073" anchor="ctr" anchorCtr="0" upright="1">
                                            <a:noAutofit/>
                                          </wps:bodyPr>
                                        </wps:wsp>
                                        <wps:wsp>
                                          <wps:cNvPr id="4935" name="Rectangle 1443"/>
                                          <wps:cNvSpPr>
                                            <a:spLocks noChangeArrowheads="1"/>
                                          </wps:cNvSpPr>
                                          <wps:spPr bwMode="auto">
                                            <a:xfrm>
                                              <a:off x="29070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36" name="Rectangle 1455"/>
                                          <wps:cNvSpPr>
                                            <a:spLocks noChangeArrowheads="1"/>
                                          </wps:cNvSpPr>
                                          <wps:spPr bwMode="auto">
                                            <a:xfrm>
                                              <a:off x="38584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37" name="Rectangle 1467"/>
                                          <wps:cNvSpPr>
                                            <a:spLocks noChangeArrowheads="1"/>
                                          </wps:cNvSpPr>
                                          <wps:spPr bwMode="auto">
                                            <a:xfrm>
                                              <a:off x="48098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38" name="Rectangle 1479"/>
                                          <wps:cNvSpPr>
                                            <a:spLocks noChangeArrowheads="1"/>
                                          </wps:cNvSpPr>
                                          <wps:spPr bwMode="auto">
                                            <a:xfrm>
                                              <a:off x="576125"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39" name="Rectangle 1491"/>
                                          <wps:cNvSpPr>
                                            <a:spLocks noChangeArrowheads="1"/>
                                          </wps:cNvSpPr>
                                          <wps:spPr bwMode="auto">
                                            <a:xfrm>
                                              <a:off x="67126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40" name="Rectangle 1503"/>
                                          <wps:cNvSpPr>
                                            <a:spLocks noChangeArrowheads="1"/>
                                          </wps:cNvSpPr>
                                          <wps:spPr bwMode="auto">
                                            <a:xfrm>
                                              <a:off x="76640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41" name="Rectangle 1515"/>
                                          <wps:cNvSpPr>
                                            <a:spLocks noChangeArrowheads="1"/>
                                          </wps:cNvSpPr>
                                          <wps:spPr bwMode="auto">
                                            <a:xfrm>
                                              <a:off x="86154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42" name="Rectangle 1527"/>
                                          <wps:cNvSpPr>
                                            <a:spLocks noChangeArrowheads="1"/>
                                          </wps:cNvSpPr>
                                          <wps:spPr bwMode="auto">
                                            <a:xfrm>
                                              <a:off x="95668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43" name="Rectangle 1539"/>
                                          <wps:cNvSpPr>
                                            <a:spLocks noChangeArrowheads="1"/>
                                          </wps:cNvSpPr>
                                          <wps:spPr bwMode="auto">
                                            <a:xfrm>
                                              <a:off x="1051824"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44" name="Rectangle 1551"/>
                                          <wps:cNvSpPr>
                                            <a:spLocks noChangeArrowheads="1"/>
                                          </wps:cNvSpPr>
                                          <wps:spPr bwMode="auto">
                                            <a:xfrm>
                                              <a:off x="114696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45" name="Rectangle 1563"/>
                                          <wps:cNvSpPr>
                                            <a:spLocks noChangeArrowheads="1"/>
                                          </wps:cNvSpPr>
                                          <wps:spPr bwMode="auto">
                                            <a:xfrm>
                                              <a:off x="124210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4946" name="Group 4946"/>
                                        <wpg:cNvGrpSpPr/>
                                        <wpg:grpSpPr>
                                          <a:xfrm>
                                            <a:off x="0" y="1125822"/>
                                            <a:ext cx="1335539" cy="141324"/>
                                            <a:chOff x="0" y="0"/>
                                            <a:chExt cx="1335539" cy="141324"/>
                                          </a:xfrm>
                                        </wpg:grpSpPr>
                                        <wps:wsp>
                                          <wps:cNvPr id="4947" name="Rectangle 1408"/>
                                          <wps:cNvSpPr>
                                            <a:spLocks noChangeArrowheads="1"/>
                                          </wps:cNvSpPr>
                                          <wps:spPr bwMode="auto">
                                            <a:xfrm>
                                              <a:off x="0" y="0"/>
                                              <a:ext cx="942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948" name="Rectangle 1420"/>
                                          <wps:cNvSpPr>
                                            <a:spLocks noChangeArrowheads="1"/>
                                          </wps:cNvSpPr>
                                          <wps:spPr bwMode="auto">
                                            <a:xfrm>
                                              <a:off x="100425" y="0"/>
                                              <a:ext cx="93735" cy="141210"/>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949" name="Rectangle 1432"/>
                                          <wps:cNvSpPr>
                                            <a:spLocks noChangeArrowheads="1"/>
                                          </wps:cNvSpPr>
                                          <wps:spPr bwMode="auto">
                                            <a:xfrm>
                                              <a:off x="195565" y="0"/>
                                              <a:ext cx="93835" cy="141210"/>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950" name="Rectangle 1444"/>
                                          <wps:cNvSpPr>
                                            <a:spLocks noChangeArrowheads="1"/>
                                          </wps:cNvSpPr>
                                          <wps:spPr bwMode="auto">
                                            <a:xfrm>
                                              <a:off x="290705" y="0"/>
                                              <a:ext cx="934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51" name="Rectangle 1456"/>
                                          <wps:cNvSpPr>
                                            <a:spLocks noChangeArrowheads="1"/>
                                          </wps:cNvSpPr>
                                          <wps:spPr bwMode="auto">
                                            <a:xfrm>
                                              <a:off x="38584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52" name="Rectangle 1468"/>
                                          <wps:cNvSpPr>
                                            <a:spLocks noChangeArrowheads="1"/>
                                          </wps:cNvSpPr>
                                          <wps:spPr bwMode="auto">
                                            <a:xfrm>
                                              <a:off x="48098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53" name="Rectangle 1480"/>
                                          <wps:cNvSpPr>
                                            <a:spLocks noChangeArrowheads="1"/>
                                          </wps:cNvSpPr>
                                          <wps:spPr bwMode="auto">
                                            <a:xfrm>
                                              <a:off x="576125"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54" name="Rectangle 1492"/>
                                          <wps:cNvSpPr>
                                            <a:spLocks noChangeArrowheads="1"/>
                                          </wps:cNvSpPr>
                                          <wps:spPr bwMode="auto">
                                            <a:xfrm>
                                              <a:off x="67126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55" name="Rectangle 1504"/>
                                          <wps:cNvSpPr>
                                            <a:spLocks noChangeArrowheads="1"/>
                                          </wps:cNvSpPr>
                                          <wps:spPr bwMode="auto">
                                            <a:xfrm>
                                              <a:off x="76640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56" name="Rectangle 1516"/>
                                          <wps:cNvSpPr>
                                            <a:spLocks noChangeArrowheads="1"/>
                                          </wps:cNvSpPr>
                                          <wps:spPr bwMode="auto">
                                            <a:xfrm>
                                              <a:off x="86154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57" name="Rectangle 1528"/>
                                          <wps:cNvSpPr>
                                            <a:spLocks noChangeArrowheads="1"/>
                                          </wps:cNvSpPr>
                                          <wps:spPr bwMode="auto">
                                            <a:xfrm>
                                              <a:off x="95668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58" name="Rectangle 1540"/>
                                          <wps:cNvSpPr>
                                            <a:spLocks noChangeArrowheads="1"/>
                                          </wps:cNvSpPr>
                                          <wps:spPr bwMode="auto">
                                            <a:xfrm>
                                              <a:off x="1051824"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59" name="Rectangle 1552"/>
                                          <wps:cNvSpPr>
                                            <a:spLocks noChangeArrowheads="1"/>
                                          </wps:cNvSpPr>
                                          <wps:spPr bwMode="auto">
                                            <a:xfrm>
                                              <a:off x="114696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60" name="Rectangle 1564"/>
                                          <wps:cNvSpPr>
                                            <a:spLocks noChangeArrowheads="1"/>
                                          </wps:cNvSpPr>
                                          <wps:spPr bwMode="auto">
                                            <a:xfrm>
                                              <a:off x="124210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4961" name="Group 4961"/>
                                        <wpg:cNvGrpSpPr/>
                                        <wpg:grpSpPr>
                                          <a:xfrm>
                                            <a:off x="0" y="1263247"/>
                                            <a:ext cx="1335139" cy="141324"/>
                                            <a:chOff x="0" y="0"/>
                                            <a:chExt cx="1335139" cy="141324"/>
                                          </a:xfrm>
                                        </wpg:grpSpPr>
                                        <wps:wsp>
                                          <wps:cNvPr id="4962" name="Rectangle 1409"/>
                                          <wps:cNvSpPr>
                                            <a:spLocks noChangeArrowheads="1"/>
                                          </wps:cNvSpPr>
                                          <wps:spPr bwMode="auto">
                                            <a:xfrm>
                                              <a:off x="0" y="0"/>
                                              <a:ext cx="93835"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963" name="Rectangle 1421"/>
                                          <wps:cNvSpPr>
                                            <a:spLocks noChangeArrowheads="1"/>
                                          </wps:cNvSpPr>
                                          <wps:spPr bwMode="auto">
                                            <a:xfrm>
                                              <a:off x="100425" y="0"/>
                                              <a:ext cx="93335"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964" name="Rectangle 1433"/>
                                          <wps:cNvSpPr>
                                            <a:spLocks noChangeArrowheads="1"/>
                                          </wps:cNvSpPr>
                                          <wps:spPr bwMode="auto">
                                            <a:xfrm>
                                              <a:off x="195565" y="0"/>
                                              <a:ext cx="93435" cy="141324"/>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4965" name="Rectangle 1445"/>
                                          <wps:cNvSpPr>
                                            <a:spLocks noChangeArrowheads="1"/>
                                          </wps:cNvSpPr>
                                          <wps:spPr bwMode="auto">
                                            <a:xfrm>
                                              <a:off x="290705"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66" name="Rectangle 1457"/>
                                          <wps:cNvSpPr>
                                            <a:spLocks noChangeArrowheads="1"/>
                                          </wps:cNvSpPr>
                                          <wps:spPr bwMode="auto">
                                            <a:xfrm>
                                              <a:off x="38584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67" name="Rectangle 1469"/>
                                          <wps:cNvSpPr>
                                            <a:spLocks noChangeArrowheads="1"/>
                                          </wps:cNvSpPr>
                                          <wps:spPr bwMode="auto">
                                            <a:xfrm>
                                              <a:off x="48098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68" name="Rectangle 1481"/>
                                          <wps:cNvSpPr>
                                            <a:spLocks noChangeArrowheads="1"/>
                                          </wps:cNvSpPr>
                                          <wps:spPr bwMode="auto">
                                            <a:xfrm>
                                              <a:off x="576125"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69" name="Rectangle 1493"/>
                                          <wps:cNvSpPr>
                                            <a:spLocks noChangeArrowheads="1"/>
                                          </wps:cNvSpPr>
                                          <wps:spPr bwMode="auto">
                                            <a:xfrm>
                                              <a:off x="671265" y="0"/>
                                              <a:ext cx="926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70" name="Rectangle 1505"/>
                                          <wps:cNvSpPr>
                                            <a:spLocks noChangeArrowheads="1"/>
                                          </wps:cNvSpPr>
                                          <wps:spPr bwMode="auto">
                                            <a:xfrm>
                                              <a:off x="766405" y="0"/>
                                              <a:ext cx="933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71" name="Rectangle 1517"/>
                                          <wps:cNvSpPr>
                                            <a:spLocks noChangeArrowheads="1"/>
                                          </wps:cNvSpPr>
                                          <wps:spPr bwMode="auto">
                                            <a:xfrm>
                                              <a:off x="86154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72" name="Rectangle 1529"/>
                                          <wps:cNvSpPr>
                                            <a:spLocks noChangeArrowheads="1"/>
                                          </wps:cNvSpPr>
                                          <wps:spPr bwMode="auto">
                                            <a:xfrm>
                                              <a:off x="956684"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73" name="Rectangle 1541"/>
                                          <wps:cNvSpPr>
                                            <a:spLocks noChangeArrowheads="1"/>
                                          </wps:cNvSpPr>
                                          <wps:spPr bwMode="auto">
                                            <a:xfrm>
                                              <a:off x="1057110" y="0"/>
                                              <a:ext cx="926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74" name="Rectangle 1553"/>
                                          <wps:cNvSpPr>
                                            <a:spLocks noChangeArrowheads="1"/>
                                          </wps:cNvSpPr>
                                          <wps:spPr bwMode="auto">
                                            <a:xfrm>
                                              <a:off x="114696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75" name="Rectangle 1565"/>
                                          <wps:cNvSpPr>
                                            <a:spLocks noChangeArrowheads="1"/>
                                          </wps:cNvSpPr>
                                          <wps:spPr bwMode="auto">
                                            <a:xfrm>
                                              <a:off x="1242104"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4976" name="Group 4976"/>
                                        <wpg:cNvGrpSpPr/>
                                        <wpg:grpSpPr>
                                          <a:xfrm>
                                            <a:off x="0" y="1400671"/>
                                            <a:ext cx="1335539" cy="141324"/>
                                            <a:chOff x="0" y="0"/>
                                            <a:chExt cx="1335539" cy="141324"/>
                                          </a:xfrm>
                                        </wpg:grpSpPr>
                                        <wps:wsp>
                                          <wps:cNvPr id="4977" name="Rectangle 1410"/>
                                          <wps:cNvSpPr>
                                            <a:spLocks noChangeArrowheads="1"/>
                                          </wps:cNvSpPr>
                                          <wps:spPr bwMode="auto">
                                            <a:xfrm>
                                              <a:off x="0" y="0"/>
                                              <a:ext cx="94236"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978" name="Rectangle 1422"/>
                                          <wps:cNvSpPr>
                                            <a:spLocks noChangeArrowheads="1"/>
                                          </wps:cNvSpPr>
                                          <wps:spPr bwMode="auto">
                                            <a:xfrm>
                                              <a:off x="100425" y="0"/>
                                              <a:ext cx="93735" cy="141210"/>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979" name="Rectangle 1446"/>
                                          <wps:cNvSpPr>
                                            <a:spLocks noChangeArrowheads="1"/>
                                          </wps:cNvSpPr>
                                          <wps:spPr bwMode="auto">
                                            <a:xfrm>
                                              <a:off x="290705" y="0"/>
                                              <a:ext cx="93335" cy="141210"/>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80" name="Rectangle 1458"/>
                                          <wps:cNvSpPr>
                                            <a:spLocks noChangeArrowheads="1"/>
                                          </wps:cNvSpPr>
                                          <wps:spPr bwMode="auto">
                                            <a:xfrm>
                                              <a:off x="385845"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81" name="Rectangle 1470"/>
                                          <wps:cNvSpPr>
                                            <a:spLocks noChangeArrowheads="1"/>
                                          </wps:cNvSpPr>
                                          <wps:spPr bwMode="auto">
                                            <a:xfrm>
                                              <a:off x="48098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82" name="Rectangle 1482"/>
                                          <wps:cNvSpPr>
                                            <a:spLocks noChangeArrowheads="1"/>
                                          </wps:cNvSpPr>
                                          <wps:spPr bwMode="auto">
                                            <a:xfrm>
                                              <a:off x="57612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83" name="Rectangle 1494"/>
                                          <wps:cNvSpPr>
                                            <a:spLocks noChangeArrowheads="1"/>
                                          </wps:cNvSpPr>
                                          <wps:spPr bwMode="auto">
                                            <a:xfrm>
                                              <a:off x="67126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84" name="Rectangle 1506"/>
                                          <wps:cNvSpPr>
                                            <a:spLocks noChangeArrowheads="1"/>
                                          </wps:cNvSpPr>
                                          <wps:spPr bwMode="auto">
                                            <a:xfrm>
                                              <a:off x="766405" y="0"/>
                                              <a:ext cx="937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85" name="Rectangle 1518"/>
                                          <wps:cNvSpPr>
                                            <a:spLocks noChangeArrowheads="1"/>
                                          </wps:cNvSpPr>
                                          <wps:spPr bwMode="auto">
                                            <a:xfrm>
                                              <a:off x="86154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86" name="Rectangle 1530"/>
                                          <wps:cNvSpPr>
                                            <a:spLocks noChangeArrowheads="1"/>
                                          </wps:cNvSpPr>
                                          <wps:spPr bwMode="auto">
                                            <a:xfrm>
                                              <a:off x="95668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87" name="Rectangle 1542"/>
                                          <wps:cNvSpPr>
                                            <a:spLocks noChangeArrowheads="1"/>
                                          </wps:cNvSpPr>
                                          <wps:spPr bwMode="auto">
                                            <a:xfrm>
                                              <a:off x="1057110"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88" name="Rectangle 1554"/>
                                          <wps:cNvSpPr>
                                            <a:spLocks noChangeArrowheads="1"/>
                                          </wps:cNvSpPr>
                                          <wps:spPr bwMode="auto">
                                            <a:xfrm>
                                              <a:off x="1146964" y="0"/>
                                              <a:ext cx="938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89" name="Rectangle 1566"/>
                                          <wps:cNvSpPr>
                                            <a:spLocks noChangeArrowheads="1"/>
                                          </wps:cNvSpPr>
                                          <wps:spPr bwMode="auto">
                                            <a:xfrm>
                                              <a:off x="124210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cNvPr id="4990" name="Group 4990"/>
                                        <wpg:cNvGrpSpPr/>
                                        <wpg:grpSpPr>
                                          <a:xfrm>
                                            <a:off x="0" y="1543381"/>
                                            <a:ext cx="1340425" cy="141324"/>
                                            <a:chOff x="0" y="0"/>
                                            <a:chExt cx="1340425" cy="141324"/>
                                          </a:xfrm>
                                        </wpg:grpSpPr>
                                        <wps:wsp>
                                          <wps:cNvPr id="4991" name="Rectangle 1411"/>
                                          <wps:cNvSpPr>
                                            <a:spLocks noChangeArrowheads="1"/>
                                          </wps:cNvSpPr>
                                          <wps:spPr bwMode="auto">
                                            <a:xfrm>
                                              <a:off x="0" y="0"/>
                                              <a:ext cx="93835"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992" name="Rectangle 1423"/>
                                          <wps:cNvSpPr>
                                            <a:spLocks noChangeArrowheads="1"/>
                                          </wps:cNvSpPr>
                                          <wps:spPr bwMode="auto">
                                            <a:xfrm>
                                              <a:off x="100425" y="0"/>
                                              <a:ext cx="93335" cy="141324"/>
                                            </a:xfrm>
                                            <a:prstGeom prst="rect">
                                              <a:avLst/>
                                            </a:prstGeom>
                                            <a:solidFill>
                                              <a:schemeClr val="bg2">
                                                <a:lumMod val="75000"/>
                                              </a:schemeClr>
                                            </a:solidFill>
                                            <a:ln w="9525">
                                              <a:solidFill>
                                                <a:srgbClr val="44546A"/>
                                              </a:solidFill>
                                              <a:round/>
                                              <a:headEnd/>
                                              <a:tailEnd/>
                                            </a:ln>
                                          </wps:spPr>
                                          <wps:bodyPr rot="0" vert="horz" wrap="none" lIns="54148" tIns="27073" rIns="54148" bIns="27073" anchor="ctr" anchorCtr="0" upright="1">
                                            <a:noAutofit/>
                                          </wps:bodyPr>
                                        </wps:wsp>
                                        <wps:wsp>
                                          <wps:cNvPr id="4993" name="Rectangle 1435"/>
                                          <wps:cNvSpPr>
                                            <a:spLocks noChangeArrowheads="1"/>
                                          </wps:cNvSpPr>
                                          <wps:spPr bwMode="auto">
                                            <a:xfrm>
                                              <a:off x="195565" y="0"/>
                                              <a:ext cx="93435" cy="141324"/>
                                            </a:xfrm>
                                            <a:prstGeom prst="rect">
                                              <a:avLst/>
                                            </a:prstGeom>
                                            <a:solidFill>
                                              <a:schemeClr val="accent2">
                                                <a:lumMod val="75000"/>
                                              </a:schemeClr>
                                            </a:solidFill>
                                            <a:ln w="9525">
                                              <a:solidFill>
                                                <a:srgbClr val="44546A"/>
                                              </a:solidFill>
                                              <a:round/>
                                              <a:headEnd/>
                                              <a:tailEnd/>
                                            </a:ln>
                                          </wps:spPr>
                                          <wps:bodyPr rot="0" vert="horz" wrap="none" lIns="54148" tIns="27073" rIns="54148" bIns="27073" anchor="ctr" anchorCtr="0" upright="1">
                                            <a:noAutofit/>
                                          </wps:bodyPr>
                                        </wps:wsp>
                                        <wps:wsp>
                                          <wps:cNvPr id="4994" name="Rectangle 1447"/>
                                          <wps:cNvSpPr>
                                            <a:spLocks noChangeArrowheads="1"/>
                                          </wps:cNvSpPr>
                                          <wps:spPr bwMode="auto">
                                            <a:xfrm>
                                              <a:off x="290705"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95" name="Rectangle 1459"/>
                                          <wps:cNvSpPr>
                                            <a:spLocks noChangeArrowheads="1"/>
                                          </wps:cNvSpPr>
                                          <wps:spPr bwMode="auto">
                                            <a:xfrm>
                                              <a:off x="38584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96" name="Rectangle 1471"/>
                                          <wps:cNvSpPr>
                                            <a:spLocks noChangeArrowheads="1"/>
                                          </wps:cNvSpPr>
                                          <wps:spPr bwMode="auto">
                                            <a:xfrm>
                                              <a:off x="48098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97" name="Rectangle 1483"/>
                                          <wps:cNvSpPr>
                                            <a:spLocks noChangeArrowheads="1"/>
                                          </wps:cNvSpPr>
                                          <wps:spPr bwMode="auto">
                                            <a:xfrm>
                                              <a:off x="576125" y="0"/>
                                              <a:ext cx="929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98" name="Rectangle 1495"/>
                                          <wps:cNvSpPr>
                                            <a:spLocks noChangeArrowheads="1"/>
                                          </wps:cNvSpPr>
                                          <wps:spPr bwMode="auto">
                                            <a:xfrm>
                                              <a:off x="671265" y="0"/>
                                              <a:ext cx="926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99" name="Rectangle 1507"/>
                                          <wps:cNvSpPr>
                                            <a:spLocks noChangeArrowheads="1"/>
                                          </wps:cNvSpPr>
                                          <wps:spPr bwMode="auto">
                                            <a:xfrm>
                                              <a:off x="766405"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000" name="Rectangle 1519"/>
                                          <wps:cNvSpPr>
                                            <a:spLocks noChangeArrowheads="1"/>
                                          </wps:cNvSpPr>
                                          <wps:spPr bwMode="auto">
                                            <a:xfrm>
                                              <a:off x="861545"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001" name="Rectangle 1531"/>
                                          <wps:cNvSpPr>
                                            <a:spLocks noChangeArrowheads="1"/>
                                          </wps:cNvSpPr>
                                          <wps:spPr bwMode="auto">
                                            <a:xfrm>
                                              <a:off x="956684"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002" name="Rectangle 1543"/>
                                          <wps:cNvSpPr>
                                            <a:spLocks noChangeArrowheads="1"/>
                                          </wps:cNvSpPr>
                                          <wps:spPr bwMode="auto">
                                            <a:xfrm>
                                              <a:off x="1057110" y="0"/>
                                              <a:ext cx="926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003" name="Rectangle 1555"/>
                                          <wps:cNvSpPr>
                                            <a:spLocks noChangeArrowheads="1"/>
                                          </wps:cNvSpPr>
                                          <wps:spPr bwMode="auto">
                                            <a:xfrm>
                                              <a:off x="1146964" y="0"/>
                                              <a:ext cx="934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004" name="Rectangle 1567"/>
                                          <wps:cNvSpPr>
                                            <a:spLocks noChangeArrowheads="1"/>
                                          </wps:cNvSpPr>
                                          <wps:spPr bwMode="auto">
                                            <a:xfrm>
                                              <a:off x="1247390" y="0"/>
                                              <a:ext cx="93035" cy="14132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g:grpSp>
                                    </wpg:grpSp>
                                    <wpg:grpSp>
                                      <wpg:cNvPr id="5005" name="Group 5005"/>
                                      <wpg:cNvGrpSpPr/>
                                      <wpg:grpSpPr>
                                        <a:xfrm>
                                          <a:off x="269563" y="1781230"/>
                                          <a:ext cx="1332000" cy="145085"/>
                                          <a:chOff x="0" y="0"/>
                                          <a:chExt cx="1332000" cy="145085"/>
                                        </a:xfrm>
                                      </wpg:grpSpPr>
                                      <wps:wsp>
                                        <wps:cNvPr id="5006" name="Straight Arrow Connector 5006"/>
                                        <wps:cNvCnPr/>
                                        <wps:spPr>
                                          <a:xfrm>
                                            <a:off x="0" y="0"/>
                                            <a:ext cx="1332000" cy="0"/>
                                          </a:xfrm>
                                          <a:prstGeom prst="straightConnector1">
                                            <a:avLst/>
                                          </a:prstGeom>
                                          <a:ln w="6350">
                                            <a:solidFill>
                                              <a:schemeClr val="tx1">
                                                <a:lumMod val="65000"/>
                                                <a:lumOff val="35000"/>
                                              </a:schemeClr>
                                            </a:solidFill>
                                            <a:headEnd type="triangle" w="sm" len="sm"/>
                                            <a:tailEnd type="triangle" w="sm" len="sm"/>
                                          </a:ln>
                                        </wps:spPr>
                                        <wps:style>
                                          <a:lnRef idx="1">
                                            <a:schemeClr val="accent1"/>
                                          </a:lnRef>
                                          <a:fillRef idx="0">
                                            <a:schemeClr val="accent1"/>
                                          </a:fillRef>
                                          <a:effectRef idx="0">
                                            <a:schemeClr val="accent1"/>
                                          </a:effectRef>
                                          <a:fontRef idx="minor">
                                            <a:schemeClr val="tx1"/>
                                          </a:fontRef>
                                        </wps:style>
                                        <wps:bodyPr/>
                                      </wps:wsp>
                                      <wps:wsp>
                                        <wps:cNvPr id="5007" name="Text Box 2"/>
                                        <wps:cNvSpPr txBox="1">
                                          <a:spLocks noChangeArrowheads="1"/>
                                        </wps:cNvSpPr>
                                        <wps:spPr bwMode="auto">
                                          <a:xfrm>
                                            <a:off x="559714" y="41720"/>
                                            <a:ext cx="299449" cy="103365"/>
                                          </a:xfrm>
                                          <a:prstGeom prst="rect">
                                            <a:avLst/>
                                          </a:prstGeom>
                                          <a:solidFill>
                                            <a:srgbClr val="FFFFFF"/>
                                          </a:solidFill>
                                          <a:ln w="9525">
                                            <a:noFill/>
                                            <a:miter lim="800000"/>
                                            <a:headEnd/>
                                            <a:tailEnd/>
                                          </a:ln>
                                        </wps:spPr>
                                        <wps:txbx>
                                          <w:txbxContent>
                                            <w:p w14:paraId="38B6EB36" w14:textId="77777777" w:rsidR="00305213" w:rsidRPr="00E74046" w:rsidRDefault="00305213" w:rsidP="00B52778">
                                              <w:pPr>
                                                <w:rPr>
                                                  <w:b/>
                                                  <w:color w:val="595959" w:themeColor="text1" w:themeTint="A6"/>
                                                  <w:sz w:val="12"/>
                                                </w:rPr>
                                              </w:pPr>
                                              <w:r>
                                                <w:rPr>
                                                  <w:b/>
                                                  <w:color w:val="595959" w:themeColor="text1" w:themeTint="A6"/>
                                                  <w:sz w:val="12"/>
                                                </w:rPr>
                                                <w:t>Time</w:t>
                                              </w:r>
                                            </w:p>
                                          </w:txbxContent>
                                        </wps:txbx>
                                        <wps:bodyPr rot="0" vert="horz" wrap="square" lIns="0" tIns="0" rIns="0" bIns="0" anchor="t" anchorCtr="0">
                                          <a:noAutofit/>
                                        </wps:bodyPr>
                                      </wps:wsp>
                                    </wpg:grpSp>
                                    <wpg:grpSp>
                                      <wpg:cNvPr id="5008" name="Group 5008"/>
                                      <wpg:cNvGrpSpPr/>
                                      <wpg:grpSpPr>
                                        <a:xfrm>
                                          <a:off x="-38920" y="0"/>
                                          <a:ext cx="202889" cy="1692000"/>
                                          <a:chOff x="-38920" y="0"/>
                                          <a:chExt cx="202889" cy="1692000"/>
                                        </a:xfrm>
                                      </wpg:grpSpPr>
                                      <wps:wsp>
                                        <wps:cNvPr id="5009" name="Straight Arrow Connector 5009"/>
                                        <wps:cNvCnPr/>
                                        <wps:spPr>
                                          <a:xfrm rot="5400000">
                                            <a:off x="-682031" y="846000"/>
                                            <a:ext cx="1692000" cy="0"/>
                                          </a:xfrm>
                                          <a:prstGeom prst="straightConnector1">
                                            <a:avLst/>
                                          </a:prstGeom>
                                          <a:ln w="6350">
                                            <a:solidFill>
                                              <a:schemeClr val="tx1">
                                                <a:lumMod val="65000"/>
                                                <a:lumOff val="35000"/>
                                              </a:schemeClr>
                                            </a:solidFill>
                                            <a:headEnd type="triangle" w="sm" len="sm"/>
                                            <a:tailEnd type="triangle" w="sm" len="sm"/>
                                          </a:ln>
                                        </wps:spPr>
                                        <wps:style>
                                          <a:lnRef idx="1">
                                            <a:schemeClr val="accent1"/>
                                          </a:lnRef>
                                          <a:fillRef idx="0">
                                            <a:schemeClr val="accent1"/>
                                          </a:fillRef>
                                          <a:effectRef idx="0">
                                            <a:schemeClr val="accent1"/>
                                          </a:effectRef>
                                          <a:fontRef idx="minor">
                                            <a:schemeClr val="tx1"/>
                                          </a:fontRef>
                                        </wps:style>
                                        <wps:bodyPr/>
                                      </wps:wsp>
                                      <wps:wsp>
                                        <wps:cNvPr id="5010" name="Text Box 2"/>
                                        <wps:cNvSpPr txBox="1">
                                          <a:spLocks noChangeArrowheads="1"/>
                                        </wps:cNvSpPr>
                                        <wps:spPr bwMode="auto">
                                          <a:xfrm rot="16200000">
                                            <a:off x="-79435" y="677525"/>
                                            <a:ext cx="283919" cy="202889"/>
                                          </a:xfrm>
                                          <a:prstGeom prst="rect">
                                            <a:avLst/>
                                          </a:prstGeom>
                                          <a:solidFill>
                                            <a:srgbClr val="FFFFFF"/>
                                          </a:solidFill>
                                          <a:ln w="9525">
                                            <a:noFill/>
                                            <a:miter lim="800000"/>
                                            <a:headEnd/>
                                            <a:tailEnd/>
                                          </a:ln>
                                        </wps:spPr>
                                        <wps:txbx>
                                          <w:txbxContent>
                                            <w:p w14:paraId="724A9074" w14:textId="77777777" w:rsidR="00305213" w:rsidRPr="00E74046" w:rsidRDefault="00305213" w:rsidP="00B52778">
                                              <w:pPr>
                                                <w:rPr>
                                                  <w:b/>
                                                  <w:color w:val="595959" w:themeColor="text1" w:themeTint="A6"/>
                                                  <w:sz w:val="12"/>
                                                </w:rPr>
                                              </w:pPr>
                                              <w:r>
                                                <w:rPr>
                                                  <w:b/>
                                                  <w:color w:val="595959" w:themeColor="text1" w:themeTint="A6"/>
                                                  <w:sz w:val="12"/>
                                                </w:rPr>
                                                <w:t>Freq.</w:t>
                                              </w:r>
                                            </w:p>
                                          </w:txbxContent>
                                        </wps:txbx>
                                        <wps:bodyPr rot="0" vert="horz" wrap="square" lIns="0" tIns="0" rIns="0" bIns="0" anchor="t" anchorCtr="0">
                                          <a:noAutofit/>
                                        </wps:bodyPr>
                                      </wps:wsp>
                                    </wpg:grpSp>
                                  </wpg:grpSp>
                                </wpg:grpSp>
                                <wps:wsp>
                                  <wps:cNvPr id="5012" name="Rectangle 1432"/>
                                  <wps:cNvSpPr>
                                    <a:spLocks noChangeArrowheads="1"/>
                                  </wps:cNvSpPr>
                                  <wps:spPr bwMode="auto">
                                    <a:xfrm>
                                      <a:off x="466026" y="1415731"/>
                                      <a:ext cx="93820" cy="141190"/>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g:grpSp>
                              <wps:wsp>
                                <wps:cNvPr id="5013" name="Rectangle 1462"/>
                                <wps:cNvSpPr>
                                  <a:spLocks noChangeArrowheads="1"/>
                                </wps:cNvSpPr>
                                <wps:spPr bwMode="auto">
                                  <a:xfrm>
                                    <a:off x="657578" y="293511"/>
                                    <a:ext cx="93806" cy="141210"/>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g:grpSp>
                            <wps:wsp>
                              <wps:cNvPr id="5024" name="Rectangle: Rounded Corners 5024"/>
                              <wps:cNvSpPr/>
                              <wps:spPr>
                                <a:xfrm>
                                  <a:off x="0" y="0"/>
                                  <a:ext cx="3383280" cy="2385060"/>
                                </a:xfrm>
                                <a:prstGeom prst="roundRect">
                                  <a:avLst/>
                                </a:prstGeom>
                                <a:noFill/>
                                <a:ln>
                                  <a:solidFill>
                                    <a:schemeClr val="accent3">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25" name="Text Box 2"/>
                              <wps:cNvSpPr txBox="1">
                                <a:spLocks noChangeArrowheads="1"/>
                              </wps:cNvSpPr>
                              <wps:spPr bwMode="auto">
                                <a:xfrm>
                                  <a:off x="1256097" y="91440"/>
                                  <a:ext cx="804336" cy="195487"/>
                                </a:xfrm>
                                <a:prstGeom prst="rect">
                                  <a:avLst/>
                                </a:prstGeom>
                                <a:solidFill>
                                  <a:srgbClr val="FFFFFF"/>
                                </a:solidFill>
                                <a:ln w="9525">
                                  <a:noFill/>
                                  <a:miter lim="800000"/>
                                  <a:headEnd/>
                                  <a:tailEnd/>
                                </a:ln>
                              </wps:spPr>
                              <wps:txbx>
                                <w:txbxContent>
                                  <w:p w14:paraId="317658E9" w14:textId="791D4787" w:rsidR="00305213" w:rsidRPr="002E55D3" w:rsidRDefault="00305213" w:rsidP="002E55D3">
                                    <w:pPr>
                                      <w:rPr>
                                        <w:b/>
                                        <w:i/>
                                        <w:sz w:val="16"/>
                                        <w:u w:val="single"/>
                                      </w:rPr>
                                    </w:pPr>
                                    <w:r w:rsidRPr="002E55D3">
                                      <w:rPr>
                                        <w:b/>
                                        <w:i/>
                                        <w:sz w:val="16"/>
                                        <w:u w:val="single"/>
                                      </w:rPr>
                                      <w:t>DMRS group 1</w:t>
                                    </w:r>
                                  </w:p>
                                </w:txbxContent>
                              </wps:txbx>
                              <wps:bodyPr rot="0" vert="horz" wrap="square" lIns="0" tIns="0" rIns="0" bIns="0" anchor="t" anchorCtr="0">
                                <a:noAutofit/>
                              </wps:bodyPr>
                            </wps:wsp>
                          </wpg:grpSp>
                        </wpg:grpSp>
                        <wpg:grpSp>
                          <wpg:cNvPr id="5049" name="Group 5049"/>
                          <wpg:cNvGrpSpPr/>
                          <wpg:grpSpPr>
                            <a:xfrm>
                              <a:off x="481263" y="0"/>
                              <a:ext cx="5155999" cy="205205"/>
                              <a:chOff x="0" y="0"/>
                              <a:chExt cx="5155999" cy="205205"/>
                            </a:xfrm>
                          </wpg:grpSpPr>
                          <wpg:grpSp>
                            <wpg:cNvPr id="5030" name="Group 5030"/>
                            <wpg:cNvGrpSpPr/>
                            <wpg:grpSpPr>
                              <a:xfrm>
                                <a:off x="0" y="9625"/>
                                <a:ext cx="695020" cy="195580"/>
                                <a:chOff x="0" y="0"/>
                                <a:chExt cx="695020" cy="195580"/>
                              </a:xfrm>
                            </wpg:grpSpPr>
                            <wps:wsp>
                              <wps:cNvPr id="5028" name="Rectangle 1427"/>
                              <wps:cNvSpPr>
                                <a:spLocks noChangeArrowheads="1"/>
                              </wps:cNvSpPr>
                              <wps:spPr bwMode="auto">
                                <a:xfrm>
                                  <a:off x="0" y="0"/>
                                  <a:ext cx="74733" cy="109593"/>
                                </a:xfrm>
                                <a:prstGeom prst="rect">
                                  <a:avLst/>
                                </a:prstGeom>
                                <a:solidFill>
                                  <a:schemeClr val="bg1">
                                    <a:lumMod val="85000"/>
                                  </a:schemeClr>
                                </a:solidFill>
                                <a:ln w="9525">
                                  <a:solidFill>
                                    <a:srgbClr val="44546A"/>
                                  </a:solidFill>
                                  <a:round/>
                                  <a:headEnd/>
                                  <a:tailEnd/>
                                </a:ln>
                              </wps:spPr>
                              <wps:bodyPr rot="0" vert="horz" wrap="none" lIns="54148" tIns="27073" rIns="54148" bIns="27073" anchor="ctr" anchorCtr="0" upright="1">
                                <a:noAutofit/>
                              </wps:bodyPr>
                            </wps:wsp>
                            <wps:wsp>
                              <wps:cNvPr id="5029" name="Text Box 2"/>
                              <wps:cNvSpPr txBox="1">
                                <a:spLocks noChangeArrowheads="1"/>
                              </wps:cNvSpPr>
                              <wps:spPr bwMode="auto">
                                <a:xfrm>
                                  <a:off x="115503" y="0"/>
                                  <a:ext cx="579517" cy="195580"/>
                                </a:xfrm>
                                <a:prstGeom prst="rect">
                                  <a:avLst/>
                                </a:prstGeom>
                                <a:solidFill>
                                  <a:srgbClr val="FFFFFF"/>
                                </a:solidFill>
                                <a:ln w="9525">
                                  <a:noFill/>
                                  <a:miter lim="800000"/>
                                  <a:headEnd/>
                                  <a:tailEnd/>
                                </a:ln>
                              </wps:spPr>
                              <wps:txbx>
                                <w:txbxContent>
                                  <w:p w14:paraId="4A2D385C" w14:textId="33DABBF4" w:rsidR="00305213" w:rsidRPr="00B016E4" w:rsidRDefault="00305213" w:rsidP="002E55D3">
                                    <w:pPr>
                                      <w:rPr>
                                        <w:i/>
                                        <w:sz w:val="16"/>
                                      </w:rPr>
                                    </w:pPr>
                                    <w:r>
                                      <w:rPr>
                                        <w:i/>
                                        <w:sz w:val="16"/>
                                      </w:rPr>
                                      <w:t>Blanked RE</w:t>
                                    </w:r>
                                  </w:p>
                                </w:txbxContent>
                              </wps:txbx>
                              <wps:bodyPr rot="0" vert="horz" wrap="square" lIns="0" tIns="0" rIns="0" bIns="0" anchor="t" anchorCtr="0">
                                <a:noAutofit/>
                              </wps:bodyPr>
                            </wps:wsp>
                          </wpg:grpSp>
                          <wpg:grpSp>
                            <wpg:cNvPr id="5031" name="Group 5031"/>
                            <wpg:cNvGrpSpPr/>
                            <wpg:grpSpPr>
                              <a:xfrm>
                                <a:off x="717082" y="9625"/>
                                <a:ext cx="694690" cy="195580"/>
                                <a:chOff x="0" y="0"/>
                                <a:chExt cx="695020" cy="195580"/>
                              </a:xfrm>
                            </wpg:grpSpPr>
                            <wps:wsp>
                              <wps:cNvPr id="5032" name="Rectangle 1427"/>
                              <wps:cNvSpPr>
                                <a:spLocks noChangeArrowheads="1"/>
                              </wps:cNvSpPr>
                              <wps:spPr bwMode="auto">
                                <a:xfrm>
                                  <a:off x="0" y="0"/>
                                  <a:ext cx="74733" cy="109593"/>
                                </a:xfrm>
                                <a:prstGeom prst="rect">
                                  <a:avLst/>
                                </a:prstGeom>
                                <a:solidFill>
                                  <a:schemeClr val="tx2">
                                    <a:lumMod val="50000"/>
                                  </a:schemeClr>
                                </a:solidFill>
                                <a:ln w="9525">
                                  <a:solidFill>
                                    <a:srgbClr val="44546A"/>
                                  </a:solidFill>
                                  <a:round/>
                                  <a:headEnd/>
                                  <a:tailEnd/>
                                </a:ln>
                              </wps:spPr>
                              <wps:bodyPr rot="0" vert="horz" wrap="none" lIns="54148" tIns="27073" rIns="54148" bIns="27073" anchor="ctr" anchorCtr="0" upright="1">
                                <a:noAutofit/>
                              </wps:bodyPr>
                            </wps:wsp>
                            <wps:wsp>
                              <wps:cNvPr id="5033" name="Text Box 2"/>
                              <wps:cNvSpPr txBox="1">
                                <a:spLocks noChangeArrowheads="1"/>
                              </wps:cNvSpPr>
                              <wps:spPr bwMode="auto">
                                <a:xfrm>
                                  <a:off x="115503" y="0"/>
                                  <a:ext cx="579517" cy="195580"/>
                                </a:xfrm>
                                <a:prstGeom prst="rect">
                                  <a:avLst/>
                                </a:prstGeom>
                                <a:solidFill>
                                  <a:srgbClr val="FFFFFF"/>
                                </a:solidFill>
                                <a:ln w="9525">
                                  <a:noFill/>
                                  <a:miter lim="800000"/>
                                  <a:headEnd/>
                                  <a:tailEnd/>
                                </a:ln>
                              </wps:spPr>
                              <wps:txbx>
                                <w:txbxContent>
                                  <w:p w14:paraId="293BA1D7" w14:textId="4D4CABBF" w:rsidR="00305213" w:rsidRPr="00B016E4" w:rsidRDefault="00305213" w:rsidP="002E55D3">
                                    <w:pPr>
                                      <w:rPr>
                                        <w:i/>
                                        <w:sz w:val="16"/>
                                      </w:rPr>
                                    </w:pPr>
                                    <w:r>
                                      <w:rPr>
                                        <w:i/>
                                        <w:sz w:val="16"/>
                                      </w:rPr>
                                      <w:t>DMRS port 0</w:t>
                                    </w:r>
                                  </w:p>
                                </w:txbxContent>
                              </wps:txbx>
                              <wps:bodyPr rot="0" vert="horz" wrap="square" lIns="0" tIns="0" rIns="0" bIns="0" anchor="t" anchorCtr="0">
                                <a:noAutofit/>
                              </wps:bodyPr>
                            </wps:wsp>
                          </wpg:grpSp>
                          <wpg:grpSp>
                            <wpg:cNvPr id="5034" name="Group 5034"/>
                            <wpg:cNvGrpSpPr/>
                            <wpg:grpSpPr>
                              <a:xfrm>
                                <a:off x="1491916" y="9625"/>
                                <a:ext cx="694690" cy="195580"/>
                                <a:chOff x="0" y="0"/>
                                <a:chExt cx="695020" cy="195580"/>
                              </a:xfrm>
                            </wpg:grpSpPr>
                            <wps:wsp>
                              <wps:cNvPr id="5035" name="Rectangle 1427"/>
                              <wps:cNvSpPr>
                                <a:spLocks noChangeArrowheads="1"/>
                              </wps:cNvSpPr>
                              <wps:spPr bwMode="auto">
                                <a:xfrm>
                                  <a:off x="0" y="0"/>
                                  <a:ext cx="74733" cy="109593"/>
                                </a:xfrm>
                                <a:prstGeom prst="rect">
                                  <a:avLst/>
                                </a:prstGeom>
                                <a:solidFill>
                                  <a:schemeClr val="tx2">
                                    <a:lumMod val="60000"/>
                                    <a:lumOff val="40000"/>
                                  </a:schemeClr>
                                </a:solidFill>
                                <a:ln w="9525">
                                  <a:solidFill>
                                    <a:srgbClr val="44546A"/>
                                  </a:solidFill>
                                  <a:round/>
                                  <a:headEnd/>
                                  <a:tailEnd/>
                                </a:ln>
                              </wps:spPr>
                              <wps:bodyPr rot="0" vert="horz" wrap="none" lIns="54148" tIns="27073" rIns="54148" bIns="27073" anchor="ctr" anchorCtr="0" upright="1">
                                <a:noAutofit/>
                              </wps:bodyPr>
                            </wps:wsp>
                            <wps:wsp>
                              <wps:cNvPr id="5036" name="Text Box 2"/>
                              <wps:cNvSpPr txBox="1">
                                <a:spLocks noChangeArrowheads="1"/>
                              </wps:cNvSpPr>
                              <wps:spPr bwMode="auto">
                                <a:xfrm>
                                  <a:off x="115503" y="0"/>
                                  <a:ext cx="579517" cy="195580"/>
                                </a:xfrm>
                                <a:prstGeom prst="rect">
                                  <a:avLst/>
                                </a:prstGeom>
                                <a:solidFill>
                                  <a:srgbClr val="FFFFFF"/>
                                </a:solidFill>
                                <a:ln w="9525">
                                  <a:noFill/>
                                  <a:miter lim="800000"/>
                                  <a:headEnd/>
                                  <a:tailEnd/>
                                </a:ln>
                              </wps:spPr>
                              <wps:txbx>
                                <w:txbxContent>
                                  <w:p w14:paraId="743778E6" w14:textId="02A16AA9" w:rsidR="00305213" w:rsidRPr="00B016E4" w:rsidRDefault="00305213" w:rsidP="002E55D3">
                                    <w:pPr>
                                      <w:rPr>
                                        <w:i/>
                                        <w:sz w:val="16"/>
                                      </w:rPr>
                                    </w:pPr>
                                    <w:r>
                                      <w:rPr>
                                        <w:i/>
                                        <w:sz w:val="16"/>
                                      </w:rPr>
                                      <w:t>PTRS port 0</w:t>
                                    </w:r>
                                  </w:p>
                                </w:txbxContent>
                              </wps:txbx>
                              <wps:bodyPr rot="0" vert="horz" wrap="square" lIns="0" tIns="0" rIns="0" bIns="0" anchor="t" anchorCtr="0">
                                <a:noAutofit/>
                              </wps:bodyPr>
                            </wps:wsp>
                          </wpg:grpSp>
                          <wpg:grpSp>
                            <wpg:cNvPr id="5037" name="Group 5037"/>
                            <wpg:cNvGrpSpPr/>
                            <wpg:grpSpPr>
                              <a:xfrm>
                                <a:off x="2213811" y="9625"/>
                                <a:ext cx="694690" cy="195580"/>
                                <a:chOff x="0" y="0"/>
                                <a:chExt cx="695020" cy="195580"/>
                              </a:xfrm>
                            </wpg:grpSpPr>
                            <wps:wsp>
                              <wps:cNvPr id="5038" name="Rectangle 1427"/>
                              <wps:cNvSpPr>
                                <a:spLocks noChangeArrowheads="1"/>
                              </wps:cNvSpPr>
                              <wps:spPr bwMode="auto">
                                <a:xfrm>
                                  <a:off x="0" y="0"/>
                                  <a:ext cx="74733" cy="109593"/>
                                </a:xfrm>
                                <a:prstGeom prst="rect">
                                  <a:avLst/>
                                </a:prstGeom>
                                <a:solidFill>
                                  <a:schemeClr val="accent6">
                                    <a:lumMod val="75000"/>
                                  </a:schemeClr>
                                </a:solidFill>
                                <a:ln w="9525">
                                  <a:solidFill>
                                    <a:srgbClr val="44546A"/>
                                  </a:solidFill>
                                  <a:round/>
                                  <a:headEnd/>
                                  <a:tailEnd/>
                                </a:ln>
                              </wps:spPr>
                              <wps:bodyPr rot="0" vert="horz" wrap="none" lIns="54148" tIns="27073" rIns="54148" bIns="27073" anchor="ctr" anchorCtr="0" upright="1">
                                <a:noAutofit/>
                              </wps:bodyPr>
                            </wps:wsp>
                            <wps:wsp>
                              <wps:cNvPr id="5039" name="Text Box 2"/>
                              <wps:cNvSpPr txBox="1">
                                <a:spLocks noChangeArrowheads="1"/>
                              </wps:cNvSpPr>
                              <wps:spPr bwMode="auto">
                                <a:xfrm>
                                  <a:off x="115503" y="0"/>
                                  <a:ext cx="579517" cy="195580"/>
                                </a:xfrm>
                                <a:prstGeom prst="rect">
                                  <a:avLst/>
                                </a:prstGeom>
                                <a:solidFill>
                                  <a:srgbClr val="FFFFFF"/>
                                </a:solidFill>
                                <a:ln w="9525">
                                  <a:noFill/>
                                  <a:miter lim="800000"/>
                                  <a:headEnd/>
                                  <a:tailEnd/>
                                </a:ln>
                              </wps:spPr>
                              <wps:txbx>
                                <w:txbxContent>
                                  <w:p w14:paraId="46CE823D" w14:textId="56CAD975" w:rsidR="00305213" w:rsidRPr="00B016E4" w:rsidRDefault="00305213" w:rsidP="002E55D3">
                                    <w:pPr>
                                      <w:rPr>
                                        <w:i/>
                                        <w:sz w:val="16"/>
                                      </w:rPr>
                                    </w:pPr>
                                    <w:r>
                                      <w:rPr>
                                        <w:i/>
                                        <w:sz w:val="16"/>
                                      </w:rPr>
                                      <w:t>DMRS port 1</w:t>
                                    </w:r>
                                  </w:p>
                                </w:txbxContent>
                              </wps:txbx>
                              <wps:bodyPr rot="0" vert="horz" wrap="square" lIns="0" tIns="0" rIns="0" bIns="0" anchor="t" anchorCtr="0">
                                <a:noAutofit/>
                              </wps:bodyPr>
                            </wps:wsp>
                          </wpg:grpSp>
                          <wpg:grpSp>
                            <wpg:cNvPr id="5040" name="Group 5040"/>
                            <wpg:cNvGrpSpPr/>
                            <wpg:grpSpPr>
                              <a:xfrm>
                                <a:off x="2969394" y="9625"/>
                                <a:ext cx="694690" cy="195580"/>
                                <a:chOff x="0" y="0"/>
                                <a:chExt cx="695020" cy="195580"/>
                              </a:xfrm>
                            </wpg:grpSpPr>
                            <wps:wsp>
                              <wps:cNvPr id="5041" name="Rectangle 1427"/>
                              <wps:cNvSpPr>
                                <a:spLocks noChangeArrowheads="1"/>
                              </wps:cNvSpPr>
                              <wps:spPr bwMode="auto">
                                <a:xfrm>
                                  <a:off x="0" y="0"/>
                                  <a:ext cx="74733" cy="109593"/>
                                </a:xfrm>
                                <a:prstGeom prst="rect">
                                  <a:avLst/>
                                </a:prstGeom>
                                <a:solidFill>
                                  <a:schemeClr val="accent3">
                                    <a:lumMod val="75000"/>
                                  </a:schemeClr>
                                </a:solidFill>
                                <a:ln w="9525">
                                  <a:solidFill>
                                    <a:srgbClr val="44546A"/>
                                  </a:solidFill>
                                  <a:round/>
                                  <a:headEnd/>
                                  <a:tailEnd/>
                                </a:ln>
                              </wps:spPr>
                              <wps:bodyPr rot="0" vert="horz" wrap="none" lIns="54148" tIns="27073" rIns="54148" bIns="27073" anchor="ctr" anchorCtr="0" upright="1">
                                <a:noAutofit/>
                              </wps:bodyPr>
                            </wps:wsp>
                            <wps:wsp>
                              <wps:cNvPr id="5042" name="Text Box 2"/>
                              <wps:cNvSpPr txBox="1">
                                <a:spLocks noChangeArrowheads="1"/>
                              </wps:cNvSpPr>
                              <wps:spPr bwMode="auto">
                                <a:xfrm>
                                  <a:off x="115503" y="0"/>
                                  <a:ext cx="579517" cy="195580"/>
                                </a:xfrm>
                                <a:prstGeom prst="rect">
                                  <a:avLst/>
                                </a:prstGeom>
                                <a:solidFill>
                                  <a:srgbClr val="FFFFFF"/>
                                </a:solidFill>
                                <a:ln w="9525">
                                  <a:noFill/>
                                  <a:miter lim="800000"/>
                                  <a:headEnd/>
                                  <a:tailEnd/>
                                </a:ln>
                              </wps:spPr>
                              <wps:txbx>
                                <w:txbxContent>
                                  <w:p w14:paraId="7D2AEACE" w14:textId="33B0E25B" w:rsidR="00305213" w:rsidRPr="00B016E4" w:rsidRDefault="00305213" w:rsidP="002E55D3">
                                    <w:pPr>
                                      <w:rPr>
                                        <w:i/>
                                        <w:sz w:val="16"/>
                                      </w:rPr>
                                    </w:pPr>
                                    <w:r>
                                      <w:rPr>
                                        <w:i/>
                                        <w:sz w:val="16"/>
                                      </w:rPr>
                                      <w:t>DMRS port 2</w:t>
                                    </w:r>
                                  </w:p>
                                </w:txbxContent>
                              </wps:txbx>
                              <wps:bodyPr rot="0" vert="horz" wrap="square" lIns="0" tIns="0" rIns="0" bIns="0" anchor="t" anchorCtr="0">
                                <a:noAutofit/>
                              </wps:bodyPr>
                            </wps:wsp>
                          </wpg:grpSp>
                          <wpg:grpSp>
                            <wpg:cNvPr id="5043" name="Group 5043"/>
                            <wpg:cNvGrpSpPr/>
                            <wpg:grpSpPr>
                              <a:xfrm>
                                <a:off x="3710539" y="9625"/>
                                <a:ext cx="694690" cy="195580"/>
                                <a:chOff x="0" y="0"/>
                                <a:chExt cx="695020" cy="195580"/>
                              </a:xfrm>
                            </wpg:grpSpPr>
                            <wps:wsp>
                              <wps:cNvPr id="5044" name="Rectangle 1427"/>
                              <wps:cNvSpPr>
                                <a:spLocks noChangeArrowheads="1"/>
                              </wps:cNvSpPr>
                              <wps:spPr bwMode="auto">
                                <a:xfrm>
                                  <a:off x="0" y="0"/>
                                  <a:ext cx="74733" cy="109593"/>
                                </a:xfrm>
                                <a:prstGeom prst="rect">
                                  <a:avLst/>
                                </a:prstGeom>
                                <a:solidFill>
                                  <a:schemeClr val="accent3">
                                    <a:lumMod val="40000"/>
                                    <a:lumOff val="60000"/>
                                  </a:schemeClr>
                                </a:solidFill>
                                <a:ln w="9525">
                                  <a:solidFill>
                                    <a:srgbClr val="44546A"/>
                                  </a:solidFill>
                                  <a:round/>
                                  <a:headEnd/>
                                  <a:tailEnd/>
                                </a:ln>
                              </wps:spPr>
                              <wps:bodyPr rot="0" vert="horz" wrap="none" lIns="54148" tIns="27073" rIns="54148" bIns="27073" anchor="ctr" anchorCtr="0" upright="1">
                                <a:noAutofit/>
                              </wps:bodyPr>
                            </wps:wsp>
                            <wps:wsp>
                              <wps:cNvPr id="5045" name="Text Box 2"/>
                              <wps:cNvSpPr txBox="1">
                                <a:spLocks noChangeArrowheads="1"/>
                              </wps:cNvSpPr>
                              <wps:spPr bwMode="auto">
                                <a:xfrm>
                                  <a:off x="115503" y="0"/>
                                  <a:ext cx="579517" cy="195580"/>
                                </a:xfrm>
                                <a:prstGeom prst="rect">
                                  <a:avLst/>
                                </a:prstGeom>
                                <a:solidFill>
                                  <a:srgbClr val="FFFFFF"/>
                                </a:solidFill>
                                <a:ln w="9525">
                                  <a:noFill/>
                                  <a:miter lim="800000"/>
                                  <a:headEnd/>
                                  <a:tailEnd/>
                                </a:ln>
                              </wps:spPr>
                              <wps:txbx>
                                <w:txbxContent>
                                  <w:p w14:paraId="23C2F886" w14:textId="0BA489FA" w:rsidR="00305213" w:rsidRPr="00B016E4" w:rsidRDefault="00305213" w:rsidP="00AF7142">
                                    <w:pPr>
                                      <w:rPr>
                                        <w:i/>
                                        <w:sz w:val="16"/>
                                      </w:rPr>
                                    </w:pPr>
                                    <w:r>
                                      <w:rPr>
                                        <w:i/>
                                        <w:sz w:val="16"/>
                                      </w:rPr>
                                      <w:t>PTRS port 2</w:t>
                                    </w:r>
                                  </w:p>
                                </w:txbxContent>
                              </wps:txbx>
                              <wps:bodyPr rot="0" vert="horz" wrap="square" lIns="0" tIns="0" rIns="0" bIns="0" anchor="t" anchorCtr="0">
                                <a:noAutofit/>
                              </wps:bodyPr>
                            </wps:wsp>
                          </wpg:grpSp>
                          <wpg:grpSp>
                            <wpg:cNvPr id="5046" name="Group 5046"/>
                            <wpg:cNvGrpSpPr/>
                            <wpg:grpSpPr>
                              <a:xfrm>
                                <a:off x="4461309" y="0"/>
                                <a:ext cx="694690" cy="195580"/>
                                <a:chOff x="0" y="0"/>
                                <a:chExt cx="695020" cy="195580"/>
                              </a:xfrm>
                            </wpg:grpSpPr>
                            <wps:wsp>
                              <wps:cNvPr id="5047" name="Rectangle 1427"/>
                              <wps:cNvSpPr>
                                <a:spLocks noChangeArrowheads="1"/>
                              </wps:cNvSpPr>
                              <wps:spPr bwMode="auto">
                                <a:xfrm>
                                  <a:off x="0" y="0"/>
                                  <a:ext cx="74733" cy="109593"/>
                                </a:xfrm>
                                <a:prstGeom prst="rect">
                                  <a:avLst/>
                                </a:prstGeom>
                                <a:solidFill>
                                  <a:schemeClr val="accent2">
                                    <a:lumMod val="75000"/>
                                  </a:schemeClr>
                                </a:solidFill>
                                <a:ln w="9525">
                                  <a:solidFill>
                                    <a:srgbClr val="44546A"/>
                                  </a:solidFill>
                                  <a:round/>
                                  <a:headEnd/>
                                  <a:tailEnd/>
                                </a:ln>
                              </wps:spPr>
                              <wps:bodyPr rot="0" vert="horz" wrap="none" lIns="54148" tIns="27073" rIns="54148" bIns="27073" anchor="ctr" anchorCtr="0" upright="1">
                                <a:noAutofit/>
                              </wps:bodyPr>
                            </wps:wsp>
                            <wps:wsp>
                              <wps:cNvPr id="5048" name="Text Box 2"/>
                              <wps:cNvSpPr txBox="1">
                                <a:spLocks noChangeArrowheads="1"/>
                              </wps:cNvSpPr>
                              <wps:spPr bwMode="auto">
                                <a:xfrm>
                                  <a:off x="115503" y="0"/>
                                  <a:ext cx="579517" cy="195580"/>
                                </a:xfrm>
                                <a:prstGeom prst="rect">
                                  <a:avLst/>
                                </a:prstGeom>
                                <a:solidFill>
                                  <a:srgbClr val="FFFFFF"/>
                                </a:solidFill>
                                <a:ln w="9525">
                                  <a:noFill/>
                                  <a:miter lim="800000"/>
                                  <a:headEnd/>
                                  <a:tailEnd/>
                                </a:ln>
                              </wps:spPr>
                              <wps:txbx>
                                <w:txbxContent>
                                  <w:p w14:paraId="1597FD12" w14:textId="160C60D6" w:rsidR="00305213" w:rsidRPr="00B016E4" w:rsidRDefault="00305213" w:rsidP="00AF7142">
                                    <w:pPr>
                                      <w:rPr>
                                        <w:i/>
                                        <w:sz w:val="16"/>
                                      </w:rPr>
                                    </w:pPr>
                                    <w:r>
                                      <w:rPr>
                                        <w:i/>
                                        <w:sz w:val="16"/>
                                      </w:rPr>
                                      <w:t>DMRS port 3</w:t>
                                    </w:r>
                                  </w:p>
                                </w:txbxContent>
                              </wps:txbx>
                              <wps:bodyPr rot="0" vert="horz" wrap="square" lIns="0" tIns="0" rIns="0" bIns="0" anchor="t" anchorCtr="0">
                                <a:noAutofit/>
                              </wps:bodyPr>
                            </wps:wsp>
                          </wpg:grpSp>
                        </wpg:grpSp>
                      </wpg:grpSp>
                      <wps:wsp>
                        <wps:cNvPr id="5051" name="Text Box 5051"/>
                        <wps:cNvSpPr txBox="1"/>
                        <wps:spPr>
                          <a:xfrm>
                            <a:off x="0" y="2286000"/>
                            <a:ext cx="6118860" cy="298450"/>
                          </a:xfrm>
                          <a:prstGeom prst="rect">
                            <a:avLst/>
                          </a:prstGeom>
                          <a:solidFill>
                            <a:prstClr val="white"/>
                          </a:solidFill>
                          <a:ln>
                            <a:noFill/>
                          </a:ln>
                        </wps:spPr>
                        <wps:txbx>
                          <w:txbxContent>
                            <w:p w14:paraId="05DD6C25" w14:textId="00573B9B" w:rsidR="00305213" w:rsidRPr="00617BF0" w:rsidRDefault="00305213" w:rsidP="00DF5CA7">
                              <w:pPr>
                                <w:pStyle w:val="Caption"/>
                                <w:rPr>
                                  <w:noProof/>
                                </w:rPr>
                              </w:pPr>
                              <w:bookmarkStart w:id="72" w:name="_Ref481683275"/>
                              <w:r>
                                <w:t xml:space="preserve">Figure </w:t>
                              </w:r>
                              <w:r>
                                <w:fldChar w:fldCharType="begin"/>
                              </w:r>
                              <w:r>
                                <w:instrText xml:space="preserve"> SEQ Figure \* ARABIC </w:instrText>
                              </w:r>
                              <w:r>
                                <w:fldChar w:fldCharType="separate"/>
                              </w:r>
                              <w:r>
                                <w:rPr>
                                  <w:noProof/>
                                </w:rPr>
                                <w:t>14</w:t>
                              </w:r>
                              <w:r>
                                <w:fldChar w:fldCharType="end"/>
                              </w:r>
                              <w:bookmarkEnd w:id="72"/>
                              <w:r>
                                <w:t>. PTRS mapping for 2 DMRS groups with 2 DMRS ports each.</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40B6836" id="Group 5855" o:spid="_x0000_s2499" style="position:absolute;left:0;text-align:left;margin-left:-1.65pt;margin-top:35.55pt;width:469.7pt;height:189.8pt;z-index:251687936;mso-position-horizontal-relative:text;mso-position-vertical-relative:text;mso-width-relative:margin;mso-height-relative:margin" coordsize="61200,258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">
                <v:group id="Group 5050" o:spid="_x0000_s2500" style="position:absolute;width:61200;height:22254" coordsize="61200,22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">
                  <v:group id="Group 5027" o:spid="_x0000_s2501" style="position:absolute;top:2454;width:61200;height:19800" coordsize="68724,23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">
                    <v:group id="Group 5023" o:spid="_x0000_s2502" style="position:absolute;width:33832;height:23856" coordsize="33832,23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">
                      <v:roundrect id="Rectangle: Rounded Corners 5021" o:spid="_x0000_s2503" style="position:absolute;width:33832;height:2385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" filled="f" strokecolor="#243f60 [1604]" strokeweight="2pt"/>
                      <v:group id="Group 4625" o:spid="_x0000_s2504" style="position:absolute;left:373;top:4042;width:14700;height:17999" coordorigin="-335" coordsize="16435,19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">
                        <v:group id="Group 4051" o:spid="_x0000_s2505" style="position:absolute;left:-335;width:16434;height:19263" coordorigin="-335" coordsize="16435,19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">
                          <v:group id="Group 4052" o:spid="_x0000_s2506" style="position:absolute;left:-335;width:16434;height:19263" coordorigin="-335" coordsize="16435,19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">
                            <v:rect id="Rectangle 1436" o:spid="_x0000_s2507" style="position:absolute;left:5619;top:142;width:942;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" fillcolor="#8db3e2 [1311]" strokecolor="#44546a">
                              <v:stroke joinstyle="round"/>
                              <v:textbox inset="1.50411mm,.75203mm,1.50411mm,.75203mm"/>
                            </v:rect>
                            <v:group id="Group 4055" o:spid="_x0000_s2508" style="position:absolute;left:-335;width:16434;height:19263" coordorigin="-335" coordsize="16435,19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">
                              <v:group id="Group 4056" o:spid="_x0000_s2509" style="position:absolute;left:2695;top:158;width:13404;height:16847" coordsize="13404,16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">
                                <v:group id="Group 4057" o:spid="_x0000_s2510" style="position:absolute;width:13363;height:1414" coordsize="13363,1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">
                                  <v:rect id="Rectangle 1400" o:spid="_x0000_s2511" style="position:absolute;width:949;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" fillcolor="#c4bc96 [2414]" strokecolor="#44546a">
                                    <v:stroke joinstyle="round"/>
                                    <v:textbox inset="1.50411mm,.75203mm,1.50411mm,.75203mm"/>
                                  </v:rect>
                                  <v:rect id="Rectangle 1412" o:spid="_x0000_s2512" style="position:absolute;left:951;width:94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" fillcolor="#c4bc96 [2414]" strokecolor="#44546a">
                                    <v:stroke joinstyle="round"/>
                                    <v:textbox inset="1.50411mm,.75203mm,1.50411mm,.75203mm"/>
                                  </v:rect>
                                  <v:rect id="Rectangle 1424" o:spid="_x0000_s2513" style="position:absolute;left:1902;width:94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" fillcolor="#44546a" strokecolor="#44546a">
                                    <v:stroke joinstyle="round"/>
                                    <v:textbox inset="1.50411mm,.75203mm,1.50411mm,.75203mm"/>
                                  </v:rect>
                                  <v:rect id="Rectangle 1448" o:spid="_x0000_s2514" style="position:absolute;left:3858;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" fillcolor="#8db3e2 [1311]" strokecolor="#44546a">
                                    <v:stroke joinstyle="round"/>
                                    <v:textbox inset="1.50411mm,.75203mm,1.50411mm,.75203mm"/>
                                  </v:rect>
                                  <v:rect id="Rectangle 1460" o:spid="_x0000_s2515" style="position:absolute;left:4809;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" fillcolor="#8db3e2 [1311]" strokecolor="#44546a">
                                    <v:stroke joinstyle="round"/>
                                    <v:textbox inset="1.50411mm,.75203mm,1.50411mm,.75203mm"/>
                                  </v:rect>
                                  <v:rect id="Rectangle 1472" o:spid="_x0000_s2516" style="position:absolute;left:5761;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" fillcolor="#8db3e2 [1311]" strokecolor="#44546a">
                                    <v:stroke joinstyle="round"/>
                                    <v:textbox inset="1.50411mm,.75203mm,1.50411mm,.75203mm"/>
                                  </v:rect>
                                  <v:rect id="Rectangle 1484" o:spid="_x0000_s2517" style="position:absolute;left:6712;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" fillcolor="#8db3e2 [1311]" strokecolor="#44546a">
                                    <v:stroke joinstyle="round"/>
                                    <v:textbox inset="1.50411mm,.75203mm,1.50411mm,.75203mm"/>
                                  </v:rect>
                                  <v:rect id="Rectangle 1496" o:spid="_x0000_s2518" style="position:absolute;left:7664;width:94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" fillcolor="#8db3e2 [1311]" strokecolor="#44546a">
                                    <v:stroke joinstyle="round"/>
                                    <v:textbox inset="1.50411mm,.75203mm,1.50411mm,.75203mm"/>
                                  </v:rect>
                                  <v:rect id="Rectangle 1508" o:spid="_x0000_s2519" style="position:absolute;left:8615;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" fillcolor="#8db3e2 [1311]" strokecolor="#44546a">
                                    <v:stroke joinstyle="round"/>
                                    <v:textbox inset="1.50411mm,.75203mm,1.50411mm,.75203mm"/>
                                  </v:rect>
                                  <v:rect id="Rectangle 1520" o:spid="_x0000_s2520" style="position:absolute;left:9566;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" fillcolor="#8db3e2 [1311]" strokecolor="#44546a">
                                    <v:stroke joinstyle="round"/>
                                    <v:textbox inset="1.50411mm,.75203mm,1.50411mm,.75203mm"/>
                                  </v:rect>
                                  <v:rect id="Rectangle 1532" o:spid="_x0000_s2521" style="position:absolute;left:10518;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" fillcolor="#8db3e2 [1311]" strokecolor="#44546a">
                                    <v:stroke joinstyle="round"/>
                                    <v:textbox inset="1.50411mm,.75203mm,1.50411mm,.75203mm"/>
                                  </v:rect>
                                  <v:rect id="Rectangle 1544" o:spid="_x0000_s2522" style="position:absolute;left:11469;width:94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" fillcolor="#8db3e2 [1311]" strokecolor="#44546a">
                                    <v:stroke joinstyle="round"/>
                                    <v:textbox inset="1.50411mm,.75203mm,1.50411mm,.75203mm"/>
                                  </v:rect>
                                  <v:rect id="Rectangle 1556" o:spid="_x0000_s2523" style="position:absolute;left:12421;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" fillcolor="#8db3e2 [1311]" strokecolor="#44546a">
                                    <v:stroke joinstyle="round"/>
                                    <v:textbox inset="1.50411mm,.75203mm,1.50411mm,.75203mm"/>
                                  </v:rect>
                                </v:group>
                                <v:group id="Group 4071" o:spid="_x0000_s2524" style="position:absolute;top:1374;width:13359;height:1413" coordsize="13359,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">
                                  <v:rect id="Rectangle 1401" o:spid="_x0000_s2525" style="position:absolute;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" fillcolor="#c4bc96 [2414]" strokecolor="#44546a">
                                    <v:stroke joinstyle="round"/>
                                    <v:textbox inset="1.50411mm,.75203mm,1.50411mm,.75203mm"/>
                                  </v:rect>
                                  <v:rect id="Rectangle 1413" o:spid="_x0000_s2526" style="position:absolute;left:951;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" fillcolor="#c4bc96 [2414]" strokecolor="#44546a">
                                    <v:stroke joinstyle="round"/>
                                    <v:textbox inset="1.50411mm,.75203mm,1.50411mm,.75203mm"/>
                                  </v:rect>
                                  <v:rect id="Rectangle 1425" o:spid="_x0000_s2527" style="position:absolute;left:1902;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" fillcolor="#d8d8d8 [2732]" strokecolor="#44546a">
                                    <v:stroke joinstyle="round"/>
                                    <v:textbox inset="1.50411mm,.75203mm,1.50411mm,.75203mm"/>
                                  </v:rect>
                                  <v:rect id="Rectangle 1437" o:spid="_x0000_s2528" style="position:absolute;left:2907;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" strokecolor="#44546a">
                                    <v:stroke joinstyle="round"/>
                                    <v:textbox inset="1.50411mm,.75203mm,1.50411mm,.75203mm"/>
                                  </v:rect>
                                  <v:rect id="Rectangle 1449" o:spid="_x0000_s2529" style="position:absolute;left:3858;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" strokecolor="#44546a">
                                    <v:stroke joinstyle="round"/>
                                    <v:textbox inset="1.50411mm,.75203mm,1.50411mm,.75203mm"/>
                                  </v:rect>
                                  <v:rect id="Rectangle 1461" o:spid="_x0000_s2530" style="position:absolute;left:4809;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" strokecolor="#44546a">
                                    <v:stroke joinstyle="round"/>
                                    <v:textbox inset="1.50411mm,.75203mm,1.50411mm,.75203mm"/>
                                  </v:rect>
                                  <v:rect id="Rectangle 1473" o:spid="_x0000_s2531" style="position:absolute;left:5761;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" strokecolor="#44546a">
                                    <v:stroke joinstyle="round"/>
                                    <v:textbox inset="1.50411mm,.75203mm,1.50411mm,.75203mm"/>
                                  </v:rect>
                                  <v:rect id="Rectangle 1485" o:spid="_x0000_s2532" style="position:absolute;left:6712;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" strokecolor="#44546a">
                                    <v:stroke joinstyle="round"/>
                                    <v:textbox inset="1.50411mm,.75203mm,1.50411mm,.75203mm"/>
                                  </v:rect>
                                  <v:rect id="Rectangle 1497" o:spid="_x0000_s2533" style="position:absolute;left:7664;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" strokecolor="#44546a">
                                    <v:stroke joinstyle="round"/>
                                    <v:textbox inset="1.50411mm,.75203mm,1.50411mm,.75203mm"/>
                                  </v:rect>
                                  <v:rect id="Rectangle 1509" o:spid="_x0000_s2534" style="position:absolute;left:8615;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" strokecolor="#44546a">
                                    <v:stroke joinstyle="round"/>
                                    <v:textbox inset="1.50411mm,.75203mm,1.50411mm,.75203mm"/>
                                  </v:rect>
                                  <v:rect id="Rectangle 1521" o:spid="_x0000_s2535" style="position:absolute;left:9566;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" strokecolor="#44546a">
                                    <v:stroke joinstyle="round"/>
                                    <v:textbox inset="1.50411mm,.75203mm,1.50411mm,.75203mm"/>
                                  </v:rect>
                                  <v:rect id="Rectangle 1533" o:spid="_x0000_s2536" style="position:absolute;left:10518;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" strokecolor="#44546a">
                                    <v:stroke joinstyle="round"/>
                                    <v:textbox inset="1.50411mm,.75203mm,1.50411mm,.75203mm"/>
                                  </v:rect>
                                  <v:rect id="Rectangle 1545" o:spid="_x0000_s2537" style="position:absolute;left:11469;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" strokecolor="#44546a">
                                    <v:stroke joinstyle="round"/>
                                    <v:textbox inset="1.50411mm,.75203mm,1.50411mm,.75203mm"/>
                                  </v:rect>
                                  <v:rect id="Rectangle 1557" o:spid="_x0000_s2538" style="position:absolute;left:12421;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" strokecolor="#44546a">
                                    <v:stroke joinstyle="round"/>
                                    <v:textbox inset="1.50411mm,.75203mm,1.50411mm,.75203mm"/>
                                  </v:rect>
                                </v:group>
                                <v:group id="Group 4086" o:spid="_x0000_s2539" style="position:absolute;top:2801;width:13359;height:1413" coordsize="13359,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">
                                  <v:rect id="Rectangle 1402" o:spid="_x0000_s2540" style="position:absolute;width:946;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" fillcolor="#c4bc96 [2414]" strokecolor="#44546a">
                                    <v:stroke joinstyle="round"/>
                                    <v:textbox inset="1.50411mm,.75203mm,1.50411mm,.75203mm"/>
                                  </v:rect>
                                  <v:rect id="Rectangle 1414" o:spid="_x0000_s2541" style="position:absolute;left:951;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" fillcolor="#c4bc96 [2414]" strokecolor="#44546a">
                                    <v:stroke joinstyle="round"/>
                                    <v:textbox inset="1.50411mm,.75203mm,1.50411mm,.75203mm"/>
                                  </v:rect>
                                  <v:rect id="Rectangle 1426" o:spid="_x0000_s2542" style="position:absolute;left:1902;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" fillcolor="#d8d8d8 [2732]" strokecolor="#44546a">
                                    <v:stroke joinstyle="round"/>
                                    <v:textbox inset="1.50411mm,.75203mm,1.50411mm,.75203mm"/>
                                  </v:rect>
                                  <v:rect id="Rectangle 1438" o:spid="_x0000_s2543" style="position:absolute;left:2907;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" fillcolor="#d8d8d8 [2732]" strokecolor="#44546a">
                                    <v:stroke joinstyle="round"/>
                                    <v:textbox inset="1.50411mm,.75203mm,1.50411mm,.75203mm"/>
                                  </v:rect>
                                  <v:rect id="Rectangle 1462" o:spid="_x0000_s2544" style="position:absolute;left:4809;width:93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" fillcolor="#d8d8d8 [2732]" strokecolor="#44546a">
                                    <v:stroke joinstyle="round"/>
                                    <v:textbox inset="1.50411mm,.75203mm,1.50411mm,.75203mm"/>
                                  </v:rect>
                                  <v:rect id="Rectangle 1474" o:spid="_x0000_s2545" style="position:absolute;left:5761;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" fillcolor="#d8d8d8 [2732]" strokecolor="#44546a">
                                    <v:stroke joinstyle="round"/>
                                    <v:textbox inset="1.50411mm,.75203mm,1.50411mm,.75203mm"/>
                                  </v:rect>
                                  <v:rect id="Rectangle 1486" o:spid="_x0000_s2546" style="position:absolute;left:6712;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" fillcolor="#d8d8d8 [2732]" strokecolor="#44546a">
                                    <v:stroke joinstyle="round"/>
                                    <v:textbox inset="1.50411mm,.75203mm,1.50411mm,.75203mm"/>
                                  </v:rect>
                                  <v:rect id="Rectangle 1498" o:spid="_x0000_s2547" style="position:absolute;left:7664;width:941;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" fillcolor="#d8d8d8 [2732]" strokecolor="#44546a">
                                    <v:stroke joinstyle="round"/>
                                    <v:textbox inset="1.50411mm,.75203mm,1.50411mm,.75203mm"/>
                                  </v:rect>
                                  <v:rect id="Rectangle 1510" o:spid="_x0000_s2548" style="position:absolute;left:8615;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" fillcolor="#d8d8d8 [2732]" strokecolor="#44546a">
                                    <v:stroke joinstyle="round"/>
                                    <v:textbox inset="1.50411mm,.75203mm,1.50411mm,.75203mm"/>
                                  </v:rect>
                                  <v:rect id="Rectangle 1522" o:spid="_x0000_s2549" style="position:absolute;left:9566;width:93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" fillcolor="#d8d8d8 [2732]" strokecolor="#44546a">
                                    <v:stroke joinstyle="round"/>
                                    <v:textbox inset="1.50411mm,.75203mm,1.50411mm,.75203mm"/>
                                  </v:rect>
                                  <v:rect id="Rectangle 1534" o:spid="_x0000_s2550" style="position:absolute;left:10518;width:93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" fillcolor="#d8d8d8 [2732]" strokecolor="#44546a">
                                    <v:stroke joinstyle="round"/>
                                    <v:textbox inset="1.50411mm,.75203mm,1.50411mm,.75203mm"/>
                                  </v:rect>
                                  <v:rect id="Rectangle 1546" o:spid="_x0000_s2551" style="position:absolute;left:11469;width:94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" fillcolor="#d8d8d8 [2732]" strokecolor="#44546a">
                                    <v:stroke joinstyle="round"/>
                                    <v:textbox inset="1.50411mm,.75203mm,1.50411mm,.75203mm"/>
                                  </v:rect>
                                  <v:rect id="Rectangle 1558" o:spid="_x0000_s2552" style="position:absolute;left:12421;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" fillcolor="#d8d8d8 [2732]" strokecolor="#44546a">
                                    <v:stroke joinstyle="round"/>
                                    <v:textbox inset="1.50411mm,.75203mm,1.50411mm,.75203mm"/>
                                  </v:rect>
                                </v:group>
                                <v:group id="Group 4100" o:spid="_x0000_s2553" style="position:absolute;top:4228;width:13355;height:1413" coordsize="13355,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">
                                  <v:rect id="Rectangle 1403" o:spid="_x0000_s2554" style="position:absolute;width:942;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" fillcolor="#c4bc96 [2414]" strokecolor="#44546a">
                                    <v:stroke joinstyle="round"/>
                                    <v:textbox inset="1.50411mm,.75203mm,1.50411mm,.75203mm"/>
                                  </v:rect>
                                  <v:rect id="Rectangle 1415" o:spid="_x0000_s2555" style="position:absolute;left:951;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" fillcolor="#c4bc96 [2414]" strokecolor="#44546a">
                                    <v:stroke joinstyle="round"/>
                                    <v:textbox inset="1.50411mm,.75203mm,1.50411mm,.75203mm"/>
                                  </v:rect>
                                  <v:rect id="Rectangle 1427" o:spid="_x0000_s2556" style="position:absolute;left:1902;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" fillcolor="#d8d8d8 [2732]" strokecolor="#44546a">
                                    <v:stroke joinstyle="round"/>
                                    <v:textbox inset="1.50411mm,.75203mm,1.50411mm,.75203mm"/>
                                  </v:rect>
                                  <v:rect id="Rectangle 1439" o:spid="_x0000_s2557" style="position:absolute;left:2907;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" strokecolor="#44546a">
                                    <v:stroke joinstyle="round"/>
                                    <v:textbox inset="1.50411mm,.75203mm,1.50411mm,.75203mm"/>
                                  </v:rect>
                                  <v:rect id="Rectangle 1451" o:spid="_x0000_s2558" style="position:absolute;left:3858;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" strokecolor="#44546a">
                                    <v:stroke joinstyle="round"/>
                                    <v:textbox inset="1.50411mm,.75203mm,1.50411mm,.75203mm"/>
                                  </v:rect>
                                  <v:rect id="Rectangle 1463" o:spid="_x0000_s2559" style="position:absolute;left:4809;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" strokecolor="#44546a">
                                    <v:stroke joinstyle="round"/>
                                    <v:textbox inset="1.50411mm,.75203mm,1.50411mm,.75203mm"/>
                                  </v:rect>
                                  <v:rect id="Rectangle 1475" o:spid="_x0000_s2560" style="position:absolute;left:5761;width:93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" strokecolor="#44546a">
                                    <v:stroke joinstyle="round"/>
                                    <v:textbox inset="1.50411mm,.75203mm,1.50411mm,.75203mm"/>
                                  </v:rect>
                                  <v:rect id="Rectangle 1487" o:spid="_x0000_s2561" style="position:absolute;left:6712;width:931;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" strokecolor="#44546a">
                                    <v:stroke joinstyle="round"/>
                                    <v:textbox inset="1.50411mm,.75203mm,1.50411mm,.75203mm"/>
                                  </v:rect>
                                  <v:rect id="Rectangle 1499" o:spid="_x0000_s2562" style="position:absolute;left:766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" strokecolor="#44546a">
                                    <v:stroke joinstyle="round"/>
                                    <v:textbox inset="1.50411mm,.75203mm,1.50411mm,.75203mm"/>
                                  </v:rect>
                                  <v:rect id="Rectangle 1511" o:spid="_x0000_s2563" style="position:absolute;left:8615;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" strokecolor="#44546a">
                                    <v:stroke joinstyle="round"/>
                                    <v:textbox inset="1.50411mm,.75203mm,1.50411mm,.75203mm"/>
                                  </v:rect>
                                  <v:rect id="Rectangle 1523" o:spid="_x0000_s2564" style="position:absolute;left:9566;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" strokecolor="#44546a">
                                    <v:stroke joinstyle="round"/>
                                    <v:textbox inset="1.50411mm,.75203mm,1.50411mm,.75203mm"/>
                                  </v:rect>
                                  <v:rect id="Rectangle 1535" o:spid="_x0000_s2565" style="position:absolute;left:10518;width:92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" strokecolor="#44546a">
                                    <v:stroke joinstyle="round"/>
                                    <v:textbox inset="1.50411mm,.75203mm,1.50411mm,.75203mm"/>
                                  </v:rect>
                                  <v:rect id="Rectangle 1547" o:spid="_x0000_s2566" style="position:absolute;left:11469;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" strokecolor="#44546a">
                                    <v:stroke joinstyle="round"/>
                                    <v:textbox inset="1.50411mm,.75203mm,1.50411mm,.75203mm"/>
                                  </v:rect>
                                  <v:rect id="Rectangle 1559" o:spid="_x0000_s2567" style="position:absolute;left:12421;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" strokecolor="#44546a">
                                    <v:stroke joinstyle="round"/>
                                    <v:textbox inset="1.50411mm,.75203mm,1.50411mm,.75203mm"/>
                                  </v:rect>
                                </v:group>
                                <v:group id="Group 4115" o:spid="_x0000_s2568" style="position:absolute;top:5602;width:13359;height:1413" coordsize="13359,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">
                                  <v:rect id="Rectangle 1404" o:spid="_x0000_s2569" style="position:absolute;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" fillcolor="#c4bc96 [2414]" strokecolor="#44546a">
                                    <v:stroke joinstyle="round"/>
                                    <v:textbox inset="1.50411mm,.75203mm,1.50411mm,.75203mm"/>
                                  </v:rect>
                                  <v:rect id="Rectangle 1416" o:spid="_x0000_s2570" style="position:absolute;left:951;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" fillcolor="#c4bc96 [2414]" strokecolor="#44546a">
                                    <v:stroke joinstyle="round"/>
                                    <v:textbox inset="1.50411mm,.75203mm,1.50411mm,.75203mm"/>
                                  </v:rect>
                                  <v:rect id="Rectangle 1428" o:spid="_x0000_s2571" style="position:absolute;left:1902;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" fillcolor="#44546a" strokecolor="#44546a">
                                    <v:stroke joinstyle="round"/>
                                    <v:textbox inset="1.50411mm,.75203mm,1.50411mm,.75203mm"/>
                                  </v:rect>
                                  <v:rect id="Rectangle 1440" o:spid="_x0000_s2572" style="position:absolute;left:2907;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" strokecolor="#44546a">
                                    <v:stroke joinstyle="round"/>
                                    <v:textbox inset="1.50411mm,.75203mm,1.50411mm,.75203mm"/>
                                  </v:rect>
                                  <v:rect id="Rectangle 1452" o:spid="_x0000_s2573" style="position:absolute;left:3858;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" strokecolor="#44546a">
                                    <v:stroke joinstyle="round"/>
                                    <v:textbox inset="1.50411mm,.75203mm,1.50411mm,.75203mm"/>
                                  </v:rect>
                                  <v:rect id="Rectangle 1464" o:spid="_x0000_s2574" style="position:absolute;left:4809;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" strokecolor="#44546a">
                                    <v:stroke joinstyle="round"/>
                                    <v:textbox inset="1.50411mm,.75203mm,1.50411mm,.75203mm"/>
                                  </v:rect>
                                  <v:rect id="Rectangle 1476" o:spid="_x0000_s2575" style="position:absolute;left:5761;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" strokecolor="#44546a">
                                    <v:stroke joinstyle="round"/>
                                    <v:textbox inset="1.50411mm,.75203mm,1.50411mm,.75203mm"/>
                                  </v:rect>
                                  <v:rect id="Rectangle 1488" o:spid="_x0000_s2576" style="position:absolute;left:6712;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" strokecolor="#44546a">
                                    <v:stroke joinstyle="round"/>
                                    <v:textbox inset="1.50411mm,.75203mm,1.50411mm,.75203mm"/>
                                  </v:rect>
                                  <v:rect id="Rectangle 1500" o:spid="_x0000_s2577" style="position:absolute;left:7664;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" strokecolor="#44546a">
                                    <v:stroke joinstyle="round"/>
                                    <v:textbox inset="1.50411mm,.75203mm,1.50411mm,.75203mm"/>
                                  </v:rect>
                                  <v:rect id="Rectangle 1512" o:spid="_x0000_s2578" style="position:absolute;left:8615;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" strokecolor="#44546a">
                                    <v:stroke joinstyle="round"/>
                                    <v:textbox inset="1.50411mm,.75203mm,1.50411mm,.75203mm"/>
                                  </v:rect>
                                  <v:rect id="Rectangle 1524" o:spid="_x0000_s2579" style="position:absolute;left:9566;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" strokecolor="#44546a">
                                    <v:stroke joinstyle="round"/>
                                    <v:textbox inset="1.50411mm,.75203mm,1.50411mm,.75203mm"/>
                                  </v:rect>
                                  <v:rect id="Rectangle 1536" o:spid="_x0000_s2580" style="position:absolute;left:10518;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" strokecolor="#44546a">
                                    <v:stroke joinstyle="round"/>
                                    <v:textbox inset="1.50411mm,.75203mm,1.50411mm,.75203mm"/>
                                  </v:rect>
                                  <v:rect id="Rectangle 1548" o:spid="_x0000_s2581" style="position:absolute;left:11469;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" strokecolor="#44546a">
                                    <v:stroke joinstyle="round"/>
                                    <v:textbox inset="1.50411mm,.75203mm,1.50411mm,.75203mm"/>
                                  </v:rect>
                                  <v:rect id="Rectangle 1560" o:spid="_x0000_s2582" style="position:absolute;left:12421;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" strokecolor="#44546a">
                                    <v:stroke joinstyle="round"/>
                                    <v:textbox inset="1.50411mm,.75203mm,1.50411mm,.75203mm"/>
                                  </v:rect>
                                </v:group>
                                <v:group id="Group 4130" o:spid="_x0000_s2583" style="position:absolute;top:6976;width:13355;height:1414" coordsize="13355,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">
                                  <v:rect id="Rectangle 1405" o:spid="_x0000_s2584" style="position:absolute;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" fillcolor="#c4bc96 [2414]" strokecolor="#44546a">
                                    <v:stroke joinstyle="round"/>
                                    <v:textbox inset="1.50411mm,.75203mm,1.50411mm,.75203mm"/>
                                  </v:rect>
                                  <v:rect id="Rectangle 1417" o:spid="_x0000_s2585" style="position:absolute;left:100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" fillcolor="#c4bc96 [2414]" strokecolor="#44546a">
                                    <v:stroke joinstyle="round"/>
                                    <v:textbox inset="1.50411mm,.75203mm,1.50411mm,.75203mm"/>
                                  </v:rect>
                                  <v:rect id="Rectangle 1429" o:spid="_x0000_s2586" style="position:absolute;left:1955;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" fillcolor="#d8d8d8 [2732]" strokecolor="#44546a">
                                    <v:stroke joinstyle="round"/>
                                    <v:textbox inset="1.50411mm,.75203mm,1.50411mm,.75203mm"/>
                                  </v:rect>
                                  <v:rect id="Rectangle 1441" o:spid="_x0000_s2587" style="position:absolute;left:2907;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" strokecolor="#44546a">
                                    <v:stroke joinstyle="round"/>
                                    <v:textbox inset="1.50411mm,.75203mm,1.50411mm,.75203mm"/>
                                  </v:rect>
                                  <v:rect id="Rectangle 1453" o:spid="_x0000_s2588" style="position:absolute;left:3858;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" strokecolor="#44546a">
                                    <v:stroke joinstyle="round"/>
                                    <v:textbox inset="1.50411mm,.75203mm,1.50411mm,.75203mm"/>
                                  </v:rect>
                                  <v:rect id="Rectangle 1465" o:spid="_x0000_s2589" style="position:absolute;left:4809;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" strokecolor="#44546a">
                                    <v:stroke joinstyle="round"/>
                                    <v:textbox inset="1.50411mm,.75203mm,1.50411mm,.75203mm"/>
                                  </v:rect>
                                  <v:rect id="Rectangle 1477" o:spid="_x0000_s2590" style="position:absolute;left:5761;width:93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" strokecolor="#44546a">
                                    <v:stroke joinstyle="round"/>
                                    <v:textbox inset="1.50411mm,.75203mm,1.50411mm,.75203mm"/>
                                  </v:rect>
                                  <v:rect id="Rectangle 1489" o:spid="_x0000_s2591" style="position:absolute;left:6712;width:931;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" strokecolor="#44546a">
                                    <v:stroke joinstyle="round"/>
                                    <v:textbox inset="1.50411mm,.75203mm,1.50411mm,.75203mm"/>
                                  </v:rect>
                                  <v:rect id="Rectangle 1501" o:spid="_x0000_s2592" style="position:absolute;left:766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" strokecolor="#44546a">
                                    <v:stroke joinstyle="round"/>
                                    <v:textbox inset="1.50411mm,.75203mm,1.50411mm,.75203mm"/>
                                  </v:rect>
                                  <v:rect id="Rectangle 1513" o:spid="_x0000_s2593" style="position:absolute;left:8615;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" strokecolor="#44546a">
                                    <v:stroke joinstyle="round"/>
                                    <v:textbox inset="1.50411mm,.75203mm,1.50411mm,.75203mm"/>
                                  </v:rect>
                                  <v:rect id="Rectangle 1525" o:spid="_x0000_s2594" style="position:absolute;left:9566;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" strokecolor="#44546a">
                                    <v:stroke joinstyle="round"/>
                                    <v:textbox inset="1.50411mm,.75203mm,1.50411mm,.75203mm"/>
                                  </v:rect>
                                  <v:rect id="Rectangle 1537" o:spid="_x0000_s2595" style="position:absolute;left:10518;width:92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" strokecolor="#44546a">
                                    <v:stroke joinstyle="round"/>
                                    <v:textbox inset="1.50411mm,.75203mm,1.50411mm,.75203mm"/>
                                  </v:rect>
                                  <v:rect id="Rectangle 1549" o:spid="_x0000_s2596" style="position:absolute;left:11469;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" strokecolor="#44546a">
                                    <v:stroke joinstyle="round"/>
                                    <v:textbox inset="1.50411mm,.75203mm,1.50411mm,.75203mm"/>
                                  </v:rect>
                                  <v:rect id="Rectangle 1561" o:spid="_x0000_s2597" style="position:absolute;left:12421;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" strokecolor="#44546a">
                                    <v:stroke joinstyle="round"/>
                                    <v:textbox inset="1.50411mm,.75203mm,1.50411mm,.75203mm"/>
                                  </v:rect>
                                </v:group>
                                <v:group id="Group 4145" o:spid="_x0000_s2598" style="position:absolute;top:8404;width:13359;height:1413" coordsize="13359,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">
                                  <v:rect id="Rectangle 1406" o:spid="_x0000_s2599" style="position:absolute;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" fillcolor="#c4bc96 [2414]" strokecolor="#44546a">
                                    <v:stroke joinstyle="round"/>
                                    <v:textbox inset="1.50411mm,.75203mm,1.50411mm,.75203mm"/>
                                  </v:rect>
                                  <v:rect id="Rectangle 1418" o:spid="_x0000_s2600" style="position:absolute;left:1004;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" fillcolor="#c4bc96 [2414]" strokecolor="#44546a">
                                    <v:stroke joinstyle="round"/>
                                    <v:textbox inset="1.50411mm,.75203mm,1.50411mm,.75203mm"/>
                                  </v:rect>
                                  <v:rect id="Rectangle 1430" o:spid="_x0000_s2601" style="position:absolute;left:1955;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" fillcolor="#d8d8d8 [2732]" strokecolor="#44546a">
                                    <v:stroke joinstyle="round"/>
                                    <v:textbox inset="1.50411mm,.75203mm,1.50411mm,.75203mm"/>
                                  </v:rect>
                                  <v:rect id="Rectangle 1442" o:spid="_x0000_s2602" style="position:absolute;left:2907;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" fillcolor="white [3212]" strokecolor="#44546a">
                                    <v:stroke joinstyle="round"/>
                                    <v:textbox inset="1.50411mm,.75203mm,1.50411mm,.75203mm"/>
                                  </v:rect>
                                  <v:rect id="Rectangle 1454" o:spid="_x0000_s2603" style="position:absolute;left:3858;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" fillcolor="white [3212]" strokecolor="#44546a">
                                    <v:stroke joinstyle="round"/>
                                    <v:textbox inset="1.50411mm,.75203mm,1.50411mm,.75203mm"/>
                                  </v:rect>
                                  <v:rect id="Rectangle 1466" o:spid="_x0000_s2604" style="position:absolute;left:4809;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" fillcolor="white [3212]" strokecolor="#44546a">
                                    <v:stroke joinstyle="round"/>
                                    <v:textbox inset="1.50411mm,.75203mm,1.50411mm,.75203mm"/>
                                  </v:rect>
                                  <v:rect id="Rectangle 1478" o:spid="_x0000_s2605" style="position:absolute;left:5761;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" fillcolor="white [3212]" strokecolor="#44546a">
                                    <v:stroke joinstyle="round"/>
                                    <v:textbox inset="1.50411mm,.75203mm,1.50411mm,.75203mm"/>
                                  </v:rect>
                                  <v:rect id="Rectangle 1490" o:spid="_x0000_s2606" style="position:absolute;left:6712;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" fillcolor="white [3212]" strokecolor="#44546a">
                                    <v:stroke joinstyle="round"/>
                                    <v:textbox inset="1.50411mm,.75203mm,1.50411mm,.75203mm"/>
                                  </v:rect>
                                  <v:rect id="Rectangle 1502" o:spid="_x0000_s2607" style="position:absolute;left:7664;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" fillcolor="white [3212]" strokecolor="#44546a">
                                    <v:stroke joinstyle="round"/>
                                    <v:textbox inset="1.50411mm,.75203mm,1.50411mm,.75203mm"/>
                                  </v:rect>
                                  <v:rect id="Rectangle 1514" o:spid="_x0000_s2608" style="position:absolute;left:8615;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" fillcolor="white [3212]" strokecolor="#44546a">
                                    <v:stroke joinstyle="round"/>
                                    <v:textbox inset="1.50411mm,.75203mm,1.50411mm,.75203mm"/>
                                  </v:rect>
                                  <v:rect id="Rectangle 1526" o:spid="_x0000_s2609" style="position:absolute;left:9566;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" fillcolor="white [3212]" strokecolor="#44546a">
                                    <v:stroke joinstyle="round"/>
                                    <v:textbox inset="1.50411mm,.75203mm,1.50411mm,.75203mm"/>
                                  </v:rect>
                                  <v:rect id="Rectangle 1538" o:spid="_x0000_s2610" style="position:absolute;left:10518;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" fillcolor="white [3212]" strokecolor="#44546a">
                                    <v:stroke joinstyle="round"/>
                                    <v:textbox inset="1.50411mm,.75203mm,1.50411mm,.75203mm"/>
                                  </v:rect>
                                  <v:rect id="Rectangle 1550" o:spid="_x0000_s2611" style="position:absolute;left:11469;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" fillcolor="white [3212]" strokecolor="#44546a">
                                    <v:stroke joinstyle="round"/>
                                    <v:textbox inset="1.50411mm,.75203mm,1.50411mm,.75203mm"/>
                                  </v:rect>
                                  <v:rect id="Rectangle 1562" o:spid="_x0000_s2612" style="position:absolute;left:12421;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" fillcolor="white [3212]" strokecolor="#44546a">
                                    <v:stroke joinstyle="round"/>
                                    <v:textbox inset="1.50411mm,.75203mm,1.50411mm,.75203mm"/>
                                  </v:rect>
                                </v:group>
                                <v:group id="Group 4160" o:spid="_x0000_s2613" style="position:absolute;top:9831;width:13355;height:1413" coordsize="13355,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">
                                  <v:rect id="Rectangle 1407" o:spid="_x0000_s2614" style="position:absolute;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" fillcolor="#c4bc96 [2414]" strokecolor="#44546a">
                                    <v:stroke joinstyle="round"/>
                                    <v:textbox inset="1.50411mm,.75203mm,1.50411mm,.75203mm"/>
                                  </v:rect>
                                  <v:rect id="Rectangle 1419" o:spid="_x0000_s2615" style="position:absolute;left:100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" fillcolor="#c4bc96 [2414]" strokecolor="#44546a">
                                    <v:stroke joinstyle="round"/>
                                    <v:textbox inset="1.50411mm,.75203mm,1.50411mm,.75203mm"/>
                                  </v:rect>
                                  <v:rect id="Rectangle 1431" o:spid="_x0000_s2616" style="position:absolute;left:1955;width:93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" fillcolor="#d8d8d8 [2732]" strokecolor="#44546a">
                                    <v:stroke joinstyle="round"/>
                                    <v:textbox inset="1.50411mm,.75203mm,1.50411mm,.75203mm"/>
                                  </v:rect>
                                  <v:rect id="Rectangle 1443" o:spid="_x0000_s2617" style="position:absolute;left:2907;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" strokecolor="#44546a">
                                    <v:stroke joinstyle="round"/>
                                    <v:textbox inset="1.50411mm,.75203mm,1.50411mm,.75203mm"/>
                                  </v:rect>
                                  <v:rect id="Rectangle 1455" o:spid="_x0000_s2618" style="position:absolute;left:3858;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" strokecolor="#44546a">
                                    <v:stroke joinstyle="round"/>
                                    <v:textbox inset="1.50411mm,.75203mm,1.50411mm,.75203mm"/>
                                  </v:rect>
                                  <v:rect id="Rectangle 1467" o:spid="_x0000_s2619" style="position:absolute;left:4809;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" strokecolor="#44546a">
                                    <v:stroke joinstyle="round"/>
                                    <v:textbox inset="1.50411mm,.75203mm,1.50411mm,.75203mm"/>
                                  </v:rect>
                                  <v:rect id="Rectangle 1479" o:spid="_x0000_s2620" style="position:absolute;left:5761;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" strokecolor="#44546a">
                                    <v:stroke joinstyle="round"/>
                                    <v:textbox inset="1.50411mm,.75203mm,1.50411mm,.75203mm"/>
                                  </v:rect>
                                  <v:rect id="Rectangle 1491" o:spid="_x0000_s2621" style="position:absolute;left:6712;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" strokecolor="#44546a">
                                    <v:stroke joinstyle="round"/>
                                    <v:textbox inset="1.50411mm,.75203mm,1.50411mm,.75203mm"/>
                                  </v:rect>
                                  <v:rect id="Rectangle 1503" o:spid="_x0000_s2622" style="position:absolute;left:766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" strokecolor="#44546a">
                                    <v:stroke joinstyle="round"/>
                                    <v:textbox inset="1.50411mm,.75203mm,1.50411mm,.75203mm"/>
                                  </v:rect>
                                  <v:rect id="Rectangle 1515" o:spid="_x0000_s2623" style="position:absolute;left:8615;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" strokecolor="#44546a">
                                    <v:stroke joinstyle="round"/>
                                    <v:textbox inset="1.50411mm,.75203mm,1.50411mm,.75203mm"/>
                                  </v:rect>
                                  <v:rect id="Rectangle 1527" o:spid="_x0000_s2624" style="position:absolute;left:9566;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" strokecolor="#44546a">
                                    <v:stroke joinstyle="round"/>
                                    <v:textbox inset="1.50411mm,.75203mm,1.50411mm,.75203mm"/>
                                  </v:rect>
                                  <v:rect id="Rectangle 1539" o:spid="_x0000_s2625" style="position:absolute;left:10518;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" strokecolor="#44546a">
                                    <v:stroke joinstyle="round"/>
                                    <v:textbox inset="1.50411mm,.75203mm,1.50411mm,.75203mm"/>
                                  </v:rect>
                                  <v:rect id="Rectangle 1551" o:spid="_x0000_s2626" style="position:absolute;left:11469;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" strokecolor="#44546a">
                                    <v:stroke joinstyle="round"/>
                                    <v:textbox inset="1.50411mm,.75203mm,1.50411mm,.75203mm"/>
                                  </v:rect>
                                  <v:rect id="Rectangle 1563" o:spid="_x0000_s2627" style="position:absolute;left:12421;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" strokecolor="#44546a">
                                    <v:stroke joinstyle="round"/>
                                    <v:textbox inset="1.50411mm,.75203mm,1.50411mm,.75203mm"/>
                                  </v:rect>
                                </v:group>
                                <v:group id="Group 4175" o:spid="_x0000_s2628" style="position:absolute;top:11258;width:13355;height:1413" coordsize="13355,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">
                                  <v:rect id="Rectangle 1408" o:spid="_x0000_s2629" style="position:absolute;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" fillcolor="#c4bc96 [2414]" strokecolor="#44546a">
                                    <v:stroke joinstyle="round"/>
                                    <v:textbox inset="1.50411mm,.75203mm,1.50411mm,.75203mm"/>
                                  </v:rect>
                                  <v:rect id="Rectangle 1420" o:spid="_x0000_s2630" style="position:absolute;left:100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" fillcolor="#c4bc96 [2414]" strokecolor="#44546a">
                                    <v:stroke joinstyle="round"/>
                                    <v:textbox inset="1.50411mm,.75203mm,1.50411mm,.75203mm"/>
                                  </v:rect>
                                  <v:rect id="Rectangle 1432" o:spid="_x0000_s2631" style="position:absolute;left:1955;width:93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" fillcolor="#44546a" strokecolor="#44546a">
                                    <v:stroke joinstyle="round"/>
                                    <v:textbox inset="1.50411mm,.75203mm,1.50411mm,.75203mm"/>
                                  </v:rect>
                                  <v:rect id="Rectangle 1444" o:spid="_x0000_s2632" style="position:absolute;left:2907;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" strokecolor="#44546a">
                                    <v:stroke joinstyle="round"/>
                                    <v:textbox inset="1.50411mm,.75203mm,1.50411mm,.75203mm"/>
                                  </v:rect>
                                  <v:rect id="Rectangle 1456" o:spid="_x0000_s2633" style="position:absolute;left:3858;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" strokecolor="#44546a">
                                    <v:stroke joinstyle="round"/>
                                    <v:textbox inset="1.50411mm,.75203mm,1.50411mm,.75203mm"/>
                                  </v:rect>
                                  <v:rect id="Rectangle 1468" o:spid="_x0000_s2634" style="position:absolute;left:4809;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" strokecolor="#44546a">
                                    <v:stroke joinstyle="round"/>
                                    <v:textbox inset="1.50411mm,.75203mm,1.50411mm,.75203mm"/>
                                  </v:rect>
                                  <v:rect id="Rectangle 1480" o:spid="_x0000_s2635" style="position:absolute;left:5761;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" strokecolor="#44546a">
                                    <v:stroke joinstyle="round"/>
                                    <v:textbox inset="1.50411mm,.75203mm,1.50411mm,.75203mm"/>
                                  </v:rect>
                                  <v:rect id="Rectangle 1492" o:spid="_x0000_s2636" style="position:absolute;left:6712;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" strokecolor="#44546a">
                                    <v:stroke joinstyle="round"/>
                                    <v:textbox inset="1.50411mm,.75203mm,1.50411mm,.75203mm"/>
                                  </v:rect>
                                  <v:rect id="Rectangle 1504" o:spid="_x0000_s2637" style="position:absolute;left:766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" strokecolor="#44546a">
                                    <v:stroke joinstyle="round"/>
                                    <v:textbox inset="1.50411mm,.75203mm,1.50411mm,.75203mm"/>
                                  </v:rect>
                                  <v:rect id="Rectangle 1516" o:spid="_x0000_s2638" style="position:absolute;left:8615;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" strokecolor="#44546a">
                                    <v:stroke joinstyle="round"/>
                                    <v:textbox inset="1.50411mm,.75203mm,1.50411mm,.75203mm"/>
                                  </v:rect>
                                  <v:rect id="Rectangle 1528" o:spid="_x0000_s2639" style="position:absolute;left:9566;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" strokecolor="#44546a">
                                    <v:stroke joinstyle="round"/>
                                    <v:textbox inset="1.50411mm,.75203mm,1.50411mm,.75203mm"/>
                                  </v:rect>
                                  <v:rect id="Rectangle 1540" o:spid="_x0000_s2640" style="position:absolute;left:10518;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" strokecolor="#44546a">
                                    <v:stroke joinstyle="round"/>
                                    <v:textbox inset="1.50411mm,.75203mm,1.50411mm,.75203mm"/>
                                  </v:rect>
                                  <v:rect id="Rectangle 1552" o:spid="_x0000_s2641" style="position:absolute;left:11469;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" strokecolor="#44546a">
                                    <v:stroke joinstyle="round"/>
                                    <v:textbox inset="1.50411mm,.75203mm,1.50411mm,.75203mm"/>
                                  </v:rect>
                                  <v:rect id="Rectangle 1564" o:spid="_x0000_s2642" style="position:absolute;left:12421;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" strokecolor="#44546a">
                                    <v:stroke joinstyle="round"/>
                                    <v:textbox inset="1.50411mm,.75203mm,1.50411mm,.75203mm"/>
                                  </v:rect>
                                </v:group>
                                <v:group id="Group 4190" o:spid="_x0000_s2643" style="position:absolute;top:12632;width:13351;height:1413" coordsize="13351,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">
                                  <v:rect id="Rectangle 1409" o:spid="_x0000_s2644" style="position:absolute;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" fillcolor="#c4bc96 [2414]" strokecolor="#44546a">
                                    <v:stroke joinstyle="round"/>
                                    <v:textbox inset="1.50411mm,.75203mm,1.50411mm,.75203mm"/>
                                  </v:rect>
                                  <v:rect id="Rectangle 1421" o:spid="_x0000_s2645" style="position:absolute;left:1004;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" fillcolor="#c4bc96 [2414]" strokecolor="#44546a">
                                    <v:stroke joinstyle="round"/>
                                    <v:textbox inset="1.50411mm,.75203mm,1.50411mm,.75203mm"/>
                                  </v:rect>
                                  <v:rect id="Rectangle 1433" o:spid="_x0000_s2646" style="position:absolute;left:1955;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" fillcolor="#d8d8d8 [2732]" strokecolor="#44546a">
                                    <v:stroke joinstyle="round"/>
                                    <v:textbox inset="1.50411mm,.75203mm,1.50411mm,.75203mm"/>
                                  </v:rect>
                                  <v:rect id="Rectangle 1445" o:spid="_x0000_s2647" style="position:absolute;left:2907;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" strokecolor="#44546a">
                                    <v:stroke joinstyle="round"/>
                                    <v:textbox inset="1.50411mm,.75203mm,1.50411mm,.75203mm"/>
                                  </v:rect>
                                  <v:rect id="Rectangle 1457" o:spid="_x0000_s2648" style="position:absolute;left:3858;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" strokecolor="#44546a">
                                    <v:stroke joinstyle="round"/>
                                    <v:textbox inset="1.50411mm,.75203mm,1.50411mm,.75203mm"/>
                                  </v:rect>
                                  <v:rect id="Rectangle 1469" o:spid="_x0000_s2649" style="position:absolute;left:4809;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" strokecolor="#44546a">
                                    <v:stroke joinstyle="round"/>
                                    <v:textbox inset="1.50411mm,.75203mm,1.50411mm,.75203mm"/>
                                  </v:rect>
                                  <v:rect id="Rectangle 1481" o:spid="_x0000_s2650" style="position:absolute;left:5761;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" strokecolor="#44546a">
                                    <v:stroke joinstyle="round"/>
                                    <v:textbox inset="1.50411mm,.75203mm,1.50411mm,.75203mm"/>
                                  </v:rect>
                                  <v:rect id="Rectangle 1493" o:spid="_x0000_s2651" style="position:absolute;left:6712;width:92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" strokecolor="#44546a">
                                    <v:stroke joinstyle="round"/>
                                    <v:textbox inset="1.50411mm,.75203mm,1.50411mm,.75203mm"/>
                                  </v:rect>
                                  <v:rect id="Rectangle 1505" o:spid="_x0000_s2652" style="position:absolute;left:7664;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" strokecolor="#44546a">
                                    <v:stroke joinstyle="round"/>
                                    <v:textbox inset="1.50411mm,.75203mm,1.50411mm,.75203mm"/>
                                  </v:rect>
                                  <v:rect id="Rectangle 1517" o:spid="_x0000_s2653" style="position:absolute;left:8615;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" strokecolor="#44546a">
                                    <v:stroke joinstyle="round"/>
                                    <v:textbox inset="1.50411mm,.75203mm,1.50411mm,.75203mm"/>
                                  </v:rect>
                                  <v:rect id="Rectangle 1529" o:spid="_x0000_s2654" style="position:absolute;left:9566;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" strokecolor="#44546a">
                                    <v:stroke joinstyle="round"/>
                                    <v:textbox inset="1.50411mm,.75203mm,1.50411mm,.75203mm"/>
                                  </v:rect>
                                  <v:rect id="Rectangle 1541" o:spid="_x0000_s2655" style="position:absolute;left:10571;width:92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" strokecolor="#44546a">
                                    <v:stroke joinstyle="round"/>
                                    <v:textbox inset="1.50411mm,.75203mm,1.50411mm,.75203mm"/>
                                  </v:rect>
                                  <v:rect id="Rectangle 1553" o:spid="_x0000_s2656" style="position:absolute;left:11469;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" strokecolor="#44546a">
                                    <v:stroke joinstyle="round"/>
                                    <v:textbox inset="1.50411mm,.75203mm,1.50411mm,.75203mm"/>
                                  </v:rect>
                                  <v:rect id="Rectangle 1565" o:spid="_x0000_s2657" style="position:absolute;left:12421;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" strokecolor="#44546a">
                                    <v:stroke joinstyle="round"/>
                                    <v:textbox inset="1.50411mm,.75203mm,1.50411mm,.75203mm"/>
                                  </v:rect>
                                </v:group>
                                <v:group id="Group 4205" o:spid="_x0000_s2658" style="position:absolute;top:14006;width:13355;height:1413" coordsize="13355,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">
                                  <v:rect id="Rectangle 1410" o:spid="_x0000_s2659" style="position:absolute;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" fillcolor="#c4bc96 [2414]" strokecolor="#44546a">
                                    <v:stroke joinstyle="round"/>
                                    <v:textbox inset="1.50411mm,.75203mm,1.50411mm,.75203mm"/>
                                  </v:rect>
                                  <v:rect id="Rectangle 1422" o:spid="_x0000_s2660" style="position:absolute;left:100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" fillcolor="#c4bc96 [2414]" strokecolor="#44546a">
                                    <v:stroke joinstyle="round"/>
                                    <v:textbox inset="1.50411mm,.75203mm,1.50411mm,.75203mm"/>
                                  </v:rect>
                                  <v:rect id="Rectangle 1446" o:spid="_x0000_s2661" style="position:absolute;left:2907;width:93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" strokecolor="#44546a">
                                    <v:stroke joinstyle="round"/>
                                    <v:textbox inset="1.50411mm,.75203mm,1.50411mm,.75203mm"/>
                                  </v:rect>
                                  <v:rect id="Rectangle 1458" o:spid="_x0000_s2662" style="position:absolute;left:3858;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" strokecolor="#44546a">
                                    <v:stroke joinstyle="round"/>
                                    <v:textbox inset="1.50411mm,.75203mm,1.50411mm,.75203mm"/>
                                  </v:rect>
                                  <v:rect id="Rectangle 1470" o:spid="_x0000_s2663" style="position:absolute;left:4809;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" strokecolor="#44546a">
                                    <v:stroke joinstyle="round"/>
                                    <v:textbox inset="1.50411mm,.75203mm,1.50411mm,.75203mm"/>
                                  </v:rect>
                                  <v:rect id="Rectangle 1482" o:spid="_x0000_s2664" style="position:absolute;left:5761;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" strokecolor="#44546a">
                                    <v:stroke joinstyle="round"/>
                                    <v:textbox inset="1.50411mm,.75203mm,1.50411mm,.75203mm"/>
                                  </v:rect>
                                  <v:rect id="Rectangle 1494" o:spid="_x0000_s2665" style="position:absolute;left:6712;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" strokecolor="#44546a">
                                    <v:stroke joinstyle="round"/>
                                    <v:textbox inset="1.50411mm,.75203mm,1.50411mm,.75203mm"/>
                                  </v:rect>
                                  <v:rect id="Rectangle 1506" o:spid="_x0000_s2666" style="position:absolute;left:766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" strokecolor="#44546a">
                                    <v:stroke joinstyle="round"/>
                                    <v:textbox inset="1.50411mm,.75203mm,1.50411mm,.75203mm"/>
                                  </v:rect>
                                  <v:rect id="Rectangle 1518" o:spid="_x0000_s2667" style="position:absolute;left:8615;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" strokecolor="#44546a">
                                    <v:stroke joinstyle="round"/>
                                    <v:textbox inset="1.50411mm,.75203mm,1.50411mm,.75203mm"/>
                                  </v:rect>
                                  <v:rect id="Rectangle 1530" o:spid="_x0000_s2668" style="position:absolute;left:9566;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" strokecolor="#44546a">
                                    <v:stroke joinstyle="round"/>
                                    <v:textbox inset="1.50411mm,.75203mm,1.50411mm,.75203mm"/>
                                  </v:rect>
                                  <v:rect id="Rectangle 1542" o:spid="_x0000_s2669" style="position:absolute;left:10571;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" strokecolor="#44546a">
                                    <v:stroke joinstyle="round"/>
                                    <v:textbox inset="1.50411mm,.75203mm,1.50411mm,.75203mm"/>
                                  </v:rect>
                                  <v:rect id="Rectangle 1554" o:spid="_x0000_s2670" style="position:absolute;left:11469;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" strokecolor="#44546a">
                                    <v:stroke joinstyle="round"/>
                                    <v:textbox inset="1.50411mm,.75203mm,1.50411mm,.75203mm"/>
                                  </v:rect>
                                  <v:rect id="Rectangle 1566" o:spid="_x0000_s2671" style="position:absolute;left:12421;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" strokecolor="#44546a">
                                    <v:stroke joinstyle="round"/>
                                    <v:textbox inset="1.50411mm,.75203mm,1.50411mm,.75203mm"/>
                                  </v:rect>
                                </v:group>
                                <v:group id="Group 4219" o:spid="_x0000_s2672" style="position:absolute;top:15433;width:13404;height:1414" coordsize="13404,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7/x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DqO3+H5JjwBuf4DAAD//wMAUEsBAi0AFAAGAAgAAAAhANvh9svuAAAAhQEAABMAAAAAAAAA&#10;AAAAAAAAAAAAAFtDb250ZW50X1R5cGVzXS54bWxQSwECLQAUAAYACAAAACEAWvQsW78AAAAVAQAA&#10;CwAAAAAAAAAAAAAAAAAfAQAAX3JlbHMvLnJlbHNQSwECLQAUAAYACAAAACEAXQO/8cYAAADdAAAA&#10;DwAAAAAAAAAAAAAAAAAHAgAAZHJzL2Rvd25yZXYueG1sUEsFBgAAAAADAAMAtwAAAPoCAAAAAA==&#10;">
                                  <v:rect id="Rectangle 1411" o:spid="_x0000_s2673" style="position:absolute;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" fillcolor="#c4bc96 [2414]" strokecolor="#44546a">
                                    <v:stroke joinstyle="round"/>
                                    <v:textbox inset="1.50411mm,.75203mm,1.50411mm,.75203mm"/>
                                  </v:rect>
                                  <v:rect id="Rectangle 1423" o:spid="_x0000_s2674" style="position:absolute;left:1004;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" fillcolor="#c4bc96 [2414]" strokecolor="#44546a">
                                    <v:stroke joinstyle="round"/>
                                    <v:textbox inset="1.50411mm,.75203mm,1.50411mm,.75203mm"/>
                                  </v:rect>
                                  <v:rect id="Rectangle 1435" o:spid="_x0000_s2675" style="position:absolute;left:1955;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" fillcolor="#d8d8d8 [2732]" strokecolor="#44546a">
                                    <v:stroke joinstyle="round"/>
                                    <v:textbox inset="1.50411mm,.75203mm,1.50411mm,.75203mm"/>
                                  </v:rect>
                                  <v:rect id="Rectangle 1447" o:spid="_x0000_s2676" style="position:absolute;left:2907;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" strokecolor="#44546a">
                                    <v:stroke joinstyle="round"/>
                                    <v:textbox inset="1.50411mm,.75203mm,1.50411mm,.75203mm"/>
                                  </v:rect>
                                  <v:rect id="Rectangle 1459" o:spid="_x0000_s2677" style="position:absolute;left:3858;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" strokecolor="#44546a">
                                    <v:stroke joinstyle="round"/>
                                    <v:textbox inset="1.50411mm,.75203mm,1.50411mm,.75203mm"/>
                                  </v:rect>
                                  <v:rect id="Rectangle 1471" o:spid="_x0000_s2678" style="position:absolute;left:4809;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" strokecolor="#44546a">
                                    <v:stroke joinstyle="round"/>
                                    <v:textbox inset="1.50411mm,.75203mm,1.50411mm,.75203mm"/>
                                  </v:rect>
                                  <v:rect id="Rectangle 1483" o:spid="_x0000_s2679" style="position:absolute;left:5761;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" strokecolor="#44546a">
                                    <v:stroke joinstyle="round"/>
                                    <v:textbox inset="1.50411mm,.75203mm,1.50411mm,.75203mm"/>
                                  </v:rect>
                                  <v:rect id="Rectangle 1495" o:spid="_x0000_s2680" style="position:absolute;left:6712;width:92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" strokecolor="#44546a">
                                    <v:stroke joinstyle="round"/>
                                    <v:textbox inset="1.50411mm,.75203mm,1.50411mm,.75203mm"/>
                                  </v:rect>
                                  <v:rect id="Rectangle 1507" o:spid="_x0000_s2681" style="position:absolute;left:766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" strokecolor="#44546a">
                                    <v:stroke joinstyle="round"/>
                                    <v:textbox inset="1.50411mm,.75203mm,1.50411mm,.75203mm"/>
                                  </v:rect>
                                  <v:rect id="Rectangle 1519" o:spid="_x0000_s2682" style="position:absolute;left:8615;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" strokecolor="#44546a">
                                    <v:stroke joinstyle="round"/>
                                    <v:textbox inset="1.50411mm,.75203mm,1.50411mm,.75203mm"/>
                                  </v:rect>
                                  <v:rect id="Rectangle 1531" o:spid="_x0000_s2683" style="position:absolute;left:9566;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" strokecolor="#44546a">
                                    <v:stroke joinstyle="round"/>
                                    <v:textbox inset="1.50411mm,.75203mm,1.50411mm,.75203mm"/>
                                  </v:rect>
                                  <v:rect id="Rectangle 1543" o:spid="_x0000_s2684" style="position:absolute;left:10571;width:92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" strokecolor="#44546a">
                                    <v:stroke joinstyle="round"/>
                                    <v:textbox inset="1.50411mm,.75203mm,1.50411mm,.75203mm"/>
                                  </v:rect>
                                  <v:rect id="Rectangle 1555" o:spid="_x0000_s2685" style="position:absolute;left:11469;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" strokecolor="#44546a">
                                    <v:stroke joinstyle="round"/>
                                    <v:textbox inset="1.50411mm,.75203mm,1.50411mm,.75203mm"/>
                                  </v:rect>
                                  <v:rect id="Rectangle 1567" o:spid="_x0000_s2686" style="position:absolute;left:12473;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" strokecolor="#44546a">
                                    <v:stroke joinstyle="round"/>
                                    <v:textbox inset="1.50411mm,.75203mm,1.50411mm,.75203mm"/>
                                  </v:rect>
                                </v:group>
                              </v:group>
                              <v:group id="Group 4234" o:spid="_x0000_s2687" style="position:absolute;left:2695;top:17812;width:13320;height:1451" coordsize="13320,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">
                                <v:shape id="Straight Arrow Connector 4235" o:spid="_x0000_s2688" type="#_x0000_t32" style="position:absolute;width:133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" strokecolor="#5a5a5a [2109]" strokeweight=".5pt">
                                  <v:stroke startarrow="block" startarrowwidth="narrow" startarrowlength="short" endarrow="block" endarrowwidth="narrow" endarrowlength="short"/>
                                </v:shape>
                                <v:shape id="_x0000_s2689" type="#_x0000_t202" style="position:absolute;left:5601;top:263;width:2995;height:11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" stroked="f">
                                  <v:textbox inset="0,0,0,0">
                                    <w:txbxContent>
                                      <w:p w14:paraId="576CE43B" w14:textId="0C187223" w:rsidR="00305213" w:rsidRPr="00E74046" w:rsidRDefault="00305213" w:rsidP="00C62462">
                                        <w:pPr>
                                          <w:rPr>
                                            <w:b/>
                                            <w:color w:val="595959" w:themeColor="text1" w:themeTint="A6"/>
                                            <w:sz w:val="12"/>
                                          </w:rPr>
                                        </w:pPr>
                                        <w:r>
                                          <w:rPr>
                                            <w:b/>
                                            <w:color w:val="595959" w:themeColor="text1" w:themeTint="A6"/>
                                            <w:sz w:val="12"/>
                                          </w:rPr>
                                          <w:t>Time</w:t>
                                        </w:r>
                                      </w:p>
                                    </w:txbxContent>
                                  </v:textbox>
                                </v:shape>
                              </v:group>
                              <v:group id="Group 4237" o:spid="_x0000_s2690" style="position:absolute;left:-335;width:1974;height:16920" coordorigin="-335" coordsize="1975,16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">
                                <v:shape id="Straight Arrow Connector 4238" o:spid="_x0000_s2691" type="#_x0000_t32" style="position:absolute;left:-6821;top:8460;width:16920;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" strokecolor="#5a5a5a [2109]" strokeweight=".5pt">
                                  <v:stroke startarrow="block" startarrowwidth="narrow" startarrowlength="short" endarrow="block" endarrowwidth="narrow" endarrowlength="short"/>
                                </v:shape>
                                <v:shape id="_x0000_s2692" type="#_x0000_t202" style="position:absolute;left:-737;top:6989;width:2738;height:193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" stroked="f">
                                  <v:textbox inset="0,0,0,0">
                                    <w:txbxContent>
                                      <w:p w14:paraId="5108A978" w14:textId="77777777" w:rsidR="00305213" w:rsidRPr="00E74046" w:rsidRDefault="00305213" w:rsidP="00C62462">
                                        <w:pPr>
                                          <w:rPr>
                                            <w:b/>
                                            <w:color w:val="595959" w:themeColor="text1" w:themeTint="A6"/>
                                            <w:sz w:val="12"/>
                                          </w:rPr>
                                        </w:pPr>
                                        <w:r>
                                          <w:rPr>
                                            <w:b/>
                                            <w:color w:val="595959" w:themeColor="text1" w:themeTint="A6"/>
                                            <w:sz w:val="12"/>
                                          </w:rPr>
                                          <w:t>Freq.</w:t>
                                        </w:r>
                                      </w:p>
                                    </w:txbxContent>
                                  </v:textbox>
                                </v:shape>
                              </v:group>
                            </v:group>
                          </v:group>
                          <v:rect id="Rectangle 1432" o:spid="_x0000_s2693" style="position:absolute;left:4660;top:14157;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" fillcolor="#d8d8d8 [2732]" strokecolor="#44546a">
                            <v:stroke joinstyle="round"/>
                            <v:textbox inset="1.50411mm,.75203mm,1.50411mm,.75203mm"/>
                          </v:rect>
                        </v:group>
                        <v:rect id="Rectangle 1462" o:spid="_x0000_s2694" style="position:absolute;left:6560;top:2931;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" fillcolor="#d8d8d8 [2732]" strokecolor="#44546a">
                          <v:stroke joinstyle="round"/>
                          <v:textbox inset="1.50411mm,.75203mm,1.50411mm,.75203mm"/>
                        </v:rect>
                      </v:group>
                      <v:group id="Group 4627" o:spid="_x0000_s2695" style="position:absolute;left:17010;top:4186;width:15100;height:18000" coordorigin="-782" coordsize="16882,19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">
                        <v:group id="Group 4433" o:spid="_x0000_s2696" style="position:absolute;left:-782;width:16881;height:19263" coordorigin="-782" coordsize="16882,19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">
                          <v:group id="Group 4434" o:spid="_x0000_s2697" style="position:absolute;left:-782;width:16881;height:19263" coordorigin="-782" coordsize="16882,19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">
                            <v:rect id="Rectangle 1436" o:spid="_x0000_s2698" style="position:absolute;left:5619;top:142;width:942;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" fillcolor="#d8d8d8 [2732]" strokecolor="#44546a">
                              <v:stroke joinstyle="round"/>
                              <v:textbox inset="1.50411mm,.75203mm,1.50411mm,.75203mm"/>
                            </v:rect>
                            <v:group id="Group 4437" o:spid="_x0000_s2699" style="position:absolute;left:-782;width:16881;height:19263" coordorigin="-782" coordsize="16882,19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">
                              <v:group id="Group 4438" o:spid="_x0000_s2700" style="position:absolute;left:2695;top:158;width:13404;height:16847" coordsize="13404,16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">
                                <v:group id="Group 4439" o:spid="_x0000_s2701" style="position:absolute;width:13363;height:1414" coordsize="13363,1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">
                                  <v:rect id="Rectangle 1400" o:spid="_x0000_s2702" style="position:absolute;width:949;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" fillcolor="#c4bc96 [2414]" strokecolor="#44546a">
                                    <v:stroke joinstyle="round"/>
                                    <v:textbox inset="1.50411mm,.75203mm,1.50411mm,.75203mm"/>
                                  </v:rect>
                                  <v:rect id="Rectangle 1412" o:spid="_x0000_s2703" style="position:absolute;left:951;width:94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" fillcolor="#c4bc96 [2414]" strokecolor="#44546a">
                                    <v:stroke joinstyle="round"/>
                                    <v:textbox inset="1.50411mm,.75203mm,1.50411mm,.75203mm"/>
                                  </v:rect>
                                  <v:rect id="Rectangle 1424" o:spid="_x0000_s2704" style="position:absolute;left:1902;width:94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" fillcolor="#d8d8d8 [2732]" strokecolor="#44546a">
                                    <v:stroke joinstyle="round"/>
                                    <v:textbox inset="1.50411mm,.75203mm,1.50411mm,.75203mm"/>
                                  </v:rect>
                                  <v:rect id="Rectangle 1448" o:spid="_x0000_s2705" style="position:absolute;left:3858;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" fillcolor="#d8d8d8 [2732]" strokecolor="#44546a">
                                    <v:stroke joinstyle="round"/>
                                    <v:textbox inset="1.50411mm,.75203mm,1.50411mm,.75203mm"/>
                                  </v:rect>
                                  <v:rect id="Rectangle 1460" o:spid="_x0000_s2706" style="position:absolute;left:4809;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" fillcolor="#d8d8d8 [2732]" strokecolor="#44546a">
                                    <v:stroke joinstyle="round"/>
                                    <v:textbox inset="1.50411mm,.75203mm,1.50411mm,.75203mm"/>
                                  </v:rect>
                                  <v:rect id="Rectangle 1472" o:spid="_x0000_s2707" style="position:absolute;left:5761;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" fillcolor="#d8d8d8 [2732]" strokecolor="#44546a">
                                    <v:stroke joinstyle="round"/>
                                    <v:textbox inset="1.50411mm,.75203mm,1.50411mm,.75203mm"/>
                                  </v:rect>
                                  <v:rect id="Rectangle 1484" o:spid="_x0000_s2708" style="position:absolute;left:6712;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" fillcolor="#d8d8d8 [2732]" strokecolor="#44546a">
                                    <v:stroke joinstyle="round"/>
                                    <v:textbox inset="1.50411mm,.75203mm,1.50411mm,.75203mm"/>
                                  </v:rect>
                                  <v:rect id="Rectangle 1496" o:spid="_x0000_s2709" style="position:absolute;left:7664;width:94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" fillcolor="#d8d8d8 [2732]" strokecolor="#44546a">
                                    <v:stroke joinstyle="round"/>
                                    <v:textbox inset="1.50411mm,.75203mm,1.50411mm,.75203mm"/>
                                  </v:rect>
                                  <v:rect id="Rectangle 1508" o:spid="_x0000_s2710" style="position:absolute;left:8615;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" fillcolor="#d8d8d8 [2732]" strokecolor="#44546a">
                                    <v:stroke joinstyle="round"/>
                                    <v:textbox inset="1.50411mm,.75203mm,1.50411mm,.75203mm"/>
                                  </v:rect>
                                  <v:rect id="Rectangle 1520" o:spid="_x0000_s2711" style="position:absolute;left:9566;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" fillcolor="#d8d8d8 [2732]" strokecolor="#44546a">
                                    <v:stroke joinstyle="round"/>
                                    <v:textbox inset="1.50411mm,.75203mm,1.50411mm,.75203mm"/>
                                  </v:rect>
                                  <v:rect id="Rectangle 1532" o:spid="_x0000_s2712" style="position:absolute;left:10518;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" fillcolor="#d8d8d8 [2732]" strokecolor="#44546a">
                                    <v:stroke joinstyle="round"/>
                                    <v:textbox inset="1.50411mm,.75203mm,1.50411mm,.75203mm"/>
                                  </v:rect>
                                  <v:rect id="Rectangle 1544" o:spid="_x0000_s2713" style="position:absolute;left:11469;width:94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" fillcolor="#d8d8d8 [2732]" strokecolor="#44546a">
                                    <v:stroke joinstyle="round"/>
                                    <v:textbox inset="1.50411mm,.75203mm,1.50411mm,.75203mm"/>
                                  </v:rect>
                                  <v:rect id="Rectangle 1556" o:spid="_x0000_s2714" style="position:absolute;left:12421;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" fillcolor="#d8d8d8 [2732]" strokecolor="#44546a">
                                    <v:stroke joinstyle="round"/>
                                    <v:textbox inset="1.50411mm,.75203mm,1.50411mm,.75203mm"/>
                                  </v:rect>
                                </v:group>
                                <v:group id="Group 4453" o:spid="_x0000_s2715" style="position:absolute;top:1374;width:13359;height:1413" coordsize="13359,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">
                                  <v:rect id="Rectangle 1401" o:spid="_x0000_s2716" style="position:absolute;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" fillcolor="#c4bc96 [2414]" strokecolor="#44546a">
                                    <v:stroke joinstyle="round"/>
                                    <v:textbox inset="1.50411mm,.75203mm,1.50411mm,.75203mm"/>
                                  </v:rect>
                                  <v:rect id="Rectangle 1413" o:spid="_x0000_s2717" style="position:absolute;left:951;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" fillcolor="#c4bc96 [2414]" strokecolor="#44546a">
                                    <v:stroke joinstyle="round"/>
                                    <v:textbox inset="1.50411mm,.75203mm,1.50411mm,.75203mm"/>
                                  </v:rect>
                                  <v:rect id="Rectangle 1425" o:spid="_x0000_s2718" style="position:absolute;left:1902;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" fillcolor="#e36c0a [2409]" strokecolor="#44546a">
                                    <v:stroke joinstyle="round"/>
                                    <v:textbox inset="1.50411mm,.75203mm,1.50411mm,.75203mm"/>
                                  </v:rect>
                                  <v:rect id="Rectangle 1437" o:spid="_x0000_s2719" style="position:absolute;left:2907;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" strokecolor="#44546a">
                                    <v:stroke joinstyle="round"/>
                                    <v:textbox inset="1.50411mm,.75203mm,1.50411mm,.75203mm"/>
                                  </v:rect>
                                  <v:rect id="Rectangle 1449" o:spid="_x0000_s2720" style="position:absolute;left:3858;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" strokecolor="#44546a">
                                    <v:stroke joinstyle="round"/>
                                    <v:textbox inset="1.50411mm,.75203mm,1.50411mm,.75203mm"/>
                                  </v:rect>
                                  <v:rect id="Rectangle 1461" o:spid="_x0000_s2721" style="position:absolute;left:4809;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" strokecolor="#44546a">
                                    <v:stroke joinstyle="round"/>
                                    <v:textbox inset="1.50411mm,.75203mm,1.50411mm,.75203mm"/>
                                  </v:rect>
                                  <v:rect id="Rectangle 1473" o:spid="_x0000_s2722" style="position:absolute;left:5761;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" strokecolor="#44546a">
                                    <v:stroke joinstyle="round"/>
                                    <v:textbox inset="1.50411mm,.75203mm,1.50411mm,.75203mm"/>
                                  </v:rect>
                                  <v:rect id="Rectangle 1485" o:spid="_x0000_s2723" style="position:absolute;left:6712;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" strokecolor="#44546a">
                                    <v:stroke joinstyle="round"/>
                                    <v:textbox inset="1.50411mm,.75203mm,1.50411mm,.75203mm"/>
                                  </v:rect>
                                  <v:rect id="Rectangle 1497" o:spid="_x0000_s2724" style="position:absolute;left:7664;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" strokecolor="#44546a">
                                    <v:stroke joinstyle="round"/>
                                    <v:textbox inset="1.50411mm,.75203mm,1.50411mm,.75203mm"/>
                                  </v:rect>
                                  <v:rect id="Rectangle 1509" o:spid="_x0000_s2725" style="position:absolute;left:8615;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" strokecolor="#44546a">
                                    <v:stroke joinstyle="round"/>
                                    <v:textbox inset="1.50411mm,.75203mm,1.50411mm,.75203mm"/>
                                  </v:rect>
                                  <v:rect id="Rectangle 1521" o:spid="_x0000_s2726" style="position:absolute;left:9566;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" strokecolor="#44546a">
                                    <v:stroke joinstyle="round"/>
                                    <v:textbox inset="1.50411mm,.75203mm,1.50411mm,.75203mm"/>
                                  </v:rect>
                                  <v:rect id="Rectangle 1533" o:spid="_x0000_s2727" style="position:absolute;left:10518;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" strokecolor="#44546a">
                                    <v:stroke joinstyle="round"/>
                                    <v:textbox inset="1.50411mm,.75203mm,1.50411mm,.75203mm"/>
                                  </v:rect>
                                  <v:rect id="Rectangle 1545" o:spid="_x0000_s2728" style="position:absolute;left:11469;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" strokecolor="#44546a">
                                    <v:stroke joinstyle="round"/>
                                    <v:textbox inset="1.50411mm,.75203mm,1.50411mm,.75203mm"/>
                                  </v:rect>
                                  <v:rect id="Rectangle 1557" o:spid="_x0000_s2729" style="position:absolute;left:12421;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" strokecolor="#44546a">
                                    <v:stroke joinstyle="round"/>
                                    <v:textbox inset="1.50411mm,.75203mm,1.50411mm,.75203mm"/>
                                  </v:rect>
                                </v:group>
                                <v:group id="Group 4468" o:spid="_x0000_s2730" style="position:absolute;top:2801;width:13359;height:1413" coordsize="13359,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">
                                  <v:rect id="Rectangle 1402" o:spid="_x0000_s2731" style="position:absolute;width:946;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" fillcolor="#c4bc96 [2414]" strokecolor="#44546a">
                                    <v:stroke joinstyle="round"/>
                                    <v:textbox inset="1.50411mm,.75203mm,1.50411mm,.75203mm"/>
                                  </v:rect>
                                  <v:rect id="Rectangle 1414" o:spid="_x0000_s2732" style="position:absolute;left:951;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" fillcolor="#c4bc96 [2414]" strokecolor="#44546a">
                                    <v:stroke joinstyle="round"/>
                                    <v:textbox inset="1.50411mm,.75203mm,1.50411mm,.75203mm"/>
                                  </v:rect>
                                  <v:rect id="Rectangle 1426" o:spid="_x0000_s2733" style="position:absolute;left:1902;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" fillcolor="#d8d8d8 [2732]" strokecolor="#44546a">
                                    <v:stroke joinstyle="round"/>
                                    <v:textbox inset="1.50411mm,.75203mm,1.50411mm,.75203mm"/>
                                  </v:rect>
                                  <v:rect id="Rectangle 1438" o:spid="_x0000_s2734" style="position:absolute;left:2907;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" fillcolor="#d8d8d8 [2732]" strokecolor="#44546a">
                                    <v:stroke joinstyle="round"/>
                                    <v:textbox inset="1.50411mm,.75203mm,1.50411mm,.75203mm"/>
                                  </v:rect>
                                  <v:rect id="Rectangle 1462" o:spid="_x0000_s2735" style="position:absolute;left:4809;width:93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" fillcolor="#d8d8d8 [2732]" strokecolor="#44546a">
                                    <v:stroke joinstyle="round"/>
                                    <v:textbox inset="1.50411mm,.75203mm,1.50411mm,.75203mm"/>
                                  </v:rect>
                                  <v:rect id="Rectangle 1474" o:spid="_x0000_s2736" style="position:absolute;left:5761;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" fillcolor="#d8d8d8 [2732]" strokecolor="#44546a">
                                    <v:stroke joinstyle="round"/>
                                    <v:textbox inset="1.50411mm,.75203mm,1.50411mm,.75203mm"/>
                                  </v:rect>
                                  <v:rect id="Rectangle 1486" o:spid="_x0000_s2737" style="position:absolute;left:6712;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" fillcolor="#d8d8d8 [2732]" strokecolor="#44546a">
                                    <v:stroke joinstyle="round"/>
                                    <v:textbox inset="1.50411mm,.75203mm,1.50411mm,.75203mm"/>
                                  </v:rect>
                                  <v:rect id="Rectangle 1498" o:spid="_x0000_s2738" style="position:absolute;left:7664;width:941;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" fillcolor="#d8d8d8 [2732]" strokecolor="#44546a">
                                    <v:stroke joinstyle="round"/>
                                    <v:textbox inset="1.50411mm,.75203mm,1.50411mm,.75203mm"/>
                                  </v:rect>
                                  <v:rect id="Rectangle 1510" o:spid="_x0000_s2739" style="position:absolute;left:8615;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" fillcolor="#d8d8d8 [2732]" strokecolor="#44546a">
                                    <v:stroke joinstyle="round"/>
                                    <v:textbox inset="1.50411mm,.75203mm,1.50411mm,.75203mm"/>
                                  </v:rect>
                                  <v:rect id="Rectangle 1522" o:spid="_x0000_s2740" style="position:absolute;left:9566;width:93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" fillcolor="#d8d8d8 [2732]" strokecolor="#44546a">
                                    <v:stroke joinstyle="round"/>
                                    <v:textbox inset="1.50411mm,.75203mm,1.50411mm,.75203mm"/>
                                  </v:rect>
                                  <v:rect id="Rectangle 1534" o:spid="_x0000_s2741" style="position:absolute;left:10518;width:93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" fillcolor="#d8d8d8 [2732]" strokecolor="#44546a">
                                    <v:stroke joinstyle="round"/>
                                    <v:textbox inset="1.50411mm,.75203mm,1.50411mm,.75203mm"/>
                                  </v:rect>
                                  <v:rect id="Rectangle 1546" o:spid="_x0000_s2742" style="position:absolute;left:11469;width:94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" fillcolor="#d8d8d8 [2732]" strokecolor="#44546a">
                                    <v:stroke joinstyle="round"/>
                                    <v:textbox inset="1.50411mm,.75203mm,1.50411mm,.75203mm"/>
                                  </v:rect>
                                  <v:rect id="Rectangle 1558" o:spid="_x0000_s2743" style="position:absolute;left:12421;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" fillcolor="#d8d8d8 [2732]" strokecolor="#44546a">
                                    <v:stroke joinstyle="round"/>
                                    <v:textbox inset="1.50411mm,.75203mm,1.50411mm,.75203mm"/>
                                  </v:rect>
                                </v:group>
                                <v:group id="Group 4482" o:spid="_x0000_s2744" style="position:absolute;top:4228;width:13355;height:1413" coordsize="13355,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">
                                  <v:rect id="Rectangle 1403" o:spid="_x0000_s2745" style="position:absolute;width:942;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" fillcolor="#c4bc96 [2414]" strokecolor="#44546a">
                                    <v:stroke joinstyle="round"/>
                                    <v:textbox inset="1.50411mm,.75203mm,1.50411mm,.75203mm"/>
                                  </v:rect>
                                  <v:rect id="Rectangle 1415" o:spid="_x0000_s2746" style="position:absolute;left:951;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" fillcolor="#c4bc96 [2414]" strokecolor="#44546a">
                                    <v:stroke joinstyle="round"/>
                                    <v:textbox inset="1.50411mm,.75203mm,1.50411mm,.75203mm"/>
                                  </v:rect>
                                  <v:rect id="Rectangle 1427" o:spid="_x0000_s2747" style="position:absolute;left:1902;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" fillcolor="#d8d8d8 [2732]" strokecolor="#44546a">
                                    <v:stroke joinstyle="round"/>
                                    <v:textbox inset="1.50411mm,.75203mm,1.50411mm,.75203mm"/>
                                  </v:rect>
                                  <v:rect id="Rectangle 1439" o:spid="_x0000_s2748" style="position:absolute;left:2907;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" strokecolor="#44546a">
                                    <v:stroke joinstyle="round"/>
                                    <v:textbox inset="1.50411mm,.75203mm,1.50411mm,.75203mm"/>
                                  </v:rect>
                                  <v:rect id="Rectangle 1451" o:spid="_x0000_s2749" style="position:absolute;left:3858;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" strokecolor="#44546a">
                                    <v:stroke joinstyle="round"/>
                                    <v:textbox inset="1.50411mm,.75203mm,1.50411mm,.75203mm"/>
                                  </v:rect>
                                  <v:rect id="Rectangle 1463" o:spid="_x0000_s2750" style="position:absolute;left:4809;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" strokecolor="#44546a">
                                    <v:stroke joinstyle="round"/>
                                    <v:textbox inset="1.50411mm,.75203mm,1.50411mm,.75203mm"/>
                                  </v:rect>
                                  <v:rect id="Rectangle 1475" o:spid="_x0000_s2751" style="position:absolute;left:5761;width:93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" strokecolor="#44546a">
                                    <v:stroke joinstyle="round"/>
                                    <v:textbox inset="1.50411mm,.75203mm,1.50411mm,.75203mm"/>
                                  </v:rect>
                                  <v:rect id="Rectangle 1487" o:spid="_x0000_s2752" style="position:absolute;left:6712;width:931;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" strokecolor="#44546a">
                                    <v:stroke joinstyle="round"/>
                                    <v:textbox inset="1.50411mm,.75203mm,1.50411mm,.75203mm"/>
                                  </v:rect>
                                  <v:rect id="Rectangle 1499" o:spid="_x0000_s2753" style="position:absolute;left:766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" strokecolor="#44546a">
                                    <v:stroke joinstyle="round"/>
                                    <v:textbox inset="1.50411mm,.75203mm,1.50411mm,.75203mm"/>
                                  </v:rect>
                                  <v:rect id="Rectangle 1511" o:spid="_x0000_s2754" style="position:absolute;left:8615;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" strokecolor="#44546a">
                                    <v:stroke joinstyle="round"/>
                                    <v:textbox inset="1.50411mm,.75203mm,1.50411mm,.75203mm"/>
                                  </v:rect>
                                  <v:rect id="Rectangle 1523" o:spid="_x0000_s2755" style="position:absolute;left:9566;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" strokecolor="#44546a">
                                    <v:stroke joinstyle="round"/>
                                    <v:textbox inset="1.50411mm,.75203mm,1.50411mm,.75203mm"/>
                                  </v:rect>
                                  <v:rect id="Rectangle 1535" o:spid="_x0000_s2756" style="position:absolute;left:10518;width:92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" strokecolor="#44546a">
                                    <v:stroke joinstyle="round"/>
                                    <v:textbox inset="1.50411mm,.75203mm,1.50411mm,.75203mm"/>
                                  </v:rect>
                                  <v:rect id="Rectangle 1547" o:spid="_x0000_s2757" style="position:absolute;left:11469;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" strokecolor="#44546a">
                                    <v:stroke joinstyle="round"/>
                                    <v:textbox inset="1.50411mm,.75203mm,1.50411mm,.75203mm"/>
                                  </v:rect>
                                  <v:rect id="Rectangle 1559" o:spid="_x0000_s2758" style="position:absolute;left:12421;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" strokecolor="#44546a">
                                    <v:stroke joinstyle="round"/>
                                    <v:textbox inset="1.50411mm,.75203mm,1.50411mm,.75203mm"/>
                                  </v:rect>
                                </v:group>
                                <v:group id="Group 4497" o:spid="_x0000_s2759" style="position:absolute;top:5602;width:13359;height:1413" coordsize="13359,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">
                                  <v:rect id="Rectangle 1404" o:spid="_x0000_s2760" style="position:absolute;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" fillcolor="#c4bc96 [2414]" strokecolor="#44546a">
                                    <v:stroke joinstyle="round"/>
                                    <v:textbox inset="1.50411mm,.75203mm,1.50411mm,.75203mm"/>
                                  </v:rect>
                                  <v:rect id="Rectangle 1416" o:spid="_x0000_s2761" style="position:absolute;left:951;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" fillcolor="#c4bc96 [2414]" strokecolor="#44546a">
                                    <v:stroke joinstyle="round"/>
                                    <v:textbox inset="1.50411mm,.75203mm,1.50411mm,.75203mm"/>
                                  </v:rect>
                                  <v:rect id="Rectangle 1428" o:spid="_x0000_s2762" style="position:absolute;left:1902;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" fillcolor="#d8d8d8 [2732]" strokecolor="#44546a">
                                    <v:stroke joinstyle="round"/>
                                    <v:textbox inset="1.50411mm,.75203mm,1.50411mm,.75203mm"/>
                                  </v:rect>
                                  <v:rect id="Rectangle 1440" o:spid="_x0000_s2763" style="position:absolute;left:2907;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" strokecolor="#44546a">
                                    <v:stroke joinstyle="round"/>
                                    <v:textbox inset="1.50411mm,.75203mm,1.50411mm,.75203mm"/>
                                  </v:rect>
                                  <v:rect id="Rectangle 1452" o:spid="_x0000_s2764" style="position:absolute;left:3858;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" strokecolor="#44546a">
                                    <v:stroke joinstyle="round"/>
                                    <v:textbox inset="1.50411mm,.75203mm,1.50411mm,.75203mm"/>
                                  </v:rect>
                                  <v:rect id="Rectangle 1464" o:spid="_x0000_s2765" style="position:absolute;left:4809;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" strokecolor="#44546a">
                                    <v:stroke joinstyle="round"/>
                                    <v:textbox inset="1.50411mm,.75203mm,1.50411mm,.75203mm"/>
                                  </v:rect>
                                  <v:rect id="Rectangle 1476" o:spid="_x0000_s2766" style="position:absolute;left:5761;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" strokecolor="#44546a">
                                    <v:stroke joinstyle="round"/>
                                    <v:textbox inset="1.50411mm,.75203mm,1.50411mm,.75203mm"/>
                                  </v:rect>
                                  <v:rect id="Rectangle 1488" o:spid="_x0000_s2767" style="position:absolute;left:6712;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" strokecolor="#44546a">
                                    <v:stroke joinstyle="round"/>
                                    <v:textbox inset="1.50411mm,.75203mm,1.50411mm,.75203mm"/>
                                  </v:rect>
                                  <v:rect id="Rectangle 1500" o:spid="_x0000_s2768" style="position:absolute;left:7664;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" strokecolor="#44546a">
                                    <v:stroke joinstyle="round"/>
                                    <v:textbox inset="1.50411mm,.75203mm,1.50411mm,.75203mm"/>
                                  </v:rect>
                                  <v:rect id="Rectangle 1512" o:spid="_x0000_s2769" style="position:absolute;left:8615;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" strokecolor="#44546a">
                                    <v:stroke joinstyle="round"/>
                                    <v:textbox inset="1.50411mm,.75203mm,1.50411mm,.75203mm"/>
                                  </v:rect>
                                  <v:rect id="Rectangle 1524" o:spid="_x0000_s2770" style="position:absolute;left:9566;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" strokecolor="#44546a">
                                    <v:stroke joinstyle="round"/>
                                    <v:textbox inset="1.50411mm,.75203mm,1.50411mm,.75203mm"/>
                                  </v:rect>
                                  <v:rect id="Rectangle 1536" o:spid="_x0000_s2771" style="position:absolute;left:10518;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" strokecolor="#44546a">
                                    <v:stroke joinstyle="round"/>
                                    <v:textbox inset="1.50411mm,.75203mm,1.50411mm,.75203mm"/>
                                  </v:rect>
                                  <v:rect id="Rectangle 1548" o:spid="_x0000_s2772" style="position:absolute;left:11469;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" strokecolor="#44546a">
                                    <v:stroke joinstyle="round"/>
                                    <v:textbox inset="1.50411mm,.75203mm,1.50411mm,.75203mm"/>
                                  </v:rect>
                                  <v:rect id="Rectangle 1560" o:spid="_x0000_s2773" style="position:absolute;left:12421;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" strokecolor="#44546a">
                                    <v:stroke joinstyle="round"/>
                                    <v:textbox inset="1.50411mm,.75203mm,1.50411mm,.75203mm"/>
                                  </v:rect>
                                </v:group>
                                <v:group id="Group 4512" o:spid="_x0000_s2774" style="position:absolute;top:6976;width:13355;height:1414" coordsize="13355,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">
                                  <v:rect id="Rectangle 1405" o:spid="_x0000_s2775" style="position:absolute;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" fillcolor="#c4bc96 [2414]" strokecolor="#44546a">
                                    <v:stroke joinstyle="round"/>
                                    <v:textbox inset="1.50411mm,.75203mm,1.50411mm,.75203mm"/>
                                  </v:rect>
                                  <v:rect id="Rectangle 1417" o:spid="_x0000_s2776" style="position:absolute;left:100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" fillcolor="#c4bc96 [2414]" strokecolor="#44546a">
                                    <v:stroke joinstyle="round"/>
                                    <v:textbox inset="1.50411mm,.75203mm,1.50411mm,.75203mm"/>
                                  </v:rect>
                                  <v:rect id="Rectangle 1429" o:spid="_x0000_s2777" style="position:absolute;left:1955;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" fillcolor="#e36c0a [2409]" strokecolor="#44546a">
                                    <v:stroke joinstyle="round"/>
                                    <v:textbox inset="1.50411mm,.75203mm,1.50411mm,.75203mm"/>
                                  </v:rect>
                                  <v:rect id="Rectangle 1441" o:spid="_x0000_s2778" style="position:absolute;left:2907;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" strokecolor="#44546a">
                                    <v:stroke joinstyle="round"/>
                                    <v:textbox inset="1.50411mm,.75203mm,1.50411mm,.75203mm"/>
                                  </v:rect>
                                  <v:rect id="Rectangle 1453" o:spid="_x0000_s2779" style="position:absolute;left:3858;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" strokecolor="#44546a">
                                    <v:stroke joinstyle="round"/>
                                    <v:textbox inset="1.50411mm,.75203mm,1.50411mm,.75203mm"/>
                                  </v:rect>
                                  <v:rect id="Rectangle 1465" o:spid="_x0000_s2780" style="position:absolute;left:4809;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" strokecolor="#44546a">
                                    <v:stroke joinstyle="round"/>
                                    <v:textbox inset="1.50411mm,.75203mm,1.50411mm,.75203mm"/>
                                  </v:rect>
                                  <v:rect id="Rectangle 1477" o:spid="_x0000_s2781" style="position:absolute;left:5761;width:93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" strokecolor="#44546a">
                                    <v:stroke joinstyle="round"/>
                                    <v:textbox inset="1.50411mm,.75203mm,1.50411mm,.75203mm"/>
                                  </v:rect>
                                  <v:rect id="Rectangle 1489" o:spid="_x0000_s2782" style="position:absolute;left:6712;width:931;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" strokecolor="#44546a">
                                    <v:stroke joinstyle="round"/>
                                    <v:textbox inset="1.50411mm,.75203mm,1.50411mm,.75203mm"/>
                                  </v:rect>
                                  <v:rect id="Rectangle 1501" o:spid="_x0000_s2783" style="position:absolute;left:766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" strokecolor="#44546a">
                                    <v:stroke joinstyle="round"/>
                                    <v:textbox inset="1.50411mm,.75203mm,1.50411mm,.75203mm"/>
                                  </v:rect>
                                  <v:rect id="Rectangle 1513" o:spid="_x0000_s2784" style="position:absolute;left:8615;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" strokecolor="#44546a">
                                    <v:stroke joinstyle="round"/>
                                    <v:textbox inset="1.50411mm,.75203mm,1.50411mm,.75203mm"/>
                                  </v:rect>
                                  <v:rect id="Rectangle 1525" o:spid="_x0000_s2785" style="position:absolute;left:9566;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" strokecolor="#44546a">
                                    <v:stroke joinstyle="round"/>
                                    <v:textbox inset="1.50411mm,.75203mm,1.50411mm,.75203mm"/>
                                  </v:rect>
                                  <v:rect id="Rectangle 1537" o:spid="_x0000_s2786" style="position:absolute;left:10518;width:92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" strokecolor="#44546a">
                                    <v:stroke joinstyle="round"/>
                                    <v:textbox inset="1.50411mm,.75203mm,1.50411mm,.75203mm"/>
                                  </v:rect>
                                  <v:rect id="Rectangle 1549" o:spid="_x0000_s2787" style="position:absolute;left:11469;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" strokecolor="#44546a">
                                    <v:stroke joinstyle="round"/>
                                    <v:textbox inset="1.50411mm,.75203mm,1.50411mm,.75203mm"/>
                                  </v:rect>
                                  <v:rect id="Rectangle 1561" o:spid="_x0000_s2788" style="position:absolute;left:12421;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" strokecolor="#44546a">
                                    <v:stroke joinstyle="round"/>
                                    <v:textbox inset="1.50411mm,.75203mm,1.50411mm,.75203mm"/>
                                  </v:rect>
                                </v:group>
                                <v:group id="Group 4527" o:spid="_x0000_s2789" style="position:absolute;top:8404;width:13359;height:1413" coordsize="13359,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">
                                  <v:rect id="Rectangle 1406" o:spid="_x0000_s2790" style="position:absolute;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" fillcolor="#c4bc96 [2414]" strokecolor="#44546a">
                                    <v:stroke joinstyle="round"/>
                                    <v:textbox inset="1.50411mm,.75203mm,1.50411mm,.75203mm"/>
                                  </v:rect>
                                  <v:rect id="Rectangle 1418" o:spid="_x0000_s2791" style="position:absolute;left:1004;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" fillcolor="#c4bc96 [2414]" strokecolor="#44546a">
                                    <v:stroke joinstyle="round"/>
                                    <v:textbox inset="1.50411mm,.75203mm,1.50411mm,.75203mm"/>
                                  </v:rect>
                                  <v:rect id="Rectangle 1430" o:spid="_x0000_s2792" style="position:absolute;left:1955;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" fillcolor="#d8d8d8 [2732]" strokecolor="#44546a">
                                    <v:stroke joinstyle="round"/>
                                    <v:textbox inset="1.50411mm,.75203mm,1.50411mm,.75203mm"/>
                                  </v:rect>
                                  <v:rect id="Rectangle 1442" o:spid="_x0000_s2793" style="position:absolute;left:2907;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" fillcolor="white [3212]" strokecolor="#44546a">
                                    <v:stroke joinstyle="round"/>
                                    <v:textbox inset="1.50411mm,.75203mm,1.50411mm,.75203mm"/>
                                  </v:rect>
                                  <v:rect id="Rectangle 1454" o:spid="_x0000_s2794" style="position:absolute;left:3858;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" fillcolor="white [3212]" strokecolor="#44546a">
                                    <v:stroke joinstyle="round"/>
                                    <v:textbox inset="1.50411mm,.75203mm,1.50411mm,.75203mm"/>
                                  </v:rect>
                                  <v:rect id="Rectangle 1466" o:spid="_x0000_s2795" style="position:absolute;left:4809;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" fillcolor="white [3212]" strokecolor="#44546a">
                                    <v:stroke joinstyle="round"/>
                                    <v:textbox inset="1.50411mm,.75203mm,1.50411mm,.75203mm"/>
                                  </v:rect>
                                  <v:rect id="Rectangle 1478" o:spid="_x0000_s2796" style="position:absolute;left:5761;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" fillcolor="white [3212]" strokecolor="#44546a">
                                    <v:stroke joinstyle="round"/>
                                    <v:textbox inset="1.50411mm,.75203mm,1.50411mm,.75203mm"/>
                                  </v:rect>
                                  <v:rect id="Rectangle 1490" o:spid="_x0000_s2797" style="position:absolute;left:6712;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" fillcolor="white [3212]" strokecolor="#44546a">
                                    <v:stroke joinstyle="round"/>
                                    <v:textbox inset="1.50411mm,.75203mm,1.50411mm,.75203mm"/>
                                  </v:rect>
                                  <v:rect id="Rectangle 1502" o:spid="_x0000_s2798" style="position:absolute;left:7664;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" fillcolor="white [3212]" strokecolor="#44546a">
                                    <v:stroke joinstyle="round"/>
                                    <v:textbox inset="1.50411mm,.75203mm,1.50411mm,.75203mm"/>
                                  </v:rect>
                                  <v:rect id="Rectangle 1514" o:spid="_x0000_s2799" style="position:absolute;left:8615;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" fillcolor="white [3212]" strokecolor="#44546a">
                                    <v:stroke joinstyle="round"/>
                                    <v:textbox inset="1.50411mm,.75203mm,1.50411mm,.75203mm"/>
                                  </v:rect>
                                  <v:rect id="Rectangle 1526" o:spid="_x0000_s2800" style="position:absolute;left:9566;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" fillcolor="white [3212]" strokecolor="#44546a">
                                    <v:stroke joinstyle="round"/>
                                    <v:textbox inset="1.50411mm,.75203mm,1.50411mm,.75203mm"/>
                                  </v:rect>
                                  <v:rect id="Rectangle 1538" o:spid="_x0000_s2801" style="position:absolute;left:10518;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" fillcolor="white [3212]" strokecolor="#44546a">
                                    <v:stroke joinstyle="round"/>
                                    <v:textbox inset="1.50411mm,.75203mm,1.50411mm,.75203mm"/>
                                  </v:rect>
                                  <v:rect id="Rectangle 1550" o:spid="_x0000_s2802" style="position:absolute;left:11469;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" fillcolor="white [3212]" strokecolor="#44546a">
                                    <v:stroke joinstyle="round"/>
                                    <v:textbox inset="1.50411mm,.75203mm,1.50411mm,.75203mm"/>
                                  </v:rect>
                                  <v:rect id="Rectangle 1562" o:spid="_x0000_s2803" style="position:absolute;left:12421;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" fillcolor="white [3212]" strokecolor="#44546a">
                                    <v:stroke joinstyle="round"/>
                                    <v:textbox inset="1.50411mm,.75203mm,1.50411mm,.75203mm"/>
                                  </v:rect>
                                </v:group>
                                <v:group id="Group 4542" o:spid="_x0000_s2804" style="position:absolute;top:9831;width:13355;height:1413" coordsize="13355,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">
                                  <v:rect id="Rectangle 1407" o:spid="_x0000_s2805" style="position:absolute;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" fillcolor="#c4bc96 [2414]" strokecolor="#44546a">
                                    <v:stroke joinstyle="round"/>
                                    <v:textbox inset="1.50411mm,.75203mm,1.50411mm,.75203mm"/>
                                  </v:rect>
                                  <v:rect id="Rectangle 1419" o:spid="_x0000_s2806" style="position:absolute;left:100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" fillcolor="#c4bc96 [2414]" strokecolor="#44546a">
                                    <v:stroke joinstyle="round"/>
                                    <v:textbox inset="1.50411mm,.75203mm,1.50411mm,.75203mm"/>
                                  </v:rect>
                                  <v:rect id="Rectangle 1431" o:spid="_x0000_s2807" style="position:absolute;left:1955;width:93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" fillcolor="#d8d8d8 [2732]" strokecolor="#44546a">
                                    <v:stroke joinstyle="round"/>
                                    <v:textbox inset="1.50411mm,.75203mm,1.50411mm,.75203mm"/>
                                  </v:rect>
                                  <v:rect id="Rectangle 1443" o:spid="_x0000_s2808" style="position:absolute;left:2907;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" strokecolor="#44546a">
                                    <v:stroke joinstyle="round"/>
                                    <v:textbox inset="1.50411mm,.75203mm,1.50411mm,.75203mm"/>
                                  </v:rect>
                                  <v:rect id="Rectangle 1455" o:spid="_x0000_s2809" style="position:absolute;left:3858;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" strokecolor="#44546a">
                                    <v:stroke joinstyle="round"/>
                                    <v:textbox inset="1.50411mm,.75203mm,1.50411mm,.75203mm"/>
                                  </v:rect>
                                  <v:rect id="Rectangle 1467" o:spid="_x0000_s2810" style="position:absolute;left:4809;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" strokecolor="#44546a">
                                    <v:stroke joinstyle="round"/>
                                    <v:textbox inset="1.50411mm,.75203mm,1.50411mm,.75203mm"/>
                                  </v:rect>
                                  <v:rect id="Rectangle 1479" o:spid="_x0000_s2811" style="position:absolute;left:5761;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" strokecolor="#44546a">
                                    <v:stroke joinstyle="round"/>
                                    <v:textbox inset="1.50411mm,.75203mm,1.50411mm,.75203mm"/>
                                  </v:rect>
                                  <v:rect id="Rectangle 1491" o:spid="_x0000_s2812" style="position:absolute;left:6712;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" strokecolor="#44546a">
                                    <v:stroke joinstyle="round"/>
                                    <v:textbox inset="1.50411mm,.75203mm,1.50411mm,.75203mm"/>
                                  </v:rect>
                                  <v:rect id="Rectangle 1503" o:spid="_x0000_s2813" style="position:absolute;left:766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" strokecolor="#44546a">
                                    <v:stroke joinstyle="round"/>
                                    <v:textbox inset="1.50411mm,.75203mm,1.50411mm,.75203mm"/>
                                  </v:rect>
                                  <v:rect id="Rectangle 1515" o:spid="_x0000_s2814" style="position:absolute;left:8615;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" strokecolor="#44546a">
                                    <v:stroke joinstyle="round"/>
                                    <v:textbox inset="1.50411mm,.75203mm,1.50411mm,.75203mm"/>
                                  </v:rect>
                                  <v:rect id="Rectangle 1527" o:spid="_x0000_s2815" style="position:absolute;left:9566;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" strokecolor="#44546a">
                                    <v:stroke joinstyle="round"/>
                                    <v:textbox inset="1.50411mm,.75203mm,1.50411mm,.75203mm"/>
                                  </v:rect>
                                  <v:rect id="Rectangle 1539" o:spid="_x0000_s2816" style="position:absolute;left:10518;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" strokecolor="#44546a">
                                    <v:stroke joinstyle="round"/>
                                    <v:textbox inset="1.50411mm,.75203mm,1.50411mm,.75203mm"/>
                                  </v:rect>
                                  <v:rect id="Rectangle 1551" o:spid="_x0000_s2817" style="position:absolute;left:11469;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" strokecolor="#44546a">
                                    <v:stroke joinstyle="round"/>
                                    <v:textbox inset="1.50411mm,.75203mm,1.50411mm,.75203mm"/>
                                  </v:rect>
                                  <v:rect id="Rectangle 1563" o:spid="_x0000_s2818" style="position:absolute;left:12421;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" strokecolor="#44546a">
                                    <v:stroke joinstyle="round"/>
                                    <v:textbox inset="1.50411mm,.75203mm,1.50411mm,.75203mm"/>
                                  </v:rect>
                                </v:group>
                                <v:group id="Group 4557" o:spid="_x0000_s2819" style="position:absolute;top:11258;width:13355;height:1413" coordsize="13355,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">
                                  <v:rect id="Rectangle 1408" o:spid="_x0000_s2820" style="position:absolute;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" fillcolor="#c4bc96 [2414]" strokecolor="#44546a">
                                    <v:stroke joinstyle="round"/>
                                    <v:textbox inset="1.50411mm,.75203mm,1.50411mm,.75203mm"/>
                                  </v:rect>
                                  <v:rect id="Rectangle 1420" o:spid="_x0000_s2821" style="position:absolute;left:100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" fillcolor="#c4bc96 [2414]" strokecolor="#44546a">
                                    <v:stroke joinstyle="round"/>
                                    <v:textbox inset="1.50411mm,.75203mm,1.50411mm,.75203mm"/>
                                  </v:rect>
                                  <v:rect id="Rectangle 1432" o:spid="_x0000_s2822" style="position:absolute;left:1955;width:93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" fillcolor="#d8d8d8 [2732]" strokecolor="#44546a">
                                    <v:stroke joinstyle="round"/>
                                    <v:textbox inset="1.50411mm,.75203mm,1.50411mm,.75203mm"/>
                                  </v:rect>
                                  <v:rect id="Rectangle 1444" o:spid="_x0000_s2823" style="position:absolute;left:2907;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" strokecolor="#44546a">
                                    <v:stroke joinstyle="round"/>
                                    <v:textbox inset="1.50411mm,.75203mm,1.50411mm,.75203mm"/>
                                  </v:rect>
                                  <v:rect id="Rectangle 1456" o:spid="_x0000_s2824" style="position:absolute;left:3858;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" strokecolor="#44546a">
                                    <v:stroke joinstyle="round"/>
                                    <v:textbox inset="1.50411mm,.75203mm,1.50411mm,.75203mm"/>
                                  </v:rect>
                                  <v:rect id="Rectangle 1468" o:spid="_x0000_s2825" style="position:absolute;left:4809;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" strokecolor="#44546a">
                                    <v:stroke joinstyle="round"/>
                                    <v:textbox inset="1.50411mm,.75203mm,1.50411mm,.75203mm"/>
                                  </v:rect>
                                  <v:rect id="Rectangle 1480" o:spid="_x0000_s2826" style="position:absolute;left:5761;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" strokecolor="#44546a">
                                    <v:stroke joinstyle="round"/>
                                    <v:textbox inset="1.50411mm,.75203mm,1.50411mm,.75203mm"/>
                                  </v:rect>
                                  <v:rect id="Rectangle 1492" o:spid="_x0000_s2827" style="position:absolute;left:6712;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" strokecolor="#44546a">
                                    <v:stroke joinstyle="round"/>
                                    <v:textbox inset="1.50411mm,.75203mm,1.50411mm,.75203mm"/>
                                  </v:rect>
                                  <v:rect id="Rectangle 1504" o:spid="_x0000_s2828" style="position:absolute;left:766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" strokecolor="#44546a">
                                    <v:stroke joinstyle="round"/>
                                    <v:textbox inset="1.50411mm,.75203mm,1.50411mm,.75203mm"/>
                                  </v:rect>
                                  <v:rect id="Rectangle 1516" o:spid="_x0000_s2829" style="position:absolute;left:8615;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" strokecolor="#44546a">
                                    <v:stroke joinstyle="round"/>
                                    <v:textbox inset="1.50411mm,.75203mm,1.50411mm,.75203mm"/>
                                  </v:rect>
                                  <v:rect id="Rectangle 1528" o:spid="_x0000_s2830" style="position:absolute;left:9566;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" strokecolor="#44546a">
                                    <v:stroke joinstyle="round"/>
                                    <v:textbox inset="1.50411mm,.75203mm,1.50411mm,.75203mm"/>
                                  </v:rect>
                                  <v:rect id="Rectangle 1540" o:spid="_x0000_s2831" style="position:absolute;left:10518;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" strokecolor="#44546a">
                                    <v:stroke joinstyle="round"/>
                                    <v:textbox inset="1.50411mm,.75203mm,1.50411mm,.75203mm"/>
                                  </v:rect>
                                  <v:rect id="Rectangle 1552" o:spid="_x0000_s2832" style="position:absolute;left:11469;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" strokecolor="#44546a">
                                    <v:stroke joinstyle="round"/>
                                    <v:textbox inset="1.50411mm,.75203mm,1.50411mm,.75203mm"/>
                                  </v:rect>
                                  <v:rect id="Rectangle 1564" o:spid="_x0000_s2833" style="position:absolute;left:12421;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" strokecolor="#44546a">
                                    <v:stroke joinstyle="round"/>
                                    <v:textbox inset="1.50411mm,.75203mm,1.50411mm,.75203mm"/>
                                  </v:rect>
                                </v:group>
                                <v:group id="Group 4572" o:spid="_x0000_s2834" style="position:absolute;top:12632;width:13351;height:1413" coordsize="13351,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">
                                  <v:rect id="Rectangle 1409" o:spid="_x0000_s2835" style="position:absolute;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" fillcolor="#c4bc96 [2414]" strokecolor="#44546a">
                                    <v:stroke joinstyle="round"/>
                                    <v:textbox inset="1.50411mm,.75203mm,1.50411mm,.75203mm"/>
                                  </v:rect>
                                  <v:rect id="Rectangle 1421" o:spid="_x0000_s2836" style="position:absolute;left:1004;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" fillcolor="#c4bc96 [2414]" strokecolor="#44546a">
                                    <v:stroke joinstyle="round"/>
                                    <v:textbox inset="1.50411mm,.75203mm,1.50411mm,.75203mm"/>
                                  </v:rect>
                                  <v:rect id="Rectangle 1433" o:spid="_x0000_s2837" style="position:absolute;left:1955;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" fillcolor="#e36c0a [2409]" strokecolor="#44546a">
                                    <v:stroke joinstyle="round"/>
                                    <v:textbox inset="1.50411mm,.75203mm,1.50411mm,.75203mm"/>
                                  </v:rect>
                                  <v:rect id="Rectangle 1445" o:spid="_x0000_s2838" style="position:absolute;left:2907;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" strokecolor="#44546a">
                                    <v:stroke joinstyle="round"/>
                                    <v:textbox inset="1.50411mm,.75203mm,1.50411mm,.75203mm"/>
                                  </v:rect>
                                  <v:rect id="Rectangle 1457" o:spid="_x0000_s2839" style="position:absolute;left:3858;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" strokecolor="#44546a">
                                    <v:stroke joinstyle="round"/>
                                    <v:textbox inset="1.50411mm,.75203mm,1.50411mm,.75203mm"/>
                                  </v:rect>
                                  <v:rect id="Rectangle 1469" o:spid="_x0000_s2840" style="position:absolute;left:4809;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" strokecolor="#44546a">
                                    <v:stroke joinstyle="round"/>
                                    <v:textbox inset="1.50411mm,.75203mm,1.50411mm,.75203mm"/>
                                  </v:rect>
                                  <v:rect id="Rectangle 1481" o:spid="_x0000_s2841" style="position:absolute;left:5761;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" strokecolor="#44546a">
                                    <v:stroke joinstyle="round"/>
                                    <v:textbox inset="1.50411mm,.75203mm,1.50411mm,.75203mm"/>
                                  </v:rect>
                                  <v:rect id="Rectangle 1493" o:spid="_x0000_s2842" style="position:absolute;left:6712;width:92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" strokecolor="#44546a">
                                    <v:stroke joinstyle="round"/>
                                    <v:textbox inset="1.50411mm,.75203mm,1.50411mm,.75203mm"/>
                                  </v:rect>
                                  <v:rect id="Rectangle 1505" o:spid="_x0000_s2843" style="position:absolute;left:7664;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" strokecolor="#44546a">
                                    <v:stroke joinstyle="round"/>
                                    <v:textbox inset="1.50411mm,.75203mm,1.50411mm,.75203mm"/>
                                  </v:rect>
                                  <v:rect id="Rectangle 1517" o:spid="_x0000_s2844" style="position:absolute;left:8615;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" strokecolor="#44546a">
                                    <v:stroke joinstyle="round"/>
                                    <v:textbox inset="1.50411mm,.75203mm,1.50411mm,.75203mm"/>
                                  </v:rect>
                                  <v:rect id="Rectangle 1529" o:spid="_x0000_s2845" style="position:absolute;left:9566;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" strokecolor="#44546a">
                                    <v:stroke joinstyle="round"/>
                                    <v:textbox inset="1.50411mm,.75203mm,1.50411mm,.75203mm"/>
                                  </v:rect>
                                  <v:rect id="Rectangle 1541" o:spid="_x0000_s2846" style="position:absolute;left:10571;width:92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" strokecolor="#44546a">
                                    <v:stroke joinstyle="round"/>
                                    <v:textbox inset="1.50411mm,.75203mm,1.50411mm,.75203mm"/>
                                  </v:rect>
                                  <v:rect id="Rectangle 1553" o:spid="_x0000_s2847" style="position:absolute;left:11469;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" strokecolor="#44546a">
                                    <v:stroke joinstyle="round"/>
                                    <v:textbox inset="1.50411mm,.75203mm,1.50411mm,.75203mm"/>
                                  </v:rect>
                                  <v:rect id="Rectangle 1565" o:spid="_x0000_s2848" style="position:absolute;left:12421;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" strokecolor="#44546a">
                                    <v:stroke joinstyle="round"/>
                                    <v:textbox inset="1.50411mm,.75203mm,1.50411mm,.75203mm"/>
                                  </v:rect>
                                </v:group>
                                <v:group id="Group 4587" o:spid="_x0000_s2849" style="position:absolute;top:14006;width:13355;height:1413" coordsize="13355,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">
                                  <v:rect id="Rectangle 1410" o:spid="_x0000_s2850" style="position:absolute;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" fillcolor="#c4bc96 [2414]" strokecolor="#44546a">
                                    <v:stroke joinstyle="round"/>
                                    <v:textbox inset="1.50411mm,.75203mm,1.50411mm,.75203mm"/>
                                  </v:rect>
                                  <v:rect id="Rectangle 1422" o:spid="_x0000_s2851" style="position:absolute;left:100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" fillcolor="#c4bc96 [2414]" strokecolor="#44546a">
                                    <v:stroke joinstyle="round"/>
                                    <v:textbox inset="1.50411mm,.75203mm,1.50411mm,.75203mm"/>
                                  </v:rect>
                                  <v:rect id="Rectangle 1446" o:spid="_x0000_s2852" style="position:absolute;left:2907;width:93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" strokecolor="#44546a">
                                    <v:stroke joinstyle="round"/>
                                    <v:textbox inset="1.50411mm,.75203mm,1.50411mm,.75203mm"/>
                                  </v:rect>
                                  <v:rect id="Rectangle 1458" o:spid="_x0000_s2853" style="position:absolute;left:3858;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" strokecolor="#44546a">
                                    <v:stroke joinstyle="round"/>
                                    <v:textbox inset="1.50411mm,.75203mm,1.50411mm,.75203mm"/>
                                  </v:rect>
                                  <v:rect id="Rectangle 1470" o:spid="_x0000_s2854" style="position:absolute;left:4809;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" strokecolor="#44546a">
                                    <v:stroke joinstyle="round"/>
                                    <v:textbox inset="1.50411mm,.75203mm,1.50411mm,.75203mm"/>
                                  </v:rect>
                                  <v:rect id="Rectangle 1482" o:spid="_x0000_s2855" style="position:absolute;left:5761;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" strokecolor="#44546a">
                                    <v:stroke joinstyle="round"/>
                                    <v:textbox inset="1.50411mm,.75203mm,1.50411mm,.75203mm"/>
                                  </v:rect>
                                  <v:rect id="Rectangle 1494" o:spid="_x0000_s2856" style="position:absolute;left:6712;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" strokecolor="#44546a">
                                    <v:stroke joinstyle="round"/>
                                    <v:textbox inset="1.50411mm,.75203mm,1.50411mm,.75203mm"/>
                                  </v:rect>
                                  <v:rect id="Rectangle 1506" o:spid="_x0000_s2857" style="position:absolute;left:766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" strokecolor="#44546a">
                                    <v:stroke joinstyle="round"/>
                                    <v:textbox inset="1.50411mm,.75203mm,1.50411mm,.75203mm"/>
                                  </v:rect>
                                  <v:rect id="Rectangle 1518" o:spid="_x0000_s2858" style="position:absolute;left:8615;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" strokecolor="#44546a">
                                    <v:stroke joinstyle="round"/>
                                    <v:textbox inset="1.50411mm,.75203mm,1.50411mm,.75203mm"/>
                                  </v:rect>
                                  <v:rect id="Rectangle 1530" o:spid="_x0000_s2859" style="position:absolute;left:9566;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" strokecolor="#44546a">
                                    <v:stroke joinstyle="round"/>
                                    <v:textbox inset="1.50411mm,.75203mm,1.50411mm,.75203mm"/>
                                  </v:rect>
                                  <v:rect id="Rectangle 1542" o:spid="_x0000_s2860" style="position:absolute;left:10571;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" strokecolor="#44546a">
                                    <v:stroke joinstyle="round"/>
                                    <v:textbox inset="1.50411mm,.75203mm,1.50411mm,.75203mm"/>
                                  </v:rect>
                                  <v:rect id="Rectangle 1554" o:spid="_x0000_s2861" style="position:absolute;left:11469;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" strokecolor="#44546a">
                                    <v:stroke joinstyle="round"/>
                                    <v:textbox inset="1.50411mm,.75203mm,1.50411mm,.75203mm"/>
                                  </v:rect>
                                  <v:rect id="Rectangle 1566" o:spid="_x0000_s2862" style="position:absolute;left:12421;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" strokecolor="#44546a">
                                    <v:stroke joinstyle="round"/>
                                    <v:textbox inset="1.50411mm,.75203mm,1.50411mm,.75203mm"/>
                                  </v:rect>
                                </v:group>
                                <v:group id="Group 4601" o:spid="_x0000_s2863" style="position:absolute;top:15433;width:13404;height:1414" coordsize="13404,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">
                                  <v:rect id="Rectangle 1411" o:spid="_x0000_s2864" style="position:absolute;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" fillcolor="#c4bc96 [2414]" strokecolor="#44546a">
                                    <v:stroke joinstyle="round"/>
                                    <v:textbox inset="1.50411mm,.75203mm,1.50411mm,.75203mm"/>
                                  </v:rect>
                                  <v:rect id="Rectangle 1423" o:spid="_x0000_s2865" style="position:absolute;left:1004;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" fillcolor="#c4bc96 [2414]" strokecolor="#44546a">
                                    <v:stroke joinstyle="round"/>
                                    <v:textbox inset="1.50411mm,.75203mm,1.50411mm,.75203mm"/>
                                  </v:rect>
                                  <v:rect id="Rectangle 1435" o:spid="_x0000_s2866" style="position:absolute;left:1955;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" fillcolor="#d8d8d8 [2732]" strokecolor="#44546a">
                                    <v:stroke joinstyle="round"/>
                                    <v:textbox inset="1.50411mm,.75203mm,1.50411mm,.75203mm"/>
                                  </v:rect>
                                  <v:rect id="Rectangle 1447" o:spid="_x0000_s2867" style="position:absolute;left:2907;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" strokecolor="#44546a">
                                    <v:stroke joinstyle="round"/>
                                    <v:textbox inset="1.50411mm,.75203mm,1.50411mm,.75203mm"/>
                                  </v:rect>
                                  <v:rect id="Rectangle 1459" o:spid="_x0000_s2868" style="position:absolute;left:3858;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" strokecolor="#44546a">
                                    <v:stroke joinstyle="round"/>
                                    <v:textbox inset="1.50411mm,.75203mm,1.50411mm,.75203mm"/>
                                  </v:rect>
                                  <v:rect id="Rectangle 1471" o:spid="_x0000_s2869" style="position:absolute;left:4809;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" strokecolor="#44546a">
                                    <v:stroke joinstyle="round"/>
                                    <v:textbox inset="1.50411mm,.75203mm,1.50411mm,.75203mm"/>
                                  </v:rect>
                                  <v:rect id="Rectangle 1483" o:spid="_x0000_s2870" style="position:absolute;left:5761;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" strokecolor="#44546a">
                                    <v:stroke joinstyle="round"/>
                                    <v:textbox inset="1.50411mm,.75203mm,1.50411mm,.75203mm"/>
                                  </v:rect>
                                  <v:rect id="Rectangle 1495" o:spid="_x0000_s2871" style="position:absolute;left:6712;width:92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" strokecolor="#44546a">
                                    <v:stroke joinstyle="round"/>
                                    <v:textbox inset="1.50411mm,.75203mm,1.50411mm,.75203mm"/>
                                  </v:rect>
                                  <v:rect id="Rectangle 1507" o:spid="_x0000_s2872" style="position:absolute;left:766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" strokecolor="#44546a">
                                    <v:stroke joinstyle="round"/>
                                    <v:textbox inset="1.50411mm,.75203mm,1.50411mm,.75203mm"/>
                                  </v:rect>
                                  <v:rect id="Rectangle 1519" o:spid="_x0000_s2873" style="position:absolute;left:8615;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" strokecolor="#44546a">
                                    <v:stroke joinstyle="round"/>
                                    <v:textbox inset="1.50411mm,.75203mm,1.50411mm,.75203mm"/>
                                  </v:rect>
                                  <v:rect id="Rectangle 1531" o:spid="_x0000_s2874" style="position:absolute;left:9566;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" strokecolor="#44546a">
                                    <v:stroke joinstyle="round"/>
                                    <v:textbox inset="1.50411mm,.75203mm,1.50411mm,.75203mm"/>
                                  </v:rect>
                                  <v:rect id="Rectangle 1543" o:spid="_x0000_s2875" style="position:absolute;left:10571;width:92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" strokecolor="#44546a">
                                    <v:stroke joinstyle="round"/>
                                    <v:textbox inset="1.50411mm,.75203mm,1.50411mm,.75203mm"/>
                                  </v:rect>
                                  <v:rect id="Rectangle 1555" o:spid="_x0000_s2876" style="position:absolute;left:11469;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" strokecolor="#44546a">
                                    <v:stroke joinstyle="round"/>
                                    <v:textbox inset="1.50411mm,.75203mm,1.50411mm,.75203mm"/>
                                  </v:rect>
                                  <v:rect id="Rectangle 1567" o:spid="_x0000_s2877" style="position:absolute;left:12473;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" strokecolor="#44546a">
                                    <v:stroke joinstyle="round"/>
                                    <v:textbox inset="1.50411mm,.75203mm,1.50411mm,.75203mm"/>
                                  </v:rect>
                                </v:group>
                              </v:group>
                              <v:group id="Group 4616" o:spid="_x0000_s2878" style="position:absolute;left:2695;top:17812;width:13320;height:1451" coordsize="13320,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">
                                <v:shape id="Straight Arrow Connector 4617" o:spid="_x0000_s2879" type="#_x0000_t32" style="position:absolute;width:133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" strokecolor="#5a5a5a [2109]" strokeweight=".5pt">
                                  <v:stroke startarrow="block" startarrowwidth="narrow" startarrowlength="short" endarrow="block" endarrowwidth="narrow" endarrowlength="short"/>
                                </v:shape>
                                <v:shape id="_x0000_s2880" type="#_x0000_t202" style="position:absolute;left:5600;top:263;width:2537;height:11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" stroked="f">
                                  <v:textbox inset="0,0,0,0">
                                    <w:txbxContent>
                                      <w:p w14:paraId="12B39554" w14:textId="77777777" w:rsidR="00305213" w:rsidRPr="00E74046" w:rsidRDefault="00305213" w:rsidP="00C62462">
                                        <w:pPr>
                                          <w:rPr>
                                            <w:b/>
                                            <w:color w:val="595959" w:themeColor="text1" w:themeTint="A6"/>
                                            <w:sz w:val="12"/>
                                          </w:rPr>
                                        </w:pPr>
                                        <w:r>
                                          <w:rPr>
                                            <w:b/>
                                            <w:color w:val="595959" w:themeColor="text1" w:themeTint="A6"/>
                                            <w:sz w:val="12"/>
                                          </w:rPr>
                                          <w:t>Time</w:t>
                                        </w:r>
                                      </w:p>
                                    </w:txbxContent>
                                  </v:textbox>
                                </v:shape>
                              </v:group>
                              <v:group id="Group 4619" o:spid="_x0000_s2881" style="position:absolute;left:-782;width:2421;height:16920" coordorigin="-782" coordsize="2422,16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">
                                <v:shape id="Straight Arrow Connector 4620" o:spid="_x0000_s2882" type="#_x0000_t32" style="position:absolute;left:-6821;top:8460;width:16920;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" strokecolor="#5a5a5a [2109]" strokeweight=".5pt">
                                  <v:stroke startarrow="block" startarrowwidth="narrow" startarrowlength="short" endarrow="block" endarrowwidth="narrow" endarrowlength="short"/>
                                </v:shape>
                                <v:shape id="_x0000_s2883" type="#_x0000_t202" style="position:absolute;left:-1265;top:6244;width:3388;height:2421;rotation:9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" stroked="f">
                                  <v:textbox inset="0,0,0,0">
                                    <w:txbxContent>
                                      <w:p w14:paraId="239DFF6C" w14:textId="77777777" w:rsidR="00305213" w:rsidRPr="00E74046" w:rsidRDefault="00305213" w:rsidP="00C62462">
                                        <w:pPr>
                                          <w:rPr>
                                            <w:b/>
                                            <w:color w:val="595959" w:themeColor="text1" w:themeTint="A6"/>
                                            <w:sz w:val="12"/>
                                          </w:rPr>
                                        </w:pPr>
                                        <w:r>
                                          <w:rPr>
                                            <w:b/>
                                            <w:color w:val="595959" w:themeColor="text1" w:themeTint="A6"/>
                                            <w:sz w:val="12"/>
                                          </w:rPr>
                                          <w:t>Freq.</w:t>
                                        </w:r>
                                      </w:p>
                                    </w:txbxContent>
                                  </v:textbox>
                                </v:shape>
                              </v:group>
                            </v:group>
                          </v:group>
                          <v:rect id="Rectangle 1432" o:spid="_x0000_s2884" style="position:absolute;left:4660;top:14157;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" fillcolor="#d8d8d8 [2732]" strokecolor="#44546a">
                            <v:stroke joinstyle="round"/>
                            <v:textbox inset="1.50411mm,.75203mm,1.50411mm,.75203mm"/>
                          </v:rect>
                        </v:group>
                        <v:rect id="Rectangle 1462" o:spid="_x0000_s2885" style="position:absolute;left:6575;top:2935;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" fillcolor="#d8d8d8 [2732]" strokecolor="#44546a">
                          <v:stroke joinstyle="round"/>
                          <v:textbox inset="1.50411mm,.75203mm,1.50411mm,.75203mm"/>
                        </v:rect>
                      </v:group>
                      <v:shape id="_x0000_s2886" type="#_x0000_t202" style="position:absolute;left:13812;top:914;width:8043;height:19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" stroked="f">
                        <v:textbox inset="0,0,0,0">
                          <w:txbxContent>
                            <w:p w14:paraId="32B58F73" w14:textId="25A65D4A" w:rsidR="00305213" w:rsidRPr="002E55D3" w:rsidRDefault="00305213" w:rsidP="002E55D3">
                              <w:pPr>
                                <w:rPr>
                                  <w:b/>
                                  <w:i/>
                                  <w:sz w:val="18"/>
                                  <w:u w:val="single"/>
                                </w:rPr>
                              </w:pPr>
                              <w:r w:rsidRPr="002E55D3">
                                <w:rPr>
                                  <w:b/>
                                  <w:i/>
                                  <w:sz w:val="16"/>
                                  <w:u w:val="single"/>
                                </w:rPr>
                                <w:t xml:space="preserve">DMRS group </w:t>
                              </w:r>
                              <w:r w:rsidRPr="002E55D3">
                                <w:rPr>
                                  <w:b/>
                                  <w:i/>
                                  <w:sz w:val="18"/>
                                  <w:u w:val="single"/>
                                </w:rPr>
                                <w:t>0</w:t>
                              </w:r>
                            </w:p>
                          </w:txbxContent>
                        </v:textbox>
                      </v:shape>
                    </v:group>
                    <v:group id="Group 5026" o:spid="_x0000_s2887" style="position:absolute;left:34891;width:33833;height:23850" coordsize="33832,23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">
                      <v:group id="Group 4628" o:spid="_x0000_s2888" style="position:absolute;left:410;top:4042;width:14760;height:17999" coordorigin="-402" coordsize="16502,19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">
                        <v:group id="Group 4629" o:spid="_x0000_s2889" style="position:absolute;left:-402;width:16501;height:19263" coordorigin="-402" coordsize="16502,19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">
                          <v:group id="Group 4630" o:spid="_x0000_s2890" style="position:absolute;left:-402;width:16501;height:19263" coordorigin="-402" coordsize="16502,19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">
                            <v:rect id="Rectangle 1436" o:spid="_x0000_s2891" style="position:absolute;left:5619;top:142;width:942;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" fillcolor="#d8d8d8 [2732]" strokecolor="#44546a">
                              <v:stroke joinstyle="round"/>
                              <v:textbox inset="1.50411mm,.75203mm,1.50411mm,.75203mm"/>
                            </v:rect>
                            <v:group id="Group 4633" o:spid="_x0000_s2892" style="position:absolute;left:-402;width:16501;height:19263" coordorigin="-402" coordsize="16502,19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">
                              <v:group id="Group 4634" o:spid="_x0000_s2893" style="position:absolute;left:2695;top:158;width:13404;height:16847" coordsize="13404,16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">
                                <v:group id="Group 4635" o:spid="_x0000_s2894" style="position:absolute;width:13363;height:1414" coordsize="13363,1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">
                                  <v:rect id="Rectangle 1400" o:spid="_x0000_s2895" style="position:absolute;width:949;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" fillcolor="#c4bc96 [2414]" strokecolor="#44546a">
                                    <v:stroke joinstyle="round"/>
                                    <v:textbox inset="1.50411mm,.75203mm,1.50411mm,.75203mm"/>
                                  </v:rect>
                                  <v:rect id="Rectangle 1412" o:spid="_x0000_s2896" style="position:absolute;left:951;width:94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" fillcolor="#c4bc96 [2414]" strokecolor="#44546a">
                                    <v:stroke joinstyle="round"/>
                                    <v:textbox inset="1.50411mm,.75203mm,1.50411mm,.75203mm"/>
                                  </v:rect>
                                  <v:rect id="Rectangle 1424" o:spid="_x0000_s2897" style="position:absolute;left:1902;width:94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" fillcolor="#d8d8d8 [2732]" strokecolor="#44546a">
                                    <v:stroke joinstyle="round"/>
                                    <v:textbox inset="1.50411mm,.75203mm,1.50411mm,.75203mm"/>
                                  </v:rect>
                                  <v:rect id="Rectangle 1448" o:spid="_x0000_s2898" style="position:absolute;left:3858;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" fillcolor="#d8d8d8 [2732]" strokecolor="#44546a">
                                    <v:stroke joinstyle="round"/>
                                    <v:textbox inset="1.50411mm,.75203mm,1.50411mm,.75203mm"/>
                                  </v:rect>
                                  <v:rect id="Rectangle 1460" o:spid="_x0000_s2899" style="position:absolute;left:4809;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" fillcolor="#d8d8d8 [2732]" strokecolor="#44546a">
                                    <v:stroke joinstyle="round"/>
                                    <v:textbox inset="1.50411mm,.75203mm,1.50411mm,.75203mm"/>
                                  </v:rect>
                                  <v:rect id="Rectangle 1472" o:spid="_x0000_s2900" style="position:absolute;left:5761;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" fillcolor="#d8d8d8 [2732]" strokecolor="#44546a">
                                    <v:stroke joinstyle="round"/>
                                    <v:textbox inset="1.50411mm,.75203mm,1.50411mm,.75203mm"/>
                                  </v:rect>
                                  <v:rect id="Rectangle 1484" o:spid="_x0000_s2901" style="position:absolute;left:6712;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" fillcolor="#d8d8d8 [2732]" strokecolor="#44546a">
                                    <v:stroke joinstyle="round"/>
                                    <v:textbox inset="1.50411mm,.75203mm,1.50411mm,.75203mm"/>
                                  </v:rect>
                                  <v:rect id="Rectangle 1496" o:spid="_x0000_s2902" style="position:absolute;left:7664;width:94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" fillcolor="#d8d8d8 [2732]" strokecolor="#44546a">
                                    <v:stroke joinstyle="round"/>
                                    <v:textbox inset="1.50411mm,.75203mm,1.50411mm,.75203mm"/>
                                  </v:rect>
                                  <v:rect id="Rectangle 1508" o:spid="_x0000_s2903" style="position:absolute;left:8615;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" fillcolor="#d8d8d8 [2732]" strokecolor="#44546a">
                                    <v:stroke joinstyle="round"/>
                                    <v:textbox inset="1.50411mm,.75203mm,1.50411mm,.75203mm"/>
                                  </v:rect>
                                  <v:rect id="Rectangle 1520" o:spid="_x0000_s2904" style="position:absolute;left:9566;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" fillcolor="#d8d8d8 [2732]" strokecolor="#44546a">
                                    <v:stroke joinstyle="round"/>
                                    <v:textbox inset="1.50411mm,.75203mm,1.50411mm,.75203mm"/>
                                  </v:rect>
                                  <v:rect id="Rectangle 1532" o:spid="_x0000_s2905" style="position:absolute;left:10518;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" fillcolor="#d8d8d8 [2732]" strokecolor="#44546a">
                                    <v:stroke joinstyle="round"/>
                                    <v:textbox inset="1.50411mm,.75203mm,1.50411mm,.75203mm"/>
                                  </v:rect>
                                  <v:rect id="Rectangle 1544" o:spid="_x0000_s2906" style="position:absolute;left:11469;width:94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" fillcolor="#d8d8d8 [2732]" strokecolor="#44546a">
                                    <v:stroke joinstyle="round"/>
                                    <v:textbox inset="1.50411mm,.75203mm,1.50411mm,.75203mm"/>
                                  </v:rect>
                                  <v:rect id="Rectangle 1556" o:spid="_x0000_s2907" style="position:absolute;left:12421;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" fillcolor="#d8d8d8 [2732]" strokecolor="#44546a">
                                    <v:stroke joinstyle="round"/>
                                    <v:textbox inset="1.50411mm,.75203mm,1.50411mm,.75203mm"/>
                                  </v:rect>
                                </v:group>
                                <v:group id="Group 4649" o:spid="_x0000_s2908" style="position:absolute;top:1374;width:13359;height:1413" coordsize="13359,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">
                                  <v:rect id="Rectangle 1401" o:spid="_x0000_s2909" style="position:absolute;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" fillcolor="#c4bc96 [2414]" strokecolor="#44546a">
                                    <v:stroke joinstyle="round"/>
                                    <v:textbox inset="1.50411mm,.75203mm,1.50411mm,.75203mm"/>
                                  </v:rect>
                                  <v:rect id="Rectangle 1413" o:spid="_x0000_s2910" style="position:absolute;left:951;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" fillcolor="#c4bc96 [2414]" strokecolor="#44546a">
                                    <v:stroke joinstyle="round"/>
                                    <v:textbox inset="1.50411mm,.75203mm,1.50411mm,.75203mm"/>
                                  </v:rect>
                                  <v:rect id="Rectangle 1425" o:spid="_x0000_s2911" style="position:absolute;left:1902;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" fillcolor="#d8d8d8 [2732]" strokecolor="#44546a">
                                    <v:stroke joinstyle="round"/>
                                    <v:textbox inset="1.50411mm,.75203mm,1.50411mm,.75203mm"/>
                                  </v:rect>
                                  <v:rect id="Rectangle 1437" o:spid="_x0000_s2912" style="position:absolute;left:2907;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" strokecolor="#44546a">
                                    <v:stroke joinstyle="round"/>
                                    <v:textbox inset="1.50411mm,.75203mm,1.50411mm,.75203mm"/>
                                  </v:rect>
                                  <v:rect id="Rectangle 1449" o:spid="_x0000_s2913" style="position:absolute;left:3858;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" strokecolor="#44546a">
                                    <v:stroke joinstyle="round"/>
                                    <v:textbox inset="1.50411mm,.75203mm,1.50411mm,.75203mm"/>
                                  </v:rect>
                                  <v:rect id="Rectangle 1461" o:spid="_x0000_s2914" style="position:absolute;left:4809;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" strokecolor="#44546a">
                                    <v:stroke joinstyle="round"/>
                                    <v:textbox inset="1.50411mm,.75203mm,1.50411mm,.75203mm"/>
                                  </v:rect>
                                  <v:rect id="Rectangle 1473" o:spid="_x0000_s2915" style="position:absolute;left:5761;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" strokecolor="#44546a">
                                    <v:stroke joinstyle="round"/>
                                    <v:textbox inset="1.50411mm,.75203mm,1.50411mm,.75203mm"/>
                                  </v:rect>
                                  <v:rect id="Rectangle 1485" o:spid="_x0000_s2916" style="position:absolute;left:6712;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" strokecolor="#44546a">
                                    <v:stroke joinstyle="round"/>
                                    <v:textbox inset="1.50411mm,.75203mm,1.50411mm,.75203mm"/>
                                  </v:rect>
                                  <v:rect id="Rectangle 1497" o:spid="_x0000_s2917" style="position:absolute;left:7664;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" strokecolor="#44546a">
                                    <v:stroke joinstyle="round"/>
                                    <v:textbox inset="1.50411mm,.75203mm,1.50411mm,.75203mm"/>
                                  </v:rect>
                                  <v:rect id="Rectangle 1509" o:spid="_x0000_s2918" style="position:absolute;left:8615;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" strokecolor="#44546a">
                                    <v:stroke joinstyle="round"/>
                                    <v:textbox inset="1.50411mm,.75203mm,1.50411mm,.75203mm"/>
                                  </v:rect>
                                  <v:rect id="Rectangle 1521" o:spid="_x0000_s2919" style="position:absolute;left:9566;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" strokecolor="#44546a">
                                    <v:stroke joinstyle="round"/>
                                    <v:textbox inset="1.50411mm,.75203mm,1.50411mm,.75203mm"/>
                                  </v:rect>
                                  <v:rect id="Rectangle 1533" o:spid="_x0000_s2920" style="position:absolute;left:10518;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" strokecolor="#44546a">
                                    <v:stroke joinstyle="round"/>
                                    <v:textbox inset="1.50411mm,.75203mm,1.50411mm,.75203mm"/>
                                  </v:rect>
                                  <v:rect id="Rectangle 1545" o:spid="_x0000_s2921" style="position:absolute;left:11469;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" strokecolor="#44546a">
                                    <v:stroke joinstyle="round"/>
                                    <v:textbox inset="1.50411mm,.75203mm,1.50411mm,.75203mm"/>
                                  </v:rect>
                                  <v:rect id="Rectangle 1557" o:spid="_x0000_s2922" style="position:absolute;left:12421;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" strokecolor="#44546a">
                                    <v:stroke joinstyle="round"/>
                                    <v:textbox inset="1.50411mm,.75203mm,1.50411mm,.75203mm"/>
                                  </v:rect>
                                </v:group>
                                <v:group id="Group 4664" o:spid="_x0000_s2923" style="position:absolute;top:2801;width:13359;height:1413" coordsize="13359,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">
                                  <v:rect id="Rectangle 1402" o:spid="_x0000_s2924" style="position:absolute;width:946;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" fillcolor="#c4bc96 [2414]" strokecolor="#44546a">
                                    <v:stroke joinstyle="round"/>
                                    <v:textbox inset="1.50411mm,.75203mm,1.50411mm,.75203mm"/>
                                  </v:rect>
                                  <v:rect id="Rectangle 1414" o:spid="_x0000_s2925" style="position:absolute;left:951;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" fillcolor="#c4bc96 [2414]" strokecolor="#44546a">
                                    <v:stroke joinstyle="round"/>
                                    <v:textbox inset="1.50411mm,.75203mm,1.50411mm,.75203mm"/>
                                  </v:rect>
                                  <v:rect id="Rectangle 1426" o:spid="_x0000_s2926" style="position:absolute;left:1902;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" fillcolor="#76923c [2406]" strokecolor="#44546a">
                                    <v:stroke joinstyle="round"/>
                                    <v:textbox inset="1.50411mm,.75203mm,1.50411mm,.75203mm"/>
                                  </v:rect>
                                  <v:rect id="Rectangle 1438" o:spid="_x0000_s2927" style="position:absolute;left:2907;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" fillcolor="#d6e3bc [1302]" strokecolor="#44546a">
                                    <v:stroke joinstyle="round"/>
                                    <v:textbox inset="1.50411mm,.75203mm,1.50411mm,.75203mm"/>
                                  </v:rect>
                                  <v:rect id="Rectangle 1462" o:spid="_x0000_s2928" style="position:absolute;left:4809;width:93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" fillcolor="#d6e3bc [1302]" strokecolor="#44546a">
                                    <v:stroke joinstyle="round"/>
                                    <v:textbox inset="1.50411mm,.75203mm,1.50411mm,.75203mm"/>
                                  </v:rect>
                                  <v:rect id="Rectangle 1474" o:spid="_x0000_s2929" style="position:absolute;left:5761;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" fillcolor="#d6e3bc [1302]" strokecolor="#44546a">
                                    <v:stroke joinstyle="round"/>
                                    <v:textbox inset="1.50411mm,.75203mm,1.50411mm,.75203mm"/>
                                  </v:rect>
                                  <v:rect id="Rectangle 1486" o:spid="_x0000_s2930" style="position:absolute;left:6712;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" fillcolor="#d6e3bc [1302]" strokecolor="#44546a">
                                    <v:stroke joinstyle="round"/>
                                    <v:textbox inset="1.50411mm,.75203mm,1.50411mm,.75203mm"/>
                                  </v:rect>
                                  <v:rect id="Rectangle 1498" o:spid="_x0000_s2931" style="position:absolute;left:7664;width:941;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" fillcolor="#d6e3bc [1302]" strokecolor="#44546a">
                                    <v:stroke joinstyle="round"/>
                                    <v:textbox inset="1.50411mm,.75203mm,1.50411mm,.75203mm"/>
                                  </v:rect>
                                  <v:rect id="Rectangle 1510" o:spid="_x0000_s2932" style="position:absolute;left:8615;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" fillcolor="#d6e3bc [1302]" strokecolor="#44546a">
                                    <v:stroke joinstyle="round"/>
                                    <v:textbox inset="1.50411mm,.75203mm,1.50411mm,.75203mm"/>
                                  </v:rect>
                                  <v:rect id="Rectangle 1522" o:spid="_x0000_s2933" style="position:absolute;left:9566;width:93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" fillcolor="#d6e3bc [1302]" strokecolor="#44546a">
                                    <v:stroke joinstyle="round"/>
                                    <v:textbox inset="1.50411mm,.75203mm,1.50411mm,.75203mm"/>
                                  </v:rect>
                                  <v:rect id="Rectangle 1534" o:spid="_x0000_s2934" style="position:absolute;left:10518;width:93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" fillcolor="#d6e3bc [1302]" strokecolor="#44546a">
                                    <v:stroke joinstyle="round"/>
                                    <v:textbox inset="1.50411mm,.75203mm,1.50411mm,.75203mm"/>
                                  </v:rect>
                                  <v:rect id="Rectangle 1546" o:spid="_x0000_s2935" style="position:absolute;left:11469;width:94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" fillcolor="#d6e3bc [1302]" strokecolor="#44546a">
                                    <v:stroke joinstyle="round"/>
                                    <v:textbox inset="1.50411mm,.75203mm,1.50411mm,.75203mm"/>
                                  </v:rect>
                                  <v:rect id="Rectangle 1558" o:spid="_x0000_s2936" style="position:absolute;left:12421;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" fillcolor="#d6e3bc [1302]" strokecolor="#44546a">
                                    <v:stroke joinstyle="round"/>
                                    <v:textbox inset="1.50411mm,.75203mm,1.50411mm,.75203mm"/>
                                  </v:rect>
                                </v:group>
                                <v:group id="Group 4678" o:spid="_x0000_s2937" style="position:absolute;top:4228;width:13355;height:1413" coordsize="13355,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">
                                  <v:rect id="Rectangle 1403" o:spid="_x0000_s2938" style="position:absolute;width:942;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" fillcolor="#c4bc96 [2414]" strokecolor="#44546a">
                                    <v:stroke joinstyle="round"/>
                                    <v:textbox inset="1.50411mm,.75203mm,1.50411mm,.75203mm"/>
                                  </v:rect>
                                  <v:rect id="Rectangle 1415" o:spid="_x0000_s2939" style="position:absolute;left:951;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" fillcolor="#c4bc96 [2414]" strokecolor="#44546a">
                                    <v:stroke joinstyle="round"/>
                                    <v:textbox inset="1.50411mm,.75203mm,1.50411mm,.75203mm"/>
                                  </v:rect>
                                  <v:rect id="Rectangle 1427" o:spid="_x0000_s2940" style="position:absolute;left:1902;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" fillcolor="#d8d8d8 [2732]" strokecolor="#44546a">
                                    <v:stroke joinstyle="round"/>
                                    <v:textbox inset="1.50411mm,.75203mm,1.50411mm,.75203mm"/>
                                  </v:rect>
                                  <v:rect id="Rectangle 1439" o:spid="_x0000_s2941" style="position:absolute;left:2907;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" strokecolor="#44546a">
                                    <v:stroke joinstyle="round"/>
                                    <v:textbox inset="1.50411mm,.75203mm,1.50411mm,.75203mm"/>
                                  </v:rect>
                                  <v:rect id="Rectangle 1451" o:spid="_x0000_s2942" style="position:absolute;left:3858;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" strokecolor="#44546a">
                                    <v:stroke joinstyle="round"/>
                                    <v:textbox inset="1.50411mm,.75203mm,1.50411mm,.75203mm"/>
                                  </v:rect>
                                  <v:rect id="Rectangle 1463" o:spid="_x0000_s2943" style="position:absolute;left:4809;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" strokecolor="#44546a">
                                    <v:stroke joinstyle="round"/>
                                    <v:textbox inset="1.50411mm,.75203mm,1.50411mm,.75203mm"/>
                                  </v:rect>
                                  <v:rect id="Rectangle 1475" o:spid="_x0000_s2944" style="position:absolute;left:5761;width:93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" strokecolor="#44546a">
                                    <v:stroke joinstyle="round"/>
                                    <v:textbox inset="1.50411mm,.75203mm,1.50411mm,.75203mm"/>
                                  </v:rect>
                                  <v:rect id="Rectangle 1487" o:spid="_x0000_s2945" style="position:absolute;left:6712;width:931;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" strokecolor="#44546a">
                                    <v:stroke joinstyle="round"/>
                                    <v:textbox inset="1.50411mm,.75203mm,1.50411mm,.75203mm"/>
                                  </v:rect>
                                  <v:rect id="Rectangle 1499" o:spid="_x0000_s2946" style="position:absolute;left:766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" strokecolor="#44546a">
                                    <v:stroke joinstyle="round"/>
                                    <v:textbox inset="1.50411mm,.75203mm,1.50411mm,.75203mm"/>
                                  </v:rect>
                                  <v:rect id="Rectangle 1511" o:spid="_x0000_s2947" style="position:absolute;left:8615;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" strokecolor="#44546a">
                                    <v:stroke joinstyle="round"/>
                                    <v:textbox inset="1.50411mm,.75203mm,1.50411mm,.75203mm"/>
                                  </v:rect>
                                  <v:rect id="Rectangle 1523" o:spid="_x0000_s2948" style="position:absolute;left:9566;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" strokecolor="#44546a">
                                    <v:stroke joinstyle="round"/>
                                    <v:textbox inset="1.50411mm,.75203mm,1.50411mm,.75203mm"/>
                                  </v:rect>
                                  <v:rect id="Rectangle 1535" o:spid="_x0000_s2949" style="position:absolute;left:10518;width:92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" strokecolor="#44546a">
                                    <v:stroke joinstyle="round"/>
                                    <v:textbox inset="1.50411mm,.75203mm,1.50411mm,.75203mm"/>
                                  </v:rect>
                                  <v:rect id="Rectangle 1547" o:spid="_x0000_s2950" style="position:absolute;left:11469;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" strokecolor="#44546a">
                                    <v:stroke joinstyle="round"/>
                                    <v:textbox inset="1.50411mm,.75203mm,1.50411mm,.75203mm"/>
                                  </v:rect>
                                  <v:rect id="Rectangle 1559" o:spid="_x0000_s2951" style="position:absolute;left:12421;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" strokecolor="#44546a">
                                    <v:stroke joinstyle="round"/>
                                    <v:textbox inset="1.50411mm,.75203mm,1.50411mm,.75203mm"/>
                                  </v:rect>
                                </v:group>
                                <v:group id="Group 4693" o:spid="_x0000_s2952" style="position:absolute;top:5602;width:13359;height:1413" coordsize="13359,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">
                                  <v:rect id="Rectangle 1404" o:spid="_x0000_s2953" style="position:absolute;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" fillcolor="#c4bc96 [2414]" strokecolor="#44546a">
                                    <v:stroke joinstyle="round"/>
                                    <v:textbox inset="1.50411mm,.75203mm,1.50411mm,.75203mm"/>
                                  </v:rect>
                                  <v:rect id="Rectangle 1416" o:spid="_x0000_s2954" style="position:absolute;left:951;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" fillcolor="#c4bc96 [2414]" strokecolor="#44546a">
                                    <v:stroke joinstyle="round"/>
                                    <v:textbox inset="1.50411mm,.75203mm,1.50411mm,.75203mm"/>
                                  </v:rect>
                                  <v:rect id="Rectangle 1428" o:spid="_x0000_s2955" style="position:absolute;left:1902;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" fillcolor="#d8d8d8 [2732]" strokecolor="#44546a">
                                    <v:stroke joinstyle="round"/>
                                    <v:textbox inset="1.50411mm,.75203mm,1.50411mm,.75203mm"/>
                                  </v:rect>
                                  <v:rect id="Rectangle 1440" o:spid="_x0000_s2956" style="position:absolute;left:2907;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" strokecolor="#44546a">
                                    <v:stroke joinstyle="round"/>
                                    <v:textbox inset="1.50411mm,.75203mm,1.50411mm,.75203mm"/>
                                  </v:rect>
                                  <v:rect id="Rectangle 1452" o:spid="_x0000_s2957" style="position:absolute;left:3858;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" strokecolor="#44546a">
                                    <v:stroke joinstyle="round"/>
                                    <v:textbox inset="1.50411mm,.75203mm,1.50411mm,.75203mm"/>
                                  </v:rect>
                                  <v:rect id="Rectangle 1464" o:spid="_x0000_s2958" style="position:absolute;left:4809;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" strokecolor="#44546a">
                                    <v:stroke joinstyle="round"/>
                                    <v:textbox inset="1.50411mm,.75203mm,1.50411mm,.75203mm"/>
                                  </v:rect>
                                  <v:rect id="Rectangle 1476" o:spid="_x0000_s2959" style="position:absolute;left:5761;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" strokecolor="#44546a">
                                    <v:stroke joinstyle="round"/>
                                    <v:textbox inset="1.50411mm,.75203mm,1.50411mm,.75203mm"/>
                                  </v:rect>
                                  <v:rect id="Rectangle 1488" o:spid="_x0000_s2960" style="position:absolute;left:6712;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" strokecolor="#44546a">
                                    <v:stroke joinstyle="round"/>
                                    <v:textbox inset="1.50411mm,.75203mm,1.50411mm,.75203mm"/>
                                  </v:rect>
                                  <v:rect id="Rectangle 1500" o:spid="_x0000_s2961" style="position:absolute;left:7664;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" strokecolor="#44546a">
                                    <v:stroke joinstyle="round"/>
                                    <v:textbox inset="1.50411mm,.75203mm,1.50411mm,.75203mm"/>
                                  </v:rect>
                                  <v:rect id="Rectangle 1512" o:spid="_x0000_s2962" style="position:absolute;left:8615;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" strokecolor="#44546a">
                                    <v:stroke joinstyle="round"/>
                                    <v:textbox inset="1.50411mm,.75203mm,1.50411mm,.75203mm"/>
                                  </v:rect>
                                  <v:rect id="Rectangle 1524" o:spid="_x0000_s2963" style="position:absolute;left:9566;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" strokecolor="#44546a">
                                    <v:stroke joinstyle="round"/>
                                    <v:textbox inset="1.50411mm,.75203mm,1.50411mm,.75203mm"/>
                                  </v:rect>
                                  <v:rect id="Rectangle 1536" o:spid="_x0000_s2964" style="position:absolute;left:10518;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" strokecolor="#44546a">
                                    <v:stroke joinstyle="round"/>
                                    <v:textbox inset="1.50411mm,.75203mm,1.50411mm,.75203mm"/>
                                  </v:rect>
                                  <v:rect id="Rectangle 1548" o:spid="_x0000_s2965" style="position:absolute;left:11469;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" strokecolor="#44546a">
                                    <v:stroke joinstyle="round"/>
                                    <v:textbox inset="1.50411mm,.75203mm,1.50411mm,.75203mm"/>
                                  </v:rect>
                                  <v:rect id="Rectangle 1560" o:spid="_x0000_s2966" style="position:absolute;left:12421;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" strokecolor="#44546a">
                                    <v:stroke joinstyle="round"/>
                                    <v:textbox inset="1.50411mm,.75203mm,1.50411mm,.75203mm"/>
                                  </v:rect>
                                </v:group>
                                <v:group id="Group 4708" o:spid="_x0000_s2967" style="position:absolute;top:6976;width:13355;height:1414" coordsize="13355,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">
                                  <v:rect id="Rectangle 1405" o:spid="_x0000_s2968" style="position:absolute;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" fillcolor="#c4bc96 [2414]" strokecolor="#44546a">
                                    <v:stroke joinstyle="round"/>
                                    <v:textbox inset="1.50411mm,.75203mm,1.50411mm,.75203mm"/>
                                  </v:rect>
                                  <v:rect id="Rectangle 1417" o:spid="_x0000_s2969" style="position:absolute;left:100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" fillcolor="#c4bc96 [2414]" strokecolor="#44546a">
                                    <v:stroke joinstyle="round"/>
                                    <v:textbox inset="1.50411mm,.75203mm,1.50411mm,.75203mm"/>
                                  </v:rect>
                                  <v:rect id="Rectangle 1429" o:spid="_x0000_s2970" style="position:absolute;left:1955;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" fillcolor="#d8d8d8 [2732]" strokecolor="#44546a">
                                    <v:stroke joinstyle="round"/>
                                    <v:textbox inset="1.50411mm,.75203mm,1.50411mm,.75203mm"/>
                                  </v:rect>
                                  <v:rect id="Rectangle 1441" o:spid="_x0000_s2971" style="position:absolute;left:2907;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" strokecolor="#44546a">
                                    <v:stroke joinstyle="round"/>
                                    <v:textbox inset="1.50411mm,.75203mm,1.50411mm,.75203mm"/>
                                  </v:rect>
                                  <v:rect id="Rectangle 1453" o:spid="_x0000_s2972" style="position:absolute;left:3858;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" strokecolor="#44546a">
                                    <v:stroke joinstyle="round"/>
                                    <v:textbox inset="1.50411mm,.75203mm,1.50411mm,.75203mm"/>
                                  </v:rect>
                                  <v:rect id="Rectangle 1465" o:spid="_x0000_s2973" style="position:absolute;left:4809;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" strokecolor="#44546a">
                                    <v:stroke joinstyle="round"/>
                                    <v:textbox inset="1.50411mm,.75203mm,1.50411mm,.75203mm"/>
                                  </v:rect>
                                  <v:rect id="Rectangle 1477" o:spid="_x0000_s2974" style="position:absolute;left:5761;width:93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" strokecolor="#44546a">
                                    <v:stroke joinstyle="round"/>
                                    <v:textbox inset="1.50411mm,.75203mm,1.50411mm,.75203mm"/>
                                  </v:rect>
                                  <v:rect id="Rectangle 1489" o:spid="_x0000_s2975" style="position:absolute;left:6712;width:931;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" strokecolor="#44546a">
                                    <v:stroke joinstyle="round"/>
                                    <v:textbox inset="1.50411mm,.75203mm,1.50411mm,.75203mm"/>
                                  </v:rect>
                                  <v:rect id="Rectangle 1501" o:spid="_x0000_s2976" style="position:absolute;left:766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" strokecolor="#44546a">
                                    <v:stroke joinstyle="round"/>
                                    <v:textbox inset="1.50411mm,.75203mm,1.50411mm,.75203mm"/>
                                  </v:rect>
                                  <v:rect id="Rectangle 1513" o:spid="_x0000_s2977" style="position:absolute;left:8615;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" strokecolor="#44546a">
                                    <v:stroke joinstyle="round"/>
                                    <v:textbox inset="1.50411mm,.75203mm,1.50411mm,.75203mm"/>
                                  </v:rect>
                                  <v:rect id="Rectangle 1525" o:spid="_x0000_s2978" style="position:absolute;left:9566;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" strokecolor="#44546a">
                                    <v:stroke joinstyle="round"/>
                                    <v:textbox inset="1.50411mm,.75203mm,1.50411mm,.75203mm"/>
                                  </v:rect>
                                  <v:rect id="Rectangle 1537" o:spid="_x0000_s2979" style="position:absolute;left:10518;width:92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" strokecolor="#44546a">
                                    <v:stroke joinstyle="round"/>
                                    <v:textbox inset="1.50411mm,.75203mm,1.50411mm,.75203mm"/>
                                  </v:rect>
                                  <v:rect id="Rectangle 1549" o:spid="_x0000_s2980" style="position:absolute;left:11469;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" strokecolor="#44546a">
                                    <v:stroke joinstyle="round"/>
                                    <v:textbox inset="1.50411mm,.75203mm,1.50411mm,.75203mm"/>
                                  </v:rect>
                                  <v:rect id="Rectangle 1561" o:spid="_x0000_s2981" style="position:absolute;left:12421;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" strokecolor="#44546a">
                                    <v:stroke joinstyle="round"/>
                                    <v:textbox inset="1.50411mm,.75203mm,1.50411mm,.75203mm"/>
                                  </v:rect>
                                </v:group>
                                <v:group id="Group 4723" o:spid="_x0000_s2982" style="position:absolute;top:8404;width:13359;height:1413" coordsize="13359,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">
                                  <v:rect id="Rectangle 1406" o:spid="_x0000_s2983" style="position:absolute;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" fillcolor="#c4bc96 [2414]" strokecolor="#44546a">
                                    <v:stroke joinstyle="round"/>
                                    <v:textbox inset="1.50411mm,.75203mm,1.50411mm,.75203mm"/>
                                  </v:rect>
                                  <v:rect id="Rectangle 1418" o:spid="_x0000_s2984" style="position:absolute;left:1004;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" fillcolor="#c4bc96 [2414]" strokecolor="#44546a">
                                    <v:stroke joinstyle="round"/>
                                    <v:textbox inset="1.50411mm,.75203mm,1.50411mm,.75203mm"/>
                                  </v:rect>
                                  <v:rect id="Rectangle 1430" o:spid="_x0000_s2985" style="position:absolute;left:1955;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" fillcolor="#76923c [2406]" strokecolor="#44546a">
                                    <v:stroke joinstyle="round"/>
                                    <v:textbox inset="1.50411mm,.75203mm,1.50411mm,.75203mm"/>
                                  </v:rect>
                                  <v:rect id="Rectangle 1442" o:spid="_x0000_s2986" style="position:absolute;left:2907;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" fillcolor="white [3212]" strokecolor="#44546a">
                                    <v:stroke joinstyle="round"/>
                                    <v:textbox inset="1.50411mm,.75203mm,1.50411mm,.75203mm"/>
                                  </v:rect>
                                  <v:rect id="Rectangle 1454" o:spid="_x0000_s2987" style="position:absolute;left:3858;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" fillcolor="white [3212]" strokecolor="#44546a">
                                    <v:stroke joinstyle="round"/>
                                    <v:textbox inset="1.50411mm,.75203mm,1.50411mm,.75203mm"/>
                                  </v:rect>
                                  <v:rect id="Rectangle 1466" o:spid="_x0000_s2988" style="position:absolute;left:4809;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" fillcolor="white [3212]" strokecolor="#44546a">
                                    <v:stroke joinstyle="round"/>
                                    <v:textbox inset="1.50411mm,.75203mm,1.50411mm,.75203mm"/>
                                  </v:rect>
                                  <v:rect id="Rectangle 1478" o:spid="_x0000_s2989" style="position:absolute;left:5761;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" fillcolor="white [3212]" strokecolor="#44546a">
                                    <v:stroke joinstyle="round"/>
                                    <v:textbox inset="1.50411mm,.75203mm,1.50411mm,.75203mm"/>
                                  </v:rect>
                                  <v:rect id="Rectangle 1490" o:spid="_x0000_s2990" style="position:absolute;left:6712;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" fillcolor="white [3212]" strokecolor="#44546a">
                                    <v:stroke joinstyle="round"/>
                                    <v:textbox inset="1.50411mm,.75203mm,1.50411mm,.75203mm"/>
                                  </v:rect>
                                  <v:rect id="Rectangle 1502" o:spid="_x0000_s2991" style="position:absolute;left:7664;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" fillcolor="white [3212]" strokecolor="#44546a">
                                    <v:stroke joinstyle="round"/>
                                    <v:textbox inset="1.50411mm,.75203mm,1.50411mm,.75203mm"/>
                                  </v:rect>
                                  <v:rect id="Rectangle 1514" o:spid="_x0000_s2992" style="position:absolute;left:8615;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" fillcolor="white [3212]" strokecolor="#44546a">
                                    <v:stroke joinstyle="round"/>
                                    <v:textbox inset="1.50411mm,.75203mm,1.50411mm,.75203mm"/>
                                  </v:rect>
                                  <v:rect id="Rectangle 1526" o:spid="_x0000_s2993" style="position:absolute;left:9566;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" fillcolor="white [3212]" strokecolor="#44546a">
                                    <v:stroke joinstyle="round"/>
                                    <v:textbox inset="1.50411mm,.75203mm,1.50411mm,.75203mm"/>
                                  </v:rect>
                                  <v:rect id="Rectangle 1538" o:spid="_x0000_s2994" style="position:absolute;left:10518;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" fillcolor="white [3212]" strokecolor="#44546a">
                                    <v:stroke joinstyle="round"/>
                                    <v:textbox inset="1.50411mm,.75203mm,1.50411mm,.75203mm"/>
                                  </v:rect>
                                  <v:rect id="Rectangle 1550" o:spid="_x0000_s2995" style="position:absolute;left:11469;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" fillcolor="white [3212]" strokecolor="#44546a">
                                    <v:stroke joinstyle="round"/>
                                    <v:textbox inset="1.50411mm,.75203mm,1.50411mm,.75203mm"/>
                                  </v:rect>
                                  <v:rect id="Rectangle 1562" o:spid="_x0000_s2996" style="position:absolute;left:12421;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" fillcolor="white [3212]" strokecolor="#44546a">
                                    <v:stroke joinstyle="round"/>
                                    <v:textbox inset="1.50411mm,.75203mm,1.50411mm,.75203mm"/>
                                  </v:rect>
                                </v:group>
                                <v:group id="Group 4738" o:spid="_x0000_s2997" style="position:absolute;top:9831;width:13355;height:1413" coordsize="13355,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">
                                  <v:rect id="Rectangle 1407" o:spid="_x0000_s2998" style="position:absolute;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" fillcolor="#c4bc96 [2414]" strokecolor="#44546a">
                                    <v:stroke joinstyle="round"/>
                                    <v:textbox inset="1.50411mm,.75203mm,1.50411mm,.75203mm"/>
                                  </v:rect>
                                  <v:rect id="Rectangle 1419" o:spid="_x0000_s2999" style="position:absolute;left:100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" fillcolor="#c4bc96 [2414]" strokecolor="#44546a">
                                    <v:stroke joinstyle="round"/>
                                    <v:textbox inset="1.50411mm,.75203mm,1.50411mm,.75203mm"/>
                                  </v:rect>
                                  <v:rect id="Rectangle 1431" o:spid="_x0000_s3000" style="position:absolute;left:1955;width:93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" fillcolor="#d8d8d8 [2732]" strokecolor="#44546a">
                                    <v:stroke joinstyle="round"/>
                                    <v:textbox inset="1.50411mm,.75203mm,1.50411mm,.75203mm"/>
                                  </v:rect>
                                  <v:rect id="Rectangle 1443" o:spid="_x0000_s3001" style="position:absolute;left:2907;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" strokecolor="#44546a">
                                    <v:stroke joinstyle="round"/>
                                    <v:textbox inset="1.50411mm,.75203mm,1.50411mm,.75203mm"/>
                                  </v:rect>
                                  <v:rect id="Rectangle 1455" o:spid="_x0000_s3002" style="position:absolute;left:3858;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" strokecolor="#44546a">
                                    <v:stroke joinstyle="round"/>
                                    <v:textbox inset="1.50411mm,.75203mm,1.50411mm,.75203mm"/>
                                  </v:rect>
                                  <v:rect id="Rectangle 1467" o:spid="_x0000_s3003" style="position:absolute;left:4809;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" strokecolor="#44546a">
                                    <v:stroke joinstyle="round"/>
                                    <v:textbox inset="1.50411mm,.75203mm,1.50411mm,.75203mm"/>
                                  </v:rect>
                                  <v:rect id="Rectangle 1479" o:spid="_x0000_s3004" style="position:absolute;left:5761;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" strokecolor="#44546a">
                                    <v:stroke joinstyle="round"/>
                                    <v:textbox inset="1.50411mm,.75203mm,1.50411mm,.75203mm"/>
                                  </v:rect>
                                  <v:rect id="Rectangle 1491" o:spid="_x0000_s3005" style="position:absolute;left:6712;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" strokecolor="#44546a">
                                    <v:stroke joinstyle="round"/>
                                    <v:textbox inset="1.50411mm,.75203mm,1.50411mm,.75203mm"/>
                                  </v:rect>
                                  <v:rect id="Rectangle 1503" o:spid="_x0000_s3006" style="position:absolute;left:766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" strokecolor="#44546a">
                                    <v:stroke joinstyle="round"/>
                                    <v:textbox inset="1.50411mm,.75203mm,1.50411mm,.75203mm"/>
                                  </v:rect>
                                  <v:rect id="Rectangle 1515" o:spid="_x0000_s3007" style="position:absolute;left:8615;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" strokecolor="#44546a">
                                    <v:stroke joinstyle="round"/>
                                    <v:textbox inset="1.50411mm,.75203mm,1.50411mm,.75203mm"/>
                                  </v:rect>
                                  <v:rect id="Rectangle 1527" o:spid="_x0000_s3008" style="position:absolute;left:9566;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" strokecolor="#44546a">
                                    <v:stroke joinstyle="round"/>
                                    <v:textbox inset="1.50411mm,.75203mm,1.50411mm,.75203mm"/>
                                  </v:rect>
                                  <v:rect id="Rectangle 1539" o:spid="_x0000_s3009" style="position:absolute;left:10518;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" strokecolor="#44546a">
                                    <v:stroke joinstyle="round"/>
                                    <v:textbox inset="1.50411mm,.75203mm,1.50411mm,.75203mm"/>
                                  </v:rect>
                                  <v:rect id="Rectangle 1551" o:spid="_x0000_s3010" style="position:absolute;left:11469;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" strokecolor="#44546a">
                                    <v:stroke joinstyle="round"/>
                                    <v:textbox inset="1.50411mm,.75203mm,1.50411mm,.75203mm"/>
                                  </v:rect>
                                  <v:rect id="Rectangle 1563" o:spid="_x0000_s3011" style="position:absolute;left:12421;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" strokecolor="#44546a">
                                    <v:stroke joinstyle="round"/>
                                    <v:textbox inset="1.50411mm,.75203mm,1.50411mm,.75203mm"/>
                                  </v:rect>
                                </v:group>
                                <v:group id="Group 4753" o:spid="_x0000_s3012" style="position:absolute;top:11258;width:13355;height:1413" coordsize="13355,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">
                                  <v:rect id="Rectangle 1408" o:spid="_x0000_s3013" style="position:absolute;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" fillcolor="#c4bc96 [2414]" strokecolor="#44546a">
                                    <v:stroke joinstyle="round"/>
                                    <v:textbox inset="1.50411mm,.75203mm,1.50411mm,.75203mm"/>
                                  </v:rect>
                                  <v:rect id="Rectangle 1420" o:spid="_x0000_s3014" style="position:absolute;left:100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" fillcolor="#c4bc96 [2414]" strokecolor="#44546a">
                                    <v:stroke joinstyle="round"/>
                                    <v:textbox inset="1.50411mm,.75203mm,1.50411mm,.75203mm"/>
                                  </v:rect>
                                  <v:rect id="Rectangle 1432" o:spid="_x0000_s3015" style="position:absolute;left:1955;width:93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" fillcolor="#d8d8d8 [2732]" strokecolor="#44546a">
                                    <v:stroke joinstyle="round"/>
                                    <v:textbox inset="1.50411mm,.75203mm,1.50411mm,.75203mm"/>
                                  </v:rect>
                                  <v:rect id="Rectangle 1444" o:spid="_x0000_s3016" style="position:absolute;left:2907;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" strokecolor="#44546a">
                                    <v:stroke joinstyle="round"/>
                                    <v:textbox inset="1.50411mm,.75203mm,1.50411mm,.75203mm"/>
                                  </v:rect>
                                  <v:rect id="Rectangle 1456" o:spid="_x0000_s3017" style="position:absolute;left:3858;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" strokecolor="#44546a">
                                    <v:stroke joinstyle="round"/>
                                    <v:textbox inset="1.50411mm,.75203mm,1.50411mm,.75203mm"/>
                                  </v:rect>
                                  <v:rect id="Rectangle 1468" o:spid="_x0000_s3018" style="position:absolute;left:4809;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" strokecolor="#44546a">
                                    <v:stroke joinstyle="round"/>
                                    <v:textbox inset="1.50411mm,.75203mm,1.50411mm,.75203mm"/>
                                  </v:rect>
                                  <v:rect id="Rectangle 1480" o:spid="_x0000_s3019" style="position:absolute;left:5761;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" strokecolor="#44546a">
                                    <v:stroke joinstyle="round"/>
                                    <v:textbox inset="1.50411mm,.75203mm,1.50411mm,.75203mm"/>
                                  </v:rect>
                                  <v:rect id="Rectangle 1492" o:spid="_x0000_s3020" style="position:absolute;left:6712;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" strokecolor="#44546a">
                                    <v:stroke joinstyle="round"/>
                                    <v:textbox inset="1.50411mm,.75203mm,1.50411mm,.75203mm"/>
                                  </v:rect>
                                  <v:rect id="Rectangle 1504" o:spid="_x0000_s3021" style="position:absolute;left:766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" strokecolor="#44546a">
                                    <v:stroke joinstyle="round"/>
                                    <v:textbox inset="1.50411mm,.75203mm,1.50411mm,.75203mm"/>
                                  </v:rect>
                                  <v:rect id="Rectangle 1516" o:spid="_x0000_s3022" style="position:absolute;left:8615;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" strokecolor="#44546a">
                                    <v:stroke joinstyle="round"/>
                                    <v:textbox inset="1.50411mm,.75203mm,1.50411mm,.75203mm"/>
                                  </v:rect>
                                  <v:rect id="Rectangle 1528" o:spid="_x0000_s3023" style="position:absolute;left:9566;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" strokecolor="#44546a">
                                    <v:stroke joinstyle="round"/>
                                    <v:textbox inset="1.50411mm,.75203mm,1.50411mm,.75203mm"/>
                                  </v:rect>
                                  <v:rect id="Rectangle 1540" o:spid="_x0000_s3024" style="position:absolute;left:10518;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" strokecolor="#44546a">
                                    <v:stroke joinstyle="round"/>
                                    <v:textbox inset="1.50411mm,.75203mm,1.50411mm,.75203mm"/>
                                  </v:rect>
                                  <v:rect id="Rectangle 1552" o:spid="_x0000_s3025" style="position:absolute;left:11469;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" strokecolor="#44546a">
                                    <v:stroke joinstyle="round"/>
                                    <v:textbox inset="1.50411mm,.75203mm,1.50411mm,.75203mm"/>
                                  </v:rect>
                                  <v:rect id="Rectangle 1564" o:spid="_x0000_s3026" style="position:absolute;left:12421;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" strokecolor="#44546a">
                                    <v:stroke joinstyle="round"/>
                                    <v:textbox inset="1.50411mm,.75203mm,1.50411mm,.75203mm"/>
                                  </v:rect>
                                </v:group>
                                <v:group id="Group 4768" o:spid="_x0000_s3027" style="position:absolute;top:12632;width:13351;height:1413" coordsize="13351,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">
                                  <v:rect id="Rectangle 1409" o:spid="_x0000_s3028" style="position:absolute;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" fillcolor="#c4bc96 [2414]" strokecolor="#44546a">
                                    <v:stroke joinstyle="round"/>
                                    <v:textbox inset="1.50411mm,.75203mm,1.50411mm,.75203mm"/>
                                  </v:rect>
                                  <v:rect id="Rectangle 1421" o:spid="_x0000_s3029" style="position:absolute;left:1004;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" fillcolor="#c4bc96 [2414]" strokecolor="#44546a">
                                    <v:stroke joinstyle="round"/>
                                    <v:textbox inset="1.50411mm,.75203mm,1.50411mm,.75203mm"/>
                                  </v:rect>
                                  <v:rect id="Rectangle 1433" o:spid="_x0000_s3030" style="position:absolute;left:1955;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" fillcolor="#d8d8d8 [2732]" strokecolor="#44546a">
                                    <v:stroke joinstyle="round"/>
                                    <v:textbox inset="1.50411mm,.75203mm,1.50411mm,.75203mm"/>
                                  </v:rect>
                                  <v:rect id="Rectangle 1445" o:spid="_x0000_s3031" style="position:absolute;left:2907;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" strokecolor="#44546a">
                                    <v:stroke joinstyle="round"/>
                                    <v:textbox inset="1.50411mm,.75203mm,1.50411mm,.75203mm"/>
                                  </v:rect>
                                  <v:rect id="Rectangle 1457" o:spid="_x0000_s3032" style="position:absolute;left:3858;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" strokecolor="#44546a">
                                    <v:stroke joinstyle="round"/>
                                    <v:textbox inset="1.50411mm,.75203mm,1.50411mm,.75203mm"/>
                                  </v:rect>
                                  <v:rect id="Rectangle 1469" o:spid="_x0000_s3033" style="position:absolute;left:4809;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" strokecolor="#44546a">
                                    <v:stroke joinstyle="round"/>
                                    <v:textbox inset="1.50411mm,.75203mm,1.50411mm,.75203mm"/>
                                  </v:rect>
                                  <v:rect id="Rectangle 1481" o:spid="_x0000_s3034" style="position:absolute;left:5761;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" strokecolor="#44546a">
                                    <v:stroke joinstyle="round"/>
                                    <v:textbox inset="1.50411mm,.75203mm,1.50411mm,.75203mm"/>
                                  </v:rect>
                                  <v:rect id="Rectangle 1493" o:spid="_x0000_s3035" style="position:absolute;left:6712;width:92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" strokecolor="#44546a">
                                    <v:stroke joinstyle="round"/>
                                    <v:textbox inset="1.50411mm,.75203mm,1.50411mm,.75203mm"/>
                                  </v:rect>
                                  <v:rect id="Rectangle 1505" o:spid="_x0000_s3036" style="position:absolute;left:7664;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" strokecolor="#44546a">
                                    <v:stroke joinstyle="round"/>
                                    <v:textbox inset="1.50411mm,.75203mm,1.50411mm,.75203mm"/>
                                  </v:rect>
                                  <v:rect id="Rectangle 1517" o:spid="_x0000_s3037" style="position:absolute;left:8615;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" strokecolor="#44546a">
                                    <v:stroke joinstyle="round"/>
                                    <v:textbox inset="1.50411mm,.75203mm,1.50411mm,.75203mm"/>
                                  </v:rect>
                                  <v:rect id="Rectangle 1529" o:spid="_x0000_s3038" style="position:absolute;left:9566;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" strokecolor="#44546a">
                                    <v:stroke joinstyle="round"/>
                                    <v:textbox inset="1.50411mm,.75203mm,1.50411mm,.75203mm"/>
                                  </v:rect>
                                  <v:rect id="Rectangle 1541" o:spid="_x0000_s3039" style="position:absolute;left:10571;width:92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" strokecolor="#44546a">
                                    <v:stroke joinstyle="round"/>
                                    <v:textbox inset="1.50411mm,.75203mm,1.50411mm,.75203mm"/>
                                  </v:rect>
                                  <v:rect id="Rectangle 1553" o:spid="_x0000_s3040" style="position:absolute;left:11469;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" strokecolor="#44546a">
                                    <v:stroke joinstyle="round"/>
                                    <v:textbox inset="1.50411mm,.75203mm,1.50411mm,.75203mm"/>
                                  </v:rect>
                                  <v:rect id="Rectangle 1565" o:spid="_x0000_s3041" style="position:absolute;left:12421;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" strokecolor="#44546a">
                                    <v:stroke joinstyle="round"/>
                                    <v:textbox inset="1.50411mm,.75203mm,1.50411mm,.75203mm"/>
                                  </v:rect>
                                </v:group>
                                <v:group id="Group 4783" o:spid="_x0000_s3042" style="position:absolute;top:14006;width:13355;height:1413" coordsize="13355,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">
                                  <v:rect id="Rectangle 1410" o:spid="_x0000_s3043" style="position:absolute;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" fillcolor="#c4bc96 [2414]" strokecolor="#44546a">
                                    <v:stroke joinstyle="round"/>
                                    <v:textbox inset="1.50411mm,.75203mm,1.50411mm,.75203mm"/>
                                  </v:rect>
                                  <v:rect id="Rectangle 1422" o:spid="_x0000_s3044" style="position:absolute;left:100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" fillcolor="#c4bc96 [2414]" strokecolor="#44546a">
                                    <v:stroke joinstyle="round"/>
                                    <v:textbox inset="1.50411mm,.75203mm,1.50411mm,.75203mm"/>
                                  </v:rect>
                                  <v:rect id="Rectangle 1446" o:spid="_x0000_s3045" style="position:absolute;left:2907;width:93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" strokecolor="#44546a">
                                    <v:stroke joinstyle="round"/>
                                    <v:textbox inset="1.50411mm,.75203mm,1.50411mm,.75203mm"/>
                                  </v:rect>
                                  <v:rect id="Rectangle 1458" o:spid="_x0000_s3046" style="position:absolute;left:3858;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" strokecolor="#44546a">
                                    <v:stroke joinstyle="round"/>
                                    <v:textbox inset="1.50411mm,.75203mm,1.50411mm,.75203mm"/>
                                  </v:rect>
                                  <v:rect id="Rectangle 1470" o:spid="_x0000_s3047" style="position:absolute;left:4809;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" strokecolor="#44546a">
                                    <v:stroke joinstyle="round"/>
                                    <v:textbox inset="1.50411mm,.75203mm,1.50411mm,.75203mm"/>
                                  </v:rect>
                                  <v:rect id="Rectangle 1482" o:spid="_x0000_s3048" style="position:absolute;left:5761;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" strokecolor="#44546a">
                                    <v:stroke joinstyle="round"/>
                                    <v:textbox inset="1.50411mm,.75203mm,1.50411mm,.75203mm"/>
                                  </v:rect>
                                  <v:rect id="Rectangle 1494" o:spid="_x0000_s3049" style="position:absolute;left:6712;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" strokecolor="#44546a">
                                    <v:stroke joinstyle="round"/>
                                    <v:textbox inset="1.50411mm,.75203mm,1.50411mm,.75203mm"/>
                                  </v:rect>
                                  <v:rect id="Rectangle 1506" o:spid="_x0000_s3050" style="position:absolute;left:766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" strokecolor="#44546a">
                                    <v:stroke joinstyle="round"/>
                                    <v:textbox inset="1.50411mm,.75203mm,1.50411mm,.75203mm"/>
                                  </v:rect>
                                  <v:rect id="Rectangle 1518" o:spid="_x0000_s3051" style="position:absolute;left:8615;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" strokecolor="#44546a">
                                    <v:stroke joinstyle="round"/>
                                    <v:textbox inset="1.50411mm,.75203mm,1.50411mm,.75203mm"/>
                                  </v:rect>
                                  <v:rect id="Rectangle 1530" o:spid="_x0000_s3052" style="position:absolute;left:9566;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" strokecolor="#44546a">
                                    <v:stroke joinstyle="round"/>
                                    <v:textbox inset="1.50411mm,.75203mm,1.50411mm,.75203mm"/>
                                  </v:rect>
                                  <v:rect id="Rectangle 1542" o:spid="_x0000_s3053" style="position:absolute;left:10571;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" strokecolor="#44546a">
                                    <v:stroke joinstyle="round"/>
                                    <v:textbox inset="1.50411mm,.75203mm,1.50411mm,.75203mm"/>
                                  </v:rect>
                                  <v:rect id="Rectangle 1554" o:spid="_x0000_s3054" style="position:absolute;left:11469;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" strokecolor="#44546a">
                                    <v:stroke joinstyle="round"/>
                                    <v:textbox inset="1.50411mm,.75203mm,1.50411mm,.75203mm"/>
                                  </v:rect>
                                  <v:rect id="Rectangle 1566" o:spid="_x0000_s3055" style="position:absolute;left:12421;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" strokecolor="#44546a">
                                    <v:stroke joinstyle="round"/>
                                    <v:textbox inset="1.50411mm,.75203mm,1.50411mm,.75203mm"/>
                                  </v:rect>
                                </v:group>
                                <v:group id="Group 4797" o:spid="_x0000_s3056" style="position:absolute;top:15433;width:13404;height:1414" coordsize="13404,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">
                                  <v:rect id="Rectangle 1411" o:spid="_x0000_s3057" style="position:absolute;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" fillcolor="#c4bc96 [2414]" strokecolor="#44546a">
                                    <v:stroke joinstyle="round"/>
                                    <v:textbox inset="1.50411mm,.75203mm,1.50411mm,.75203mm"/>
                                  </v:rect>
                                  <v:rect id="Rectangle 1423" o:spid="_x0000_s3058" style="position:absolute;left:1004;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" fillcolor="#c4bc96 [2414]" strokecolor="#44546a">
                                    <v:stroke joinstyle="round"/>
                                    <v:textbox inset="1.50411mm,.75203mm,1.50411mm,.75203mm"/>
                                  </v:rect>
                                  <v:rect id="Rectangle 1435" o:spid="_x0000_s3059" style="position:absolute;left:1955;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" fillcolor="#d8d8d8 [2732]" strokecolor="#44546a">
                                    <v:stroke joinstyle="round"/>
                                    <v:textbox inset="1.50411mm,.75203mm,1.50411mm,.75203mm"/>
                                  </v:rect>
                                  <v:rect id="Rectangle 1447" o:spid="_x0000_s3060" style="position:absolute;left:2907;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" strokecolor="#44546a">
                                    <v:stroke joinstyle="round"/>
                                    <v:textbox inset="1.50411mm,.75203mm,1.50411mm,.75203mm"/>
                                  </v:rect>
                                  <v:rect id="Rectangle 1459" o:spid="_x0000_s3061" style="position:absolute;left:3858;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" strokecolor="#44546a">
                                    <v:stroke joinstyle="round"/>
                                    <v:textbox inset="1.50411mm,.75203mm,1.50411mm,.75203mm"/>
                                  </v:rect>
                                  <v:rect id="Rectangle 1471" o:spid="_x0000_s3062" style="position:absolute;left:4809;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" strokecolor="#44546a">
                                    <v:stroke joinstyle="round"/>
                                    <v:textbox inset="1.50411mm,.75203mm,1.50411mm,.75203mm"/>
                                  </v:rect>
                                  <v:rect id="Rectangle 1483" o:spid="_x0000_s3063" style="position:absolute;left:5761;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" strokecolor="#44546a">
                                    <v:stroke joinstyle="round"/>
                                    <v:textbox inset="1.50411mm,.75203mm,1.50411mm,.75203mm"/>
                                  </v:rect>
                                  <v:rect id="Rectangle 1495" o:spid="_x0000_s3064" style="position:absolute;left:6712;width:92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" strokecolor="#44546a">
                                    <v:stroke joinstyle="round"/>
                                    <v:textbox inset="1.50411mm,.75203mm,1.50411mm,.75203mm"/>
                                  </v:rect>
                                  <v:rect id="Rectangle 1507" o:spid="_x0000_s3065" style="position:absolute;left:766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" strokecolor="#44546a">
                                    <v:stroke joinstyle="round"/>
                                    <v:textbox inset="1.50411mm,.75203mm,1.50411mm,.75203mm"/>
                                  </v:rect>
                                  <v:rect id="Rectangle 1519" o:spid="_x0000_s3066" style="position:absolute;left:8615;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" strokecolor="#44546a">
                                    <v:stroke joinstyle="round"/>
                                    <v:textbox inset="1.50411mm,.75203mm,1.50411mm,.75203mm"/>
                                  </v:rect>
                                  <v:rect id="Rectangle 1531" o:spid="_x0000_s3067" style="position:absolute;left:9566;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" strokecolor="#44546a">
                                    <v:stroke joinstyle="round"/>
                                    <v:textbox inset="1.50411mm,.75203mm,1.50411mm,.75203mm"/>
                                  </v:rect>
                                  <v:rect id="Rectangle 1543" o:spid="_x0000_s3068" style="position:absolute;left:10571;width:92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" strokecolor="#44546a">
                                    <v:stroke joinstyle="round"/>
                                    <v:textbox inset="1.50411mm,.75203mm,1.50411mm,.75203mm"/>
                                  </v:rect>
                                  <v:rect id="Rectangle 1555" o:spid="_x0000_s3069" style="position:absolute;left:11469;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" strokecolor="#44546a">
                                    <v:stroke joinstyle="round"/>
                                    <v:textbox inset="1.50411mm,.75203mm,1.50411mm,.75203mm"/>
                                  </v:rect>
                                  <v:rect id="Rectangle 1567" o:spid="_x0000_s3070" style="position:absolute;left:12473;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" strokecolor="#44546a">
                                    <v:stroke joinstyle="round"/>
                                    <v:textbox inset="1.50411mm,.75203mm,1.50411mm,.75203mm"/>
                                  </v:rect>
                                </v:group>
                              </v:group>
                              <v:group id="Group 4812" o:spid="_x0000_s3071" style="position:absolute;left:2695;top:17812;width:13320;height:1451" coordsize="13320,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">
                                <v:shape id="Straight Arrow Connector 4813" o:spid="_x0000_s3072" type="#_x0000_t32" style="position:absolute;width:133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" strokecolor="#5a5a5a [2109]" strokeweight=".5pt">
                                  <v:stroke startarrow="block" startarrowwidth="narrow" startarrowlength="short" endarrow="block" endarrowwidth="narrow" endarrowlength="short"/>
                                </v:shape>
                                <v:shape id="_x0000_s3073" type="#_x0000_t202" style="position:absolute;left:5598;top:263;width:2995;height:11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" stroked="f">
                                  <v:textbox inset="0,0,0,0">
                                    <w:txbxContent>
                                      <w:p w14:paraId="272DC6D8" w14:textId="77777777" w:rsidR="00305213" w:rsidRPr="00E74046" w:rsidRDefault="00305213" w:rsidP="00B52778">
                                        <w:pPr>
                                          <w:rPr>
                                            <w:b/>
                                            <w:color w:val="595959" w:themeColor="text1" w:themeTint="A6"/>
                                            <w:sz w:val="12"/>
                                          </w:rPr>
                                        </w:pPr>
                                        <w:r>
                                          <w:rPr>
                                            <w:b/>
                                            <w:color w:val="595959" w:themeColor="text1" w:themeTint="A6"/>
                                            <w:sz w:val="12"/>
                                          </w:rPr>
                                          <w:t>Time</w:t>
                                        </w:r>
                                      </w:p>
                                    </w:txbxContent>
                                  </v:textbox>
                                </v:shape>
                              </v:group>
                              <v:group id="Group 4815" o:spid="_x0000_s3074" style="position:absolute;left:-402;width:2041;height:16920" coordorigin="-402" coordsize="2042,16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">
                                <v:shape id="Straight Arrow Connector 4816" o:spid="_x0000_s3075" type="#_x0000_t32" style="position:absolute;left:-6821;top:8460;width:16920;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" strokecolor="#5a5a5a [2109]" strokeweight=".5pt">
                                  <v:stroke startarrow="block" startarrowwidth="narrow" startarrowlength="short" endarrow="block" endarrowwidth="narrow" endarrowlength="short"/>
                                </v:shape>
                                <v:shape id="_x0000_s3076" type="#_x0000_t202" style="position:absolute;left:-751;top:6840;width:2739;height:2041;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" stroked="f">
                                  <v:textbox inset="0,0,0,0">
                                    <w:txbxContent>
                                      <w:p w14:paraId="22321E71" w14:textId="77777777" w:rsidR="00305213" w:rsidRPr="00E74046" w:rsidRDefault="00305213" w:rsidP="00B52778">
                                        <w:pPr>
                                          <w:rPr>
                                            <w:b/>
                                            <w:color w:val="595959" w:themeColor="text1" w:themeTint="A6"/>
                                            <w:sz w:val="12"/>
                                          </w:rPr>
                                        </w:pPr>
                                        <w:r>
                                          <w:rPr>
                                            <w:b/>
                                            <w:color w:val="595959" w:themeColor="text1" w:themeTint="A6"/>
                                            <w:sz w:val="12"/>
                                          </w:rPr>
                                          <w:t>Freq.</w:t>
                                        </w:r>
                                      </w:p>
                                    </w:txbxContent>
                                  </v:textbox>
                                </v:shape>
                              </v:group>
                            </v:group>
                          </v:group>
                          <v:rect id="Rectangle 1432" o:spid="_x0000_s3077" style="position:absolute;left:4660;top:14157;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" fillcolor="#76923c [2406]" strokecolor="#44546a">
                            <v:stroke joinstyle="round"/>
                            <v:textbox inset="1.50411mm,.75203mm,1.50411mm,.75203mm"/>
                          </v:rect>
                        </v:group>
                        <v:rect id="Rectangle 1462" o:spid="_x0000_s3078" style="position:absolute;left:6575;top:2935;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" fillcolor="#d6e3bc [1302]" strokecolor="#44546a">
                          <v:stroke joinstyle="round"/>
                          <v:textbox inset="1.50411mm,.75203mm,1.50411mm,.75203mm"/>
                        </v:rect>
                      </v:group>
                      <v:group id="Group 4821" o:spid="_x0000_s3079" style="position:absolute;left:17314;top:4042;width:14748;height:17999" coordorigin="-389" coordsize="16489,19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">
                        <v:group id="Group 4822" o:spid="_x0000_s3080" style="position:absolute;left:-389;width:16488;height:19263" coordorigin="-389" coordsize="16489,19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">
                          <v:group id="Group 4823" o:spid="_x0000_s3081" style="position:absolute;left:-389;width:16488;height:19263" coordorigin="-389" coordsize="16489,19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">
                            <v:rect id="Rectangle 1436" o:spid="_x0000_s3082" style="position:absolute;left:5619;top:142;width:942;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" fillcolor="#d8d8d8 [2732]" strokecolor="#44546a">
                              <v:stroke joinstyle="round"/>
                              <v:textbox inset="1.50411mm,.75203mm,1.50411mm,.75203mm"/>
                            </v:rect>
                            <v:group id="Group 4826" o:spid="_x0000_s3083" style="position:absolute;left:-389;width:16488;height:19263" coordorigin="-389" coordsize="16489,19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">
                              <v:group id="Group 4827" o:spid="_x0000_s3084" style="position:absolute;left:2695;top:158;width:13404;height:16847" coordsize="13404,16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">
                                <v:group id="Group 4828" o:spid="_x0000_s3085" style="position:absolute;width:13363;height:1414" coordsize="13363,1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">
                                  <v:rect id="Rectangle 1400" o:spid="_x0000_s3086" style="position:absolute;width:949;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" fillcolor="#c4bc96 [2414]" strokecolor="#44546a">
                                    <v:stroke joinstyle="round"/>
                                    <v:textbox inset="1.50411mm,.75203mm,1.50411mm,.75203mm"/>
                                  </v:rect>
                                  <v:rect id="Rectangle 1412" o:spid="_x0000_s3087" style="position:absolute;left:951;width:94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" fillcolor="#c4bc96 [2414]" strokecolor="#44546a">
                                    <v:stroke joinstyle="round"/>
                                    <v:textbox inset="1.50411mm,.75203mm,1.50411mm,.75203mm"/>
                                  </v:rect>
                                  <v:rect id="Rectangle 1424" o:spid="_x0000_s3088" style="position:absolute;left:1902;width:94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" fillcolor="#d8d8d8 [2732]" strokecolor="#44546a">
                                    <v:stroke joinstyle="round"/>
                                    <v:textbox inset="1.50411mm,.75203mm,1.50411mm,.75203mm"/>
                                  </v:rect>
                                  <v:rect id="Rectangle 1448" o:spid="_x0000_s3089" style="position:absolute;left:3858;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" fillcolor="#d8d8d8 [2732]" strokecolor="#44546a">
                                    <v:stroke joinstyle="round"/>
                                    <v:textbox inset="1.50411mm,.75203mm,1.50411mm,.75203mm"/>
                                  </v:rect>
                                  <v:rect id="Rectangle 1460" o:spid="_x0000_s3090" style="position:absolute;left:4809;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" fillcolor="#d8d8d8 [2732]" strokecolor="#44546a">
                                    <v:stroke joinstyle="round"/>
                                    <v:textbox inset="1.50411mm,.75203mm,1.50411mm,.75203mm"/>
                                  </v:rect>
                                  <v:rect id="Rectangle 1472" o:spid="_x0000_s3091" style="position:absolute;left:5761;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" fillcolor="#d8d8d8 [2732]" strokecolor="#44546a">
                                    <v:stroke joinstyle="round"/>
                                    <v:textbox inset="1.50411mm,.75203mm,1.50411mm,.75203mm"/>
                                  </v:rect>
                                  <v:rect id="Rectangle 1484" o:spid="_x0000_s3092" style="position:absolute;left:6712;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" fillcolor="#d8d8d8 [2732]" strokecolor="#44546a">
                                    <v:stroke joinstyle="round"/>
                                    <v:textbox inset="1.50411mm,.75203mm,1.50411mm,.75203mm"/>
                                  </v:rect>
                                  <v:rect id="Rectangle 1496" o:spid="_x0000_s3093" style="position:absolute;left:7664;width:94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" fillcolor="#d8d8d8 [2732]" strokecolor="#44546a">
                                    <v:stroke joinstyle="round"/>
                                    <v:textbox inset="1.50411mm,.75203mm,1.50411mm,.75203mm"/>
                                  </v:rect>
                                  <v:rect id="Rectangle 1508" o:spid="_x0000_s3094" style="position:absolute;left:8615;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" fillcolor="#d8d8d8 [2732]" strokecolor="#44546a">
                                    <v:stroke joinstyle="round"/>
                                    <v:textbox inset="1.50411mm,.75203mm,1.50411mm,.75203mm"/>
                                  </v:rect>
                                  <v:rect id="Rectangle 1520" o:spid="_x0000_s3095" style="position:absolute;left:9566;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" fillcolor="#d8d8d8 [2732]" strokecolor="#44546a">
                                    <v:stroke joinstyle="round"/>
                                    <v:textbox inset="1.50411mm,.75203mm,1.50411mm,.75203mm"/>
                                  </v:rect>
                                  <v:rect id="Rectangle 1532" o:spid="_x0000_s3096" style="position:absolute;left:10518;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" fillcolor="#d8d8d8 [2732]" strokecolor="#44546a">
                                    <v:stroke joinstyle="round"/>
                                    <v:textbox inset="1.50411mm,.75203mm,1.50411mm,.75203mm"/>
                                  </v:rect>
                                  <v:rect id="Rectangle 1544" o:spid="_x0000_s3097" style="position:absolute;left:11469;width:94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" fillcolor="#d8d8d8 [2732]" strokecolor="#44546a">
                                    <v:stroke joinstyle="round"/>
                                    <v:textbox inset="1.50411mm,.75203mm,1.50411mm,.75203mm"/>
                                  </v:rect>
                                  <v:rect id="Rectangle 1556" o:spid="_x0000_s3098" style="position:absolute;left:12421;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" fillcolor="#d8d8d8 [2732]" strokecolor="#44546a">
                                    <v:stroke joinstyle="round"/>
                                    <v:textbox inset="1.50411mm,.75203mm,1.50411mm,.75203mm"/>
                                  </v:rect>
                                </v:group>
                                <v:group id="Group 4842" o:spid="_x0000_s3099" style="position:absolute;top:1374;width:13359;height:1413" coordsize="13359,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">
                                  <v:rect id="Rectangle 1401" o:spid="_x0000_s3100" style="position:absolute;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" fillcolor="#c4bc96 [2414]" strokecolor="#44546a">
                                    <v:stroke joinstyle="round"/>
                                    <v:textbox inset="1.50411mm,.75203mm,1.50411mm,.75203mm"/>
                                  </v:rect>
                                  <v:rect id="Rectangle 1413" o:spid="_x0000_s3101" style="position:absolute;left:951;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" fillcolor="#c4bc96 [2414]" strokecolor="#44546a">
                                    <v:stroke joinstyle="round"/>
                                    <v:textbox inset="1.50411mm,.75203mm,1.50411mm,.75203mm"/>
                                  </v:rect>
                                  <v:rect id="Rectangle 1425" o:spid="_x0000_s3102" style="position:absolute;left:1902;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" fillcolor="#d8d8d8 [2732]" strokecolor="#44546a">
                                    <v:stroke joinstyle="round"/>
                                    <v:textbox inset="1.50411mm,.75203mm,1.50411mm,.75203mm"/>
                                  </v:rect>
                                  <v:rect id="Rectangle 1437" o:spid="_x0000_s3103" style="position:absolute;left:2907;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" strokecolor="#44546a">
                                    <v:stroke joinstyle="round"/>
                                    <v:textbox inset="1.50411mm,.75203mm,1.50411mm,.75203mm"/>
                                  </v:rect>
                                  <v:rect id="Rectangle 1449" o:spid="_x0000_s3104" style="position:absolute;left:3858;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" strokecolor="#44546a">
                                    <v:stroke joinstyle="round"/>
                                    <v:textbox inset="1.50411mm,.75203mm,1.50411mm,.75203mm"/>
                                  </v:rect>
                                  <v:rect id="Rectangle 1461" o:spid="_x0000_s3105" style="position:absolute;left:4809;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" strokecolor="#44546a">
                                    <v:stroke joinstyle="round"/>
                                    <v:textbox inset="1.50411mm,.75203mm,1.50411mm,.75203mm"/>
                                  </v:rect>
                                  <v:rect id="Rectangle 1473" o:spid="_x0000_s3106" style="position:absolute;left:5761;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" strokecolor="#44546a">
                                    <v:stroke joinstyle="round"/>
                                    <v:textbox inset="1.50411mm,.75203mm,1.50411mm,.75203mm"/>
                                  </v:rect>
                                  <v:rect id="Rectangle 1485" o:spid="_x0000_s3107" style="position:absolute;left:6712;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" strokecolor="#44546a">
                                    <v:stroke joinstyle="round"/>
                                    <v:textbox inset="1.50411mm,.75203mm,1.50411mm,.75203mm"/>
                                  </v:rect>
                                  <v:rect id="Rectangle 1497" o:spid="_x0000_s3108" style="position:absolute;left:7664;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" strokecolor="#44546a">
                                    <v:stroke joinstyle="round"/>
                                    <v:textbox inset="1.50411mm,.75203mm,1.50411mm,.75203mm"/>
                                  </v:rect>
                                  <v:rect id="Rectangle 1509" o:spid="_x0000_s3109" style="position:absolute;left:8615;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" strokecolor="#44546a">
                                    <v:stroke joinstyle="round"/>
                                    <v:textbox inset="1.50411mm,.75203mm,1.50411mm,.75203mm"/>
                                  </v:rect>
                                  <v:rect id="Rectangle 1521" o:spid="_x0000_s3110" style="position:absolute;left:9566;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" strokecolor="#44546a">
                                    <v:stroke joinstyle="round"/>
                                    <v:textbox inset="1.50411mm,.75203mm,1.50411mm,.75203mm"/>
                                  </v:rect>
                                  <v:rect id="Rectangle 1533" o:spid="_x0000_s3111" style="position:absolute;left:10518;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" strokecolor="#44546a">
                                    <v:stroke joinstyle="round"/>
                                    <v:textbox inset="1.50411mm,.75203mm,1.50411mm,.75203mm"/>
                                  </v:rect>
                                  <v:rect id="Rectangle 1545" o:spid="_x0000_s3112" style="position:absolute;left:11469;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" strokecolor="#44546a">
                                    <v:stroke joinstyle="round"/>
                                    <v:textbox inset="1.50411mm,.75203mm,1.50411mm,.75203mm"/>
                                  </v:rect>
                                  <v:rect id="Rectangle 1557" o:spid="_x0000_s3113" style="position:absolute;left:12421;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" strokecolor="#44546a">
                                    <v:stroke joinstyle="round"/>
                                    <v:textbox inset="1.50411mm,.75203mm,1.50411mm,.75203mm"/>
                                  </v:rect>
                                </v:group>
                                <v:group id="Group 4857" o:spid="_x0000_s3114" style="position:absolute;top:2801;width:13359;height:1413" coordsize="13359,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">
                                  <v:rect id="Rectangle 1402" o:spid="_x0000_s3115" style="position:absolute;width:946;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" fillcolor="#c4bc96 [2414]" strokecolor="#44546a">
                                    <v:stroke joinstyle="round"/>
                                    <v:textbox inset="1.50411mm,.75203mm,1.50411mm,.75203mm"/>
                                  </v:rect>
                                  <v:rect id="Rectangle 1414" o:spid="_x0000_s3116" style="position:absolute;left:951;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" fillcolor="#c4bc96 [2414]" strokecolor="#44546a">
                                    <v:stroke joinstyle="round"/>
                                    <v:textbox inset="1.50411mm,.75203mm,1.50411mm,.75203mm"/>
                                  </v:rect>
                                  <v:rect id="Rectangle 1426" o:spid="_x0000_s3117" style="position:absolute;left:1902;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" fillcolor="#d8d8d8 [2732]" strokecolor="#44546a">
                                    <v:stroke joinstyle="round"/>
                                    <v:textbox inset="1.50411mm,.75203mm,1.50411mm,.75203mm"/>
                                  </v:rect>
                                  <v:rect id="Rectangle 1438" o:spid="_x0000_s3118" style="position:absolute;left:2907;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" fillcolor="#d8d8d8 [2732]" strokecolor="#44546a">
                                    <v:stroke joinstyle="round"/>
                                    <v:textbox inset="1.50411mm,.75203mm,1.50411mm,.75203mm"/>
                                  </v:rect>
                                  <v:rect id="Rectangle 1462" o:spid="_x0000_s3119" style="position:absolute;left:4809;width:93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" fillcolor="#d8d8d8 [2732]" strokecolor="#44546a">
                                    <v:stroke joinstyle="round"/>
                                    <v:textbox inset="1.50411mm,.75203mm,1.50411mm,.75203mm"/>
                                  </v:rect>
                                  <v:rect id="Rectangle 1474" o:spid="_x0000_s3120" style="position:absolute;left:5761;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" fillcolor="#d8d8d8 [2732]" strokecolor="#44546a">
                                    <v:stroke joinstyle="round"/>
                                    <v:textbox inset="1.50411mm,.75203mm,1.50411mm,.75203mm"/>
                                  </v:rect>
                                  <v:rect id="Rectangle 1486" o:spid="_x0000_s3121" style="position:absolute;left:6712;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" fillcolor="#d8d8d8 [2732]" strokecolor="#44546a">
                                    <v:stroke joinstyle="round"/>
                                    <v:textbox inset="1.50411mm,.75203mm,1.50411mm,.75203mm"/>
                                  </v:rect>
                                  <v:rect id="Rectangle 1498" o:spid="_x0000_s3122" style="position:absolute;left:7664;width:941;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" fillcolor="#d8d8d8 [2732]" strokecolor="#44546a">
                                    <v:stroke joinstyle="round"/>
                                    <v:textbox inset="1.50411mm,.75203mm,1.50411mm,.75203mm"/>
                                  </v:rect>
                                  <v:rect id="Rectangle 1510" o:spid="_x0000_s3123" style="position:absolute;left:8615;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" fillcolor="#d8d8d8 [2732]" strokecolor="#44546a">
                                    <v:stroke joinstyle="round"/>
                                    <v:textbox inset="1.50411mm,.75203mm,1.50411mm,.75203mm"/>
                                  </v:rect>
                                  <v:rect id="Rectangle 1522" o:spid="_x0000_s3124" style="position:absolute;left:9566;width:93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" fillcolor="#d8d8d8 [2732]" strokecolor="#44546a">
                                    <v:stroke joinstyle="round"/>
                                    <v:textbox inset="1.50411mm,.75203mm,1.50411mm,.75203mm"/>
                                  </v:rect>
                                  <v:rect id="Rectangle 1534" o:spid="_x0000_s3125" style="position:absolute;left:10518;width:93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" fillcolor="#d8d8d8 [2732]" strokecolor="#44546a">
                                    <v:stroke joinstyle="round"/>
                                    <v:textbox inset="1.50411mm,.75203mm,1.50411mm,.75203mm"/>
                                  </v:rect>
                                  <v:rect id="Rectangle 1546" o:spid="_x0000_s3126" style="position:absolute;left:11469;width:94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" fillcolor="#d8d8d8 [2732]" strokecolor="#44546a">
                                    <v:stroke joinstyle="round"/>
                                    <v:textbox inset="1.50411mm,.75203mm,1.50411mm,.75203mm"/>
                                  </v:rect>
                                  <v:rect id="Rectangle 1558" o:spid="_x0000_s3127" style="position:absolute;left:12421;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" fillcolor="#d8d8d8 [2732]" strokecolor="#44546a">
                                    <v:stroke joinstyle="round"/>
                                    <v:textbox inset="1.50411mm,.75203mm,1.50411mm,.75203mm"/>
                                  </v:rect>
                                </v:group>
                                <v:group id="Group 4871" o:spid="_x0000_s3128" style="position:absolute;top:4228;width:13355;height:1413" coordsize="13355,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">
                                  <v:rect id="Rectangle 1403" o:spid="_x0000_s3129" style="position:absolute;width:942;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" fillcolor="#c4bc96 [2414]" strokecolor="#44546a">
                                    <v:stroke joinstyle="round"/>
                                    <v:textbox inset="1.50411mm,.75203mm,1.50411mm,.75203mm"/>
                                  </v:rect>
                                  <v:rect id="Rectangle 1415" o:spid="_x0000_s3130" style="position:absolute;left:951;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" fillcolor="#c4bc96 [2414]" strokecolor="#44546a">
                                    <v:stroke joinstyle="round"/>
                                    <v:textbox inset="1.50411mm,.75203mm,1.50411mm,.75203mm"/>
                                  </v:rect>
                                  <v:rect id="Rectangle 1427" o:spid="_x0000_s3131" style="position:absolute;left:1902;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" fillcolor="#943634 [2405]" strokecolor="#44546a">
                                    <v:stroke joinstyle="round"/>
                                    <v:textbox inset="1.50411mm,.75203mm,1.50411mm,.75203mm"/>
                                  </v:rect>
                                  <v:rect id="Rectangle 1439" o:spid="_x0000_s3132" style="position:absolute;left:2907;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" strokecolor="#44546a">
                                    <v:stroke joinstyle="round"/>
                                    <v:textbox inset="1.50411mm,.75203mm,1.50411mm,.75203mm"/>
                                  </v:rect>
                                  <v:rect id="Rectangle 1451" o:spid="_x0000_s3133" style="position:absolute;left:3858;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" strokecolor="#44546a">
                                    <v:stroke joinstyle="round"/>
                                    <v:textbox inset="1.50411mm,.75203mm,1.50411mm,.75203mm"/>
                                  </v:rect>
                                  <v:rect id="Rectangle 1463" o:spid="_x0000_s3134" style="position:absolute;left:4809;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" strokecolor="#44546a">
                                    <v:stroke joinstyle="round"/>
                                    <v:textbox inset="1.50411mm,.75203mm,1.50411mm,.75203mm"/>
                                  </v:rect>
                                  <v:rect id="Rectangle 1475" o:spid="_x0000_s3135" style="position:absolute;left:5761;width:93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" strokecolor="#44546a">
                                    <v:stroke joinstyle="round"/>
                                    <v:textbox inset="1.50411mm,.75203mm,1.50411mm,.75203mm"/>
                                  </v:rect>
                                  <v:rect id="Rectangle 1487" o:spid="_x0000_s3136" style="position:absolute;left:6712;width:931;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" strokecolor="#44546a">
                                    <v:stroke joinstyle="round"/>
                                    <v:textbox inset="1.50411mm,.75203mm,1.50411mm,.75203mm"/>
                                  </v:rect>
                                  <v:rect id="Rectangle 1499" o:spid="_x0000_s3137" style="position:absolute;left:766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" strokecolor="#44546a">
                                    <v:stroke joinstyle="round"/>
                                    <v:textbox inset="1.50411mm,.75203mm,1.50411mm,.75203mm"/>
                                  </v:rect>
                                  <v:rect id="Rectangle 1511" o:spid="_x0000_s3138" style="position:absolute;left:8615;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" strokecolor="#44546a">
                                    <v:stroke joinstyle="round"/>
                                    <v:textbox inset="1.50411mm,.75203mm,1.50411mm,.75203mm"/>
                                  </v:rect>
                                  <v:rect id="Rectangle 1523" o:spid="_x0000_s3139" style="position:absolute;left:9566;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" strokecolor="#44546a">
                                    <v:stroke joinstyle="round"/>
                                    <v:textbox inset="1.50411mm,.75203mm,1.50411mm,.75203mm"/>
                                  </v:rect>
                                  <v:rect id="Rectangle 1535" o:spid="_x0000_s3140" style="position:absolute;left:10518;width:92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" strokecolor="#44546a">
                                    <v:stroke joinstyle="round"/>
                                    <v:textbox inset="1.50411mm,.75203mm,1.50411mm,.75203mm"/>
                                  </v:rect>
                                  <v:rect id="Rectangle 1547" o:spid="_x0000_s3141" style="position:absolute;left:11469;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" strokecolor="#44546a">
                                    <v:stroke joinstyle="round"/>
                                    <v:textbox inset="1.50411mm,.75203mm,1.50411mm,.75203mm"/>
                                  </v:rect>
                                  <v:rect id="Rectangle 1559" o:spid="_x0000_s3142" style="position:absolute;left:12421;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" strokecolor="#44546a">
                                    <v:stroke joinstyle="round"/>
                                    <v:textbox inset="1.50411mm,.75203mm,1.50411mm,.75203mm"/>
                                  </v:rect>
                                </v:group>
                                <v:group id="Group 4886" o:spid="_x0000_s3143" style="position:absolute;top:5602;width:13359;height:1413" coordsize="13359,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">
                                  <v:rect id="Rectangle 1404" o:spid="_x0000_s3144" style="position:absolute;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" fillcolor="#c4bc96 [2414]" strokecolor="#44546a">
                                    <v:stroke joinstyle="round"/>
                                    <v:textbox inset="1.50411mm,.75203mm,1.50411mm,.75203mm"/>
                                  </v:rect>
                                  <v:rect id="Rectangle 1416" o:spid="_x0000_s3145" style="position:absolute;left:951;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" fillcolor="#c4bc96 [2414]" strokecolor="#44546a">
                                    <v:stroke joinstyle="round"/>
                                    <v:textbox inset="1.50411mm,.75203mm,1.50411mm,.75203mm"/>
                                  </v:rect>
                                  <v:rect id="Rectangle 1428" o:spid="_x0000_s3146" style="position:absolute;left:1902;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" fillcolor="#d8d8d8 [2732]" strokecolor="#44546a">
                                    <v:stroke joinstyle="round"/>
                                    <v:textbox inset="1.50411mm,.75203mm,1.50411mm,.75203mm"/>
                                  </v:rect>
                                  <v:rect id="Rectangle 1440" o:spid="_x0000_s3147" style="position:absolute;left:2907;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" strokecolor="#44546a">
                                    <v:stroke joinstyle="round"/>
                                    <v:textbox inset="1.50411mm,.75203mm,1.50411mm,.75203mm"/>
                                  </v:rect>
                                  <v:rect id="Rectangle 1452" o:spid="_x0000_s3148" style="position:absolute;left:3858;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" strokecolor="#44546a">
                                    <v:stroke joinstyle="round"/>
                                    <v:textbox inset="1.50411mm,.75203mm,1.50411mm,.75203mm"/>
                                  </v:rect>
                                  <v:rect id="Rectangle 1464" o:spid="_x0000_s3149" style="position:absolute;left:4809;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" strokecolor="#44546a">
                                    <v:stroke joinstyle="round"/>
                                    <v:textbox inset="1.50411mm,.75203mm,1.50411mm,.75203mm"/>
                                  </v:rect>
                                  <v:rect id="Rectangle 1476" o:spid="_x0000_s3150" style="position:absolute;left:5761;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" strokecolor="#44546a">
                                    <v:stroke joinstyle="round"/>
                                    <v:textbox inset="1.50411mm,.75203mm,1.50411mm,.75203mm"/>
                                  </v:rect>
                                  <v:rect id="Rectangle 1488" o:spid="_x0000_s3151" style="position:absolute;left:6712;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" strokecolor="#44546a">
                                    <v:stroke joinstyle="round"/>
                                    <v:textbox inset="1.50411mm,.75203mm,1.50411mm,.75203mm"/>
                                  </v:rect>
                                  <v:rect id="Rectangle 1500" o:spid="_x0000_s3152" style="position:absolute;left:7664;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" strokecolor="#44546a">
                                    <v:stroke joinstyle="round"/>
                                    <v:textbox inset="1.50411mm,.75203mm,1.50411mm,.75203mm"/>
                                  </v:rect>
                                  <v:rect id="Rectangle 1512" o:spid="_x0000_s3153" style="position:absolute;left:8615;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" strokecolor="#44546a">
                                    <v:stroke joinstyle="round"/>
                                    <v:textbox inset="1.50411mm,.75203mm,1.50411mm,.75203mm"/>
                                  </v:rect>
                                  <v:rect id="Rectangle 1524" o:spid="_x0000_s3154" style="position:absolute;left:9566;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" strokecolor="#44546a">
                                    <v:stroke joinstyle="round"/>
                                    <v:textbox inset="1.50411mm,.75203mm,1.50411mm,.75203mm"/>
                                  </v:rect>
                                  <v:rect id="Rectangle 1536" o:spid="_x0000_s3155" style="position:absolute;left:10518;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" strokecolor="#44546a">
                                    <v:stroke joinstyle="round"/>
                                    <v:textbox inset="1.50411mm,.75203mm,1.50411mm,.75203mm"/>
                                  </v:rect>
                                  <v:rect id="Rectangle 1548" o:spid="_x0000_s3156" style="position:absolute;left:11469;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" strokecolor="#44546a">
                                    <v:stroke joinstyle="round"/>
                                    <v:textbox inset="1.50411mm,.75203mm,1.50411mm,.75203mm"/>
                                  </v:rect>
                                  <v:rect id="Rectangle 1560" o:spid="_x0000_s3157" style="position:absolute;left:12421;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" strokecolor="#44546a">
                                    <v:stroke joinstyle="round"/>
                                    <v:textbox inset="1.50411mm,.75203mm,1.50411mm,.75203mm"/>
                                  </v:rect>
                                </v:group>
                                <v:group id="Group 4901" o:spid="_x0000_s3158" style="position:absolute;top:6976;width:13355;height:1414" coordsize="13355,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">
                                  <v:rect id="Rectangle 1405" o:spid="_x0000_s3159" style="position:absolute;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" fillcolor="#c4bc96 [2414]" strokecolor="#44546a">
                                    <v:stroke joinstyle="round"/>
                                    <v:textbox inset="1.50411mm,.75203mm,1.50411mm,.75203mm"/>
                                  </v:rect>
                                  <v:rect id="Rectangle 1417" o:spid="_x0000_s3160" style="position:absolute;left:100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" fillcolor="#c4bc96 [2414]" strokecolor="#44546a">
                                    <v:stroke joinstyle="round"/>
                                    <v:textbox inset="1.50411mm,.75203mm,1.50411mm,.75203mm"/>
                                  </v:rect>
                                  <v:rect id="Rectangle 1429" o:spid="_x0000_s3161" style="position:absolute;left:1955;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" fillcolor="#d8d8d8 [2732]" strokecolor="#44546a">
                                    <v:stroke joinstyle="round"/>
                                    <v:textbox inset="1.50411mm,.75203mm,1.50411mm,.75203mm"/>
                                  </v:rect>
                                  <v:rect id="Rectangle 1441" o:spid="_x0000_s3162" style="position:absolute;left:2907;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" strokecolor="#44546a">
                                    <v:stroke joinstyle="round"/>
                                    <v:textbox inset="1.50411mm,.75203mm,1.50411mm,.75203mm"/>
                                  </v:rect>
                                  <v:rect id="Rectangle 1453" o:spid="_x0000_s3163" style="position:absolute;left:3858;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" strokecolor="#44546a">
                                    <v:stroke joinstyle="round"/>
                                    <v:textbox inset="1.50411mm,.75203mm,1.50411mm,.75203mm"/>
                                  </v:rect>
                                  <v:rect id="Rectangle 1465" o:spid="_x0000_s3164" style="position:absolute;left:4809;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" strokecolor="#44546a">
                                    <v:stroke joinstyle="round"/>
                                    <v:textbox inset="1.50411mm,.75203mm,1.50411mm,.75203mm"/>
                                  </v:rect>
                                  <v:rect id="Rectangle 1477" o:spid="_x0000_s3165" style="position:absolute;left:5761;width:93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" strokecolor="#44546a">
                                    <v:stroke joinstyle="round"/>
                                    <v:textbox inset="1.50411mm,.75203mm,1.50411mm,.75203mm"/>
                                  </v:rect>
                                  <v:rect id="Rectangle 1489" o:spid="_x0000_s3166" style="position:absolute;left:6712;width:931;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" strokecolor="#44546a">
                                    <v:stroke joinstyle="round"/>
                                    <v:textbox inset="1.50411mm,.75203mm,1.50411mm,.75203mm"/>
                                  </v:rect>
                                  <v:rect id="Rectangle 1501" o:spid="_x0000_s3167" style="position:absolute;left:766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" strokecolor="#44546a">
                                    <v:stroke joinstyle="round"/>
                                    <v:textbox inset="1.50411mm,.75203mm,1.50411mm,.75203mm"/>
                                  </v:rect>
                                  <v:rect id="Rectangle 1513" o:spid="_x0000_s3168" style="position:absolute;left:8615;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" strokecolor="#44546a">
                                    <v:stroke joinstyle="round"/>
                                    <v:textbox inset="1.50411mm,.75203mm,1.50411mm,.75203mm"/>
                                  </v:rect>
                                  <v:rect id="Rectangle 1525" o:spid="_x0000_s3169" style="position:absolute;left:9566;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" strokecolor="#44546a">
                                    <v:stroke joinstyle="round"/>
                                    <v:textbox inset="1.50411mm,.75203mm,1.50411mm,.75203mm"/>
                                  </v:rect>
                                  <v:rect id="Rectangle 1537" o:spid="_x0000_s3170" style="position:absolute;left:10518;width:92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" strokecolor="#44546a">
                                    <v:stroke joinstyle="round"/>
                                    <v:textbox inset="1.50411mm,.75203mm,1.50411mm,.75203mm"/>
                                  </v:rect>
                                  <v:rect id="Rectangle 1549" o:spid="_x0000_s3171" style="position:absolute;left:11469;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" strokecolor="#44546a">
                                    <v:stroke joinstyle="round"/>
                                    <v:textbox inset="1.50411mm,.75203mm,1.50411mm,.75203mm"/>
                                  </v:rect>
                                  <v:rect id="Rectangle 1561" o:spid="_x0000_s3172" style="position:absolute;left:12421;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" strokecolor="#44546a">
                                    <v:stroke joinstyle="round"/>
                                    <v:textbox inset="1.50411mm,.75203mm,1.50411mm,.75203mm"/>
                                  </v:rect>
                                </v:group>
                                <v:group id="Group 4916" o:spid="_x0000_s3173" style="position:absolute;top:8404;width:13359;height:1413" coordsize="13359,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">
                                  <v:rect id="Rectangle 1406" o:spid="_x0000_s3174" style="position:absolute;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" fillcolor="#c4bc96 [2414]" strokecolor="#44546a">
                                    <v:stroke joinstyle="round"/>
                                    <v:textbox inset="1.50411mm,.75203mm,1.50411mm,.75203mm"/>
                                  </v:rect>
                                  <v:rect id="Rectangle 1418" o:spid="_x0000_s3175" style="position:absolute;left:1004;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" fillcolor="#c4bc96 [2414]" strokecolor="#44546a">
                                    <v:stroke joinstyle="round"/>
                                    <v:textbox inset="1.50411mm,.75203mm,1.50411mm,.75203mm"/>
                                  </v:rect>
                                  <v:rect id="Rectangle 1430" o:spid="_x0000_s3176" style="position:absolute;left:1955;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" fillcolor="#d8d8d8 [2732]" strokecolor="#44546a">
                                    <v:stroke joinstyle="round"/>
                                    <v:textbox inset="1.50411mm,.75203mm,1.50411mm,.75203mm"/>
                                  </v:rect>
                                  <v:rect id="Rectangle 1442" o:spid="_x0000_s3177" style="position:absolute;left:2907;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" fillcolor="white [3212]" strokecolor="#44546a">
                                    <v:stroke joinstyle="round"/>
                                    <v:textbox inset="1.50411mm,.75203mm,1.50411mm,.75203mm"/>
                                  </v:rect>
                                  <v:rect id="Rectangle 1454" o:spid="_x0000_s3178" style="position:absolute;left:3858;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" fillcolor="white [3212]" strokecolor="#44546a">
                                    <v:stroke joinstyle="round"/>
                                    <v:textbox inset="1.50411mm,.75203mm,1.50411mm,.75203mm"/>
                                  </v:rect>
                                  <v:rect id="Rectangle 1466" o:spid="_x0000_s3179" style="position:absolute;left:4809;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" fillcolor="white [3212]" strokecolor="#44546a">
                                    <v:stroke joinstyle="round"/>
                                    <v:textbox inset="1.50411mm,.75203mm,1.50411mm,.75203mm"/>
                                  </v:rect>
                                  <v:rect id="Rectangle 1478" o:spid="_x0000_s3180" style="position:absolute;left:5761;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" fillcolor="white [3212]" strokecolor="#44546a">
                                    <v:stroke joinstyle="round"/>
                                    <v:textbox inset="1.50411mm,.75203mm,1.50411mm,.75203mm"/>
                                  </v:rect>
                                  <v:rect id="Rectangle 1490" o:spid="_x0000_s3181" style="position:absolute;left:6712;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" fillcolor="white [3212]" strokecolor="#44546a">
                                    <v:stroke joinstyle="round"/>
                                    <v:textbox inset="1.50411mm,.75203mm,1.50411mm,.75203mm"/>
                                  </v:rect>
                                  <v:rect id="Rectangle 1502" o:spid="_x0000_s3182" style="position:absolute;left:7664;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" fillcolor="white [3212]" strokecolor="#44546a">
                                    <v:stroke joinstyle="round"/>
                                    <v:textbox inset="1.50411mm,.75203mm,1.50411mm,.75203mm"/>
                                  </v:rect>
                                  <v:rect id="Rectangle 1514" o:spid="_x0000_s3183" style="position:absolute;left:8615;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" fillcolor="white [3212]" strokecolor="#44546a">
                                    <v:stroke joinstyle="round"/>
                                    <v:textbox inset="1.50411mm,.75203mm,1.50411mm,.75203mm"/>
                                  </v:rect>
                                  <v:rect id="Rectangle 1526" o:spid="_x0000_s3184" style="position:absolute;left:9566;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" fillcolor="white [3212]" strokecolor="#44546a">
                                    <v:stroke joinstyle="round"/>
                                    <v:textbox inset="1.50411mm,.75203mm,1.50411mm,.75203mm"/>
                                  </v:rect>
                                  <v:rect id="Rectangle 1538" o:spid="_x0000_s3185" style="position:absolute;left:10518;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" fillcolor="white [3212]" strokecolor="#44546a">
                                    <v:stroke joinstyle="round"/>
                                    <v:textbox inset="1.50411mm,.75203mm,1.50411mm,.75203mm"/>
                                  </v:rect>
                                  <v:rect id="Rectangle 1550" o:spid="_x0000_s3186" style="position:absolute;left:11469;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" fillcolor="white [3212]" strokecolor="#44546a">
                                    <v:stroke joinstyle="round"/>
                                    <v:textbox inset="1.50411mm,.75203mm,1.50411mm,.75203mm"/>
                                  </v:rect>
                                  <v:rect id="Rectangle 1562" o:spid="_x0000_s3187" style="position:absolute;left:12421;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" fillcolor="white [3212]" strokecolor="#44546a">
                                    <v:stroke joinstyle="round"/>
                                    <v:textbox inset="1.50411mm,.75203mm,1.50411mm,.75203mm"/>
                                  </v:rect>
                                </v:group>
                                <v:group id="Group 4931" o:spid="_x0000_s3188" style="position:absolute;top:9831;width:13355;height:1413" coordsize="13355,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">
                                  <v:rect id="Rectangle 1407" o:spid="_x0000_s3189" style="position:absolute;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" fillcolor="#c4bc96 [2414]" strokecolor="#44546a">
                                    <v:stroke joinstyle="round"/>
                                    <v:textbox inset="1.50411mm,.75203mm,1.50411mm,.75203mm"/>
                                  </v:rect>
                                  <v:rect id="Rectangle 1419" o:spid="_x0000_s3190" style="position:absolute;left:100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" fillcolor="#c4bc96 [2414]" strokecolor="#44546a">
                                    <v:stroke joinstyle="round"/>
                                    <v:textbox inset="1.50411mm,.75203mm,1.50411mm,.75203mm"/>
                                  </v:rect>
                                  <v:rect id="Rectangle 1431" o:spid="_x0000_s3191" style="position:absolute;left:1955;width:93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" fillcolor="#943634 [2405]" strokecolor="#44546a">
                                    <v:stroke joinstyle="round"/>
                                    <v:textbox inset="1.50411mm,.75203mm,1.50411mm,.75203mm"/>
                                  </v:rect>
                                  <v:rect id="Rectangle 1443" o:spid="_x0000_s3192" style="position:absolute;left:2907;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" strokecolor="#44546a">
                                    <v:stroke joinstyle="round"/>
                                    <v:textbox inset="1.50411mm,.75203mm,1.50411mm,.75203mm"/>
                                  </v:rect>
                                  <v:rect id="Rectangle 1455" o:spid="_x0000_s3193" style="position:absolute;left:3858;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" strokecolor="#44546a">
                                    <v:stroke joinstyle="round"/>
                                    <v:textbox inset="1.50411mm,.75203mm,1.50411mm,.75203mm"/>
                                  </v:rect>
                                  <v:rect id="Rectangle 1467" o:spid="_x0000_s3194" style="position:absolute;left:4809;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" strokecolor="#44546a">
                                    <v:stroke joinstyle="round"/>
                                    <v:textbox inset="1.50411mm,.75203mm,1.50411mm,.75203mm"/>
                                  </v:rect>
                                  <v:rect id="Rectangle 1479" o:spid="_x0000_s3195" style="position:absolute;left:5761;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" strokecolor="#44546a">
                                    <v:stroke joinstyle="round"/>
                                    <v:textbox inset="1.50411mm,.75203mm,1.50411mm,.75203mm"/>
                                  </v:rect>
                                  <v:rect id="Rectangle 1491" o:spid="_x0000_s3196" style="position:absolute;left:6712;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" strokecolor="#44546a">
                                    <v:stroke joinstyle="round"/>
                                    <v:textbox inset="1.50411mm,.75203mm,1.50411mm,.75203mm"/>
                                  </v:rect>
                                  <v:rect id="Rectangle 1503" o:spid="_x0000_s3197" style="position:absolute;left:766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" strokecolor="#44546a">
                                    <v:stroke joinstyle="round"/>
                                    <v:textbox inset="1.50411mm,.75203mm,1.50411mm,.75203mm"/>
                                  </v:rect>
                                  <v:rect id="Rectangle 1515" o:spid="_x0000_s3198" style="position:absolute;left:8615;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" strokecolor="#44546a">
                                    <v:stroke joinstyle="round"/>
                                    <v:textbox inset="1.50411mm,.75203mm,1.50411mm,.75203mm"/>
                                  </v:rect>
                                  <v:rect id="Rectangle 1527" o:spid="_x0000_s3199" style="position:absolute;left:9566;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" strokecolor="#44546a">
                                    <v:stroke joinstyle="round"/>
                                    <v:textbox inset="1.50411mm,.75203mm,1.50411mm,.75203mm"/>
                                  </v:rect>
                                  <v:rect id="Rectangle 1539" o:spid="_x0000_s3200" style="position:absolute;left:10518;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" strokecolor="#44546a">
                                    <v:stroke joinstyle="round"/>
                                    <v:textbox inset="1.50411mm,.75203mm,1.50411mm,.75203mm"/>
                                  </v:rect>
                                  <v:rect id="Rectangle 1551" o:spid="_x0000_s3201" style="position:absolute;left:11469;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" strokecolor="#44546a">
                                    <v:stroke joinstyle="round"/>
                                    <v:textbox inset="1.50411mm,.75203mm,1.50411mm,.75203mm"/>
                                  </v:rect>
                                  <v:rect id="Rectangle 1563" o:spid="_x0000_s3202" style="position:absolute;left:12421;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" strokecolor="#44546a">
                                    <v:stroke joinstyle="round"/>
                                    <v:textbox inset="1.50411mm,.75203mm,1.50411mm,.75203mm"/>
                                  </v:rect>
                                </v:group>
                                <v:group id="Group 4946" o:spid="_x0000_s3203" style="position:absolute;top:11258;width:13355;height:1413" coordsize="13355,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">
                                  <v:rect id="Rectangle 1408" o:spid="_x0000_s3204" style="position:absolute;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" fillcolor="#c4bc96 [2414]" strokecolor="#44546a">
                                    <v:stroke joinstyle="round"/>
                                    <v:textbox inset="1.50411mm,.75203mm,1.50411mm,.75203mm"/>
                                  </v:rect>
                                  <v:rect id="Rectangle 1420" o:spid="_x0000_s3205" style="position:absolute;left:100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" fillcolor="#c4bc96 [2414]" strokecolor="#44546a">
                                    <v:stroke joinstyle="round"/>
                                    <v:textbox inset="1.50411mm,.75203mm,1.50411mm,.75203mm"/>
                                  </v:rect>
                                  <v:rect id="Rectangle 1432" o:spid="_x0000_s3206" style="position:absolute;left:1955;width:93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" fillcolor="#d8d8d8 [2732]" strokecolor="#44546a">
                                    <v:stroke joinstyle="round"/>
                                    <v:textbox inset="1.50411mm,.75203mm,1.50411mm,.75203mm"/>
                                  </v:rect>
                                  <v:rect id="Rectangle 1444" o:spid="_x0000_s3207" style="position:absolute;left:2907;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" strokecolor="#44546a">
                                    <v:stroke joinstyle="round"/>
                                    <v:textbox inset="1.50411mm,.75203mm,1.50411mm,.75203mm"/>
                                  </v:rect>
                                  <v:rect id="Rectangle 1456" o:spid="_x0000_s3208" style="position:absolute;left:3858;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" strokecolor="#44546a">
                                    <v:stroke joinstyle="round"/>
                                    <v:textbox inset="1.50411mm,.75203mm,1.50411mm,.75203mm"/>
                                  </v:rect>
                                  <v:rect id="Rectangle 1468" o:spid="_x0000_s3209" style="position:absolute;left:4809;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" strokecolor="#44546a">
                                    <v:stroke joinstyle="round"/>
                                    <v:textbox inset="1.50411mm,.75203mm,1.50411mm,.75203mm"/>
                                  </v:rect>
                                  <v:rect id="Rectangle 1480" o:spid="_x0000_s3210" style="position:absolute;left:5761;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" strokecolor="#44546a">
                                    <v:stroke joinstyle="round"/>
                                    <v:textbox inset="1.50411mm,.75203mm,1.50411mm,.75203mm"/>
                                  </v:rect>
                                  <v:rect id="Rectangle 1492" o:spid="_x0000_s3211" style="position:absolute;left:6712;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" strokecolor="#44546a">
                                    <v:stroke joinstyle="round"/>
                                    <v:textbox inset="1.50411mm,.75203mm,1.50411mm,.75203mm"/>
                                  </v:rect>
                                  <v:rect id="Rectangle 1504" o:spid="_x0000_s3212" style="position:absolute;left:766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" strokecolor="#44546a">
                                    <v:stroke joinstyle="round"/>
                                    <v:textbox inset="1.50411mm,.75203mm,1.50411mm,.75203mm"/>
                                  </v:rect>
                                  <v:rect id="Rectangle 1516" o:spid="_x0000_s3213" style="position:absolute;left:8615;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" strokecolor="#44546a">
                                    <v:stroke joinstyle="round"/>
                                    <v:textbox inset="1.50411mm,.75203mm,1.50411mm,.75203mm"/>
                                  </v:rect>
                                  <v:rect id="Rectangle 1528" o:spid="_x0000_s3214" style="position:absolute;left:9566;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" strokecolor="#44546a">
                                    <v:stroke joinstyle="round"/>
                                    <v:textbox inset="1.50411mm,.75203mm,1.50411mm,.75203mm"/>
                                  </v:rect>
                                  <v:rect id="Rectangle 1540" o:spid="_x0000_s3215" style="position:absolute;left:10518;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" strokecolor="#44546a">
                                    <v:stroke joinstyle="round"/>
                                    <v:textbox inset="1.50411mm,.75203mm,1.50411mm,.75203mm"/>
                                  </v:rect>
                                  <v:rect id="Rectangle 1552" o:spid="_x0000_s3216" style="position:absolute;left:11469;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" strokecolor="#44546a">
                                    <v:stroke joinstyle="round"/>
                                    <v:textbox inset="1.50411mm,.75203mm,1.50411mm,.75203mm"/>
                                  </v:rect>
                                  <v:rect id="Rectangle 1564" o:spid="_x0000_s3217" style="position:absolute;left:12421;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" strokecolor="#44546a">
                                    <v:stroke joinstyle="round"/>
                                    <v:textbox inset="1.50411mm,.75203mm,1.50411mm,.75203mm"/>
                                  </v:rect>
                                </v:group>
                                <v:group id="Group 4961" o:spid="_x0000_s3218" style="position:absolute;top:12632;width:13351;height:1413" coordsize="13351,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">
                                  <v:rect id="Rectangle 1409" o:spid="_x0000_s3219" style="position:absolute;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" fillcolor="#c4bc96 [2414]" strokecolor="#44546a">
                                    <v:stroke joinstyle="round"/>
                                    <v:textbox inset="1.50411mm,.75203mm,1.50411mm,.75203mm"/>
                                  </v:rect>
                                  <v:rect id="Rectangle 1421" o:spid="_x0000_s3220" style="position:absolute;left:1004;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" fillcolor="#c4bc96 [2414]" strokecolor="#44546a">
                                    <v:stroke joinstyle="round"/>
                                    <v:textbox inset="1.50411mm,.75203mm,1.50411mm,.75203mm"/>
                                  </v:rect>
                                  <v:rect id="Rectangle 1433" o:spid="_x0000_s3221" style="position:absolute;left:1955;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" fillcolor="#d8d8d8 [2732]" strokecolor="#44546a">
                                    <v:stroke joinstyle="round"/>
                                    <v:textbox inset="1.50411mm,.75203mm,1.50411mm,.75203mm"/>
                                  </v:rect>
                                  <v:rect id="Rectangle 1445" o:spid="_x0000_s3222" style="position:absolute;left:2907;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" strokecolor="#44546a">
                                    <v:stroke joinstyle="round"/>
                                    <v:textbox inset="1.50411mm,.75203mm,1.50411mm,.75203mm"/>
                                  </v:rect>
                                  <v:rect id="Rectangle 1457" o:spid="_x0000_s3223" style="position:absolute;left:3858;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" strokecolor="#44546a">
                                    <v:stroke joinstyle="round"/>
                                    <v:textbox inset="1.50411mm,.75203mm,1.50411mm,.75203mm"/>
                                  </v:rect>
                                  <v:rect id="Rectangle 1469" o:spid="_x0000_s3224" style="position:absolute;left:4809;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" strokecolor="#44546a">
                                    <v:stroke joinstyle="round"/>
                                    <v:textbox inset="1.50411mm,.75203mm,1.50411mm,.75203mm"/>
                                  </v:rect>
                                  <v:rect id="Rectangle 1481" o:spid="_x0000_s3225" style="position:absolute;left:5761;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" strokecolor="#44546a">
                                    <v:stroke joinstyle="round"/>
                                    <v:textbox inset="1.50411mm,.75203mm,1.50411mm,.75203mm"/>
                                  </v:rect>
                                  <v:rect id="Rectangle 1493" o:spid="_x0000_s3226" style="position:absolute;left:6712;width:92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" strokecolor="#44546a">
                                    <v:stroke joinstyle="round"/>
                                    <v:textbox inset="1.50411mm,.75203mm,1.50411mm,.75203mm"/>
                                  </v:rect>
                                  <v:rect id="Rectangle 1505" o:spid="_x0000_s3227" style="position:absolute;left:7664;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" strokecolor="#44546a">
                                    <v:stroke joinstyle="round"/>
                                    <v:textbox inset="1.50411mm,.75203mm,1.50411mm,.75203mm"/>
                                  </v:rect>
                                  <v:rect id="Rectangle 1517" o:spid="_x0000_s3228" style="position:absolute;left:8615;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" strokecolor="#44546a">
                                    <v:stroke joinstyle="round"/>
                                    <v:textbox inset="1.50411mm,.75203mm,1.50411mm,.75203mm"/>
                                  </v:rect>
                                  <v:rect id="Rectangle 1529" o:spid="_x0000_s3229" style="position:absolute;left:9566;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" strokecolor="#44546a">
                                    <v:stroke joinstyle="round"/>
                                    <v:textbox inset="1.50411mm,.75203mm,1.50411mm,.75203mm"/>
                                  </v:rect>
                                  <v:rect id="Rectangle 1541" o:spid="_x0000_s3230" style="position:absolute;left:10571;width:92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" strokecolor="#44546a">
                                    <v:stroke joinstyle="round"/>
                                    <v:textbox inset="1.50411mm,.75203mm,1.50411mm,.75203mm"/>
                                  </v:rect>
                                  <v:rect id="Rectangle 1553" o:spid="_x0000_s3231" style="position:absolute;left:11469;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" strokecolor="#44546a">
                                    <v:stroke joinstyle="round"/>
                                    <v:textbox inset="1.50411mm,.75203mm,1.50411mm,.75203mm"/>
                                  </v:rect>
                                  <v:rect id="Rectangle 1565" o:spid="_x0000_s3232" style="position:absolute;left:12421;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" strokecolor="#44546a">
                                    <v:stroke joinstyle="round"/>
                                    <v:textbox inset="1.50411mm,.75203mm,1.50411mm,.75203mm"/>
                                  </v:rect>
                                </v:group>
                                <v:group id="Group 4976" o:spid="_x0000_s3233" style="position:absolute;top:14006;width:13355;height:1413" coordsize="13355,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">
                                  <v:rect id="Rectangle 1410" o:spid="_x0000_s3234" style="position:absolute;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" fillcolor="#c4bc96 [2414]" strokecolor="#44546a">
                                    <v:stroke joinstyle="round"/>
                                    <v:textbox inset="1.50411mm,.75203mm,1.50411mm,.75203mm"/>
                                  </v:rect>
                                  <v:rect id="Rectangle 1422" o:spid="_x0000_s3235" style="position:absolute;left:100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" fillcolor="#c4bc96 [2414]" strokecolor="#44546a">
                                    <v:stroke joinstyle="round"/>
                                    <v:textbox inset="1.50411mm,.75203mm,1.50411mm,.75203mm"/>
                                  </v:rect>
                                  <v:rect id="Rectangle 1446" o:spid="_x0000_s3236" style="position:absolute;left:2907;width:93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" strokecolor="#44546a">
                                    <v:stroke joinstyle="round"/>
                                    <v:textbox inset="1.50411mm,.75203mm,1.50411mm,.75203mm"/>
                                  </v:rect>
                                  <v:rect id="Rectangle 1458" o:spid="_x0000_s3237" style="position:absolute;left:3858;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" strokecolor="#44546a">
                                    <v:stroke joinstyle="round"/>
                                    <v:textbox inset="1.50411mm,.75203mm,1.50411mm,.75203mm"/>
                                  </v:rect>
                                  <v:rect id="Rectangle 1470" o:spid="_x0000_s3238" style="position:absolute;left:4809;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" strokecolor="#44546a">
                                    <v:stroke joinstyle="round"/>
                                    <v:textbox inset="1.50411mm,.75203mm,1.50411mm,.75203mm"/>
                                  </v:rect>
                                  <v:rect id="Rectangle 1482" o:spid="_x0000_s3239" style="position:absolute;left:5761;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" strokecolor="#44546a">
                                    <v:stroke joinstyle="round"/>
                                    <v:textbox inset="1.50411mm,.75203mm,1.50411mm,.75203mm"/>
                                  </v:rect>
                                  <v:rect id="Rectangle 1494" o:spid="_x0000_s3240" style="position:absolute;left:6712;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" strokecolor="#44546a">
                                    <v:stroke joinstyle="round"/>
                                    <v:textbox inset="1.50411mm,.75203mm,1.50411mm,.75203mm"/>
                                  </v:rect>
                                  <v:rect id="Rectangle 1506" o:spid="_x0000_s3241" style="position:absolute;left:766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" strokecolor="#44546a">
                                    <v:stroke joinstyle="round"/>
                                    <v:textbox inset="1.50411mm,.75203mm,1.50411mm,.75203mm"/>
                                  </v:rect>
                                  <v:rect id="Rectangle 1518" o:spid="_x0000_s3242" style="position:absolute;left:8615;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" strokecolor="#44546a">
                                    <v:stroke joinstyle="round"/>
                                    <v:textbox inset="1.50411mm,.75203mm,1.50411mm,.75203mm"/>
                                  </v:rect>
                                  <v:rect id="Rectangle 1530" o:spid="_x0000_s3243" style="position:absolute;left:9566;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" strokecolor="#44546a">
                                    <v:stroke joinstyle="round"/>
                                    <v:textbox inset="1.50411mm,.75203mm,1.50411mm,.75203mm"/>
                                  </v:rect>
                                  <v:rect id="Rectangle 1542" o:spid="_x0000_s3244" style="position:absolute;left:10571;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" strokecolor="#44546a">
                                    <v:stroke joinstyle="round"/>
                                    <v:textbox inset="1.50411mm,.75203mm,1.50411mm,.75203mm"/>
                                  </v:rect>
                                  <v:rect id="Rectangle 1554" o:spid="_x0000_s3245" style="position:absolute;left:11469;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" strokecolor="#44546a">
                                    <v:stroke joinstyle="round"/>
                                    <v:textbox inset="1.50411mm,.75203mm,1.50411mm,.75203mm"/>
                                  </v:rect>
                                  <v:rect id="Rectangle 1566" o:spid="_x0000_s3246" style="position:absolute;left:12421;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" strokecolor="#44546a">
                                    <v:stroke joinstyle="round"/>
                                    <v:textbox inset="1.50411mm,.75203mm,1.50411mm,.75203mm"/>
                                  </v:rect>
                                </v:group>
                                <v:group id="Group 4990" o:spid="_x0000_s3247" style="position:absolute;top:15433;width:13404;height:1414" coordsize="13404,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">
                                  <v:rect id="Rectangle 1411" o:spid="_x0000_s3248" style="position:absolute;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" fillcolor="#c4bc96 [2414]" strokecolor="#44546a">
                                    <v:stroke joinstyle="round"/>
                                    <v:textbox inset="1.50411mm,.75203mm,1.50411mm,.75203mm"/>
                                  </v:rect>
                                  <v:rect id="Rectangle 1423" o:spid="_x0000_s3249" style="position:absolute;left:1004;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" fillcolor="#c4bc96 [2414]" strokecolor="#44546a">
                                    <v:stroke joinstyle="round"/>
                                    <v:textbox inset="1.50411mm,.75203mm,1.50411mm,.75203mm"/>
                                  </v:rect>
                                  <v:rect id="Rectangle 1435" o:spid="_x0000_s3250" style="position:absolute;left:1955;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" fillcolor="#943634 [2405]" strokecolor="#44546a">
                                    <v:stroke joinstyle="round"/>
                                    <v:textbox inset="1.50411mm,.75203mm,1.50411mm,.75203mm"/>
                                  </v:rect>
                                  <v:rect id="Rectangle 1447" o:spid="_x0000_s3251" style="position:absolute;left:2907;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" strokecolor="#44546a">
                                    <v:stroke joinstyle="round"/>
                                    <v:textbox inset="1.50411mm,.75203mm,1.50411mm,.75203mm"/>
                                  </v:rect>
                                  <v:rect id="Rectangle 1459" o:spid="_x0000_s3252" style="position:absolute;left:3858;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" strokecolor="#44546a">
                                    <v:stroke joinstyle="round"/>
                                    <v:textbox inset="1.50411mm,.75203mm,1.50411mm,.75203mm"/>
                                  </v:rect>
                                  <v:rect id="Rectangle 1471" o:spid="_x0000_s3253" style="position:absolute;left:4809;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" strokecolor="#44546a">
                                    <v:stroke joinstyle="round"/>
                                    <v:textbox inset="1.50411mm,.75203mm,1.50411mm,.75203mm"/>
                                  </v:rect>
                                  <v:rect id="Rectangle 1483" o:spid="_x0000_s3254" style="position:absolute;left:5761;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" strokecolor="#44546a">
                                    <v:stroke joinstyle="round"/>
                                    <v:textbox inset="1.50411mm,.75203mm,1.50411mm,.75203mm"/>
                                  </v:rect>
                                  <v:rect id="Rectangle 1495" o:spid="_x0000_s3255" style="position:absolute;left:6712;width:92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" strokecolor="#44546a">
                                    <v:stroke joinstyle="round"/>
                                    <v:textbox inset="1.50411mm,.75203mm,1.50411mm,.75203mm"/>
                                  </v:rect>
                                  <v:rect id="Rectangle 1507" o:spid="_x0000_s3256" style="position:absolute;left:766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" strokecolor="#44546a">
                                    <v:stroke joinstyle="round"/>
                                    <v:textbox inset="1.50411mm,.75203mm,1.50411mm,.75203mm"/>
                                  </v:rect>
                                  <v:rect id="Rectangle 1519" o:spid="_x0000_s3257" style="position:absolute;left:8615;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" strokecolor="#44546a">
                                    <v:stroke joinstyle="round"/>
                                    <v:textbox inset="1.50411mm,.75203mm,1.50411mm,.75203mm"/>
                                  </v:rect>
                                  <v:rect id="Rectangle 1531" o:spid="_x0000_s3258" style="position:absolute;left:9566;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" strokecolor="#44546a">
                                    <v:stroke joinstyle="round"/>
                                    <v:textbox inset="1.50411mm,.75203mm,1.50411mm,.75203mm"/>
                                  </v:rect>
                                  <v:rect id="Rectangle 1543" o:spid="_x0000_s3259" style="position:absolute;left:10571;width:92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" strokecolor="#44546a">
                                    <v:stroke joinstyle="round"/>
                                    <v:textbox inset="1.50411mm,.75203mm,1.50411mm,.75203mm"/>
                                  </v:rect>
                                  <v:rect id="Rectangle 1555" o:spid="_x0000_s3260" style="position:absolute;left:11469;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" strokecolor="#44546a">
                                    <v:stroke joinstyle="round"/>
                                    <v:textbox inset="1.50411mm,.75203mm,1.50411mm,.75203mm"/>
                                  </v:rect>
                                  <v:rect id="Rectangle 1567" o:spid="_x0000_s3261" style="position:absolute;left:12473;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" strokecolor="#44546a">
                                    <v:stroke joinstyle="round"/>
                                    <v:textbox inset="1.50411mm,.75203mm,1.50411mm,.75203mm"/>
                                  </v:rect>
                                </v:group>
                              </v:group>
                              <v:group id="Group 5005" o:spid="_x0000_s3262" style="position:absolute;left:2695;top:17812;width:13320;height:1451" coordsize="13320,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">
                                <v:shape id="Straight Arrow Connector 5006" o:spid="_x0000_s3263" type="#_x0000_t32" style="position:absolute;width:133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" strokecolor="#5a5a5a [2109]" strokeweight=".5pt">
                                  <v:stroke startarrow="block" startarrowwidth="narrow" startarrowlength="short" endarrow="block" endarrowwidth="narrow" endarrowlength="short"/>
                                </v:shape>
                                <v:shape id="_x0000_s3264" type="#_x0000_t202" style="position:absolute;left:5597;top:417;width:2994;height:10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" stroked="f">
                                  <v:textbox inset="0,0,0,0">
                                    <w:txbxContent>
                                      <w:p w14:paraId="38B6EB36" w14:textId="77777777" w:rsidR="00305213" w:rsidRPr="00E74046" w:rsidRDefault="00305213" w:rsidP="00B52778">
                                        <w:pPr>
                                          <w:rPr>
                                            <w:b/>
                                            <w:color w:val="595959" w:themeColor="text1" w:themeTint="A6"/>
                                            <w:sz w:val="12"/>
                                          </w:rPr>
                                        </w:pPr>
                                        <w:r>
                                          <w:rPr>
                                            <w:b/>
                                            <w:color w:val="595959" w:themeColor="text1" w:themeTint="A6"/>
                                            <w:sz w:val="12"/>
                                          </w:rPr>
                                          <w:t>Time</w:t>
                                        </w:r>
                                      </w:p>
                                    </w:txbxContent>
                                  </v:textbox>
                                </v:shape>
                              </v:group>
                              <v:group id="Group 5008" o:spid="_x0000_s3265" style="position:absolute;left:-389;width:2028;height:16920" coordorigin="-389" coordsize="2028,16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">
                                <v:shape id="Straight Arrow Connector 5009" o:spid="_x0000_s3266" type="#_x0000_t32" style="position:absolute;left:-6821;top:8460;width:16920;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" strokecolor="#5a5a5a [2109]" strokeweight=".5pt">
                                  <v:stroke startarrow="block" startarrowwidth="narrow" startarrowlength="short" endarrow="block" endarrowwidth="narrow" endarrowlength="short"/>
                                </v:shape>
                                <v:shape id="_x0000_s3267" type="#_x0000_t202" style="position:absolute;left:-795;top:6776;width:2839;height:202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" stroked="f">
                                  <v:textbox inset="0,0,0,0">
                                    <w:txbxContent>
                                      <w:p w14:paraId="724A9074" w14:textId="77777777" w:rsidR="00305213" w:rsidRPr="00E74046" w:rsidRDefault="00305213" w:rsidP="00B52778">
                                        <w:pPr>
                                          <w:rPr>
                                            <w:b/>
                                            <w:color w:val="595959" w:themeColor="text1" w:themeTint="A6"/>
                                            <w:sz w:val="12"/>
                                          </w:rPr>
                                        </w:pPr>
                                        <w:r>
                                          <w:rPr>
                                            <w:b/>
                                            <w:color w:val="595959" w:themeColor="text1" w:themeTint="A6"/>
                                            <w:sz w:val="12"/>
                                          </w:rPr>
                                          <w:t>Freq.</w:t>
                                        </w:r>
                                      </w:p>
                                    </w:txbxContent>
                                  </v:textbox>
                                </v:shape>
                              </v:group>
                            </v:group>
                          </v:group>
                          <v:rect id="Rectangle 1432" o:spid="_x0000_s3268" style="position:absolute;left:4660;top:14157;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" fillcolor="#d8d8d8 [2732]" strokecolor="#44546a">
                            <v:stroke joinstyle="round"/>
                            <v:textbox inset="1.50411mm,.75203mm,1.50411mm,.75203mm"/>
                          </v:rect>
                        </v:group>
                        <v:rect id="Rectangle 1462" o:spid="_x0000_s3269" style="position:absolute;left:6575;top:2935;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" fillcolor="#d8d8d8 [2732]" strokecolor="#44546a">
                          <v:stroke joinstyle="round"/>
                          <v:textbox inset="1.50411mm,.75203mm,1.50411mm,.75203mm"/>
                        </v:rect>
                      </v:group>
                      <v:roundrect id="Rectangle: Rounded Corners 5024" o:spid="_x0000_s3270" style="position:absolute;width:33832;height:238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" filled="f" strokecolor="#76923c [2406]" strokeweight="2pt"/>
                      <v:shape id="_x0000_s3271" type="#_x0000_t202" style="position:absolute;left:12560;top:914;width:8044;height:19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" stroked="f">
                        <v:textbox inset="0,0,0,0">
                          <w:txbxContent>
                            <w:p w14:paraId="317658E9" w14:textId="791D4787" w:rsidR="00305213" w:rsidRPr="002E55D3" w:rsidRDefault="00305213" w:rsidP="002E55D3">
                              <w:pPr>
                                <w:rPr>
                                  <w:b/>
                                  <w:i/>
                                  <w:sz w:val="16"/>
                                  <w:u w:val="single"/>
                                </w:rPr>
                              </w:pPr>
                              <w:r w:rsidRPr="002E55D3">
                                <w:rPr>
                                  <w:b/>
                                  <w:i/>
                                  <w:sz w:val="16"/>
                                  <w:u w:val="single"/>
                                </w:rPr>
                                <w:t>DMRS group 1</w:t>
                              </w:r>
                            </w:p>
                          </w:txbxContent>
                        </v:textbox>
                      </v:shape>
                    </v:group>
                  </v:group>
                  <v:group id="Group 5049" o:spid="_x0000_s3272" style="position:absolute;left:4812;width:51560;height:2052" coordsize="51559,2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">
                    <v:group id="Group 5030" o:spid="_x0000_s3273" style="position:absolute;top:96;width:6950;height:1956" coordsize="6950,19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">
                      <v:rect id="Rectangle 1427" o:spid="_x0000_s3274" style="position:absolute;width:747;height:10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" fillcolor="#d8d8d8 [2732]" strokecolor="#44546a">
                        <v:stroke joinstyle="round"/>
                        <v:textbox inset="1.50411mm,.75203mm,1.50411mm,.75203mm"/>
                      </v:rect>
                      <v:shape id="_x0000_s3275" type="#_x0000_t202" style="position:absolute;left:1155;width:5795;height:19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" stroked="f">
                        <v:textbox inset="0,0,0,0">
                          <w:txbxContent>
                            <w:p w14:paraId="4A2D385C" w14:textId="33DABBF4" w:rsidR="00305213" w:rsidRPr="00B016E4" w:rsidRDefault="00305213" w:rsidP="002E55D3">
                              <w:pPr>
                                <w:rPr>
                                  <w:i/>
                                  <w:sz w:val="16"/>
                                </w:rPr>
                              </w:pPr>
                              <w:r>
                                <w:rPr>
                                  <w:i/>
                                  <w:sz w:val="16"/>
                                </w:rPr>
                                <w:t>Blanked RE</w:t>
                              </w:r>
                            </w:p>
                          </w:txbxContent>
                        </v:textbox>
                      </v:shape>
                    </v:group>
                    <v:group id="Group 5031" o:spid="_x0000_s3276" style="position:absolute;left:7170;top:96;width:6947;height:1956" coordsize="6950,19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">
                      <v:rect id="Rectangle 1427" o:spid="_x0000_s3277" style="position:absolute;width:747;height:10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" fillcolor="#0f243e [1615]" strokecolor="#44546a">
                        <v:stroke joinstyle="round"/>
                        <v:textbox inset="1.50411mm,.75203mm,1.50411mm,.75203mm"/>
                      </v:rect>
                      <v:shape id="_x0000_s3278" type="#_x0000_t202" style="position:absolute;left:1155;width:5795;height:19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" stroked="f">
                        <v:textbox inset="0,0,0,0">
                          <w:txbxContent>
                            <w:p w14:paraId="293BA1D7" w14:textId="4D4CABBF" w:rsidR="00305213" w:rsidRPr="00B016E4" w:rsidRDefault="00305213" w:rsidP="002E55D3">
                              <w:pPr>
                                <w:rPr>
                                  <w:i/>
                                  <w:sz w:val="16"/>
                                </w:rPr>
                              </w:pPr>
                              <w:r>
                                <w:rPr>
                                  <w:i/>
                                  <w:sz w:val="16"/>
                                </w:rPr>
                                <w:t>DMRS port 0</w:t>
                              </w:r>
                            </w:p>
                          </w:txbxContent>
                        </v:textbox>
                      </v:shape>
                    </v:group>
                    <v:group id="Group 5034" o:spid="_x0000_s3279" style="position:absolute;left:14919;top:96;width:6947;height:1956" coordsize="6950,19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">
                      <v:rect id="Rectangle 1427" o:spid="_x0000_s3280" style="position:absolute;width:747;height:10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" fillcolor="#548dd4 [1951]" strokecolor="#44546a">
                        <v:stroke joinstyle="round"/>
                        <v:textbox inset="1.50411mm,.75203mm,1.50411mm,.75203mm"/>
                      </v:rect>
                      <v:shape id="_x0000_s3281" type="#_x0000_t202" style="position:absolute;left:1155;width:5795;height:19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" stroked="f">
                        <v:textbox inset="0,0,0,0">
                          <w:txbxContent>
                            <w:p w14:paraId="743778E6" w14:textId="02A16AA9" w:rsidR="00305213" w:rsidRPr="00B016E4" w:rsidRDefault="00305213" w:rsidP="002E55D3">
                              <w:pPr>
                                <w:rPr>
                                  <w:i/>
                                  <w:sz w:val="16"/>
                                </w:rPr>
                              </w:pPr>
                              <w:r>
                                <w:rPr>
                                  <w:i/>
                                  <w:sz w:val="16"/>
                                </w:rPr>
                                <w:t>PTRS port 0</w:t>
                              </w:r>
                            </w:p>
                          </w:txbxContent>
                        </v:textbox>
                      </v:shape>
                    </v:group>
                    <v:group id="Group 5037" o:spid="_x0000_s3282" style="position:absolute;left:22138;top:96;width:6947;height:1956" coordsize="6950,19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">
                      <v:rect id="Rectangle 1427" o:spid="_x0000_s3283" style="position:absolute;width:747;height:10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" fillcolor="#e36c0a [2409]" strokecolor="#44546a">
                        <v:stroke joinstyle="round"/>
                        <v:textbox inset="1.50411mm,.75203mm,1.50411mm,.75203mm"/>
                      </v:rect>
                      <v:shape id="_x0000_s3284" type="#_x0000_t202" style="position:absolute;left:1155;width:5795;height:19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" stroked="f">
                        <v:textbox inset="0,0,0,0">
                          <w:txbxContent>
                            <w:p w14:paraId="46CE823D" w14:textId="56CAD975" w:rsidR="00305213" w:rsidRPr="00B016E4" w:rsidRDefault="00305213" w:rsidP="002E55D3">
                              <w:pPr>
                                <w:rPr>
                                  <w:i/>
                                  <w:sz w:val="16"/>
                                </w:rPr>
                              </w:pPr>
                              <w:r>
                                <w:rPr>
                                  <w:i/>
                                  <w:sz w:val="16"/>
                                </w:rPr>
                                <w:t>DMRS port 1</w:t>
                              </w:r>
                            </w:p>
                          </w:txbxContent>
                        </v:textbox>
                      </v:shape>
                    </v:group>
                    <v:group id="Group 5040" o:spid="_x0000_s3285" style="position:absolute;left:29693;top:96;width:6947;height:1956" coordsize="6950,19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">
                      <v:rect id="Rectangle 1427" o:spid="_x0000_s3286" style="position:absolute;width:747;height:10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" fillcolor="#76923c [2406]" strokecolor="#44546a">
                        <v:stroke joinstyle="round"/>
                        <v:textbox inset="1.50411mm,.75203mm,1.50411mm,.75203mm"/>
                      </v:rect>
                      <v:shape id="_x0000_s3287" type="#_x0000_t202" style="position:absolute;left:1155;width:5795;height:19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" stroked="f">
                        <v:textbox inset="0,0,0,0">
                          <w:txbxContent>
                            <w:p w14:paraId="7D2AEACE" w14:textId="33B0E25B" w:rsidR="00305213" w:rsidRPr="00B016E4" w:rsidRDefault="00305213" w:rsidP="002E55D3">
                              <w:pPr>
                                <w:rPr>
                                  <w:i/>
                                  <w:sz w:val="16"/>
                                </w:rPr>
                              </w:pPr>
                              <w:r>
                                <w:rPr>
                                  <w:i/>
                                  <w:sz w:val="16"/>
                                </w:rPr>
                                <w:t>DMRS port 2</w:t>
                              </w:r>
                            </w:p>
                          </w:txbxContent>
                        </v:textbox>
                      </v:shape>
                    </v:group>
                    <v:group id="Group 5043" o:spid="_x0000_s3288" style="position:absolute;left:37105;top:96;width:6947;height:1956" coordsize="6950,19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">
                      <v:rect id="Rectangle 1427" o:spid="_x0000_s3289" style="position:absolute;width:747;height:10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" fillcolor="#d6e3bc [1302]" strokecolor="#44546a">
                        <v:stroke joinstyle="round"/>
                        <v:textbox inset="1.50411mm,.75203mm,1.50411mm,.75203mm"/>
                      </v:rect>
                      <v:shape id="_x0000_s3290" type="#_x0000_t202" style="position:absolute;left:1155;width:5795;height:19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" stroked="f">
                        <v:textbox inset="0,0,0,0">
                          <w:txbxContent>
                            <w:p w14:paraId="23C2F886" w14:textId="0BA489FA" w:rsidR="00305213" w:rsidRPr="00B016E4" w:rsidRDefault="00305213" w:rsidP="00AF7142">
                              <w:pPr>
                                <w:rPr>
                                  <w:i/>
                                  <w:sz w:val="16"/>
                                </w:rPr>
                              </w:pPr>
                              <w:r>
                                <w:rPr>
                                  <w:i/>
                                  <w:sz w:val="16"/>
                                </w:rPr>
                                <w:t>PTRS port 2</w:t>
                              </w:r>
                            </w:p>
                          </w:txbxContent>
                        </v:textbox>
                      </v:shape>
                    </v:group>
                    <v:group id="Group 5046" o:spid="_x0000_s3291" style="position:absolute;left:44613;width:6946;height:1955" coordsize="6950,19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">
                      <v:rect id="Rectangle 1427" o:spid="_x0000_s3292" style="position:absolute;width:747;height:10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" fillcolor="#943634 [2405]" strokecolor="#44546a">
                        <v:stroke joinstyle="round"/>
                        <v:textbox inset="1.50411mm,.75203mm,1.50411mm,.75203mm"/>
                      </v:rect>
                      <v:shape id="_x0000_s3293" type="#_x0000_t202" style="position:absolute;left:1155;width:5795;height:19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" stroked="f">
                        <v:textbox inset="0,0,0,0">
                          <w:txbxContent>
                            <w:p w14:paraId="1597FD12" w14:textId="160C60D6" w:rsidR="00305213" w:rsidRPr="00B016E4" w:rsidRDefault="00305213" w:rsidP="00AF7142">
                              <w:pPr>
                                <w:rPr>
                                  <w:i/>
                                  <w:sz w:val="16"/>
                                </w:rPr>
                              </w:pPr>
                              <w:r>
                                <w:rPr>
                                  <w:i/>
                                  <w:sz w:val="16"/>
                                </w:rPr>
                                <w:t>DMRS port 3</w:t>
                              </w:r>
                            </w:p>
                          </w:txbxContent>
                        </v:textbox>
                      </v:shape>
                    </v:group>
                  </v:group>
                </v:group>
                <v:shape id="Text Box 5051" o:spid="_x0000_s3294" type="#_x0000_t202" style="position:absolute;top:22860;width:61188;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" stroked="f">
                  <v:textbox inset="0,0,0,0">
                    <w:txbxContent>
                      <w:p w14:paraId="05DD6C25" w14:textId="00573B9B" w:rsidR="00305213" w:rsidRPr="00617BF0" w:rsidRDefault="00305213" w:rsidP="00DF5CA7">
                        <w:pPr>
                          <w:pStyle w:val="Caption"/>
                          <w:rPr>
                            <w:noProof/>
                          </w:rPr>
                        </w:pPr>
                        <w:bookmarkStart w:id="73" w:name="_Ref481683275"/>
                        <w:r>
                          <w:t xml:space="preserve">Figure </w:t>
                        </w:r>
                        <w:r>
                          <w:fldChar w:fldCharType="begin"/>
                        </w:r>
                        <w:r>
                          <w:instrText xml:space="preserve"> SEQ Figure \* ARABIC </w:instrText>
                        </w:r>
                        <w:r>
                          <w:fldChar w:fldCharType="separate"/>
                        </w:r>
                        <w:r>
                          <w:rPr>
                            <w:noProof/>
                          </w:rPr>
                          <w:t>14</w:t>
                        </w:r>
                        <w:r>
                          <w:fldChar w:fldCharType="end"/>
                        </w:r>
                        <w:bookmarkEnd w:id="73"/>
                        <w:r>
                          <w:t>. PTRS mapping for 2 DMRS groups with 2 DMRS ports each.</w:t>
                        </w:r>
                      </w:p>
                    </w:txbxContent>
                  </v:textbox>
                </v:shape>
                <w10:wrap type="square"/>
              </v:group>
            </w:pict>
          </mc:Fallback>
        </mc:AlternateContent>
      </w:r>
      <w:bookmarkEnd w:id="70"/>
      <w:bookmarkEnd w:id="71"/>
    </w:p>
    <w:p w14:paraId="6AC53E94" w14:textId="5062E135" w:rsidR="008E065E" w:rsidRDefault="00C01F33" w:rsidP="007631B8">
      <w:pPr>
        <w:pStyle w:val="Heading1"/>
        <w:rPr>
          <w:b/>
          <w:bCs/>
        </w:rPr>
      </w:pPr>
      <w:r w:rsidRPr="00CE0424">
        <w:t>Conclusion</w:t>
      </w:r>
      <w:r w:rsidR="00AE2FEB">
        <w:t>s</w:t>
      </w:r>
    </w:p>
    <w:p w14:paraId="60B357CF" w14:textId="195673C7" w:rsidR="00C01F33" w:rsidRDefault="00E5689D">
      <w:pPr>
        <w:pStyle w:val="BodyText"/>
      </w:pPr>
      <w:r>
        <w:t xml:space="preserve">Based on the discussion </w:t>
      </w:r>
      <w:r w:rsidR="009C6832">
        <w:t>in this contri</w:t>
      </w:r>
      <w:r w:rsidR="003A0E41">
        <w:t>bution</w:t>
      </w:r>
      <w:r w:rsidR="008E065E" w:rsidRPr="00CE0424">
        <w:t xml:space="preserve"> we propose the following</w:t>
      </w:r>
      <w:r w:rsidR="004B0FB3">
        <w:t>:</w:t>
      </w:r>
    </w:p>
    <w:p w14:paraId="212F6521" w14:textId="05B4D8B9" w:rsidR="005B79D5" w:rsidRDefault="007631B8">
      <w:pPr>
        <w:pStyle w:val="TOC1"/>
        <w:rPr>
          <w:rFonts w:asciiTheme="minorHAnsi" w:eastAsiaTheme="minorEastAsia" w:hAnsiTheme="minorHAnsi" w:cstheme="minorBidi"/>
          <w:b w:val="0"/>
          <w:sz w:val="22"/>
          <w:lang w:val="sv-SE" w:eastAsia="sv-SE"/>
        </w:rPr>
      </w:pPr>
      <w:r>
        <w:rPr>
          <w:b w:val="0"/>
          <w:bCs/>
        </w:rPr>
        <w:fldChar w:fldCharType="begin"/>
      </w:r>
      <w:r>
        <w:rPr>
          <w:b w:val="0"/>
          <w:bCs/>
        </w:rPr>
        <w:instrText xml:space="preserve"> TOC \f \n \h \z \t "Proposal;1" </w:instrText>
      </w:r>
      <w:r>
        <w:rPr>
          <w:b w:val="0"/>
          <w:bCs/>
        </w:rPr>
        <w:fldChar w:fldCharType="separate"/>
      </w:r>
      <w:hyperlink w:anchor="_Toc481756513" w:history="1">
        <w:r w:rsidR="005B79D5" w:rsidRPr="00465E30">
          <w:rPr>
            <w:rStyle w:val="Hyperlink"/>
          </w:rPr>
          <w:t>Proposal 1</w:t>
        </w:r>
        <w:r w:rsidR="005B79D5">
          <w:rPr>
            <w:rFonts w:asciiTheme="minorHAnsi" w:eastAsiaTheme="minorEastAsia" w:hAnsiTheme="minorHAnsi" w:cstheme="minorBidi"/>
            <w:b w:val="0"/>
            <w:sz w:val="22"/>
            <w:lang w:val="sv-SE" w:eastAsia="sv-SE"/>
          </w:rPr>
          <w:tab/>
        </w:r>
        <w:r w:rsidR="005B79D5" w:rsidRPr="00465E30">
          <w:rPr>
            <w:rStyle w:val="Hyperlink"/>
            <w:rFonts w:eastAsia="MS Mincho"/>
            <w:lang w:val="en-US" w:eastAsia="ja-JP"/>
          </w:rPr>
          <w:t>The PTRS presence should depend on SCS, MCS and scheduled BW.</w:t>
        </w:r>
      </w:hyperlink>
    </w:p>
    <w:p w14:paraId="324756B1" w14:textId="1E7C48F3" w:rsidR="005B79D5" w:rsidRDefault="005B79D5">
      <w:pPr>
        <w:pStyle w:val="TOC1"/>
        <w:rPr>
          <w:rFonts w:asciiTheme="minorHAnsi" w:eastAsiaTheme="minorEastAsia" w:hAnsiTheme="minorHAnsi" w:cstheme="minorBidi"/>
          <w:b w:val="0"/>
          <w:sz w:val="22"/>
          <w:lang w:val="sv-SE" w:eastAsia="sv-SE"/>
        </w:rPr>
      </w:pPr>
      <w:hyperlink w:anchor="_Toc481756514" w:history="1">
        <w:r w:rsidRPr="00465E30">
          <w:rPr>
            <w:rStyle w:val="Hyperlink"/>
          </w:rPr>
          <w:t>Proposal 2</w:t>
        </w:r>
        <w:r>
          <w:rPr>
            <w:rFonts w:asciiTheme="minorHAnsi" w:eastAsiaTheme="minorEastAsia" w:hAnsiTheme="minorHAnsi" w:cstheme="minorBidi"/>
            <w:b w:val="0"/>
            <w:sz w:val="22"/>
            <w:lang w:val="sv-SE" w:eastAsia="sv-SE"/>
          </w:rPr>
          <w:tab/>
        </w:r>
        <w:r w:rsidRPr="00465E30">
          <w:rPr>
            <w:rStyle w:val="Hyperlink"/>
          </w:rPr>
          <w:t>Make a working assumption that the</w:t>
        </w:r>
        <w:r w:rsidRPr="00465E30">
          <w:rPr>
            <w:rStyle w:val="Hyperlink"/>
            <w:rFonts w:eastAsia="MS Mincho"/>
            <w:lang w:val="en-US" w:eastAsia="ja-JP"/>
          </w:rPr>
          <w:t xml:space="preserve"> PTRS freq. density is determined by the scheduled BW only, unless scenarios with significant benefits have been demonstrated with using a dependence on additional parameters.</w:t>
        </w:r>
      </w:hyperlink>
    </w:p>
    <w:p w14:paraId="75D58483" w14:textId="2F4DEBD0" w:rsidR="005B79D5" w:rsidRDefault="005B79D5">
      <w:pPr>
        <w:pStyle w:val="TOC1"/>
        <w:rPr>
          <w:rFonts w:asciiTheme="minorHAnsi" w:eastAsiaTheme="minorEastAsia" w:hAnsiTheme="minorHAnsi" w:cstheme="minorBidi"/>
          <w:b w:val="0"/>
          <w:sz w:val="22"/>
          <w:lang w:val="sv-SE" w:eastAsia="sv-SE"/>
        </w:rPr>
      </w:pPr>
      <w:hyperlink w:anchor="_Toc481756515" w:history="1">
        <w:r w:rsidRPr="00465E30">
          <w:rPr>
            <w:rStyle w:val="Hyperlink"/>
          </w:rPr>
          <w:t>Proposal 3</w:t>
        </w:r>
        <w:r>
          <w:rPr>
            <w:rFonts w:asciiTheme="minorHAnsi" w:eastAsiaTheme="minorEastAsia" w:hAnsiTheme="minorHAnsi" w:cstheme="minorBidi"/>
            <w:b w:val="0"/>
            <w:sz w:val="22"/>
            <w:lang w:val="sv-SE" w:eastAsia="sv-SE"/>
          </w:rPr>
          <w:tab/>
        </w:r>
        <w:r w:rsidRPr="00465E30">
          <w:rPr>
            <w:rStyle w:val="Hyperlink"/>
          </w:rPr>
          <w:t>The PTRS time density is determined by the MCS and SCS.</w:t>
        </w:r>
      </w:hyperlink>
    </w:p>
    <w:p w14:paraId="1B4988FB" w14:textId="7FBE9508" w:rsidR="005B79D5" w:rsidRDefault="005B79D5">
      <w:pPr>
        <w:pStyle w:val="TOC1"/>
        <w:rPr>
          <w:rFonts w:asciiTheme="minorHAnsi" w:eastAsiaTheme="minorEastAsia" w:hAnsiTheme="minorHAnsi" w:cstheme="minorBidi"/>
          <w:b w:val="0"/>
          <w:sz w:val="22"/>
          <w:lang w:val="sv-SE" w:eastAsia="sv-SE"/>
        </w:rPr>
      </w:pPr>
      <w:hyperlink w:anchor="_Toc481756516" w:history="1">
        <w:r w:rsidRPr="00465E30">
          <w:rPr>
            <w:rStyle w:val="Hyperlink"/>
          </w:rPr>
          <w:t>Proposal 4</w:t>
        </w:r>
        <w:r>
          <w:rPr>
            <w:rFonts w:asciiTheme="minorHAnsi" w:eastAsiaTheme="minorEastAsia" w:hAnsiTheme="minorHAnsi" w:cstheme="minorBidi"/>
            <w:b w:val="0"/>
            <w:sz w:val="22"/>
            <w:lang w:val="sv-SE" w:eastAsia="sv-SE"/>
          </w:rPr>
          <w:tab/>
        </w:r>
        <w:r w:rsidRPr="00465E30">
          <w:rPr>
            <w:rStyle w:val="Hyperlink"/>
          </w:rPr>
          <w:t>Inform RAN4 about the PTRS decisions so they can start working on deciding on the MCS thresholds and scheduling BW thresholds for the time and frequency densities suggested by RAN1.</w:t>
        </w:r>
      </w:hyperlink>
    </w:p>
    <w:p w14:paraId="6F18D488" w14:textId="33AF47AE" w:rsidR="005B79D5" w:rsidRDefault="005B79D5">
      <w:pPr>
        <w:pStyle w:val="TOC1"/>
        <w:rPr>
          <w:rFonts w:asciiTheme="minorHAnsi" w:eastAsiaTheme="minorEastAsia" w:hAnsiTheme="minorHAnsi" w:cstheme="minorBidi"/>
          <w:b w:val="0"/>
          <w:sz w:val="22"/>
          <w:lang w:val="sv-SE" w:eastAsia="sv-SE"/>
        </w:rPr>
      </w:pPr>
      <w:hyperlink w:anchor="_Toc481756517" w:history="1">
        <w:r w:rsidRPr="00465E30">
          <w:rPr>
            <w:rStyle w:val="Hyperlink"/>
          </w:rPr>
          <w:t>Proposal 5</w:t>
        </w:r>
        <w:r>
          <w:rPr>
            <w:rFonts w:asciiTheme="minorHAnsi" w:eastAsiaTheme="minorEastAsia" w:hAnsiTheme="minorHAnsi" w:cstheme="minorBidi"/>
            <w:b w:val="0"/>
            <w:sz w:val="22"/>
            <w:lang w:val="sv-SE" w:eastAsia="sv-SE"/>
          </w:rPr>
          <w:tab/>
        </w:r>
        <w:r w:rsidRPr="00465E30">
          <w:rPr>
            <w:rStyle w:val="Hyperlink"/>
          </w:rPr>
          <w:t>The PTRS is present in one of the subcarriers used by the DMRS port to which the PTRS is linked.</w:t>
        </w:r>
      </w:hyperlink>
    </w:p>
    <w:p w14:paraId="269E4CF6" w14:textId="3284D240" w:rsidR="005B79D5" w:rsidRDefault="005B79D5">
      <w:pPr>
        <w:pStyle w:val="TOC1"/>
        <w:rPr>
          <w:rFonts w:asciiTheme="minorHAnsi" w:eastAsiaTheme="minorEastAsia" w:hAnsiTheme="minorHAnsi" w:cstheme="minorBidi"/>
          <w:b w:val="0"/>
          <w:sz w:val="22"/>
          <w:lang w:val="sv-SE" w:eastAsia="sv-SE"/>
        </w:rPr>
      </w:pPr>
      <w:hyperlink w:anchor="_Toc481756518" w:history="1">
        <w:r w:rsidRPr="00465E30">
          <w:rPr>
            <w:rStyle w:val="Hyperlink"/>
          </w:rPr>
          <w:t>Proposal 6</w:t>
        </w:r>
        <w:r>
          <w:rPr>
            <w:rFonts w:asciiTheme="minorHAnsi" w:eastAsiaTheme="minorEastAsia" w:hAnsiTheme="minorHAnsi" w:cstheme="minorBidi"/>
            <w:b w:val="0"/>
            <w:sz w:val="22"/>
            <w:lang w:val="sv-SE" w:eastAsia="sv-SE"/>
          </w:rPr>
          <w:tab/>
        </w:r>
        <w:r w:rsidRPr="00465E30">
          <w:rPr>
            <w:rStyle w:val="Hyperlink"/>
          </w:rPr>
          <w:t>The subcarrier used by PTRS within a PRB should be the DMRS subcarrier with lowest index in the PRB.</w:t>
        </w:r>
      </w:hyperlink>
    </w:p>
    <w:p w14:paraId="24A4462D" w14:textId="1F64B976" w:rsidR="007631B8" w:rsidRPr="00790B99" w:rsidRDefault="007631B8">
      <w:pPr>
        <w:pStyle w:val="BodyText"/>
        <w:rPr>
          <w:b/>
          <w:bCs/>
        </w:rPr>
      </w:pPr>
      <w:r>
        <w:rPr>
          <w:b/>
          <w:bCs/>
        </w:rPr>
        <w:fldChar w:fldCharType="end"/>
      </w:r>
    </w:p>
    <w:p w14:paraId="03203208" w14:textId="60231A18" w:rsidR="00D843B5" w:rsidRDefault="00F507D1" w:rsidP="00A317E8">
      <w:pPr>
        <w:pStyle w:val="Heading1"/>
      </w:pPr>
      <w:bookmarkStart w:id="74" w:name="_In-sequence_SDU_delivery"/>
      <w:bookmarkEnd w:id="74"/>
      <w:r w:rsidRPr="00CE0424">
        <w:lastRenderedPageBreak/>
        <w:t>References</w:t>
      </w:r>
    </w:p>
    <w:p w14:paraId="43DDEFE7" w14:textId="3A3DC478" w:rsidR="00A317E8" w:rsidRDefault="00A317E8" w:rsidP="00A317E8">
      <w:pPr>
        <w:pStyle w:val="Reference"/>
        <w:numPr>
          <w:ilvl w:val="0"/>
          <w:numId w:val="0"/>
        </w:numPr>
      </w:pPr>
      <w:bookmarkStart w:id="75" w:name="_Ref477791508"/>
      <w:r>
        <w:t>[</w:t>
      </w:r>
      <w:r>
        <w:fldChar w:fldCharType="begin"/>
      </w:r>
      <w:r>
        <w:instrText xml:space="preserve"> SEQ [ \* ARABIC </w:instrText>
      </w:r>
      <w:r>
        <w:fldChar w:fldCharType="separate"/>
      </w:r>
      <w:r w:rsidR="005B79D5">
        <w:rPr>
          <w:noProof/>
        </w:rPr>
        <w:t>1</w:t>
      </w:r>
      <w:r>
        <w:fldChar w:fldCharType="end"/>
      </w:r>
      <w:bookmarkEnd w:id="75"/>
      <w:r>
        <w:t xml:space="preserve">] </w:t>
      </w:r>
      <w:r>
        <w:tab/>
        <w:t xml:space="preserve">R1-1612335, </w:t>
      </w:r>
      <w:r w:rsidRPr="00F53BA4">
        <w:rPr>
          <w:lang w:val="en-US"/>
        </w:rPr>
        <w:t>“On phase noise effects”,</w:t>
      </w:r>
      <w:r>
        <w:rPr>
          <w:lang w:val="en-US"/>
        </w:rPr>
        <w:t xml:space="preserve"> Ericsson</w:t>
      </w:r>
    </w:p>
    <w:p w14:paraId="18528268" w14:textId="1511B4B5" w:rsidR="00580D96" w:rsidRDefault="00580D96" w:rsidP="00580D96">
      <w:pPr>
        <w:pStyle w:val="Reference"/>
        <w:numPr>
          <w:ilvl w:val="0"/>
          <w:numId w:val="0"/>
        </w:numPr>
        <w:rPr>
          <w:lang w:val="en-US"/>
        </w:rPr>
      </w:pPr>
      <w:bookmarkStart w:id="76" w:name="_Ref481660455"/>
      <w:r>
        <w:t>[</w:t>
      </w:r>
      <w:r>
        <w:fldChar w:fldCharType="begin"/>
      </w:r>
      <w:r>
        <w:instrText xml:space="preserve"> SEQ [ \* ARABIC </w:instrText>
      </w:r>
      <w:r>
        <w:fldChar w:fldCharType="separate"/>
      </w:r>
      <w:r w:rsidR="005B79D5">
        <w:rPr>
          <w:noProof/>
        </w:rPr>
        <w:t>2</w:t>
      </w:r>
      <w:r>
        <w:fldChar w:fldCharType="end"/>
      </w:r>
      <w:bookmarkEnd w:id="76"/>
      <w:r>
        <w:t xml:space="preserve">] </w:t>
      </w:r>
      <w:r>
        <w:tab/>
        <w:t>R1-170780</w:t>
      </w:r>
      <w:r w:rsidR="00BE6548">
        <w:t>2</w:t>
      </w:r>
      <w:r>
        <w:t xml:space="preserve">, </w:t>
      </w:r>
      <w:r w:rsidRPr="00F53BA4">
        <w:rPr>
          <w:lang w:val="en-US"/>
        </w:rPr>
        <w:t>“</w:t>
      </w:r>
      <w:r>
        <w:rPr>
          <w:lang w:val="en-US"/>
        </w:rPr>
        <w:t>Summary of PTRS open issues</w:t>
      </w:r>
      <w:r w:rsidRPr="00F53BA4">
        <w:rPr>
          <w:lang w:val="en-US"/>
        </w:rPr>
        <w:t>”,</w:t>
      </w:r>
      <w:r>
        <w:rPr>
          <w:lang w:val="en-US"/>
        </w:rPr>
        <w:t xml:space="preserve"> Ericsson</w:t>
      </w:r>
    </w:p>
    <w:p w14:paraId="3DAD02AE" w14:textId="6BE369EC" w:rsidR="00A317E8" w:rsidRPr="00A317E8" w:rsidRDefault="00A84CD8" w:rsidP="00B2143B">
      <w:pPr>
        <w:pStyle w:val="Reference"/>
        <w:numPr>
          <w:ilvl w:val="0"/>
          <w:numId w:val="0"/>
        </w:numPr>
      </w:pPr>
      <w:bookmarkStart w:id="77" w:name="_Ref481677672"/>
      <w:r>
        <w:t>[</w:t>
      </w:r>
      <w:r>
        <w:fldChar w:fldCharType="begin"/>
      </w:r>
      <w:r>
        <w:instrText xml:space="preserve"> SEQ [ \* ARABIC </w:instrText>
      </w:r>
      <w:r>
        <w:fldChar w:fldCharType="separate"/>
      </w:r>
      <w:r w:rsidR="005B79D5">
        <w:rPr>
          <w:noProof/>
        </w:rPr>
        <w:t>3</w:t>
      </w:r>
      <w:r>
        <w:fldChar w:fldCharType="end"/>
      </w:r>
      <w:bookmarkEnd w:id="77"/>
      <w:r>
        <w:t>]</w:t>
      </w:r>
      <w:r w:rsidR="009457AC">
        <w:tab/>
        <w:t xml:space="preserve">R1-1705906, </w:t>
      </w:r>
      <w:r w:rsidR="009457AC" w:rsidRPr="00F53BA4">
        <w:rPr>
          <w:lang w:val="en-US"/>
        </w:rPr>
        <w:t>“</w:t>
      </w:r>
      <w:r w:rsidR="009457AC">
        <w:rPr>
          <w:lang w:val="en-US"/>
        </w:rPr>
        <w:t>On DL PTRS design</w:t>
      </w:r>
      <w:r w:rsidR="009457AC" w:rsidRPr="00F53BA4">
        <w:rPr>
          <w:lang w:val="en-US"/>
        </w:rPr>
        <w:t>”,</w:t>
      </w:r>
      <w:r w:rsidR="009457AC">
        <w:rPr>
          <w:lang w:val="en-US"/>
        </w:rPr>
        <w:t xml:space="preserve"> Ericsson</w:t>
      </w:r>
    </w:p>
    <w:p w14:paraId="76DA3221" w14:textId="77777777" w:rsidR="00D843B5" w:rsidRDefault="00D843B5" w:rsidP="00D843B5">
      <w:pPr>
        <w:pStyle w:val="Heading1"/>
      </w:pPr>
      <w:bookmarkStart w:id="78" w:name="_Ref477793052"/>
      <w:bookmarkStart w:id="79" w:name="_Toc477947886"/>
      <w:r>
        <w:t>Appendix</w:t>
      </w:r>
      <w:bookmarkEnd w:id="78"/>
      <w:bookmarkEnd w:id="79"/>
    </w:p>
    <w:p w14:paraId="2BC215F9" w14:textId="77777777" w:rsidR="00D843B5" w:rsidRDefault="00D843B5" w:rsidP="00D843B5">
      <w:pPr>
        <w:pStyle w:val="Heading3"/>
        <w:numPr>
          <w:ilvl w:val="2"/>
          <w:numId w:val="16"/>
        </w:numPr>
        <w:overflowPunct/>
        <w:autoSpaceDE/>
        <w:autoSpaceDN/>
        <w:adjustRightInd/>
        <w:textAlignment w:val="auto"/>
      </w:pPr>
      <w:bookmarkStart w:id="80" w:name="_Toc477947887"/>
      <w:r>
        <w:t>Simulation assumptions</w:t>
      </w:r>
      <w:bookmarkEnd w:id="80"/>
    </w:p>
    <w:tbl>
      <w:tblPr>
        <w:tblStyle w:val="TableGrid"/>
        <w:tblpPr w:leftFromText="141" w:rightFromText="141" w:vertAnchor="text" w:tblpXSpec="center" w:tblpY="1"/>
        <w:tblOverlap w:val="never"/>
        <w:tblW w:w="0" w:type="auto"/>
        <w:tblLook w:val="04A0" w:firstRow="1" w:lastRow="0" w:firstColumn="1" w:lastColumn="0" w:noHBand="0" w:noVBand="1"/>
      </w:tblPr>
      <w:tblGrid>
        <w:gridCol w:w="2830"/>
        <w:gridCol w:w="5103"/>
      </w:tblGrid>
      <w:tr w:rsidR="00D843B5" w14:paraId="4DA30FBA" w14:textId="77777777" w:rsidTr="00D31457">
        <w:tc>
          <w:tcPr>
            <w:tcW w:w="2830" w:type="dxa"/>
            <w:shd w:val="clear" w:color="auto" w:fill="D9D9D9" w:themeFill="background1" w:themeFillShade="D9"/>
          </w:tcPr>
          <w:p w14:paraId="4FD1C035" w14:textId="77777777" w:rsidR="00D843B5" w:rsidRDefault="00D843B5" w:rsidP="00D31457">
            <w:r>
              <w:t>Parameter</w:t>
            </w:r>
          </w:p>
        </w:tc>
        <w:tc>
          <w:tcPr>
            <w:tcW w:w="5103" w:type="dxa"/>
            <w:shd w:val="clear" w:color="auto" w:fill="D9D9D9" w:themeFill="background1" w:themeFillShade="D9"/>
          </w:tcPr>
          <w:p w14:paraId="3CC7876C" w14:textId="77777777" w:rsidR="00D843B5" w:rsidRDefault="00D843B5" w:rsidP="00D31457">
            <w:r>
              <w:t>Value</w:t>
            </w:r>
          </w:p>
        </w:tc>
      </w:tr>
      <w:tr w:rsidR="00D843B5" w14:paraId="726A4C35" w14:textId="77777777" w:rsidTr="00D31457">
        <w:tc>
          <w:tcPr>
            <w:tcW w:w="2830" w:type="dxa"/>
            <w:vAlign w:val="center"/>
          </w:tcPr>
          <w:p w14:paraId="039F3614" w14:textId="77777777" w:rsidR="00D843B5" w:rsidRDefault="00D843B5" w:rsidP="00D31457">
            <w:pPr>
              <w:jc w:val="left"/>
            </w:pPr>
            <w:r>
              <w:t>Channel Model</w:t>
            </w:r>
          </w:p>
        </w:tc>
        <w:tc>
          <w:tcPr>
            <w:tcW w:w="5103" w:type="dxa"/>
            <w:vAlign w:val="center"/>
          </w:tcPr>
          <w:p w14:paraId="0DEA5923" w14:textId="77777777" w:rsidR="00D843B5" w:rsidRDefault="00D843B5" w:rsidP="00D31457">
            <w:pPr>
              <w:jc w:val="left"/>
            </w:pPr>
            <w:r>
              <w:t>TDL-A</w:t>
            </w:r>
          </w:p>
        </w:tc>
      </w:tr>
      <w:tr w:rsidR="00D843B5" w14:paraId="703DC516" w14:textId="77777777" w:rsidTr="00D31457">
        <w:trPr>
          <w:trHeight w:val="379"/>
        </w:trPr>
        <w:tc>
          <w:tcPr>
            <w:tcW w:w="2830" w:type="dxa"/>
            <w:vAlign w:val="center"/>
          </w:tcPr>
          <w:p w14:paraId="72FA8BCE" w14:textId="77777777" w:rsidR="00D843B5" w:rsidRDefault="00D843B5" w:rsidP="00D31457">
            <w:pPr>
              <w:jc w:val="left"/>
            </w:pPr>
            <w:r>
              <w:t>Transmission Slot Length</w:t>
            </w:r>
          </w:p>
        </w:tc>
        <w:tc>
          <w:tcPr>
            <w:tcW w:w="5103" w:type="dxa"/>
            <w:vAlign w:val="center"/>
          </w:tcPr>
          <w:p w14:paraId="10D25619" w14:textId="77777777" w:rsidR="00D843B5" w:rsidRDefault="00D843B5" w:rsidP="00D31457">
            <w:pPr>
              <w:jc w:val="left"/>
            </w:pPr>
            <w:r>
              <w:t>14 symbols</w:t>
            </w:r>
          </w:p>
        </w:tc>
      </w:tr>
      <w:tr w:rsidR="00D843B5" w14:paraId="7ADC3DF3" w14:textId="77777777" w:rsidTr="00D31457">
        <w:trPr>
          <w:trHeight w:val="379"/>
        </w:trPr>
        <w:tc>
          <w:tcPr>
            <w:tcW w:w="2830" w:type="dxa"/>
            <w:vAlign w:val="center"/>
          </w:tcPr>
          <w:p w14:paraId="0CBECC30" w14:textId="77777777" w:rsidR="00D843B5" w:rsidRDefault="00D843B5" w:rsidP="00D31457">
            <w:pPr>
              <w:jc w:val="left"/>
            </w:pPr>
            <w:r>
              <w:t>UE speed</w:t>
            </w:r>
          </w:p>
        </w:tc>
        <w:tc>
          <w:tcPr>
            <w:tcW w:w="5103" w:type="dxa"/>
            <w:vAlign w:val="center"/>
          </w:tcPr>
          <w:p w14:paraId="0EAC1632" w14:textId="77777777" w:rsidR="00D843B5" w:rsidRDefault="00D843B5" w:rsidP="00D31457">
            <w:pPr>
              <w:jc w:val="left"/>
            </w:pPr>
            <w:r>
              <w:t>3km/h</w:t>
            </w:r>
          </w:p>
        </w:tc>
      </w:tr>
      <w:tr w:rsidR="00D843B5" w14:paraId="2BD1007B" w14:textId="77777777" w:rsidTr="00D31457">
        <w:trPr>
          <w:trHeight w:val="379"/>
        </w:trPr>
        <w:tc>
          <w:tcPr>
            <w:tcW w:w="2830" w:type="dxa"/>
            <w:vAlign w:val="center"/>
          </w:tcPr>
          <w:p w14:paraId="6E417F8C" w14:textId="77777777" w:rsidR="00D843B5" w:rsidRDefault="00D843B5" w:rsidP="00D31457">
            <w:pPr>
              <w:jc w:val="left"/>
            </w:pPr>
            <w:r>
              <w:t>Delay spread</w:t>
            </w:r>
          </w:p>
        </w:tc>
        <w:tc>
          <w:tcPr>
            <w:tcW w:w="5103" w:type="dxa"/>
            <w:vAlign w:val="center"/>
          </w:tcPr>
          <w:p w14:paraId="61C709D4" w14:textId="77777777" w:rsidR="00D843B5" w:rsidRDefault="00D843B5" w:rsidP="00D31457">
            <w:pPr>
              <w:jc w:val="left"/>
            </w:pPr>
            <w:r>
              <w:t>100 ns</w:t>
            </w:r>
          </w:p>
        </w:tc>
      </w:tr>
      <w:tr w:rsidR="00D843B5" w14:paraId="60A57455" w14:textId="77777777" w:rsidTr="00D31457">
        <w:tc>
          <w:tcPr>
            <w:tcW w:w="2830" w:type="dxa"/>
            <w:vAlign w:val="center"/>
          </w:tcPr>
          <w:p w14:paraId="0C0C28D5" w14:textId="77777777" w:rsidR="00D843B5" w:rsidRDefault="00D843B5" w:rsidP="00D31457">
            <w:pPr>
              <w:jc w:val="left"/>
            </w:pPr>
            <w:r>
              <w:t>Link Adaptation</w:t>
            </w:r>
          </w:p>
        </w:tc>
        <w:tc>
          <w:tcPr>
            <w:tcW w:w="5103" w:type="dxa"/>
            <w:vAlign w:val="center"/>
          </w:tcPr>
          <w:p w14:paraId="4987250E" w14:textId="77777777" w:rsidR="00D843B5" w:rsidRDefault="00D843B5" w:rsidP="00D31457">
            <w:pPr>
              <w:jc w:val="left"/>
            </w:pPr>
            <w:r>
              <w:t>Disabled</w:t>
            </w:r>
          </w:p>
        </w:tc>
      </w:tr>
      <w:tr w:rsidR="00D843B5" w14:paraId="3A18F3A3" w14:textId="77777777" w:rsidTr="00D31457">
        <w:tc>
          <w:tcPr>
            <w:tcW w:w="2830" w:type="dxa"/>
          </w:tcPr>
          <w:p w14:paraId="466CD072" w14:textId="77777777" w:rsidR="00D843B5" w:rsidRPr="00E856C7" w:rsidRDefault="00D843B5" w:rsidP="00D31457">
            <w:pPr>
              <w:pStyle w:val="NormalWeb"/>
              <w:wordWrap w:val="0"/>
              <w:overflowPunct w:val="0"/>
              <w:spacing w:before="0" w:beforeAutospacing="0" w:after="180" w:afterAutospacing="0"/>
              <w:rPr>
                <w:sz w:val="20"/>
                <w:szCs w:val="20"/>
              </w:rPr>
            </w:pPr>
            <w:r w:rsidRPr="00E856C7">
              <w:rPr>
                <w:rFonts w:eastAsiaTheme="minorEastAsia"/>
                <w:color w:val="000000" w:themeColor="text1"/>
                <w:kern w:val="24"/>
                <w:sz w:val="20"/>
                <w:szCs w:val="20"/>
                <w:lang w:val="en-US"/>
              </w:rPr>
              <w:t>T</w:t>
            </w:r>
            <w:r>
              <w:rPr>
                <w:rFonts w:eastAsiaTheme="minorEastAsia"/>
                <w:color w:val="000000" w:themeColor="text1"/>
                <w:kern w:val="24"/>
                <w:sz w:val="20"/>
                <w:szCs w:val="20"/>
                <w:lang w:val="en-US"/>
              </w:rPr>
              <w:t xml:space="preserve">x </w:t>
            </w:r>
            <w:r w:rsidRPr="00E856C7">
              <w:rPr>
                <w:rFonts w:eastAsiaTheme="minorEastAsia"/>
                <w:color w:val="000000" w:themeColor="text1"/>
                <w:kern w:val="24"/>
                <w:sz w:val="20"/>
                <w:szCs w:val="20"/>
                <w:lang w:val="en-US"/>
              </w:rPr>
              <w:t>Scheme</w:t>
            </w:r>
          </w:p>
        </w:tc>
        <w:tc>
          <w:tcPr>
            <w:tcW w:w="5103" w:type="dxa"/>
          </w:tcPr>
          <w:p w14:paraId="57859103" w14:textId="77777777" w:rsidR="00D843B5" w:rsidRPr="00E856C7" w:rsidRDefault="00D843B5" w:rsidP="00D31457">
            <w:pPr>
              <w:pStyle w:val="NormalWeb"/>
              <w:wordWrap w:val="0"/>
              <w:overflowPunct w:val="0"/>
              <w:spacing w:before="0" w:beforeAutospacing="0" w:after="0" w:afterAutospacing="0"/>
              <w:rPr>
                <w:sz w:val="20"/>
                <w:szCs w:val="20"/>
                <w:lang w:val="en-US"/>
              </w:rPr>
            </w:pPr>
            <w:r w:rsidRPr="00E856C7">
              <w:rPr>
                <w:rFonts w:eastAsia="SimSun"/>
                <w:color w:val="000000" w:themeColor="text1"/>
                <w:kern w:val="24"/>
                <w:sz w:val="20"/>
                <w:szCs w:val="20"/>
                <w:lang w:val="en-US"/>
              </w:rPr>
              <w:t>Single antenna transmission scheme (1 port)</w:t>
            </w:r>
          </w:p>
        </w:tc>
      </w:tr>
      <w:tr w:rsidR="00D843B5" w14:paraId="0E0BBC38" w14:textId="77777777" w:rsidTr="00D31457">
        <w:tc>
          <w:tcPr>
            <w:tcW w:w="2830" w:type="dxa"/>
          </w:tcPr>
          <w:p w14:paraId="6A477BFE" w14:textId="77777777" w:rsidR="00D843B5" w:rsidRPr="00E856C7" w:rsidRDefault="00D843B5" w:rsidP="00D31457">
            <w:pPr>
              <w:pStyle w:val="NormalWeb"/>
              <w:wordWrap w:val="0"/>
              <w:overflowPunct w:val="0"/>
              <w:spacing w:before="0" w:beforeAutospacing="0" w:after="180" w:afterAutospacing="0"/>
              <w:rPr>
                <w:rFonts w:eastAsiaTheme="minorEastAsia"/>
                <w:color w:val="000000" w:themeColor="text1"/>
                <w:kern w:val="24"/>
                <w:sz w:val="20"/>
                <w:szCs w:val="20"/>
                <w:lang w:val="en-US"/>
              </w:rPr>
            </w:pPr>
            <w:r>
              <w:rPr>
                <w:rFonts w:eastAsiaTheme="minorEastAsia"/>
                <w:color w:val="000000" w:themeColor="text1"/>
                <w:kern w:val="24"/>
                <w:sz w:val="20"/>
                <w:szCs w:val="20"/>
                <w:lang w:val="en-US"/>
              </w:rPr>
              <w:t>Rx</w:t>
            </w:r>
            <w:r w:rsidRPr="00E856C7">
              <w:rPr>
                <w:rFonts w:eastAsiaTheme="minorEastAsia"/>
                <w:color w:val="000000" w:themeColor="text1"/>
                <w:kern w:val="24"/>
                <w:sz w:val="20"/>
                <w:szCs w:val="20"/>
                <w:lang w:val="en-US"/>
              </w:rPr>
              <w:t xml:space="preserve"> Scheme</w:t>
            </w:r>
          </w:p>
        </w:tc>
        <w:tc>
          <w:tcPr>
            <w:tcW w:w="5103" w:type="dxa"/>
          </w:tcPr>
          <w:p w14:paraId="536CBFED" w14:textId="77777777" w:rsidR="00D843B5" w:rsidRPr="00E856C7" w:rsidRDefault="00D843B5" w:rsidP="00D31457">
            <w:pPr>
              <w:pStyle w:val="NormalWeb"/>
              <w:wordWrap w:val="0"/>
              <w:overflowPunct w:val="0"/>
              <w:spacing w:before="0" w:beforeAutospacing="0" w:after="0" w:afterAutospacing="0"/>
              <w:rPr>
                <w:rFonts w:eastAsia="SimSun"/>
                <w:color w:val="000000" w:themeColor="text1"/>
                <w:kern w:val="24"/>
                <w:sz w:val="20"/>
                <w:szCs w:val="20"/>
                <w:lang w:val="en-US"/>
              </w:rPr>
            </w:pPr>
            <w:r w:rsidRPr="00E856C7">
              <w:rPr>
                <w:rFonts w:eastAsia="SimSun"/>
                <w:color w:val="000000" w:themeColor="text1"/>
                <w:kern w:val="24"/>
                <w:sz w:val="20"/>
                <w:szCs w:val="20"/>
                <w:lang w:val="en-US"/>
              </w:rPr>
              <w:t>Single antenna transmission scheme (1 port)</w:t>
            </w:r>
          </w:p>
        </w:tc>
      </w:tr>
      <w:tr w:rsidR="00D843B5" w14:paraId="412BC3AA" w14:textId="77777777" w:rsidTr="00D31457">
        <w:tc>
          <w:tcPr>
            <w:tcW w:w="2830" w:type="dxa"/>
          </w:tcPr>
          <w:p w14:paraId="73407101" w14:textId="77777777" w:rsidR="00D843B5" w:rsidRPr="005A7679" w:rsidRDefault="00D843B5" w:rsidP="00D31457">
            <w:pPr>
              <w:pStyle w:val="NormalWeb"/>
              <w:wordWrap w:val="0"/>
              <w:overflowPunct w:val="0"/>
              <w:spacing w:before="0" w:beforeAutospacing="0" w:after="180" w:afterAutospacing="0"/>
              <w:rPr>
                <w:rFonts w:eastAsiaTheme="minorEastAsia"/>
                <w:color w:val="000000" w:themeColor="text1"/>
                <w:kern w:val="24"/>
                <w:sz w:val="20"/>
                <w:szCs w:val="20"/>
                <w:lang w:val="en-US"/>
              </w:rPr>
            </w:pPr>
            <w:r w:rsidRPr="005A7679">
              <w:rPr>
                <w:bCs/>
                <w:sz w:val="20"/>
                <w:szCs w:val="20"/>
                <w:lang w:val="en-US"/>
              </w:rPr>
              <w:t>Phase noise model</w:t>
            </w:r>
          </w:p>
        </w:tc>
        <w:tc>
          <w:tcPr>
            <w:tcW w:w="5103" w:type="dxa"/>
          </w:tcPr>
          <w:p w14:paraId="0A3C2A34" w14:textId="77777777" w:rsidR="00D843B5" w:rsidRPr="005A7679" w:rsidRDefault="00D843B5" w:rsidP="00D31457">
            <w:pPr>
              <w:pStyle w:val="NormalWeb"/>
              <w:wordWrap w:val="0"/>
              <w:overflowPunct w:val="0"/>
              <w:spacing w:before="0" w:beforeAutospacing="0" w:after="0" w:afterAutospacing="0"/>
              <w:rPr>
                <w:rFonts w:eastAsia="SimSun"/>
                <w:color w:val="000000" w:themeColor="text1"/>
                <w:kern w:val="24"/>
                <w:sz w:val="20"/>
                <w:szCs w:val="20"/>
                <w:lang w:val="en-US"/>
              </w:rPr>
            </w:pPr>
            <w:r w:rsidRPr="005A7679">
              <w:rPr>
                <w:sz w:val="20"/>
                <w:szCs w:val="20"/>
                <w:lang w:val="en-US"/>
              </w:rPr>
              <w:t>As proposed in R4-1701165 applied on both BS and UE</w:t>
            </w:r>
          </w:p>
        </w:tc>
      </w:tr>
      <w:tr w:rsidR="00D843B5" w14:paraId="50E9365B" w14:textId="77777777" w:rsidTr="00D31457">
        <w:tc>
          <w:tcPr>
            <w:tcW w:w="2830" w:type="dxa"/>
          </w:tcPr>
          <w:p w14:paraId="46FE2221" w14:textId="77777777" w:rsidR="00D843B5" w:rsidRDefault="00D843B5" w:rsidP="00D31457">
            <w:pPr>
              <w:pStyle w:val="NormalWeb"/>
              <w:wordWrap w:val="0"/>
              <w:overflowPunct w:val="0"/>
              <w:spacing w:before="0" w:beforeAutospacing="0" w:after="180" w:afterAutospacing="0"/>
              <w:rPr>
                <w:rFonts w:eastAsiaTheme="minorEastAsia"/>
                <w:color w:val="000000" w:themeColor="text1"/>
                <w:kern w:val="24"/>
                <w:sz w:val="20"/>
                <w:szCs w:val="20"/>
                <w:lang w:val="en-US"/>
              </w:rPr>
            </w:pPr>
            <w:r>
              <w:rPr>
                <w:rFonts w:eastAsiaTheme="minorEastAsia"/>
                <w:color w:val="000000" w:themeColor="text1"/>
                <w:kern w:val="24"/>
                <w:sz w:val="20"/>
                <w:szCs w:val="20"/>
                <w:lang w:val="en-US"/>
              </w:rPr>
              <w:t>Number of layers</w:t>
            </w:r>
          </w:p>
        </w:tc>
        <w:tc>
          <w:tcPr>
            <w:tcW w:w="5103" w:type="dxa"/>
          </w:tcPr>
          <w:p w14:paraId="1E702FDF" w14:textId="77777777" w:rsidR="00D843B5" w:rsidRPr="00E856C7" w:rsidRDefault="00D843B5" w:rsidP="00D31457">
            <w:pPr>
              <w:pStyle w:val="NormalWeb"/>
              <w:wordWrap w:val="0"/>
              <w:overflowPunct w:val="0"/>
              <w:spacing w:before="0" w:beforeAutospacing="0" w:after="0" w:afterAutospacing="0"/>
              <w:rPr>
                <w:rFonts w:eastAsia="SimSun"/>
                <w:color w:val="000000" w:themeColor="text1"/>
                <w:kern w:val="24"/>
                <w:sz w:val="20"/>
                <w:szCs w:val="20"/>
                <w:lang w:val="en-US"/>
              </w:rPr>
            </w:pPr>
            <w:r>
              <w:rPr>
                <w:rFonts w:eastAsia="SimSun"/>
                <w:color w:val="000000" w:themeColor="text1"/>
                <w:kern w:val="24"/>
                <w:sz w:val="20"/>
                <w:szCs w:val="20"/>
                <w:lang w:val="en-US"/>
              </w:rPr>
              <w:t>1</w:t>
            </w:r>
          </w:p>
        </w:tc>
      </w:tr>
      <w:tr w:rsidR="00D843B5" w14:paraId="15CC3839" w14:textId="77777777" w:rsidTr="00D31457">
        <w:tc>
          <w:tcPr>
            <w:tcW w:w="2830" w:type="dxa"/>
            <w:vAlign w:val="center"/>
          </w:tcPr>
          <w:p w14:paraId="1DD731AE" w14:textId="77777777" w:rsidR="00D843B5" w:rsidRDefault="00D843B5" w:rsidP="00D31457">
            <w:pPr>
              <w:jc w:val="left"/>
            </w:pPr>
            <w:r>
              <w:t>Channel estimation</w:t>
            </w:r>
          </w:p>
        </w:tc>
        <w:tc>
          <w:tcPr>
            <w:tcW w:w="5103" w:type="dxa"/>
            <w:vAlign w:val="center"/>
          </w:tcPr>
          <w:p w14:paraId="639993E9" w14:textId="77777777" w:rsidR="00D843B5" w:rsidRDefault="00D843B5" w:rsidP="00D31457">
            <w:pPr>
              <w:keepNext/>
              <w:jc w:val="left"/>
            </w:pPr>
            <w:r>
              <w:t>Practical LMMSE channel estimation using front loaded RS pattern</w:t>
            </w:r>
          </w:p>
        </w:tc>
      </w:tr>
      <w:tr w:rsidR="00D843B5" w14:paraId="1D04377F" w14:textId="77777777" w:rsidTr="00D31457">
        <w:tc>
          <w:tcPr>
            <w:tcW w:w="2830" w:type="dxa"/>
            <w:vAlign w:val="center"/>
          </w:tcPr>
          <w:p w14:paraId="5695AFBB" w14:textId="77777777" w:rsidR="00D843B5" w:rsidRDefault="00D843B5" w:rsidP="00D31457">
            <w:pPr>
              <w:jc w:val="left"/>
            </w:pPr>
            <w:r>
              <w:t>Phase estimation</w:t>
            </w:r>
          </w:p>
        </w:tc>
        <w:tc>
          <w:tcPr>
            <w:tcW w:w="5103" w:type="dxa"/>
            <w:vAlign w:val="center"/>
          </w:tcPr>
          <w:p w14:paraId="47838EA5" w14:textId="77777777" w:rsidR="00D843B5" w:rsidRDefault="00D843B5" w:rsidP="00D31457">
            <w:pPr>
              <w:keepNext/>
              <w:jc w:val="left"/>
            </w:pPr>
            <w:r>
              <w:t>Practical phase estimation</w:t>
            </w:r>
          </w:p>
        </w:tc>
      </w:tr>
    </w:tbl>
    <w:p w14:paraId="45D1B7A9" w14:textId="3E8CB4B0" w:rsidR="00D843B5" w:rsidRDefault="00D843B5" w:rsidP="00D843B5">
      <w:pPr>
        <w:pStyle w:val="Caption"/>
        <w:framePr w:hSpace="141" w:wrap="around" w:vAnchor="text" w:hAnchor="text" w:xAlign="center" w:y="1"/>
        <w:suppressOverlap/>
      </w:pPr>
      <w:bookmarkStart w:id="81" w:name="_Ref477940397"/>
      <w:r>
        <w:t xml:space="preserve">Table </w:t>
      </w:r>
      <w:r>
        <w:fldChar w:fldCharType="begin"/>
      </w:r>
      <w:r>
        <w:instrText xml:space="preserve"> SEQ Table \* ARABIC </w:instrText>
      </w:r>
      <w:r>
        <w:fldChar w:fldCharType="separate"/>
      </w:r>
      <w:r w:rsidR="005B79D5">
        <w:rPr>
          <w:noProof/>
        </w:rPr>
        <w:t>3</w:t>
      </w:r>
      <w:r>
        <w:fldChar w:fldCharType="end"/>
      </w:r>
      <w:bookmarkEnd w:id="81"/>
      <w:r>
        <w:t>. Simulation assumptions 1</w:t>
      </w:r>
    </w:p>
    <w:p w14:paraId="197FB4E6" w14:textId="77777777" w:rsidR="00D843B5" w:rsidRDefault="00D843B5" w:rsidP="00D843B5">
      <w:pPr>
        <w:pStyle w:val="Reference"/>
        <w:numPr>
          <w:ilvl w:val="0"/>
          <w:numId w:val="0"/>
        </w:numPr>
      </w:pPr>
    </w:p>
    <w:p w14:paraId="534BA19D" w14:textId="77777777" w:rsidR="00D843B5" w:rsidRDefault="00D843B5" w:rsidP="00D843B5">
      <w:pPr>
        <w:pStyle w:val="Reference"/>
        <w:numPr>
          <w:ilvl w:val="0"/>
          <w:numId w:val="0"/>
        </w:numPr>
      </w:pPr>
    </w:p>
    <w:p w14:paraId="1783D782" w14:textId="77777777" w:rsidR="00D843B5" w:rsidRDefault="00D843B5" w:rsidP="00D843B5">
      <w:pPr>
        <w:pStyle w:val="Reference"/>
        <w:numPr>
          <w:ilvl w:val="0"/>
          <w:numId w:val="0"/>
        </w:numPr>
      </w:pPr>
    </w:p>
    <w:p w14:paraId="37EF570A" w14:textId="77777777" w:rsidR="00D843B5" w:rsidRDefault="00D843B5" w:rsidP="00D843B5">
      <w:pPr>
        <w:pStyle w:val="Reference"/>
        <w:numPr>
          <w:ilvl w:val="0"/>
          <w:numId w:val="0"/>
        </w:numPr>
      </w:pPr>
    </w:p>
    <w:p w14:paraId="73EAF90A" w14:textId="77777777" w:rsidR="00D843B5" w:rsidRPr="00CE0424" w:rsidRDefault="00D843B5" w:rsidP="00D843B5">
      <w:pPr>
        <w:pStyle w:val="Reference"/>
        <w:numPr>
          <w:ilvl w:val="0"/>
          <w:numId w:val="0"/>
        </w:numPr>
      </w:pPr>
    </w:p>
    <w:p w14:paraId="1860EFBE" w14:textId="77777777" w:rsidR="00D843B5" w:rsidRDefault="00D843B5" w:rsidP="00D843B5">
      <w:pPr>
        <w:pStyle w:val="Reference"/>
        <w:numPr>
          <w:ilvl w:val="0"/>
          <w:numId w:val="0"/>
        </w:numPr>
      </w:pPr>
    </w:p>
    <w:p w14:paraId="59DA1048" w14:textId="77777777" w:rsidR="00D843B5" w:rsidRDefault="00D843B5" w:rsidP="00D843B5">
      <w:pPr>
        <w:pStyle w:val="Reference"/>
        <w:numPr>
          <w:ilvl w:val="0"/>
          <w:numId w:val="0"/>
        </w:numPr>
      </w:pPr>
    </w:p>
    <w:p w14:paraId="1DAF8635" w14:textId="77777777" w:rsidR="00D843B5" w:rsidRDefault="00D843B5" w:rsidP="00D843B5">
      <w:pPr>
        <w:pStyle w:val="Reference"/>
        <w:numPr>
          <w:ilvl w:val="0"/>
          <w:numId w:val="0"/>
        </w:numPr>
      </w:pPr>
    </w:p>
    <w:p w14:paraId="71BC4FE1" w14:textId="77777777" w:rsidR="00D843B5" w:rsidRDefault="00D843B5" w:rsidP="00D843B5">
      <w:pPr>
        <w:pStyle w:val="Reference"/>
        <w:numPr>
          <w:ilvl w:val="0"/>
          <w:numId w:val="0"/>
        </w:numPr>
      </w:pPr>
    </w:p>
    <w:p w14:paraId="60516685" w14:textId="77777777" w:rsidR="00D843B5" w:rsidRDefault="00D843B5" w:rsidP="00D843B5">
      <w:pPr>
        <w:pStyle w:val="Reference"/>
        <w:numPr>
          <w:ilvl w:val="0"/>
          <w:numId w:val="0"/>
        </w:numPr>
      </w:pPr>
    </w:p>
    <w:p w14:paraId="2DD6D8DB" w14:textId="77777777" w:rsidR="00D843B5" w:rsidRDefault="00D843B5" w:rsidP="00D843B5">
      <w:pPr>
        <w:pStyle w:val="Reference"/>
        <w:numPr>
          <w:ilvl w:val="0"/>
          <w:numId w:val="0"/>
        </w:numPr>
      </w:pPr>
    </w:p>
    <w:p w14:paraId="264A098D" w14:textId="77777777" w:rsidR="00D843B5" w:rsidRDefault="00D843B5" w:rsidP="00D843B5">
      <w:pPr>
        <w:pStyle w:val="Reference"/>
        <w:numPr>
          <w:ilvl w:val="0"/>
          <w:numId w:val="0"/>
        </w:numPr>
      </w:pPr>
    </w:p>
    <w:p w14:paraId="015D1E59" w14:textId="77777777" w:rsidR="00D843B5" w:rsidRDefault="00D843B5" w:rsidP="00D843B5">
      <w:pPr>
        <w:pStyle w:val="Reference"/>
        <w:numPr>
          <w:ilvl w:val="0"/>
          <w:numId w:val="0"/>
        </w:numPr>
      </w:pPr>
    </w:p>
    <w:p w14:paraId="6C61F1AE" w14:textId="77777777" w:rsidR="00D843B5" w:rsidRDefault="00D843B5" w:rsidP="00D843B5">
      <w:pPr>
        <w:pStyle w:val="Reference"/>
        <w:numPr>
          <w:ilvl w:val="0"/>
          <w:numId w:val="0"/>
        </w:numPr>
      </w:pPr>
    </w:p>
    <w:p w14:paraId="048186A5" w14:textId="77777777" w:rsidR="00D843B5" w:rsidRDefault="00D843B5" w:rsidP="00D843B5">
      <w:pPr>
        <w:pStyle w:val="Reference"/>
        <w:numPr>
          <w:ilvl w:val="0"/>
          <w:numId w:val="0"/>
        </w:numPr>
      </w:pPr>
    </w:p>
    <w:p w14:paraId="5A0CF4DC" w14:textId="77777777" w:rsidR="00D843B5" w:rsidRPr="00CE0424" w:rsidRDefault="00D843B5" w:rsidP="00D843B5">
      <w:pPr>
        <w:pStyle w:val="Reference"/>
        <w:numPr>
          <w:ilvl w:val="0"/>
          <w:numId w:val="0"/>
        </w:numPr>
      </w:pPr>
    </w:p>
    <w:sectPr w:rsidR="00D843B5" w:rsidRPr="00CE0424" w:rsidSect="00C02A4C">
      <w:headerReference w:type="even" r:id="rId31"/>
      <w:footerReference w:type="default" r:id="rId32"/>
      <w:footnotePr>
        <w:numRestart w:val="eachSect"/>
      </w:footnotePr>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E483E4F" w14:textId="77777777" w:rsidR="0057595D" w:rsidRDefault="0057595D">
      <w:r>
        <w:separator/>
      </w:r>
    </w:p>
  </w:endnote>
  <w:endnote w:type="continuationSeparator" w:id="0">
    <w:p w14:paraId="0A427A1F" w14:textId="77777777" w:rsidR="0057595D" w:rsidRDefault="005759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CC4F2C" w14:textId="20CECD09" w:rsidR="00305213" w:rsidRDefault="00305213"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4E61F6">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4E61F6">
      <w:rPr>
        <w:rStyle w:val="PageNumber"/>
      </w:rPr>
      <w:t>9</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4F11415" w14:textId="77777777" w:rsidR="0057595D" w:rsidRDefault="0057595D">
      <w:r>
        <w:separator/>
      </w:r>
    </w:p>
  </w:footnote>
  <w:footnote w:type="continuationSeparator" w:id="0">
    <w:p w14:paraId="26400203" w14:textId="77777777" w:rsidR="0057595D" w:rsidRDefault="0057595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0E8C68" w14:textId="77777777" w:rsidR="00305213" w:rsidRDefault="00305213">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70E618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B0C82C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DDAFE90"/>
    <w:lvl w:ilvl="0">
      <w:start w:val="1"/>
      <w:numFmt w:val="decimal"/>
      <w:lvlText w:val="%1."/>
      <w:lvlJc w:val="left"/>
      <w:pPr>
        <w:tabs>
          <w:tab w:val="num" w:pos="926"/>
        </w:tabs>
        <w:ind w:left="926" w:hanging="360"/>
      </w:pPr>
    </w:lvl>
  </w:abstractNum>
  <w:abstractNum w:abstractNumId="3" w15:restartNumberingAfterBreak="0">
    <w:nsid w:val="02552047"/>
    <w:multiLevelType w:val="multilevel"/>
    <w:tmpl w:val="F8C40CF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1BBB19A1"/>
    <w:multiLevelType w:val="hybridMultilevel"/>
    <w:tmpl w:val="D4229C34"/>
    <w:lvl w:ilvl="0" w:tplc="6414AF76">
      <w:start w:val="1"/>
      <w:numFmt w:val="lowerLetter"/>
      <w:lvlText w:val="%1)"/>
      <w:lvlJc w:val="left"/>
      <w:pPr>
        <w:ind w:left="720" w:hanging="360"/>
      </w:pPr>
      <w:rPr>
        <w:rFonts w:ascii="Arial" w:hAnsi="Arial" w:hint="default"/>
        <w:sz w:val="16"/>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 w15:restartNumberingAfterBreak="0">
    <w:nsid w:val="1BC7645F"/>
    <w:multiLevelType w:val="hybridMultilevel"/>
    <w:tmpl w:val="2716FF3A"/>
    <w:lvl w:ilvl="0" w:tplc="5096DF5A">
      <w:start w:val="2"/>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8401D00"/>
    <w:multiLevelType w:val="hybridMultilevel"/>
    <w:tmpl w:val="2EBA20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AA46647"/>
    <w:multiLevelType w:val="hybridMultilevel"/>
    <w:tmpl w:val="608679F6"/>
    <w:lvl w:ilvl="0" w:tplc="78A864BC">
      <w:start w:val="1"/>
      <w:numFmt w:val="decimal"/>
      <w:pStyle w:val="Proposal"/>
      <w:lvlText w:val="Proposal %1"/>
      <w:lvlJc w:val="left"/>
      <w:pPr>
        <w:tabs>
          <w:tab w:val="num" w:pos="1871"/>
        </w:tabs>
        <w:ind w:left="1871" w:hanging="1304"/>
      </w:pPr>
      <w:rPr>
        <w:rFonts w:hint="default"/>
      </w:rPr>
    </w:lvl>
    <w:lvl w:ilvl="1" w:tplc="04090019" w:tentative="1">
      <w:start w:val="1"/>
      <w:numFmt w:val="lowerLetter"/>
      <w:lvlText w:val="%2."/>
      <w:lvlJc w:val="left"/>
      <w:pPr>
        <w:tabs>
          <w:tab w:val="num" w:pos="2007"/>
        </w:tabs>
        <w:ind w:left="2007" w:hanging="360"/>
      </w:pPr>
    </w:lvl>
    <w:lvl w:ilvl="2" w:tplc="0409001B" w:tentative="1">
      <w:start w:val="1"/>
      <w:numFmt w:val="lowerRoman"/>
      <w:lvlText w:val="%3."/>
      <w:lvlJc w:val="right"/>
      <w:pPr>
        <w:tabs>
          <w:tab w:val="num" w:pos="2727"/>
        </w:tabs>
        <w:ind w:left="2727" w:hanging="180"/>
      </w:pPr>
    </w:lvl>
    <w:lvl w:ilvl="3" w:tplc="0409000F" w:tentative="1">
      <w:start w:val="1"/>
      <w:numFmt w:val="decimal"/>
      <w:lvlText w:val="%4."/>
      <w:lvlJc w:val="left"/>
      <w:pPr>
        <w:tabs>
          <w:tab w:val="num" w:pos="3447"/>
        </w:tabs>
        <w:ind w:left="3447" w:hanging="360"/>
      </w:pPr>
    </w:lvl>
    <w:lvl w:ilvl="4" w:tplc="04090019" w:tentative="1">
      <w:start w:val="1"/>
      <w:numFmt w:val="lowerLetter"/>
      <w:lvlText w:val="%5."/>
      <w:lvlJc w:val="left"/>
      <w:pPr>
        <w:tabs>
          <w:tab w:val="num" w:pos="4167"/>
        </w:tabs>
        <w:ind w:left="4167" w:hanging="360"/>
      </w:pPr>
    </w:lvl>
    <w:lvl w:ilvl="5" w:tplc="0409001B" w:tentative="1">
      <w:start w:val="1"/>
      <w:numFmt w:val="lowerRoman"/>
      <w:lvlText w:val="%6."/>
      <w:lvlJc w:val="right"/>
      <w:pPr>
        <w:tabs>
          <w:tab w:val="num" w:pos="4887"/>
        </w:tabs>
        <w:ind w:left="4887" w:hanging="180"/>
      </w:pPr>
    </w:lvl>
    <w:lvl w:ilvl="6" w:tplc="0409000F" w:tentative="1">
      <w:start w:val="1"/>
      <w:numFmt w:val="decimal"/>
      <w:lvlText w:val="%7."/>
      <w:lvlJc w:val="left"/>
      <w:pPr>
        <w:tabs>
          <w:tab w:val="num" w:pos="5607"/>
        </w:tabs>
        <w:ind w:left="5607" w:hanging="360"/>
      </w:pPr>
    </w:lvl>
    <w:lvl w:ilvl="7" w:tplc="04090019" w:tentative="1">
      <w:start w:val="1"/>
      <w:numFmt w:val="lowerLetter"/>
      <w:lvlText w:val="%8."/>
      <w:lvlJc w:val="left"/>
      <w:pPr>
        <w:tabs>
          <w:tab w:val="num" w:pos="6327"/>
        </w:tabs>
        <w:ind w:left="6327" w:hanging="360"/>
      </w:pPr>
    </w:lvl>
    <w:lvl w:ilvl="8" w:tplc="0409001B" w:tentative="1">
      <w:start w:val="1"/>
      <w:numFmt w:val="lowerRoman"/>
      <w:lvlText w:val="%9."/>
      <w:lvlJc w:val="right"/>
      <w:pPr>
        <w:tabs>
          <w:tab w:val="num" w:pos="7047"/>
        </w:tabs>
        <w:ind w:left="7047" w:hanging="180"/>
      </w:pPr>
    </w:lvl>
  </w:abstractNum>
  <w:abstractNum w:abstractNumId="11"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3F2A70CA"/>
    <w:multiLevelType w:val="hybridMultilevel"/>
    <w:tmpl w:val="917A9A44"/>
    <w:lvl w:ilvl="0" w:tplc="B892650C">
      <w:start w:val="1"/>
      <w:numFmt w:val="bullet"/>
      <w:lvlText w:val="•"/>
      <w:lvlJc w:val="left"/>
      <w:pPr>
        <w:tabs>
          <w:tab w:val="num" w:pos="720"/>
        </w:tabs>
        <w:ind w:left="720" w:hanging="360"/>
      </w:pPr>
      <w:rPr>
        <w:rFonts w:ascii="Arial" w:hAnsi="Arial" w:hint="default"/>
      </w:rPr>
    </w:lvl>
    <w:lvl w:ilvl="1" w:tplc="F3802E16">
      <w:numFmt w:val="bullet"/>
      <w:lvlText w:val="–"/>
      <w:lvlJc w:val="left"/>
      <w:pPr>
        <w:tabs>
          <w:tab w:val="num" w:pos="1440"/>
        </w:tabs>
        <w:ind w:left="1440" w:hanging="360"/>
      </w:pPr>
      <w:rPr>
        <w:rFonts w:ascii="Arial" w:hAnsi="Arial" w:hint="default"/>
      </w:rPr>
    </w:lvl>
    <w:lvl w:ilvl="2" w:tplc="63BCAA88">
      <w:start w:val="1"/>
      <w:numFmt w:val="bullet"/>
      <w:lvlText w:val="•"/>
      <w:lvlJc w:val="left"/>
      <w:pPr>
        <w:tabs>
          <w:tab w:val="num" w:pos="2160"/>
        </w:tabs>
        <w:ind w:left="2160" w:hanging="360"/>
      </w:pPr>
      <w:rPr>
        <w:rFonts w:ascii="Arial" w:hAnsi="Arial" w:hint="default"/>
      </w:rPr>
    </w:lvl>
    <w:lvl w:ilvl="3" w:tplc="9CDAC7B6" w:tentative="1">
      <w:start w:val="1"/>
      <w:numFmt w:val="bullet"/>
      <w:lvlText w:val="•"/>
      <w:lvlJc w:val="left"/>
      <w:pPr>
        <w:tabs>
          <w:tab w:val="num" w:pos="2880"/>
        </w:tabs>
        <w:ind w:left="2880" w:hanging="360"/>
      </w:pPr>
      <w:rPr>
        <w:rFonts w:ascii="Arial" w:hAnsi="Arial" w:hint="default"/>
      </w:rPr>
    </w:lvl>
    <w:lvl w:ilvl="4" w:tplc="37ECC36C" w:tentative="1">
      <w:start w:val="1"/>
      <w:numFmt w:val="bullet"/>
      <w:lvlText w:val="•"/>
      <w:lvlJc w:val="left"/>
      <w:pPr>
        <w:tabs>
          <w:tab w:val="num" w:pos="3600"/>
        </w:tabs>
        <w:ind w:left="3600" w:hanging="360"/>
      </w:pPr>
      <w:rPr>
        <w:rFonts w:ascii="Arial" w:hAnsi="Arial" w:hint="default"/>
      </w:rPr>
    </w:lvl>
    <w:lvl w:ilvl="5" w:tplc="9A08CAAC" w:tentative="1">
      <w:start w:val="1"/>
      <w:numFmt w:val="bullet"/>
      <w:lvlText w:val="•"/>
      <w:lvlJc w:val="left"/>
      <w:pPr>
        <w:tabs>
          <w:tab w:val="num" w:pos="4320"/>
        </w:tabs>
        <w:ind w:left="4320" w:hanging="360"/>
      </w:pPr>
      <w:rPr>
        <w:rFonts w:ascii="Arial" w:hAnsi="Arial" w:hint="default"/>
      </w:rPr>
    </w:lvl>
    <w:lvl w:ilvl="6" w:tplc="AA74D74A" w:tentative="1">
      <w:start w:val="1"/>
      <w:numFmt w:val="bullet"/>
      <w:lvlText w:val="•"/>
      <w:lvlJc w:val="left"/>
      <w:pPr>
        <w:tabs>
          <w:tab w:val="num" w:pos="5040"/>
        </w:tabs>
        <w:ind w:left="5040" w:hanging="360"/>
      </w:pPr>
      <w:rPr>
        <w:rFonts w:ascii="Arial" w:hAnsi="Arial" w:hint="default"/>
      </w:rPr>
    </w:lvl>
    <w:lvl w:ilvl="7" w:tplc="C0EA76D2" w:tentative="1">
      <w:start w:val="1"/>
      <w:numFmt w:val="bullet"/>
      <w:lvlText w:val="•"/>
      <w:lvlJc w:val="left"/>
      <w:pPr>
        <w:tabs>
          <w:tab w:val="num" w:pos="5760"/>
        </w:tabs>
        <w:ind w:left="5760" w:hanging="360"/>
      </w:pPr>
      <w:rPr>
        <w:rFonts w:ascii="Arial" w:hAnsi="Arial" w:hint="default"/>
      </w:rPr>
    </w:lvl>
    <w:lvl w:ilvl="8" w:tplc="F39AE05E"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14"/>
  </w:num>
  <w:num w:numId="3">
    <w:abstractNumId w:val="10"/>
  </w:num>
  <w:num w:numId="4">
    <w:abstractNumId w:val="11"/>
  </w:num>
  <w:num w:numId="5">
    <w:abstractNumId w:val="7"/>
  </w:num>
  <w:num w:numId="6">
    <w:abstractNumId w:val="13"/>
  </w:num>
  <w:num w:numId="7">
    <w:abstractNumId w:val="16"/>
  </w:num>
  <w:num w:numId="8">
    <w:abstractNumId w:val="8"/>
  </w:num>
  <w:num w:numId="9">
    <w:abstractNumId w:val="6"/>
  </w:num>
  <w:num w:numId="10">
    <w:abstractNumId w:val="2"/>
  </w:num>
  <w:num w:numId="11">
    <w:abstractNumId w:val="1"/>
  </w:num>
  <w:num w:numId="12">
    <w:abstractNumId w:val="0"/>
  </w:num>
  <w:num w:numId="13">
    <w:abstractNumId w:val="15"/>
  </w:num>
  <w:num w:numId="14">
    <w:abstractNumId w:val="9"/>
  </w:num>
  <w:num w:numId="15">
    <w:abstractNumId w:val="12"/>
  </w:num>
  <w:num w:numId="1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
  </w:num>
  <w:num w:numId="18">
    <w:abstractNumId w:val="4"/>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6"/>
  <w:printFractionalCharacterWidth/>
  <w:activeWritingStyle w:appName="MSWord" w:lang="en-US" w:vendorID="64" w:dllVersion="0" w:nlCheck="1" w:checkStyle="1"/>
  <w:activeWritingStyle w:appName="MSWord" w:lang="en-GB" w:vendorID="64" w:dllVersion="0" w:nlCheck="1" w:checkStyle="1"/>
  <w:activeWritingStyle w:appName="MSWord" w:lang="de-DE" w:vendorID="64" w:dllVersion="0" w:nlCheck="1" w:checkStyle="1"/>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C6832"/>
    <w:rsid w:val="000006E1"/>
    <w:rsid w:val="00002A37"/>
    <w:rsid w:val="00003F5E"/>
    <w:rsid w:val="00006446"/>
    <w:rsid w:val="00006896"/>
    <w:rsid w:val="00007CDC"/>
    <w:rsid w:val="000112E3"/>
    <w:rsid w:val="00011B28"/>
    <w:rsid w:val="00013D74"/>
    <w:rsid w:val="00015D15"/>
    <w:rsid w:val="00021445"/>
    <w:rsid w:val="0002564D"/>
    <w:rsid w:val="00025ECA"/>
    <w:rsid w:val="00030B30"/>
    <w:rsid w:val="000325B8"/>
    <w:rsid w:val="00034C15"/>
    <w:rsid w:val="00036BA1"/>
    <w:rsid w:val="00040F7C"/>
    <w:rsid w:val="00042009"/>
    <w:rsid w:val="000422E2"/>
    <w:rsid w:val="00042F22"/>
    <w:rsid w:val="000444EF"/>
    <w:rsid w:val="00044561"/>
    <w:rsid w:val="00044FC6"/>
    <w:rsid w:val="00052A07"/>
    <w:rsid w:val="000534E3"/>
    <w:rsid w:val="0005606A"/>
    <w:rsid w:val="00057117"/>
    <w:rsid w:val="000616E7"/>
    <w:rsid w:val="0006487E"/>
    <w:rsid w:val="00065E1A"/>
    <w:rsid w:val="00077E5F"/>
    <w:rsid w:val="0008036A"/>
    <w:rsid w:val="00081AE6"/>
    <w:rsid w:val="00082C14"/>
    <w:rsid w:val="00084FE3"/>
    <w:rsid w:val="000855EB"/>
    <w:rsid w:val="00085B52"/>
    <w:rsid w:val="000866F2"/>
    <w:rsid w:val="0009009F"/>
    <w:rsid w:val="00091557"/>
    <w:rsid w:val="000924C1"/>
    <w:rsid w:val="000924F0"/>
    <w:rsid w:val="00093474"/>
    <w:rsid w:val="0009510F"/>
    <w:rsid w:val="000A1B7B"/>
    <w:rsid w:val="000A533D"/>
    <w:rsid w:val="000A56F2"/>
    <w:rsid w:val="000B2719"/>
    <w:rsid w:val="000B3A8F"/>
    <w:rsid w:val="000B4AB9"/>
    <w:rsid w:val="000B58C3"/>
    <w:rsid w:val="000B61E9"/>
    <w:rsid w:val="000C165A"/>
    <w:rsid w:val="000C2E19"/>
    <w:rsid w:val="000D0D07"/>
    <w:rsid w:val="000D17B1"/>
    <w:rsid w:val="000D4046"/>
    <w:rsid w:val="000D4797"/>
    <w:rsid w:val="000E0527"/>
    <w:rsid w:val="000E1E92"/>
    <w:rsid w:val="000F06D6"/>
    <w:rsid w:val="000F0EB1"/>
    <w:rsid w:val="000F1106"/>
    <w:rsid w:val="000F3BE9"/>
    <w:rsid w:val="000F3F6C"/>
    <w:rsid w:val="000F43D9"/>
    <w:rsid w:val="000F52A2"/>
    <w:rsid w:val="000F6DF3"/>
    <w:rsid w:val="001005FF"/>
    <w:rsid w:val="00101192"/>
    <w:rsid w:val="00103154"/>
    <w:rsid w:val="001062FB"/>
    <w:rsid w:val="001063E6"/>
    <w:rsid w:val="00113CF4"/>
    <w:rsid w:val="001153EA"/>
    <w:rsid w:val="00115643"/>
    <w:rsid w:val="00116765"/>
    <w:rsid w:val="001219F5"/>
    <w:rsid w:val="00121A20"/>
    <w:rsid w:val="001229D4"/>
    <w:rsid w:val="0012377F"/>
    <w:rsid w:val="00124314"/>
    <w:rsid w:val="00126B4A"/>
    <w:rsid w:val="00132FD0"/>
    <w:rsid w:val="001344C0"/>
    <w:rsid w:val="001346FA"/>
    <w:rsid w:val="00135252"/>
    <w:rsid w:val="00137AB5"/>
    <w:rsid w:val="00137F0B"/>
    <w:rsid w:val="00140266"/>
    <w:rsid w:val="00143703"/>
    <w:rsid w:val="0014707D"/>
    <w:rsid w:val="0014777B"/>
    <w:rsid w:val="00151E23"/>
    <w:rsid w:val="001526E0"/>
    <w:rsid w:val="0015373E"/>
    <w:rsid w:val="001551B5"/>
    <w:rsid w:val="0016211E"/>
    <w:rsid w:val="00165461"/>
    <w:rsid w:val="001659C1"/>
    <w:rsid w:val="00173A8E"/>
    <w:rsid w:val="0018143F"/>
    <w:rsid w:val="00183565"/>
    <w:rsid w:val="00190AC1"/>
    <w:rsid w:val="0019341A"/>
    <w:rsid w:val="00197DF9"/>
    <w:rsid w:val="001A1987"/>
    <w:rsid w:val="001A1DA1"/>
    <w:rsid w:val="001A2564"/>
    <w:rsid w:val="001A6173"/>
    <w:rsid w:val="001A6CBA"/>
    <w:rsid w:val="001B0D97"/>
    <w:rsid w:val="001B5A5D"/>
    <w:rsid w:val="001C1CE5"/>
    <w:rsid w:val="001C3D2A"/>
    <w:rsid w:val="001D51BA"/>
    <w:rsid w:val="001D55B0"/>
    <w:rsid w:val="001D6342"/>
    <w:rsid w:val="001D6D53"/>
    <w:rsid w:val="001E1B57"/>
    <w:rsid w:val="001E2560"/>
    <w:rsid w:val="001E58E2"/>
    <w:rsid w:val="001E7AED"/>
    <w:rsid w:val="001F3916"/>
    <w:rsid w:val="001F54C5"/>
    <w:rsid w:val="001F5A3D"/>
    <w:rsid w:val="001F662C"/>
    <w:rsid w:val="001F7074"/>
    <w:rsid w:val="00200490"/>
    <w:rsid w:val="00201F3A"/>
    <w:rsid w:val="00203F96"/>
    <w:rsid w:val="002069B2"/>
    <w:rsid w:val="00207FA3"/>
    <w:rsid w:val="00214DA8"/>
    <w:rsid w:val="00215423"/>
    <w:rsid w:val="002158FA"/>
    <w:rsid w:val="00220600"/>
    <w:rsid w:val="00220DD8"/>
    <w:rsid w:val="002224DB"/>
    <w:rsid w:val="00223FCB"/>
    <w:rsid w:val="002252C3"/>
    <w:rsid w:val="00225C54"/>
    <w:rsid w:val="00230765"/>
    <w:rsid w:val="002319E4"/>
    <w:rsid w:val="00234DFA"/>
    <w:rsid w:val="00235632"/>
    <w:rsid w:val="002357E9"/>
    <w:rsid w:val="00235872"/>
    <w:rsid w:val="00241559"/>
    <w:rsid w:val="002435B3"/>
    <w:rsid w:val="002451ED"/>
    <w:rsid w:val="002458EB"/>
    <w:rsid w:val="002500C8"/>
    <w:rsid w:val="00255F1D"/>
    <w:rsid w:val="00257543"/>
    <w:rsid w:val="002617E7"/>
    <w:rsid w:val="00264228"/>
    <w:rsid w:val="00264334"/>
    <w:rsid w:val="0026473E"/>
    <w:rsid w:val="00266214"/>
    <w:rsid w:val="00267C83"/>
    <w:rsid w:val="00270C1C"/>
    <w:rsid w:val="0027144F"/>
    <w:rsid w:val="00271813"/>
    <w:rsid w:val="00271F3A"/>
    <w:rsid w:val="00273278"/>
    <w:rsid w:val="002737F4"/>
    <w:rsid w:val="002805F5"/>
    <w:rsid w:val="00280751"/>
    <w:rsid w:val="0028280A"/>
    <w:rsid w:val="00286ACD"/>
    <w:rsid w:val="00287838"/>
    <w:rsid w:val="002907B5"/>
    <w:rsid w:val="00292EB7"/>
    <w:rsid w:val="00293FF1"/>
    <w:rsid w:val="00296227"/>
    <w:rsid w:val="00296F44"/>
    <w:rsid w:val="0029777D"/>
    <w:rsid w:val="002A055E"/>
    <w:rsid w:val="002A1D4E"/>
    <w:rsid w:val="002A20A6"/>
    <w:rsid w:val="002A2869"/>
    <w:rsid w:val="002B24D6"/>
    <w:rsid w:val="002C41E6"/>
    <w:rsid w:val="002C4AB1"/>
    <w:rsid w:val="002C6890"/>
    <w:rsid w:val="002D071A"/>
    <w:rsid w:val="002D34B2"/>
    <w:rsid w:val="002D7528"/>
    <w:rsid w:val="002D7637"/>
    <w:rsid w:val="002E17F2"/>
    <w:rsid w:val="002E55D3"/>
    <w:rsid w:val="002E7CAE"/>
    <w:rsid w:val="002F0761"/>
    <w:rsid w:val="002F2771"/>
    <w:rsid w:val="002F37A9"/>
    <w:rsid w:val="002F6288"/>
    <w:rsid w:val="00301CE6"/>
    <w:rsid w:val="0030256B"/>
    <w:rsid w:val="00304769"/>
    <w:rsid w:val="0030501F"/>
    <w:rsid w:val="00305213"/>
    <w:rsid w:val="00307BA1"/>
    <w:rsid w:val="00311702"/>
    <w:rsid w:val="00311E82"/>
    <w:rsid w:val="00313FD6"/>
    <w:rsid w:val="003143BD"/>
    <w:rsid w:val="00314EFC"/>
    <w:rsid w:val="00317A75"/>
    <w:rsid w:val="003203ED"/>
    <w:rsid w:val="003214D2"/>
    <w:rsid w:val="00322C9F"/>
    <w:rsid w:val="00324D23"/>
    <w:rsid w:val="00327997"/>
    <w:rsid w:val="00331751"/>
    <w:rsid w:val="00331B7B"/>
    <w:rsid w:val="00334579"/>
    <w:rsid w:val="00335858"/>
    <w:rsid w:val="00336BDA"/>
    <w:rsid w:val="00342BD7"/>
    <w:rsid w:val="00346DB5"/>
    <w:rsid w:val="003477B1"/>
    <w:rsid w:val="00356A14"/>
    <w:rsid w:val="00357380"/>
    <w:rsid w:val="003602D9"/>
    <w:rsid w:val="003604CE"/>
    <w:rsid w:val="00370E47"/>
    <w:rsid w:val="003742AC"/>
    <w:rsid w:val="00374ADB"/>
    <w:rsid w:val="00377CE1"/>
    <w:rsid w:val="00385BF0"/>
    <w:rsid w:val="003939FF"/>
    <w:rsid w:val="003A0E41"/>
    <w:rsid w:val="003A2223"/>
    <w:rsid w:val="003A2A0F"/>
    <w:rsid w:val="003A45A1"/>
    <w:rsid w:val="003A5B0A"/>
    <w:rsid w:val="003A6BAC"/>
    <w:rsid w:val="003A7EF3"/>
    <w:rsid w:val="003B159C"/>
    <w:rsid w:val="003B369F"/>
    <w:rsid w:val="003B36A3"/>
    <w:rsid w:val="003B6B40"/>
    <w:rsid w:val="003B7FE5"/>
    <w:rsid w:val="003C11C8"/>
    <w:rsid w:val="003C2702"/>
    <w:rsid w:val="003C6CB5"/>
    <w:rsid w:val="003C7806"/>
    <w:rsid w:val="003D109F"/>
    <w:rsid w:val="003D2478"/>
    <w:rsid w:val="003D2931"/>
    <w:rsid w:val="003D3C45"/>
    <w:rsid w:val="003D5B1F"/>
    <w:rsid w:val="003E15FA"/>
    <w:rsid w:val="003E55E4"/>
    <w:rsid w:val="003E74E3"/>
    <w:rsid w:val="003F05C7"/>
    <w:rsid w:val="003F2CD4"/>
    <w:rsid w:val="003F6BBE"/>
    <w:rsid w:val="004000E8"/>
    <w:rsid w:val="00400A0A"/>
    <w:rsid w:val="00402E2B"/>
    <w:rsid w:val="004033B5"/>
    <w:rsid w:val="004050EA"/>
    <w:rsid w:val="0040512B"/>
    <w:rsid w:val="00405CA5"/>
    <w:rsid w:val="00407CD3"/>
    <w:rsid w:val="00410134"/>
    <w:rsid w:val="00410B72"/>
    <w:rsid w:val="00410F18"/>
    <w:rsid w:val="0041263E"/>
    <w:rsid w:val="00413AAC"/>
    <w:rsid w:val="00413E92"/>
    <w:rsid w:val="004147D9"/>
    <w:rsid w:val="00421105"/>
    <w:rsid w:val="004242F4"/>
    <w:rsid w:val="00427248"/>
    <w:rsid w:val="00431019"/>
    <w:rsid w:val="00435FBC"/>
    <w:rsid w:val="00437447"/>
    <w:rsid w:val="00441782"/>
    <w:rsid w:val="00441A92"/>
    <w:rsid w:val="0044456B"/>
    <w:rsid w:val="00444F56"/>
    <w:rsid w:val="00446488"/>
    <w:rsid w:val="004517AA"/>
    <w:rsid w:val="00452CAC"/>
    <w:rsid w:val="00457565"/>
    <w:rsid w:val="00457B71"/>
    <w:rsid w:val="004669E2"/>
    <w:rsid w:val="00470C31"/>
    <w:rsid w:val="004734D0"/>
    <w:rsid w:val="0047556B"/>
    <w:rsid w:val="00477768"/>
    <w:rsid w:val="00484871"/>
    <w:rsid w:val="00492BC5"/>
    <w:rsid w:val="0049437F"/>
    <w:rsid w:val="004964F1"/>
    <w:rsid w:val="00497919"/>
    <w:rsid w:val="004A16BC"/>
    <w:rsid w:val="004A2B94"/>
    <w:rsid w:val="004A30A6"/>
    <w:rsid w:val="004A4754"/>
    <w:rsid w:val="004B0FB3"/>
    <w:rsid w:val="004B251F"/>
    <w:rsid w:val="004B43BE"/>
    <w:rsid w:val="004B63AE"/>
    <w:rsid w:val="004B7C0C"/>
    <w:rsid w:val="004C3898"/>
    <w:rsid w:val="004D36B1"/>
    <w:rsid w:val="004D7EBD"/>
    <w:rsid w:val="004E2680"/>
    <w:rsid w:val="004E28F9"/>
    <w:rsid w:val="004E4468"/>
    <w:rsid w:val="004E462E"/>
    <w:rsid w:val="004E56DC"/>
    <w:rsid w:val="004E61F6"/>
    <w:rsid w:val="004E76F4"/>
    <w:rsid w:val="004E79CD"/>
    <w:rsid w:val="004E7F74"/>
    <w:rsid w:val="004F0B4E"/>
    <w:rsid w:val="004F0B6C"/>
    <w:rsid w:val="004F2078"/>
    <w:rsid w:val="004F4DA3"/>
    <w:rsid w:val="004F534D"/>
    <w:rsid w:val="0050148C"/>
    <w:rsid w:val="00506557"/>
    <w:rsid w:val="0050677A"/>
    <w:rsid w:val="005108D8"/>
    <w:rsid w:val="005116F9"/>
    <w:rsid w:val="00514563"/>
    <w:rsid w:val="005153A7"/>
    <w:rsid w:val="0051719B"/>
    <w:rsid w:val="005219CF"/>
    <w:rsid w:val="00525143"/>
    <w:rsid w:val="00534B59"/>
    <w:rsid w:val="00536759"/>
    <w:rsid w:val="00537C62"/>
    <w:rsid w:val="00546970"/>
    <w:rsid w:val="00551861"/>
    <w:rsid w:val="00554192"/>
    <w:rsid w:val="00554E19"/>
    <w:rsid w:val="0055685A"/>
    <w:rsid w:val="0056121F"/>
    <w:rsid w:val="0057019A"/>
    <w:rsid w:val="005722FD"/>
    <w:rsid w:val="00572505"/>
    <w:rsid w:val="0057595D"/>
    <w:rsid w:val="00575DA6"/>
    <w:rsid w:val="005763B7"/>
    <w:rsid w:val="00580D3E"/>
    <w:rsid w:val="00580D96"/>
    <w:rsid w:val="00582809"/>
    <w:rsid w:val="0058798C"/>
    <w:rsid w:val="005900FA"/>
    <w:rsid w:val="005935A4"/>
    <w:rsid w:val="005946A4"/>
    <w:rsid w:val="005948C2"/>
    <w:rsid w:val="00595DCA"/>
    <w:rsid w:val="0059779B"/>
    <w:rsid w:val="005A209A"/>
    <w:rsid w:val="005A3747"/>
    <w:rsid w:val="005A662D"/>
    <w:rsid w:val="005B35D7"/>
    <w:rsid w:val="005B392A"/>
    <w:rsid w:val="005B3AA3"/>
    <w:rsid w:val="005B6F83"/>
    <w:rsid w:val="005B79D5"/>
    <w:rsid w:val="005C5A2E"/>
    <w:rsid w:val="005C74FB"/>
    <w:rsid w:val="005D1602"/>
    <w:rsid w:val="005E385F"/>
    <w:rsid w:val="005E5ACA"/>
    <w:rsid w:val="005E5B81"/>
    <w:rsid w:val="005E756D"/>
    <w:rsid w:val="005F2137"/>
    <w:rsid w:val="005F2CB1"/>
    <w:rsid w:val="005F3025"/>
    <w:rsid w:val="005F618C"/>
    <w:rsid w:val="005F70BD"/>
    <w:rsid w:val="006003DA"/>
    <w:rsid w:val="0060283C"/>
    <w:rsid w:val="00604F14"/>
    <w:rsid w:val="0060555F"/>
    <w:rsid w:val="00611B83"/>
    <w:rsid w:val="00613257"/>
    <w:rsid w:val="0061467F"/>
    <w:rsid w:val="00620A71"/>
    <w:rsid w:val="00620D80"/>
    <w:rsid w:val="006234A6"/>
    <w:rsid w:val="00630001"/>
    <w:rsid w:val="006311B3"/>
    <w:rsid w:val="0063284C"/>
    <w:rsid w:val="00636398"/>
    <w:rsid w:val="006368D3"/>
    <w:rsid w:val="006377EC"/>
    <w:rsid w:val="0064151F"/>
    <w:rsid w:val="00641533"/>
    <w:rsid w:val="0064208D"/>
    <w:rsid w:val="00643475"/>
    <w:rsid w:val="0064352C"/>
    <w:rsid w:val="0064396A"/>
    <w:rsid w:val="00645BD7"/>
    <w:rsid w:val="0064624E"/>
    <w:rsid w:val="00650AB9"/>
    <w:rsid w:val="00650DE8"/>
    <w:rsid w:val="00650E88"/>
    <w:rsid w:val="006555E2"/>
    <w:rsid w:val="00655733"/>
    <w:rsid w:val="00655ACD"/>
    <w:rsid w:val="00656A92"/>
    <w:rsid w:val="00656DDE"/>
    <w:rsid w:val="0066011D"/>
    <w:rsid w:val="006607C0"/>
    <w:rsid w:val="006613A6"/>
    <w:rsid w:val="006627A2"/>
    <w:rsid w:val="006634E6"/>
    <w:rsid w:val="006655EE"/>
    <w:rsid w:val="006678A4"/>
    <w:rsid w:val="00667EE7"/>
    <w:rsid w:val="00670922"/>
    <w:rsid w:val="00670BE1"/>
    <w:rsid w:val="0067218F"/>
    <w:rsid w:val="006741F2"/>
    <w:rsid w:val="00674CC3"/>
    <w:rsid w:val="00675C72"/>
    <w:rsid w:val="006771F9"/>
    <w:rsid w:val="006776D7"/>
    <w:rsid w:val="00681003"/>
    <w:rsid w:val="006817C9"/>
    <w:rsid w:val="00682422"/>
    <w:rsid w:val="00683ECE"/>
    <w:rsid w:val="006937DE"/>
    <w:rsid w:val="00695FC2"/>
    <w:rsid w:val="00696949"/>
    <w:rsid w:val="00697052"/>
    <w:rsid w:val="006A46FB"/>
    <w:rsid w:val="006A4BA5"/>
    <w:rsid w:val="006A5E28"/>
    <w:rsid w:val="006A6585"/>
    <w:rsid w:val="006A697B"/>
    <w:rsid w:val="006A7AFF"/>
    <w:rsid w:val="006B1816"/>
    <w:rsid w:val="006B2099"/>
    <w:rsid w:val="006B50CF"/>
    <w:rsid w:val="006C03B8"/>
    <w:rsid w:val="006C5EC9"/>
    <w:rsid w:val="006C6059"/>
    <w:rsid w:val="006C7522"/>
    <w:rsid w:val="006D6F08"/>
    <w:rsid w:val="006D791A"/>
    <w:rsid w:val="006E062C"/>
    <w:rsid w:val="006E1514"/>
    <w:rsid w:val="006E2288"/>
    <w:rsid w:val="006E28B7"/>
    <w:rsid w:val="006E3310"/>
    <w:rsid w:val="006E4E39"/>
    <w:rsid w:val="006E565E"/>
    <w:rsid w:val="006E673D"/>
    <w:rsid w:val="006E7D3B"/>
    <w:rsid w:val="006F1B70"/>
    <w:rsid w:val="006F341D"/>
    <w:rsid w:val="006F3CDE"/>
    <w:rsid w:val="006F58D4"/>
    <w:rsid w:val="0070346E"/>
    <w:rsid w:val="00704EDB"/>
    <w:rsid w:val="00706101"/>
    <w:rsid w:val="00707072"/>
    <w:rsid w:val="00707D61"/>
    <w:rsid w:val="00712287"/>
    <w:rsid w:val="00712772"/>
    <w:rsid w:val="007148D3"/>
    <w:rsid w:val="00715B9A"/>
    <w:rsid w:val="00717D16"/>
    <w:rsid w:val="00726EA6"/>
    <w:rsid w:val="00727208"/>
    <w:rsid w:val="00727680"/>
    <w:rsid w:val="007348B1"/>
    <w:rsid w:val="007362A6"/>
    <w:rsid w:val="00736D7D"/>
    <w:rsid w:val="00737FB0"/>
    <w:rsid w:val="00740E58"/>
    <w:rsid w:val="007445A0"/>
    <w:rsid w:val="0074524B"/>
    <w:rsid w:val="00747D8B"/>
    <w:rsid w:val="007511CC"/>
    <w:rsid w:val="00751228"/>
    <w:rsid w:val="007571E1"/>
    <w:rsid w:val="007604B2"/>
    <w:rsid w:val="00760FA1"/>
    <w:rsid w:val="007631B8"/>
    <w:rsid w:val="00765281"/>
    <w:rsid w:val="00766595"/>
    <w:rsid w:val="00766BAD"/>
    <w:rsid w:val="007755F2"/>
    <w:rsid w:val="00776971"/>
    <w:rsid w:val="00777D37"/>
    <w:rsid w:val="0078177E"/>
    <w:rsid w:val="0078304C"/>
    <w:rsid w:val="00783673"/>
    <w:rsid w:val="00785490"/>
    <w:rsid w:val="00790B99"/>
    <w:rsid w:val="007925EA"/>
    <w:rsid w:val="00793CD8"/>
    <w:rsid w:val="00795C92"/>
    <w:rsid w:val="00796231"/>
    <w:rsid w:val="007A1CB3"/>
    <w:rsid w:val="007A306F"/>
    <w:rsid w:val="007A43A6"/>
    <w:rsid w:val="007A58A6"/>
    <w:rsid w:val="007B3D2D"/>
    <w:rsid w:val="007B50AE"/>
    <w:rsid w:val="007B51DF"/>
    <w:rsid w:val="007B6DCD"/>
    <w:rsid w:val="007B7374"/>
    <w:rsid w:val="007C05DD"/>
    <w:rsid w:val="007C3D18"/>
    <w:rsid w:val="007C60BF"/>
    <w:rsid w:val="007C6A07"/>
    <w:rsid w:val="007C75A1"/>
    <w:rsid w:val="007C77A5"/>
    <w:rsid w:val="007D04E5"/>
    <w:rsid w:val="007D5901"/>
    <w:rsid w:val="007D7526"/>
    <w:rsid w:val="007E4610"/>
    <w:rsid w:val="007E4715"/>
    <w:rsid w:val="007E505B"/>
    <w:rsid w:val="007E5F80"/>
    <w:rsid w:val="007E7091"/>
    <w:rsid w:val="007F162B"/>
    <w:rsid w:val="007F75D5"/>
    <w:rsid w:val="00802814"/>
    <w:rsid w:val="00803FAE"/>
    <w:rsid w:val="0080605F"/>
    <w:rsid w:val="00807786"/>
    <w:rsid w:val="00811FCB"/>
    <w:rsid w:val="008158D6"/>
    <w:rsid w:val="00817196"/>
    <w:rsid w:val="00822B67"/>
    <w:rsid w:val="008235DB"/>
    <w:rsid w:val="00824AB4"/>
    <w:rsid w:val="00825C42"/>
    <w:rsid w:val="00825D25"/>
    <w:rsid w:val="00827D6F"/>
    <w:rsid w:val="00833E6D"/>
    <w:rsid w:val="008376AC"/>
    <w:rsid w:val="00841BA3"/>
    <w:rsid w:val="008444E8"/>
    <w:rsid w:val="00844E80"/>
    <w:rsid w:val="008461BF"/>
    <w:rsid w:val="00846FE7"/>
    <w:rsid w:val="00856911"/>
    <w:rsid w:val="00856CD2"/>
    <w:rsid w:val="008677FD"/>
    <w:rsid w:val="008706D4"/>
    <w:rsid w:val="00870F8A"/>
    <w:rsid w:val="008719A4"/>
    <w:rsid w:val="00871D23"/>
    <w:rsid w:val="00873391"/>
    <w:rsid w:val="00874312"/>
    <w:rsid w:val="0087437C"/>
    <w:rsid w:val="00875CD7"/>
    <w:rsid w:val="00876B4D"/>
    <w:rsid w:val="00877F18"/>
    <w:rsid w:val="00894A88"/>
    <w:rsid w:val="00895386"/>
    <w:rsid w:val="008A0BDD"/>
    <w:rsid w:val="008A21FF"/>
    <w:rsid w:val="008A2CE2"/>
    <w:rsid w:val="008A30AC"/>
    <w:rsid w:val="008A44B8"/>
    <w:rsid w:val="008A51A8"/>
    <w:rsid w:val="008A54C7"/>
    <w:rsid w:val="008A77D8"/>
    <w:rsid w:val="008B0483"/>
    <w:rsid w:val="008B120C"/>
    <w:rsid w:val="008B51A0"/>
    <w:rsid w:val="008B592A"/>
    <w:rsid w:val="008B7B5C"/>
    <w:rsid w:val="008C0C99"/>
    <w:rsid w:val="008C2017"/>
    <w:rsid w:val="008C4958"/>
    <w:rsid w:val="008C4BAA"/>
    <w:rsid w:val="008C6AE8"/>
    <w:rsid w:val="008C7573"/>
    <w:rsid w:val="008D0FD7"/>
    <w:rsid w:val="008D34F1"/>
    <w:rsid w:val="008D39D8"/>
    <w:rsid w:val="008D6CB1"/>
    <w:rsid w:val="008D6D1A"/>
    <w:rsid w:val="008E065E"/>
    <w:rsid w:val="008E0927"/>
    <w:rsid w:val="008E1909"/>
    <w:rsid w:val="008F1EAB"/>
    <w:rsid w:val="008F33DC"/>
    <w:rsid w:val="008F477F"/>
    <w:rsid w:val="00902350"/>
    <w:rsid w:val="0090336B"/>
    <w:rsid w:val="009053AA"/>
    <w:rsid w:val="00906939"/>
    <w:rsid w:val="00910B7D"/>
    <w:rsid w:val="00911DFB"/>
    <w:rsid w:val="00912DB6"/>
    <w:rsid w:val="009139D9"/>
    <w:rsid w:val="00914AD8"/>
    <w:rsid w:val="00916079"/>
    <w:rsid w:val="00917CE9"/>
    <w:rsid w:val="00920BF2"/>
    <w:rsid w:val="00922010"/>
    <w:rsid w:val="00931BD9"/>
    <w:rsid w:val="00935739"/>
    <w:rsid w:val="009368F3"/>
    <w:rsid w:val="00941636"/>
    <w:rsid w:val="00943742"/>
    <w:rsid w:val="009457AC"/>
    <w:rsid w:val="00945C05"/>
    <w:rsid w:val="00945F31"/>
    <w:rsid w:val="00946945"/>
    <w:rsid w:val="00947713"/>
    <w:rsid w:val="00950DE7"/>
    <w:rsid w:val="00952A24"/>
    <w:rsid w:val="00953920"/>
    <w:rsid w:val="00953D47"/>
    <w:rsid w:val="0095681E"/>
    <w:rsid w:val="009572D4"/>
    <w:rsid w:val="00961921"/>
    <w:rsid w:val="0096430A"/>
    <w:rsid w:val="0096554B"/>
    <w:rsid w:val="0096584A"/>
    <w:rsid w:val="00971F08"/>
    <w:rsid w:val="00972D9C"/>
    <w:rsid w:val="0097603D"/>
    <w:rsid w:val="00976949"/>
    <w:rsid w:val="00980477"/>
    <w:rsid w:val="00985253"/>
    <w:rsid w:val="009853B3"/>
    <w:rsid w:val="00985BFD"/>
    <w:rsid w:val="0098740B"/>
    <w:rsid w:val="00990630"/>
    <w:rsid w:val="00991761"/>
    <w:rsid w:val="009919E2"/>
    <w:rsid w:val="00994DCA"/>
    <w:rsid w:val="009960EC"/>
    <w:rsid w:val="009970DD"/>
    <w:rsid w:val="00997CB2"/>
    <w:rsid w:val="009A0FBA"/>
    <w:rsid w:val="009A1601"/>
    <w:rsid w:val="009A18A7"/>
    <w:rsid w:val="009A462D"/>
    <w:rsid w:val="009A5CBA"/>
    <w:rsid w:val="009A60B4"/>
    <w:rsid w:val="009A632E"/>
    <w:rsid w:val="009B1F30"/>
    <w:rsid w:val="009B3AC2"/>
    <w:rsid w:val="009B4DF4"/>
    <w:rsid w:val="009B564E"/>
    <w:rsid w:val="009B5981"/>
    <w:rsid w:val="009B7426"/>
    <w:rsid w:val="009B7E87"/>
    <w:rsid w:val="009C403E"/>
    <w:rsid w:val="009C6832"/>
    <w:rsid w:val="009D4FF0"/>
    <w:rsid w:val="009D703C"/>
    <w:rsid w:val="009D718F"/>
    <w:rsid w:val="009E068F"/>
    <w:rsid w:val="009E14E0"/>
    <w:rsid w:val="009E35DB"/>
    <w:rsid w:val="009E47A3"/>
    <w:rsid w:val="009F08F3"/>
    <w:rsid w:val="009F344F"/>
    <w:rsid w:val="009F4372"/>
    <w:rsid w:val="009F7E73"/>
    <w:rsid w:val="00A031D8"/>
    <w:rsid w:val="00A048A8"/>
    <w:rsid w:val="00A04F49"/>
    <w:rsid w:val="00A13E54"/>
    <w:rsid w:val="00A14A70"/>
    <w:rsid w:val="00A15745"/>
    <w:rsid w:val="00A17F63"/>
    <w:rsid w:val="00A2193B"/>
    <w:rsid w:val="00A2351A"/>
    <w:rsid w:val="00A264A9"/>
    <w:rsid w:val="00A27785"/>
    <w:rsid w:val="00A30187"/>
    <w:rsid w:val="00A317E8"/>
    <w:rsid w:val="00A3448A"/>
    <w:rsid w:val="00A36297"/>
    <w:rsid w:val="00A41E2B"/>
    <w:rsid w:val="00A45B74"/>
    <w:rsid w:val="00A52E1D"/>
    <w:rsid w:val="00A61499"/>
    <w:rsid w:val="00A62A77"/>
    <w:rsid w:val="00A63483"/>
    <w:rsid w:val="00A65788"/>
    <w:rsid w:val="00A657D7"/>
    <w:rsid w:val="00A660AC"/>
    <w:rsid w:val="00A67E6C"/>
    <w:rsid w:val="00A71B99"/>
    <w:rsid w:val="00A734A8"/>
    <w:rsid w:val="00A739D0"/>
    <w:rsid w:val="00A761D4"/>
    <w:rsid w:val="00A77EC4"/>
    <w:rsid w:val="00A81571"/>
    <w:rsid w:val="00A84CD8"/>
    <w:rsid w:val="00A85C6C"/>
    <w:rsid w:val="00A85EF6"/>
    <w:rsid w:val="00A92879"/>
    <w:rsid w:val="00A9442A"/>
    <w:rsid w:val="00AA016F"/>
    <w:rsid w:val="00AA1ED6"/>
    <w:rsid w:val="00AA34DE"/>
    <w:rsid w:val="00AA51D6"/>
    <w:rsid w:val="00AB0BC8"/>
    <w:rsid w:val="00AB11CA"/>
    <w:rsid w:val="00AB14D9"/>
    <w:rsid w:val="00AB4AB8"/>
    <w:rsid w:val="00AB655E"/>
    <w:rsid w:val="00AC007F"/>
    <w:rsid w:val="00AC1D03"/>
    <w:rsid w:val="00AC2ECD"/>
    <w:rsid w:val="00AC3119"/>
    <w:rsid w:val="00AC49FB"/>
    <w:rsid w:val="00AC5A10"/>
    <w:rsid w:val="00AC7789"/>
    <w:rsid w:val="00AD0AA3"/>
    <w:rsid w:val="00AD3F94"/>
    <w:rsid w:val="00AD4A5A"/>
    <w:rsid w:val="00AE27AC"/>
    <w:rsid w:val="00AE2FEB"/>
    <w:rsid w:val="00AE40E0"/>
    <w:rsid w:val="00AE4DBA"/>
    <w:rsid w:val="00AE4F07"/>
    <w:rsid w:val="00AF1C5D"/>
    <w:rsid w:val="00AF42D7"/>
    <w:rsid w:val="00AF7142"/>
    <w:rsid w:val="00B006FE"/>
    <w:rsid w:val="00B007CB"/>
    <w:rsid w:val="00B016E4"/>
    <w:rsid w:val="00B02AA9"/>
    <w:rsid w:val="00B02FA3"/>
    <w:rsid w:val="00B031F1"/>
    <w:rsid w:val="00B03374"/>
    <w:rsid w:val="00B03671"/>
    <w:rsid w:val="00B04D65"/>
    <w:rsid w:val="00B05084"/>
    <w:rsid w:val="00B13335"/>
    <w:rsid w:val="00B157F9"/>
    <w:rsid w:val="00B20256"/>
    <w:rsid w:val="00B20D09"/>
    <w:rsid w:val="00B2143B"/>
    <w:rsid w:val="00B271B2"/>
    <w:rsid w:val="00B274B3"/>
    <w:rsid w:val="00B2763F"/>
    <w:rsid w:val="00B27AAC"/>
    <w:rsid w:val="00B30929"/>
    <w:rsid w:val="00B372AA"/>
    <w:rsid w:val="00B40445"/>
    <w:rsid w:val="00B41888"/>
    <w:rsid w:val="00B45A52"/>
    <w:rsid w:val="00B46175"/>
    <w:rsid w:val="00B47742"/>
    <w:rsid w:val="00B52778"/>
    <w:rsid w:val="00B537BE"/>
    <w:rsid w:val="00B60F3F"/>
    <w:rsid w:val="00B664C7"/>
    <w:rsid w:val="00B739F6"/>
    <w:rsid w:val="00B75A51"/>
    <w:rsid w:val="00B81A6C"/>
    <w:rsid w:val="00B83E66"/>
    <w:rsid w:val="00B84622"/>
    <w:rsid w:val="00B85DE5"/>
    <w:rsid w:val="00B90670"/>
    <w:rsid w:val="00B90F73"/>
    <w:rsid w:val="00B93B59"/>
    <w:rsid w:val="00B9406A"/>
    <w:rsid w:val="00B9498C"/>
    <w:rsid w:val="00BA2280"/>
    <w:rsid w:val="00BA2A08"/>
    <w:rsid w:val="00BA2B66"/>
    <w:rsid w:val="00BA56D2"/>
    <w:rsid w:val="00BA76E0"/>
    <w:rsid w:val="00BB2A25"/>
    <w:rsid w:val="00BB51E9"/>
    <w:rsid w:val="00BB5B2F"/>
    <w:rsid w:val="00BC0FDC"/>
    <w:rsid w:val="00BC1D72"/>
    <w:rsid w:val="00BC1F59"/>
    <w:rsid w:val="00BC3053"/>
    <w:rsid w:val="00BC4D2E"/>
    <w:rsid w:val="00BD48AC"/>
    <w:rsid w:val="00BD5F1A"/>
    <w:rsid w:val="00BD7A63"/>
    <w:rsid w:val="00BE1234"/>
    <w:rsid w:val="00BE2FA6"/>
    <w:rsid w:val="00BE333F"/>
    <w:rsid w:val="00BE6548"/>
    <w:rsid w:val="00BE6F5A"/>
    <w:rsid w:val="00BE7406"/>
    <w:rsid w:val="00BE7603"/>
    <w:rsid w:val="00BF3279"/>
    <w:rsid w:val="00BF74C7"/>
    <w:rsid w:val="00BF7642"/>
    <w:rsid w:val="00C015F1"/>
    <w:rsid w:val="00C01F33"/>
    <w:rsid w:val="00C02A4C"/>
    <w:rsid w:val="00C02CC6"/>
    <w:rsid w:val="00C03083"/>
    <w:rsid w:val="00C040F7"/>
    <w:rsid w:val="00C044AB"/>
    <w:rsid w:val="00C05706"/>
    <w:rsid w:val="00C07084"/>
    <w:rsid w:val="00C07377"/>
    <w:rsid w:val="00C10478"/>
    <w:rsid w:val="00C12107"/>
    <w:rsid w:val="00C148FE"/>
    <w:rsid w:val="00C14D4B"/>
    <w:rsid w:val="00C154BB"/>
    <w:rsid w:val="00C15F70"/>
    <w:rsid w:val="00C1742B"/>
    <w:rsid w:val="00C24411"/>
    <w:rsid w:val="00C279B5"/>
    <w:rsid w:val="00C27C45"/>
    <w:rsid w:val="00C3719D"/>
    <w:rsid w:val="00C40CD2"/>
    <w:rsid w:val="00C41224"/>
    <w:rsid w:val="00C41B62"/>
    <w:rsid w:val="00C460A7"/>
    <w:rsid w:val="00C54995"/>
    <w:rsid w:val="00C54D41"/>
    <w:rsid w:val="00C60783"/>
    <w:rsid w:val="00C62462"/>
    <w:rsid w:val="00C624B3"/>
    <w:rsid w:val="00C64672"/>
    <w:rsid w:val="00C70697"/>
    <w:rsid w:val="00C72EF4"/>
    <w:rsid w:val="00C75D2F"/>
    <w:rsid w:val="00C767BE"/>
    <w:rsid w:val="00C76E3C"/>
    <w:rsid w:val="00C81568"/>
    <w:rsid w:val="00C82F6E"/>
    <w:rsid w:val="00C9027A"/>
    <w:rsid w:val="00C9068E"/>
    <w:rsid w:val="00C93C4B"/>
    <w:rsid w:val="00C944AB"/>
    <w:rsid w:val="00C95B40"/>
    <w:rsid w:val="00C96802"/>
    <w:rsid w:val="00CA1068"/>
    <w:rsid w:val="00CA1ED8"/>
    <w:rsid w:val="00CA2417"/>
    <w:rsid w:val="00CB1F63"/>
    <w:rsid w:val="00CB7170"/>
    <w:rsid w:val="00CC040E"/>
    <w:rsid w:val="00CC111F"/>
    <w:rsid w:val="00CC2011"/>
    <w:rsid w:val="00CC3EA0"/>
    <w:rsid w:val="00CC7B45"/>
    <w:rsid w:val="00CD1188"/>
    <w:rsid w:val="00CD1517"/>
    <w:rsid w:val="00CD2ED1"/>
    <w:rsid w:val="00CD337B"/>
    <w:rsid w:val="00CD6D5C"/>
    <w:rsid w:val="00CE0424"/>
    <w:rsid w:val="00CE7561"/>
    <w:rsid w:val="00CF1354"/>
    <w:rsid w:val="00CF3B1F"/>
    <w:rsid w:val="00CF3BF6"/>
    <w:rsid w:val="00CF4E93"/>
    <w:rsid w:val="00CF625B"/>
    <w:rsid w:val="00CF687E"/>
    <w:rsid w:val="00D0349B"/>
    <w:rsid w:val="00D10249"/>
    <w:rsid w:val="00D115C3"/>
    <w:rsid w:val="00D11897"/>
    <w:rsid w:val="00D13135"/>
    <w:rsid w:val="00D13E4E"/>
    <w:rsid w:val="00D21D21"/>
    <w:rsid w:val="00D239A7"/>
    <w:rsid w:val="00D23F47"/>
    <w:rsid w:val="00D27EE9"/>
    <w:rsid w:val="00D30517"/>
    <w:rsid w:val="00D31457"/>
    <w:rsid w:val="00D36E71"/>
    <w:rsid w:val="00D37D87"/>
    <w:rsid w:val="00D40B33"/>
    <w:rsid w:val="00D4318F"/>
    <w:rsid w:val="00D438BF"/>
    <w:rsid w:val="00D440F8"/>
    <w:rsid w:val="00D546FF"/>
    <w:rsid w:val="00D54D5C"/>
    <w:rsid w:val="00D55AD5"/>
    <w:rsid w:val="00D576CA"/>
    <w:rsid w:val="00D61AF5"/>
    <w:rsid w:val="00D652B5"/>
    <w:rsid w:val="00D66155"/>
    <w:rsid w:val="00D708B0"/>
    <w:rsid w:val="00D73334"/>
    <w:rsid w:val="00D77B1D"/>
    <w:rsid w:val="00D8021F"/>
    <w:rsid w:val="00D8027C"/>
    <w:rsid w:val="00D80383"/>
    <w:rsid w:val="00D823C6"/>
    <w:rsid w:val="00D843B5"/>
    <w:rsid w:val="00D85F65"/>
    <w:rsid w:val="00D8691B"/>
    <w:rsid w:val="00D86CA3"/>
    <w:rsid w:val="00D871CE"/>
    <w:rsid w:val="00D9196D"/>
    <w:rsid w:val="00D92982"/>
    <w:rsid w:val="00DA305E"/>
    <w:rsid w:val="00DA5417"/>
    <w:rsid w:val="00DA56E8"/>
    <w:rsid w:val="00DA6B3D"/>
    <w:rsid w:val="00DB0A9F"/>
    <w:rsid w:val="00DB2877"/>
    <w:rsid w:val="00DB377D"/>
    <w:rsid w:val="00DC1813"/>
    <w:rsid w:val="00DC2D36"/>
    <w:rsid w:val="00DC53EF"/>
    <w:rsid w:val="00DD0FA8"/>
    <w:rsid w:val="00DE5608"/>
    <w:rsid w:val="00DE58D0"/>
    <w:rsid w:val="00DE654F"/>
    <w:rsid w:val="00DE6ECB"/>
    <w:rsid w:val="00DF0B6E"/>
    <w:rsid w:val="00DF15E0"/>
    <w:rsid w:val="00DF37A0"/>
    <w:rsid w:val="00DF5CA7"/>
    <w:rsid w:val="00E05943"/>
    <w:rsid w:val="00E110E7"/>
    <w:rsid w:val="00E11B20"/>
    <w:rsid w:val="00E17FA2"/>
    <w:rsid w:val="00E22330"/>
    <w:rsid w:val="00E30B5A"/>
    <w:rsid w:val="00E3123D"/>
    <w:rsid w:val="00E31461"/>
    <w:rsid w:val="00E31D43"/>
    <w:rsid w:val="00E32608"/>
    <w:rsid w:val="00E34188"/>
    <w:rsid w:val="00E34B6E"/>
    <w:rsid w:val="00E34DB5"/>
    <w:rsid w:val="00E35559"/>
    <w:rsid w:val="00E3723A"/>
    <w:rsid w:val="00E37860"/>
    <w:rsid w:val="00E40897"/>
    <w:rsid w:val="00E40B6F"/>
    <w:rsid w:val="00E446F1"/>
    <w:rsid w:val="00E453F5"/>
    <w:rsid w:val="00E46886"/>
    <w:rsid w:val="00E47AEF"/>
    <w:rsid w:val="00E53B75"/>
    <w:rsid w:val="00E54E3B"/>
    <w:rsid w:val="00E55DF5"/>
    <w:rsid w:val="00E5689D"/>
    <w:rsid w:val="00E57565"/>
    <w:rsid w:val="00E63838"/>
    <w:rsid w:val="00E64434"/>
    <w:rsid w:val="00E64B80"/>
    <w:rsid w:val="00E67C51"/>
    <w:rsid w:val="00E72EFC"/>
    <w:rsid w:val="00E74046"/>
    <w:rsid w:val="00E758EC"/>
    <w:rsid w:val="00E8234C"/>
    <w:rsid w:val="00E83AA9"/>
    <w:rsid w:val="00E84F4C"/>
    <w:rsid w:val="00E85928"/>
    <w:rsid w:val="00E87822"/>
    <w:rsid w:val="00E90395"/>
    <w:rsid w:val="00E90E49"/>
    <w:rsid w:val="00E917F9"/>
    <w:rsid w:val="00E9291C"/>
    <w:rsid w:val="00E93FFE"/>
    <w:rsid w:val="00E94F8A"/>
    <w:rsid w:val="00EA4B16"/>
    <w:rsid w:val="00EA7A41"/>
    <w:rsid w:val="00EB077B"/>
    <w:rsid w:val="00EB422C"/>
    <w:rsid w:val="00EB4EA2"/>
    <w:rsid w:val="00EC27C6"/>
    <w:rsid w:val="00EC4207"/>
    <w:rsid w:val="00EC5653"/>
    <w:rsid w:val="00EC71CE"/>
    <w:rsid w:val="00EC77A7"/>
    <w:rsid w:val="00ED1006"/>
    <w:rsid w:val="00EE1AD6"/>
    <w:rsid w:val="00EE2F01"/>
    <w:rsid w:val="00EE59C8"/>
    <w:rsid w:val="00EF18FE"/>
    <w:rsid w:val="00EF5787"/>
    <w:rsid w:val="00EF60D0"/>
    <w:rsid w:val="00F0528D"/>
    <w:rsid w:val="00F06C67"/>
    <w:rsid w:val="00F06DFD"/>
    <w:rsid w:val="00F071D1"/>
    <w:rsid w:val="00F07533"/>
    <w:rsid w:val="00F10629"/>
    <w:rsid w:val="00F15FA5"/>
    <w:rsid w:val="00F209B7"/>
    <w:rsid w:val="00F2376F"/>
    <w:rsid w:val="00F243D8"/>
    <w:rsid w:val="00F26948"/>
    <w:rsid w:val="00F30828"/>
    <w:rsid w:val="00F313D6"/>
    <w:rsid w:val="00F40F0C"/>
    <w:rsid w:val="00F438A3"/>
    <w:rsid w:val="00F4766C"/>
    <w:rsid w:val="00F5060E"/>
    <w:rsid w:val="00F507D1"/>
    <w:rsid w:val="00F519CE"/>
    <w:rsid w:val="00F51ADA"/>
    <w:rsid w:val="00F579E6"/>
    <w:rsid w:val="00F607C5"/>
    <w:rsid w:val="00F60DEA"/>
    <w:rsid w:val="00F6302A"/>
    <w:rsid w:val="00F64C2B"/>
    <w:rsid w:val="00F651BE"/>
    <w:rsid w:val="00F67F53"/>
    <w:rsid w:val="00F703BE"/>
    <w:rsid w:val="00F71F69"/>
    <w:rsid w:val="00F72B72"/>
    <w:rsid w:val="00F74BB9"/>
    <w:rsid w:val="00F75582"/>
    <w:rsid w:val="00F76EFA"/>
    <w:rsid w:val="00F804BE"/>
    <w:rsid w:val="00F817CE"/>
    <w:rsid w:val="00F833F4"/>
    <w:rsid w:val="00F8456C"/>
    <w:rsid w:val="00F859D8"/>
    <w:rsid w:val="00F868F5"/>
    <w:rsid w:val="00F9056A"/>
    <w:rsid w:val="00F90F8D"/>
    <w:rsid w:val="00F92782"/>
    <w:rsid w:val="00F93AA9"/>
    <w:rsid w:val="00F96130"/>
    <w:rsid w:val="00F96985"/>
    <w:rsid w:val="00F96DA7"/>
    <w:rsid w:val="00F97838"/>
    <w:rsid w:val="00FA2BB3"/>
    <w:rsid w:val="00FA5CB0"/>
    <w:rsid w:val="00FB4C80"/>
    <w:rsid w:val="00FB6A6A"/>
    <w:rsid w:val="00FC7429"/>
    <w:rsid w:val="00FD07F6"/>
    <w:rsid w:val="00FD0F61"/>
    <w:rsid w:val="00FD1EC8"/>
    <w:rsid w:val="00FD47ED"/>
    <w:rsid w:val="00FD74DB"/>
    <w:rsid w:val="00FD7660"/>
    <w:rsid w:val="00FE0469"/>
    <w:rsid w:val="00FE0655"/>
    <w:rsid w:val="00FE2365"/>
    <w:rsid w:val="00FE37D7"/>
    <w:rsid w:val="00FE4C7B"/>
    <w:rsid w:val="00FE7336"/>
    <w:rsid w:val="00FE787C"/>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436E15C"/>
  <w15:docId w15:val="{018F6B64-DD4A-4509-BF6F-29468127FA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356A14"/>
    <w:pPr>
      <w:overflowPunct w:val="0"/>
      <w:autoSpaceDE w:val="0"/>
      <w:autoSpaceDN w:val="0"/>
      <w:adjustRightInd w:val="0"/>
      <w:spacing w:after="120"/>
      <w:jc w:val="both"/>
      <w:textAlignment w:val="baseline"/>
    </w:pPr>
    <w:rPr>
      <w:rFonts w:ascii="Times New Roman" w:hAnsi="Times New Roman"/>
      <w:lang w:val="en-GB" w:eastAsia="zh-CN"/>
    </w:rPr>
  </w:style>
  <w:style w:type="paragraph" w:styleId="Heading1">
    <w:name w:val="heading 1"/>
    <w:next w:val="Normal"/>
    <w:link w:val="Heading1Char"/>
    <w:qFormat/>
    <w:rsid w:val="00356A14"/>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2"/>
      <w:szCs w:val="36"/>
      <w:lang w:val="en-GB" w:eastAsia="zh-CN"/>
    </w:rPr>
  </w:style>
  <w:style w:type="paragraph" w:styleId="Heading2">
    <w:name w:val="heading 2"/>
    <w:basedOn w:val="Heading1"/>
    <w:next w:val="Normal"/>
    <w:qFormat/>
    <w:rsid w:val="00356A14"/>
    <w:pPr>
      <w:numPr>
        <w:ilvl w:val="1"/>
      </w:numPr>
      <w:pBdr>
        <w:top w:val="none" w:sz="0" w:space="0" w:color="auto"/>
      </w:pBdr>
      <w:spacing w:before="180"/>
      <w:outlineLvl w:val="1"/>
    </w:pPr>
    <w:rPr>
      <w:sz w:val="28"/>
      <w:szCs w:val="32"/>
    </w:rPr>
  </w:style>
  <w:style w:type="paragraph" w:styleId="Heading3">
    <w:name w:val="heading 3"/>
    <w:basedOn w:val="Heading2"/>
    <w:next w:val="Normal"/>
    <w:qFormat/>
    <w:rsid w:val="00356A14"/>
    <w:pPr>
      <w:numPr>
        <w:ilvl w:val="2"/>
      </w:numPr>
      <w:spacing w:before="120"/>
      <w:outlineLvl w:val="2"/>
    </w:pPr>
    <w:rPr>
      <w:sz w:val="24"/>
      <w:szCs w:val="28"/>
    </w:rPr>
  </w:style>
  <w:style w:type="paragraph" w:styleId="Heading4">
    <w:name w:val="heading 4"/>
    <w:basedOn w:val="Heading3"/>
    <w:next w:val="Normal"/>
    <w:qFormat/>
    <w:rsid w:val="00356A14"/>
    <w:pPr>
      <w:numPr>
        <w:ilvl w:val="3"/>
      </w:numPr>
      <w:outlineLvl w:val="3"/>
    </w:pPr>
    <w:rPr>
      <w:szCs w:val="24"/>
    </w:rPr>
  </w:style>
  <w:style w:type="paragraph" w:styleId="Heading5">
    <w:name w:val="heading 5"/>
    <w:basedOn w:val="Heading4"/>
    <w:next w:val="Normal"/>
    <w:qFormat/>
    <w:rsid w:val="00356A14"/>
    <w:pPr>
      <w:numPr>
        <w:ilvl w:val="4"/>
      </w:numPr>
      <w:outlineLvl w:val="4"/>
    </w:pPr>
    <w:rPr>
      <w:sz w:val="22"/>
      <w:szCs w:val="22"/>
    </w:rPr>
  </w:style>
  <w:style w:type="paragraph" w:styleId="Heading6">
    <w:name w:val="heading 6"/>
    <w:basedOn w:val="Normal"/>
    <w:next w:val="Normal"/>
    <w:qFormat/>
    <w:rsid w:val="00356A14"/>
    <w:pPr>
      <w:keepNext/>
      <w:keepLines/>
      <w:numPr>
        <w:ilvl w:val="5"/>
        <w:numId w:val="1"/>
      </w:numPr>
      <w:spacing w:before="120"/>
      <w:outlineLvl w:val="5"/>
    </w:pPr>
    <w:rPr>
      <w:rFonts w:cs="Arial"/>
    </w:rPr>
  </w:style>
  <w:style w:type="paragraph" w:styleId="Heading7">
    <w:name w:val="heading 7"/>
    <w:basedOn w:val="Normal"/>
    <w:next w:val="Normal"/>
    <w:qFormat/>
    <w:rsid w:val="00356A14"/>
    <w:pPr>
      <w:keepNext/>
      <w:keepLines/>
      <w:numPr>
        <w:ilvl w:val="6"/>
        <w:numId w:val="1"/>
      </w:numPr>
      <w:spacing w:before="120"/>
      <w:outlineLvl w:val="6"/>
    </w:pPr>
    <w:rPr>
      <w:rFonts w:cs="Arial"/>
    </w:rPr>
  </w:style>
  <w:style w:type="paragraph" w:styleId="Heading8">
    <w:name w:val="heading 8"/>
    <w:basedOn w:val="Heading7"/>
    <w:next w:val="Normal"/>
    <w:qFormat/>
    <w:rsid w:val="00356A14"/>
    <w:pPr>
      <w:numPr>
        <w:ilvl w:val="7"/>
      </w:numPr>
      <w:outlineLvl w:val="7"/>
    </w:pPr>
  </w:style>
  <w:style w:type="paragraph" w:styleId="Heading9">
    <w:name w:val="heading 9"/>
    <w:basedOn w:val="Heading8"/>
    <w:next w:val="Normal"/>
    <w:qFormat/>
    <w:rsid w:val="00356A14"/>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356A14"/>
    <w:pPr>
      <w:spacing w:before="180"/>
      <w:ind w:left="2693" w:hanging="2693"/>
    </w:pPr>
    <w:rPr>
      <w:b w:val="0"/>
      <w:bCs/>
    </w:rPr>
  </w:style>
  <w:style w:type="paragraph" w:styleId="TOC1">
    <w:name w:val="toc 1"/>
    <w:aliases w:val="Observation TOC2"/>
    <w:uiPriority w:val="39"/>
    <w:rsid w:val="00356A14"/>
    <w:pPr>
      <w:keepNext/>
      <w:keepLines/>
      <w:widowControl w:val="0"/>
      <w:tabs>
        <w:tab w:val="left" w:pos="1701"/>
      </w:tabs>
      <w:overflowPunct w:val="0"/>
      <w:autoSpaceDE w:val="0"/>
      <w:autoSpaceDN w:val="0"/>
      <w:adjustRightInd w:val="0"/>
      <w:spacing w:before="120"/>
      <w:ind w:left="1701" w:hanging="1701"/>
      <w:textAlignment w:val="baseline"/>
    </w:pPr>
    <w:rPr>
      <w:rFonts w:ascii="Times New Roman" w:hAnsi="Times New Roman"/>
      <w:b/>
      <w:noProof/>
      <w:szCs w:val="22"/>
      <w:lang w:eastAsia="zh-CN"/>
    </w:rPr>
  </w:style>
  <w:style w:type="paragraph" w:customStyle="1" w:styleId="Figure">
    <w:name w:val="Figure"/>
    <w:basedOn w:val="Normal"/>
    <w:next w:val="Caption"/>
    <w:qFormat/>
    <w:rsid w:val="00356A14"/>
    <w:pPr>
      <w:keepNext/>
      <w:keepLines/>
      <w:spacing w:before="180"/>
      <w:jc w:val="center"/>
    </w:pPr>
  </w:style>
  <w:style w:type="paragraph" w:styleId="Caption">
    <w:name w:val="caption"/>
    <w:basedOn w:val="Normal"/>
    <w:next w:val="Normal"/>
    <w:qFormat/>
    <w:rsid w:val="00356A14"/>
    <w:pPr>
      <w:spacing w:after="240"/>
      <w:jc w:val="center"/>
    </w:pPr>
    <w:rPr>
      <w:b/>
      <w:bCs/>
    </w:rPr>
  </w:style>
  <w:style w:type="paragraph" w:styleId="TOC5">
    <w:name w:val="toc 5"/>
    <w:aliases w:val="Observation TOC"/>
    <w:basedOn w:val="TOC4"/>
    <w:semiHidden/>
    <w:rsid w:val="00356A14"/>
    <w:pPr>
      <w:tabs>
        <w:tab w:val="right" w:pos="1701"/>
      </w:tabs>
      <w:ind w:left="1701" w:hanging="1701"/>
    </w:pPr>
  </w:style>
  <w:style w:type="paragraph" w:styleId="TOC4">
    <w:name w:val="toc 4"/>
    <w:basedOn w:val="TOC3"/>
    <w:semiHidden/>
    <w:rsid w:val="00356A14"/>
    <w:pPr>
      <w:ind w:left="1418" w:hanging="1418"/>
    </w:pPr>
  </w:style>
  <w:style w:type="paragraph" w:styleId="TOC3">
    <w:name w:val="toc 3"/>
    <w:basedOn w:val="TOC2"/>
    <w:semiHidden/>
    <w:rsid w:val="00356A14"/>
    <w:pPr>
      <w:ind w:left="1134" w:hanging="1134"/>
    </w:pPr>
  </w:style>
  <w:style w:type="paragraph" w:styleId="TOC2">
    <w:name w:val="toc 2"/>
    <w:basedOn w:val="TOC1"/>
    <w:semiHidden/>
    <w:rsid w:val="00356A14"/>
    <w:pPr>
      <w:keepNext w:val="0"/>
      <w:spacing w:before="0"/>
      <w:ind w:left="851" w:hanging="851"/>
    </w:pPr>
    <w:rPr>
      <w:szCs w:val="20"/>
    </w:rPr>
  </w:style>
  <w:style w:type="paragraph" w:styleId="Index2">
    <w:name w:val="index 2"/>
    <w:basedOn w:val="Index1"/>
    <w:semiHidden/>
    <w:rsid w:val="00356A14"/>
    <w:pPr>
      <w:ind w:left="284"/>
    </w:pPr>
  </w:style>
  <w:style w:type="paragraph" w:styleId="Index1">
    <w:name w:val="index 1"/>
    <w:basedOn w:val="Normal"/>
    <w:semiHidden/>
    <w:rsid w:val="00356A14"/>
    <w:pPr>
      <w:keepLines/>
      <w:spacing w:after="0"/>
    </w:pPr>
  </w:style>
  <w:style w:type="paragraph" w:styleId="DocumentMap">
    <w:name w:val="Document Map"/>
    <w:basedOn w:val="Normal"/>
    <w:semiHidden/>
    <w:rsid w:val="00356A14"/>
    <w:pPr>
      <w:shd w:val="clear" w:color="auto" w:fill="000080"/>
    </w:pPr>
    <w:rPr>
      <w:rFonts w:ascii="Tahoma" w:hAnsi="Tahoma" w:cs="Tahoma"/>
    </w:rPr>
  </w:style>
  <w:style w:type="paragraph" w:styleId="ListNumber2">
    <w:name w:val="List Number 2"/>
    <w:basedOn w:val="ListNumber"/>
    <w:rsid w:val="00356A14"/>
    <w:pPr>
      <w:ind w:left="851"/>
    </w:pPr>
  </w:style>
  <w:style w:type="paragraph" w:styleId="ListNumber">
    <w:name w:val="List Number"/>
    <w:basedOn w:val="List"/>
    <w:rsid w:val="00356A14"/>
  </w:style>
  <w:style w:type="paragraph" w:styleId="List">
    <w:name w:val="List"/>
    <w:basedOn w:val="Normal"/>
    <w:rsid w:val="00356A14"/>
    <w:pPr>
      <w:ind w:left="568" w:hanging="284"/>
    </w:pPr>
  </w:style>
  <w:style w:type="paragraph" w:styleId="Header">
    <w:name w:val="header"/>
    <w:rsid w:val="00356A14"/>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356A14"/>
    <w:rPr>
      <w:b/>
      <w:bCs/>
      <w:position w:val="6"/>
      <w:sz w:val="16"/>
      <w:szCs w:val="16"/>
    </w:rPr>
  </w:style>
  <w:style w:type="paragraph" w:styleId="FootnoteText">
    <w:name w:val="footnote text"/>
    <w:basedOn w:val="Normal"/>
    <w:semiHidden/>
    <w:rsid w:val="00356A14"/>
    <w:pPr>
      <w:keepLines/>
      <w:spacing w:after="0"/>
      <w:ind w:left="454" w:hanging="454"/>
    </w:pPr>
    <w:rPr>
      <w:sz w:val="16"/>
      <w:szCs w:val="16"/>
    </w:rPr>
  </w:style>
  <w:style w:type="paragraph" w:customStyle="1" w:styleId="3GPPHeader">
    <w:name w:val="3GPP_Header"/>
    <w:basedOn w:val="Normal"/>
    <w:qFormat/>
    <w:rsid w:val="00356A14"/>
    <w:pPr>
      <w:tabs>
        <w:tab w:val="left" w:pos="1800"/>
        <w:tab w:val="right" w:pos="9360"/>
      </w:tabs>
      <w:spacing w:after="0"/>
    </w:pPr>
    <w:rPr>
      <w:rFonts w:ascii="Arial" w:hAnsi="Arial"/>
      <w:b/>
    </w:rPr>
  </w:style>
  <w:style w:type="paragraph" w:styleId="TOC9">
    <w:name w:val="toc 9"/>
    <w:basedOn w:val="TOC8"/>
    <w:semiHidden/>
    <w:rsid w:val="00356A14"/>
    <w:pPr>
      <w:ind w:left="1418" w:hanging="1418"/>
    </w:pPr>
  </w:style>
  <w:style w:type="paragraph" w:styleId="TOC6">
    <w:name w:val="toc 6"/>
    <w:basedOn w:val="TOC5"/>
    <w:next w:val="Normal"/>
    <w:semiHidden/>
    <w:rsid w:val="00356A14"/>
    <w:pPr>
      <w:ind w:left="1985" w:hanging="1985"/>
    </w:pPr>
  </w:style>
  <w:style w:type="paragraph" w:styleId="TOC7">
    <w:name w:val="toc 7"/>
    <w:basedOn w:val="TOC6"/>
    <w:next w:val="Normal"/>
    <w:semiHidden/>
    <w:rsid w:val="00356A14"/>
    <w:pPr>
      <w:ind w:left="2268" w:hanging="2268"/>
    </w:pPr>
  </w:style>
  <w:style w:type="paragraph" w:styleId="ListBullet2">
    <w:name w:val="List Bullet 2"/>
    <w:basedOn w:val="ListBullet"/>
    <w:rsid w:val="00356A14"/>
    <w:pPr>
      <w:numPr>
        <w:numId w:val="6"/>
      </w:numPr>
    </w:pPr>
  </w:style>
  <w:style w:type="paragraph" w:styleId="ListBullet">
    <w:name w:val="List Bullet"/>
    <w:basedOn w:val="BodyText"/>
    <w:rsid w:val="00356A14"/>
    <w:pPr>
      <w:numPr>
        <w:numId w:val="5"/>
      </w:numPr>
    </w:pPr>
  </w:style>
  <w:style w:type="paragraph" w:styleId="ListBullet3">
    <w:name w:val="List Bullet 3"/>
    <w:basedOn w:val="ListBullet2"/>
    <w:rsid w:val="00356A14"/>
    <w:pPr>
      <w:numPr>
        <w:numId w:val="7"/>
      </w:numPr>
    </w:pPr>
  </w:style>
  <w:style w:type="paragraph" w:customStyle="1" w:styleId="EQ">
    <w:name w:val="EQ"/>
    <w:basedOn w:val="Normal"/>
    <w:next w:val="Normal"/>
    <w:rsid w:val="00356A14"/>
    <w:pPr>
      <w:keepLines/>
      <w:tabs>
        <w:tab w:val="center" w:pos="4536"/>
        <w:tab w:val="right" w:pos="9072"/>
      </w:tabs>
      <w:spacing w:after="180"/>
      <w:jc w:val="left"/>
    </w:pPr>
    <w:rPr>
      <w:noProof/>
      <w:lang w:eastAsia="en-US"/>
    </w:rPr>
  </w:style>
  <w:style w:type="paragraph" w:styleId="List2">
    <w:name w:val="List 2"/>
    <w:basedOn w:val="List"/>
    <w:rsid w:val="00356A14"/>
    <w:pPr>
      <w:ind w:left="851"/>
    </w:pPr>
  </w:style>
  <w:style w:type="paragraph" w:styleId="List3">
    <w:name w:val="List 3"/>
    <w:basedOn w:val="List2"/>
    <w:rsid w:val="00356A14"/>
    <w:pPr>
      <w:ind w:left="1135"/>
    </w:pPr>
  </w:style>
  <w:style w:type="paragraph" w:styleId="List4">
    <w:name w:val="List 4"/>
    <w:basedOn w:val="List3"/>
    <w:rsid w:val="00356A14"/>
    <w:pPr>
      <w:ind w:left="1418"/>
    </w:pPr>
  </w:style>
  <w:style w:type="paragraph" w:styleId="List5">
    <w:name w:val="List 5"/>
    <w:basedOn w:val="List4"/>
    <w:rsid w:val="00356A14"/>
    <w:pPr>
      <w:ind w:left="1702"/>
    </w:pPr>
  </w:style>
  <w:style w:type="paragraph" w:customStyle="1" w:styleId="EditorsNote">
    <w:name w:val="Editor's Note"/>
    <w:basedOn w:val="Normal"/>
    <w:rsid w:val="00356A14"/>
    <w:pPr>
      <w:keepLines/>
      <w:spacing w:after="180"/>
      <w:ind w:left="1135" w:hanging="851"/>
      <w:jc w:val="left"/>
    </w:pPr>
    <w:rPr>
      <w:color w:val="FF0000"/>
      <w:lang w:eastAsia="en-US"/>
    </w:rPr>
  </w:style>
  <w:style w:type="paragraph" w:styleId="ListBullet4">
    <w:name w:val="List Bullet 4"/>
    <w:basedOn w:val="ListBullet3"/>
    <w:rsid w:val="00356A14"/>
    <w:pPr>
      <w:numPr>
        <w:numId w:val="8"/>
      </w:numPr>
    </w:pPr>
  </w:style>
  <w:style w:type="paragraph" w:styleId="ListBullet5">
    <w:name w:val="List Bullet 5"/>
    <w:basedOn w:val="ListBullet4"/>
    <w:rsid w:val="00356A14"/>
    <w:pPr>
      <w:numPr>
        <w:numId w:val="4"/>
      </w:numPr>
    </w:pPr>
  </w:style>
  <w:style w:type="paragraph" w:styleId="Footer">
    <w:name w:val="footer"/>
    <w:basedOn w:val="Header"/>
    <w:semiHidden/>
    <w:rsid w:val="00356A14"/>
    <w:pPr>
      <w:jc w:val="center"/>
    </w:pPr>
    <w:rPr>
      <w:i/>
      <w:iCs/>
    </w:rPr>
  </w:style>
  <w:style w:type="paragraph" w:customStyle="1" w:styleId="Reference">
    <w:name w:val="Reference"/>
    <w:basedOn w:val="Normal"/>
    <w:link w:val="ReferenceChar"/>
    <w:qFormat/>
    <w:rsid w:val="00356A14"/>
    <w:pPr>
      <w:numPr>
        <w:numId w:val="2"/>
      </w:numPr>
    </w:pPr>
  </w:style>
  <w:style w:type="paragraph" w:styleId="BalloonText">
    <w:name w:val="Balloon Text"/>
    <w:basedOn w:val="Normal"/>
    <w:semiHidden/>
    <w:rsid w:val="00356A14"/>
    <w:rPr>
      <w:rFonts w:ascii="Tahoma" w:hAnsi="Tahoma" w:cs="Tahoma"/>
      <w:sz w:val="16"/>
      <w:szCs w:val="16"/>
    </w:rPr>
  </w:style>
  <w:style w:type="character" w:styleId="PageNumber">
    <w:name w:val="page number"/>
    <w:basedOn w:val="DefaultParagraphFont"/>
    <w:semiHidden/>
    <w:rsid w:val="00356A14"/>
  </w:style>
  <w:style w:type="paragraph" w:styleId="BodyText">
    <w:name w:val="Body Text"/>
    <w:basedOn w:val="Normal"/>
    <w:link w:val="BodyTextChar"/>
    <w:qFormat/>
    <w:rsid w:val="00356A14"/>
  </w:style>
  <w:style w:type="character" w:styleId="Hyperlink">
    <w:name w:val="Hyperlink"/>
    <w:uiPriority w:val="99"/>
    <w:rsid w:val="00356A14"/>
    <w:rPr>
      <w:color w:val="0000FF"/>
      <w:u w:val="single"/>
      <w:lang w:val="en-GB"/>
    </w:rPr>
  </w:style>
  <w:style w:type="character" w:styleId="FollowedHyperlink">
    <w:name w:val="FollowedHyperlink"/>
    <w:semiHidden/>
    <w:rsid w:val="00356A14"/>
    <w:rPr>
      <w:color w:val="FF0000"/>
      <w:u w:val="single"/>
    </w:rPr>
  </w:style>
  <w:style w:type="character" w:styleId="CommentReference">
    <w:name w:val="annotation reference"/>
    <w:semiHidden/>
    <w:rsid w:val="00356A14"/>
    <w:rPr>
      <w:sz w:val="16"/>
      <w:szCs w:val="16"/>
    </w:rPr>
  </w:style>
  <w:style w:type="paragraph" w:styleId="CommentText">
    <w:name w:val="annotation text"/>
    <w:basedOn w:val="Normal"/>
    <w:semiHidden/>
    <w:rsid w:val="00356A14"/>
  </w:style>
  <w:style w:type="paragraph" w:styleId="CommentSubject">
    <w:name w:val="annotation subject"/>
    <w:basedOn w:val="CommentText"/>
    <w:next w:val="CommentText"/>
    <w:semiHidden/>
    <w:rsid w:val="00356A14"/>
    <w:rPr>
      <w:b/>
      <w:bCs/>
    </w:rPr>
  </w:style>
  <w:style w:type="character" w:customStyle="1" w:styleId="Heading1Char">
    <w:name w:val="Heading 1 Char"/>
    <w:link w:val="Heading1"/>
    <w:rsid w:val="00356A14"/>
    <w:rPr>
      <w:rFonts w:ascii="Arial" w:hAnsi="Arial" w:cs="Arial"/>
      <w:sz w:val="32"/>
      <w:szCs w:val="36"/>
      <w:lang w:val="en-GB" w:eastAsia="zh-CN"/>
    </w:rPr>
  </w:style>
  <w:style w:type="paragraph" w:customStyle="1" w:styleId="B1">
    <w:name w:val="B1"/>
    <w:basedOn w:val="List"/>
    <w:rsid w:val="00356A14"/>
    <w:pPr>
      <w:spacing w:after="180"/>
      <w:jc w:val="left"/>
    </w:pPr>
    <w:rPr>
      <w:lang w:eastAsia="en-US"/>
    </w:rPr>
  </w:style>
  <w:style w:type="paragraph" w:customStyle="1" w:styleId="B2">
    <w:name w:val="B2"/>
    <w:basedOn w:val="List2"/>
    <w:rsid w:val="00356A14"/>
    <w:pPr>
      <w:spacing w:after="180"/>
      <w:jc w:val="left"/>
    </w:pPr>
    <w:rPr>
      <w:lang w:eastAsia="en-US"/>
    </w:rPr>
  </w:style>
  <w:style w:type="paragraph" w:customStyle="1" w:styleId="B3">
    <w:name w:val="B3"/>
    <w:basedOn w:val="List3"/>
    <w:rsid w:val="00356A14"/>
    <w:pPr>
      <w:spacing w:after="180"/>
      <w:jc w:val="left"/>
    </w:pPr>
    <w:rPr>
      <w:lang w:eastAsia="en-US"/>
    </w:rPr>
  </w:style>
  <w:style w:type="paragraph" w:customStyle="1" w:styleId="B4">
    <w:name w:val="B4"/>
    <w:basedOn w:val="List4"/>
    <w:rsid w:val="00356A14"/>
    <w:pPr>
      <w:spacing w:after="180"/>
      <w:jc w:val="left"/>
    </w:pPr>
    <w:rPr>
      <w:lang w:eastAsia="en-US"/>
    </w:rPr>
  </w:style>
  <w:style w:type="paragraph" w:customStyle="1" w:styleId="Proposal">
    <w:name w:val="Proposal"/>
    <w:basedOn w:val="Normal"/>
    <w:qFormat/>
    <w:rsid w:val="00356A14"/>
    <w:pPr>
      <w:numPr>
        <w:numId w:val="3"/>
      </w:numPr>
      <w:tabs>
        <w:tab w:val="left" w:pos="1701"/>
      </w:tabs>
      <w:ind w:left="1701" w:hanging="1701"/>
    </w:pPr>
    <w:rPr>
      <w:b/>
      <w:bCs/>
    </w:rPr>
  </w:style>
  <w:style w:type="character" w:customStyle="1" w:styleId="BodyTextChar">
    <w:name w:val="Body Text Char"/>
    <w:link w:val="BodyText"/>
    <w:rsid w:val="00356A14"/>
    <w:rPr>
      <w:rFonts w:ascii="Times New Roman" w:hAnsi="Times New Roman"/>
      <w:lang w:val="en-GB" w:eastAsia="zh-CN"/>
    </w:rPr>
  </w:style>
  <w:style w:type="paragraph" w:customStyle="1" w:styleId="B5">
    <w:name w:val="B5"/>
    <w:basedOn w:val="List5"/>
    <w:rsid w:val="00356A14"/>
    <w:pPr>
      <w:spacing w:after="180"/>
      <w:jc w:val="left"/>
    </w:pPr>
    <w:rPr>
      <w:lang w:eastAsia="en-US"/>
    </w:rPr>
  </w:style>
  <w:style w:type="paragraph" w:customStyle="1" w:styleId="EX">
    <w:name w:val="EX"/>
    <w:basedOn w:val="Normal"/>
    <w:rsid w:val="00356A14"/>
    <w:pPr>
      <w:keepLines/>
      <w:spacing w:after="180"/>
      <w:ind w:left="1702" w:hanging="1418"/>
      <w:jc w:val="left"/>
    </w:pPr>
    <w:rPr>
      <w:lang w:eastAsia="en-US"/>
    </w:rPr>
  </w:style>
  <w:style w:type="paragraph" w:customStyle="1" w:styleId="EW">
    <w:name w:val="EW"/>
    <w:basedOn w:val="EX"/>
    <w:rsid w:val="00356A14"/>
    <w:pPr>
      <w:spacing w:after="0"/>
    </w:pPr>
  </w:style>
  <w:style w:type="paragraph" w:customStyle="1" w:styleId="TAL">
    <w:name w:val="TAL"/>
    <w:basedOn w:val="Normal"/>
    <w:rsid w:val="00356A14"/>
    <w:pPr>
      <w:keepNext/>
      <w:keepLines/>
      <w:spacing w:after="0"/>
      <w:jc w:val="left"/>
    </w:pPr>
    <w:rPr>
      <w:sz w:val="18"/>
      <w:lang w:eastAsia="en-US"/>
    </w:rPr>
  </w:style>
  <w:style w:type="paragraph" w:customStyle="1" w:styleId="TAC">
    <w:name w:val="TAC"/>
    <w:basedOn w:val="TAL"/>
    <w:rsid w:val="00356A14"/>
    <w:pPr>
      <w:jc w:val="center"/>
    </w:pPr>
  </w:style>
  <w:style w:type="paragraph" w:customStyle="1" w:styleId="TAH">
    <w:name w:val="TAH"/>
    <w:basedOn w:val="TAC"/>
    <w:rsid w:val="00356A14"/>
    <w:rPr>
      <w:b/>
    </w:rPr>
  </w:style>
  <w:style w:type="paragraph" w:customStyle="1" w:styleId="TAN">
    <w:name w:val="TAN"/>
    <w:basedOn w:val="TAL"/>
    <w:rsid w:val="00356A14"/>
    <w:pPr>
      <w:ind w:left="851" w:hanging="851"/>
    </w:pPr>
  </w:style>
  <w:style w:type="paragraph" w:customStyle="1" w:styleId="TAR">
    <w:name w:val="TAR"/>
    <w:basedOn w:val="TAL"/>
    <w:rsid w:val="00356A14"/>
    <w:pPr>
      <w:jc w:val="right"/>
    </w:pPr>
  </w:style>
  <w:style w:type="paragraph" w:customStyle="1" w:styleId="TH">
    <w:name w:val="TH"/>
    <w:basedOn w:val="Normal"/>
    <w:rsid w:val="00356A14"/>
    <w:pPr>
      <w:keepNext/>
      <w:keepLines/>
      <w:spacing w:before="60" w:after="180"/>
      <w:jc w:val="center"/>
    </w:pPr>
    <w:rPr>
      <w:b/>
      <w:lang w:eastAsia="en-US"/>
    </w:rPr>
  </w:style>
  <w:style w:type="paragraph" w:customStyle="1" w:styleId="TF">
    <w:name w:val="TF"/>
    <w:basedOn w:val="TH"/>
    <w:rsid w:val="00356A14"/>
    <w:pPr>
      <w:keepNext w:val="0"/>
      <w:spacing w:before="0" w:after="240"/>
    </w:pPr>
  </w:style>
  <w:style w:type="paragraph" w:customStyle="1" w:styleId="TT">
    <w:name w:val="TT"/>
    <w:basedOn w:val="Heading1"/>
    <w:next w:val="Normal"/>
    <w:rsid w:val="00356A14"/>
    <w:pPr>
      <w:numPr>
        <w:numId w:val="0"/>
      </w:numPr>
      <w:ind w:left="1134" w:hanging="1134"/>
      <w:outlineLvl w:val="9"/>
    </w:pPr>
    <w:rPr>
      <w:rFonts w:cs="Times New Roman"/>
      <w:szCs w:val="20"/>
      <w:lang w:eastAsia="en-US"/>
    </w:rPr>
  </w:style>
  <w:style w:type="paragraph" w:customStyle="1" w:styleId="ZA">
    <w:name w:val="ZA"/>
    <w:rsid w:val="00356A1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356A1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356A1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356A1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356A14"/>
  </w:style>
  <w:style w:type="paragraph" w:customStyle="1" w:styleId="ZH">
    <w:name w:val="ZH"/>
    <w:rsid w:val="00356A1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356A1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356A14"/>
    <w:pPr>
      <w:framePr w:hRule="auto" w:wrap="notBeside" w:y="852"/>
    </w:pPr>
    <w:rPr>
      <w:i w:val="0"/>
      <w:sz w:val="40"/>
    </w:rPr>
  </w:style>
  <w:style w:type="paragraph" w:customStyle="1" w:styleId="ZU">
    <w:name w:val="ZU"/>
    <w:rsid w:val="00356A1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356A14"/>
    <w:pPr>
      <w:framePr w:wrap="notBeside" w:y="16161"/>
    </w:pPr>
  </w:style>
  <w:style w:type="paragraph" w:customStyle="1" w:styleId="FP">
    <w:name w:val="FP"/>
    <w:basedOn w:val="Normal"/>
    <w:rsid w:val="00356A14"/>
    <w:pPr>
      <w:spacing w:after="0"/>
      <w:jc w:val="left"/>
    </w:pPr>
    <w:rPr>
      <w:lang w:eastAsia="en-US"/>
    </w:rPr>
  </w:style>
  <w:style w:type="paragraph" w:customStyle="1" w:styleId="Observation">
    <w:name w:val="Observation"/>
    <w:basedOn w:val="Proposal"/>
    <w:qFormat/>
    <w:rsid w:val="00356A14"/>
    <w:pPr>
      <w:numPr>
        <w:numId w:val="13"/>
      </w:numPr>
      <w:ind w:left="1701" w:hanging="1701"/>
    </w:pPr>
  </w:style>
  <w:style w:type="paragraph" w:styleId="TableofFigures">
    <w:name w:val="table of figures"/>
    <w:basedOn w:val="Normal"/>
    <w:next w:val="Normal"/>
    <w:uiPriority w:val="99"/>
    <w:rsid w:val="00356A14"/>
    <w:pPr>
      <w:ind w:left="1418" w:hanging="1418"/>
      <w:jc w:val="left"/>
    </w:pPr>
    <w:rPr>
      <w:b/>
    </w:rPr>
  </w:style>
  <w:style w:type="paragraph" w:styleId="Index4">
    <w:name w:val="index 4"/>
    <w:basedOn w:val="Normal"/>
    <w:next w:val="Normal"/>
    <w:autoRedefine/>
    <w:rsid w:val="00356A14"/>
    <w:pPr>
      <w:ind w:left="800" w:hanging="200"/>
    </w:pPr>
  </w:style>
  <w:style w:type="paragraph" w:styleId="ListParagraph">
    <w:name w:val="List Paragraph"/>
    <w:basedOn w:val="Normal"/>
    <w:link w:val="ListParagraphChar"/>
    <w:uiPriority w:val="34"/>
    <w:qFormat/>
    <w:rsid w:val="00BF7642"/>
    <w:pPr>
      <w:overflowPunct/>
      <w:autoSpaceDE/>
      <w:autoSpaceDN/>
      <w:adjustRightInd/>
      <w:spacing w:after="180"/>
      <w:ind w:left="720"/>
      <w:contextualSpacing/>
      <w:jc w:val="left"/>
      <w:textAlignment w:val="auto"/>
    </w:pPr>
    <w:rPr>
      <w:rFonts w:ascii="Times" w:eastAsia="SimSun" w:hAnsi="Times"/>
      <w:szCs w:val="24"/>
      <w:lang w:eastAsia="ja-JP"/>
    </w:rPr>
  </w:style>
  <w:style w:type="character" w:customStyle="1" w:styleId="ListParagraphChar">
    <w:name w:val="List Paragraph Char"/>
    <w:link w:val="ListParagraph"/>
    <w:uiPriority w:val="34"/>
    <w:locked/>
    <w:rsid w:val="00BF7642"/>
    <w:rPr>
      <w:rFonts w:ascii="Times" w:eastAsia="SimSun" w:hAnsi="Times"/>
      <w:szCs w:val="24"/>
      <w:lang w:val="en-GB" w:eastAsia="ja-JP"/>
    </w:rPr>
  </w:style>
  <w:style w:type="table" w:styleId="TableGrid">
    <w:name w:val="Table Grid"/>
    <w:basedOn w:val="TableNormal"/>
    <w:rsid w:val="00FE04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64352C"/>
    <w:pPr>
      <w:overflowPunct/>
      <w:autoSpaceDE/>
      <w:autoSpaceDN/>
      <w:adjustRightInd/>
      <w:spacing w:before="100" w:beforeAutospacing="1" w:after="100" w:afterAutospacing="1"/>
      <w:jc w:val="left"/>
      <w:textAlignment w:val="auto"/>
    </w:pPr>
    <w:rPr>
      <w:sz w:val="24"/>
      <w:szCs w:val="24"/>
      <w:lang w:val="sv-SE" w:eastAsia="sv-SE"/>
    </w:rPr>
  </w:style>
  <w:style w:type="character" w:customStyle="1" w:styleId="ReferenceChar">
    <w:name w:val="Reference Char"/>
    <w:link w:val="Reference"/>
    <w:rsid w:val="00D843B5"/>
    <w:rPr>
      <w:rFonts w:ascii="Times New Roman" w:hAnsi="Times New Roman"/>
      <w:lang w:val="en-GB" w:eastAsia="zh-CN"/>
    </w:rPr>
  </w:style>
  <w:style w:type="paragraph" w:styleId="Revision">
    <w:name w:val="Revision"/>
    <w:hidden/>
    <w:uiPriority w:val="99"/>
    <w:semiHidden/>
    <w:rsid w:val="00BB5B2F"/>
    <w:rPr>
      <w:rFonts w:ascii="Times New Roman" w:hAnsi="Times New Roman"/>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ussngt\Documents\Custom%20Office%20Templates\R1-xxxxxx%20Contribution%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EriCOLLCategoryTaxHTField0 xmlns="7789c8df-cd92-43c1-8a83-195dbc0f0a0a">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OrganizationUnitTaxHTField0 xmlns="7789c8df-cd92-43c1-8a83-195dbc0f0a0a">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_dlc_DocId xmlns="08b2df90-05d3-4030-90d4-c9feeb4a1cd9">5NUHHDQN7SK2-1-116463</_dlc_DocId>
    <TaxCatchAll xmlns="08b2df90-05d3-4030-90d4-c9feeb4a1cd9">
      <Value>10</Value>
      <Value>9</Value>
      <Value>8</Value>
      <Value>2</Value>
      <Value>1</Value>
    </TaxCatchAll>
    <_dlc_DocIdUrl xmlns="08b2df90-05d3-4030-90d4-c9feeb4a1cd9">
      <Url>https://ericoll.internal.ericsson.com/sites/STAR/_layouts/DocIdRedir.aspx?ID=5NUHHDQN7SK2-1-116463</Url>
      <Description>5NUHHDQN7SK2-1-116463</Description>
    </_dlc_DocIdUrl>
    <EriCOLLCountryTaxHTField0 xmlns="7789c8df-cd92-43c1-8a83-195dbc0f0a0a">
      <Terms xmlns="http://schemas.microsoft.com/office/infopath/2007/PartnerControls"/>
    </EriCOLLCountryTaxHTField0>
    <EriCOLLProjectsTaxHTField0 xmlns="7789c8df-cd92-43c1-8a83-195dbc0f0a0a">
      <Terms xmlns="http://schemas.microsoft.com/office/infopath/2007/PartnerControls"/>
    </EriCOLLProjectsTaxHTField0>
    <IconOverlay xmlns="http://schemas.microsoft.com/sharepoint/v4" xsi:nil="true"/>
    <EriCOLLDate. xmlns="7789c8df-cd92-43c1-8a83-195dbc0f0a0a" xsi:nil="true"/>
    <EriCOLLProcessTaxHTField0 xmlns="7789c8df-cd92-43c1-8a83-195dbc0f0a0a">
      <Terms xmlns="http://schemas.microsoft.com/office/infopath/2007/PartnerControls"/>
    </EriCOLLProcessTaxHTField0>
    <TaxKeywordTaxHTField xmlns="08b2df90-05d3-4030-90d4-c9feeb4a1cd9">
      <Terms xmlns="http://schemas.microsoft.com/office/infopath/2007/PartnerControls">
        <TermInfo xmlns="http://schemas.microsoft.com/office/infopath/2007/PartnerControls">
          <TermName xmlns="http://schemas.microsoft.com/office/infopath/2007/PartnerControls">3GPP</TermName>
          <TermId xmlns="http://schemas.microsoft.com/office/infopath/2007/PartnerControls">6a3890dd-b3c6-4ee1-9283-043167dd414d</TermId>
        </TermInfo>
        <TermInfo xmlns="http://schemas.microsoft.com/office/infopath/2007/PartnerControls">
          <TermName xmlns="http://schemas.microsoft.com/office/infopath/2007/PartnerControls">TDoc</TermName>
          <TermId xmlns="http://schemas.microsoft.com/office/infopath/2007/PartnerControls">b7cb4b2e-7c24-4f9d-967d-e29f765ecb8a</TermId>
        </TermInfo>
        <TermInfo xmlns="http://schemas.microsoft.com/office/infopath/2007/PartnerControls">
          <TermName xmlns="http://schemas.microsoft.com/office/infopath/2007/PartnerControls">Ericsson</TermName>
          <TermId xmlns="http://schemas.microsoft.com/office/infopath/2007/PartnerControls">c60ff206-3dbb-4410-a86e-50fd188c386c</TermId>
        </TermInfo>
      </Terms>
    </TaxKeywordTaxHTField>
    <EriCOLLProductsTaxHTField0 xmlns="7789c8df-cd92-43c1-8a83-195dbc0f0a0a">
      <Terms xmlns="http://schemas.microsoft.com/office/infopath/2007/PartnerControls"/>
    </EriCOLLProductsTaxHTField0>
    <EriCOLLCompetenceTaxHTField0 xmlns="7789c8df-cd92-43c1-8a83-195dbc0f0a0a">
      <Terms xmlns="http://schemas.microsoft.com/office/infopath/2007/PartnerControls"/>
    </EriCOLLCompetenceTaxHTField0>
    <AbstractOrSummary. xmlns="7789c8df-cd92-43c1-8a83-195dbc0f0a0a" xsi:nil="true"/>
    <Prepared. xmlns="7789c8df-cd92-43c1-8a83-195dbc0f0a0a" xsi:nil="true"/>
    <EriCOLLCustomerTaxHTField0 xmlns="08b2df90-05d3-4030-90d4-c9feeb4a1cd9">
      <Terms xmlns="http://schemas.microsoft.com/office/infopath/2007/PartnerControls"/>
    </EriCOLLCustomerTaxHTField0>
  </documentManagement>
</p:properties>
</file>

<file path=customXml/item2.xml><?xml version="1.0" encoding="utf-8"?>
<ct:contentTypeSchema xmlns:ct="http://schemas.microsoft.com/office/2006/metadata/contentType" xmlns:ma="http://schemas.microsoft.com/office/2006/metadata/properties/metaAttributes" ct:_="" ma:_="" ma:contentTypeName="EriCOLL Docs" ma:contentTypeID="0x010100BB337192E63E44A7A744CE7393F41F4E00FC0FCE182CC02C499F00CC069FCD5A25" ma:contentTypeVersion="4" ma:contentTypeDescription="EriCOLL Document Content Type" ma:contentTypeScope="" ma:versionID="8079501ba6d835028f0d09cdf9167ea7">
  <xsd:schema xmlns:xsd="http://www.w3.org/2001/XMLSchema" xmlns:xs="http://www.w3.org/2001/XMLSchema" xmlns:p="http://schemas.microsoft.com/office/2006/metadata/properties" xmlns:ns2="08b2df90-05d3-4030-90d4-c9feeb4a1cd9" xmlns:ns3="7789c8df-cd92-43c1-8a83-195dbc0f0a0a" xmlns:ns4="http://schemas.microsoft.com/sharepoint/v4" targetNamespace="http://schemas.microsoft.com/office/2006/metadata/properties" ma:root="true" ma:fieldsID="e5d41675443d5dbeba1239eee52e13cf" ns2:_="" ns3:_="" ns4:_="">
    <xsd:import namespace="08b2df90-05d3-4030-90d4-c9feeb4a1cd9"/>
    <xsd:import namespace="7789c8df-cd92-43c1-8a83-195dbc0f0a0a"/>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Prepared." minOccurs="0"/>
                <xsd:element ref="ns3:EriCOLLDate." minOccurs="0"/>
                <xsd:element ref="ns3:AbstractOrSummary." minOccurs="0"/>
                <xsd:element ref="ns2:TaxKeywordTaxHTField" minOccurs="0"/>
                <xsd:element ref="ns2:TaxCatchAll" minOccurs="0"/>
                <xsd:element ref="ns2:TaxCatchAllLabel" minOccurs="0"/>
                <xsd:element ref="ns3:EriCOLLCategoryTaxHTField0" minOccurs="0"/>
                <xsd:element ref="ns3:EriCOLLOrganizationUnitTaxHTField0" minOccurs="0"/>
                <xsd:element ref="ns3:EriCOLLCompetenceTaxHTField0" minOccurs="0"/>
                <xsd:element ref="ns3:EriCOLLCountryTaxHTField0" minOccurs="0"/>
                <xsd:element ref="ns2:EriCOLLCustomerTaxHTField0" minOccurs="0"/>
                <xsd:element ref="ns3:EriCOLLProcessTaxHTField0" minOccurs="0"/>
                <xsd:element ref="ns3:EriCOLLProductsTaxHTField0" minOccurs="0"/>
                <xsd:element ref="ns3:EriCOLLProjectsTaxHTField0" minOccurs="0"/>
                <xsd:element ref="ns4: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8b2df90-05d3-4030-90d4-c9feeb4a1cd9"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TaxKeywordTaxHTField" ma:index="14" nillable="true" ma:taxonomy="true" ma:internalName="TaxKeywordTaxHTField" ma:taxonomyFieldName="TaxKeyword" ma:displayName="Keywords." ma:readOnly="false" ma:fieldId="{23f27201-bee3-471e-b2e7-b64fd8b7ca38}" ma:taxonomyMulti="true" ma:sspId="0e710d51-58b4-4530-836b-fce5679fe049" ma:termSetId="00000000-0000-0000-0000-000000000000" ma:anchorId="00000000-0000-0000-0000-000000000000" ma:open="true" ma:isKeyword="true">
      <xsd:complexType>
        <xsd:sequence>
          <xsd:element ref="pc:Terms" minOccurs="0" maxOccurs="1"/>
        </xsd:sequence>
      </xsd:complexType>
    </xsd:element>
    <xsd:element name="TaxCatchAll" ma:index="15" nillable="true" ma:displayName="Taxonomy Catch All Column" ma:description="" ma:hidden="true" ma:list="{0e88c6dd-3e4a-491b-951a-4bd56caf40b2}" ma:internalName="TaxCatchAll" ma:showField="CatchAllData" ma:web="7789c8df-cd92-43c1-8a83-195dbc0f0a0a">
      <xsd:complexType>
        <xsd:complexContent>
          <xsd:extension base="dms:MultiChoiceLookup">
            <xsd:sequence>
              <xsd:element name="Value" type="dms:Lookup" maxOccurs="unbounded" minOccurs="0" nillable="true"/>
            </xsd:sequence>
          </xsd:extension>
        </xsd:complexContent>
      </xsd:complexType>
    </xsd:element>
    <xsd:element name="TaxCatchAllLabel" ma:index="16" nillable="true" ma:displayName="Taxonomy Catch All Column1" ma:description="" ma:hidden="true" ma:list="{0e88c6dd-3e4a-491b-951a-4bd56caf40b2}" ma:internalName="TaxCatchAllLabel" ma:readOnly="true" ma:showField="CatchAllDataLabel" ma:web="7789c8df-cd92-43c1-8a83-195dbc0f0a0a">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6" nillable="true" ma:taxonomy="true" ma:internalName="EriCOLLCustomerTaxHTField0" ma:taxonomyFieldName="EriCOLLCustomer" ma:displayName="Customer." ma:default="" ma:fieldId="{8480f48b-f8b7-4c77-be55-63d41a1fdb0d}" ma:taxonomyMulti="true" ma:sspId="0e710d51-58b4-4530-836b-fce5679fe049" ma:termSetId="4e0bb0d4-0179-488a-a161-abd655dda2e7"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7789c8df-cd92-43c1-8a83-195dbc0f0a0a" elementFormDefault="qualified">
    <xsd:import namespace="http://schemas.microsoft.com/office/2006/documentManagement/types"/>
    <xsd:import namespace="http://schemas.microsoft.com/office/infopath/2007/PartnerControls"/>
    <xsd:element name="Prepared." ma:index="11" nillable="true" ma:displayName="Prepared." ma:internalName="Prepared_x002e_" ma:readOnly="false">
      <xsd:simpleType>
        <xsd:restriction base="dms:Text">
          <xsd:maxLength value="255"/>
        </xsd:restriction>
      </xsd:simpleType>
    </xsd:element>
    <xsd:element name="EriCOLLDate." ma:index="12" nillable="true" ma:displayName="Date." ma:internalName="EriCOLLDate_x002e_" ma:readOnly="false">
      <xsd:simpleType>
        <xsd:restriction base="dms:Text">
          <xsd:maxLength value="255"/>
        </xsd:restriction>
      </xsd:simpleType>
    </xsd:element>
    <xsd:element name="AbstractOrSummary." ma:index="13" nillable="true" ma:displayName="Abstract/Summary." ma:internalName="AbstractOrSummary_x002e_" ma:readOnly="false">
      <xsd:simpleType>
        <xsd:restriction base="dms:Note"/>
      </xsd:simpleType>
    </xsd:element>
    <xsd:element name="EriCOLLCategoryTaxHTField0" ma:index="18" nillable="true" ma:taxonomy="true" ma:internalName="EriCOLLCategoryTaxHTField0" ma:taxonomyFieldName="EriCOLLCategory" ma:displayName="Category." ma:default="1;#Research|7f1f7aab-c784-40ec-8666-825d2ac7abef" ma:fieldId="{e72cc46e-70aa-41d8-b11d-9bbfd769c5eb}" ma:taxonomyMulti="true" ma:sspId="0e710d51-58b4-4530-836b-fce5679fe049" ma:termSetId="f35c1d4c-78ac-4f40-bb38-8d71ec401e64" ma:anchorId="00000000-0000-0000-0000-000000000000" ma:open="false" ma:isKeyword="false">
      <xsd:complexType>
        <xsd:sequence>
          <xsd:element ref="pc:Terms" minOccurs="0" maxOccurs="1"/>
        </xsd:sequence>
      </xsd:complexType>
    </xsd:element>
    <xsd:element name="EriCOLLOrganizationUnitTaxHTField0" ma:index="20" nillable="true" ma:taxonomy="true" ma:internalName="EriCOLLOrganizationUnitTaxHTField0" ma:taxonomyFieldName="EriCOLLOrganizationUnit" ma:displayName="Organization Unit." ma:default="2;#GFTE ER Radio Access Technologies|692a7af5-c1f7-4d68-b1ab-a7920dfecb78" ma:fieldId="{7588c015-b936-47f7-bb64-663949dc467e}" ma:taxonomyMulti="true" ma:sspId="0e710d51-58b4-4530-836b-fce5679fe049" ma:termSetId="67f5b04f-38bf-47c9-889f-003f3bcd1395" ma:anchorId="00000000-0000-0000-0000-000000000000" ma:open="false" ma:isKeyword="false">
      <xsd:complexType>
        <xsd:sequence>
          <xsd:element ref="pc:Terms" minOccurs="0" maxOccurs="1"/>
        </xsd:sequence>
      </xsd:complexType>
    </xsd:element>
    <xsd:element name="EriCOLLCompetenceTaxHTField0" ma:index="22" nillable="true" ma:taxonomy="true" ma:internalName="EriCOLLCompetenceTaxHTField0" ma:taxonomyFieldName="EriCOLLCompetence" ma:displayName="Competence." ma:default="" ma:fieldId="{ff7cf505-5048-4f7f-991c-4d426a4ce272}" ma:taxonomyMulti="true" ma:sspId="0e710d51-58b4-4530-836b-fce5679fe049" ma:termSetId="3b0c01a2-44af-4012-bd1f-a99c2b798efa" ma:anchorId="00000000-0000-0000-0000-000000000000" ma:open="false" ma:isKeyword="false">
      <xsd:complexType>
        <xsd:sequence>
          <xsd:element ref="pc:Terms" minOccurs="0" maxOccurs="1"/>
        </xsd:sequence>
      </xsd:complexType>
    </xsd:element>
    <xsd:element name="EriCOLLCountryTaxHTField0" ma:index="24" nillable="true" ma:taxonomy="true" ma:internalName="EriCOLLCountryTaxHTField0" ma:taxonomyFieldName="EriCOLLCountry" ma:displayName="Country." ma:default="" ma:fieldId="{a6c34b01-f2c2-4f05-b9ad-d4935bafeeb2}" ma:taxonomyMulti="true" ma:sspId="0e710d51-58b4-4530-836b-fce5679fe049" ma:termSetId="d4bcc4ed-3121-4db4-a523-83f3d1018798" ma:anchorId="00000000-0000-0000-0000-000000000000" ma:open="false" ma:isKeyword="false">
      <xsd:complexType>
        <xsd:sequence>
          <xsd:element ref="pc:Terms" minOccurs="0" maxOccurs="1"/>
        </xsd:sequence>
      </xsd:complexType>
    </xsd:element>
    <xsd:element name="EriCOLLProcessTaxHTField0" ma:index="28" nillable="true" ma:taxonomy="true" ma:internalName="EriCOLLProcessTaxHTField0" ma:taxonomyFieldName="EriCOLLProcess" ma:displayName="Process." ma:default="" ma:fieldId="{69b1f811-b392-4734-aa69-0125c68961bd}" ma:taxonomyMulti="true" ma:sspId="0e710d51-58b4-4530-836b-fce5679fe049" ma:termSetId="3d5773de-e402-4858-b471-2c5969a51f0d" ma:anchorId="00000000-0000-0000-0000-000000000000" ma:open="false" ma:isKeyword="false">
      <xsd:complexType>
        <xsd:sequence>
          <xsd:element ref="pc:Terms" minOccurs="0" maxOccurs="1"/>
        </xsd:sequence>
      </xsd:complexType>
    </xsd:element>
    <xsd:element name="EriCOLLProductsTaxHTField0" ma:index="30" nillable="true" ma:taxonomy="true" ma:internalName="EriCOLLProductsTaxHTField0" ma:taxonomyFieldName="EriCOLLProducts" ma:displayName="Products." ma:default="" ma:fieldId="{e7fe205b-2114-43c4-bcb7-1bbbbd16d461}" ma:taxonomyMulti="true" ma:sspId="0e710d51-58b4-4530-836b-fce5679fe049" ma:termSetId="943c8fbd-8b50-4b6a-b4b8-9342be84b8f7" ma:anchorId="00000000-0000-0000-0000-000000000000" ma:open="false" ma:isKeyword="false">
      <xsd:complexType>
        <xsd:sequence>
          <xsd:element ref="pc:Terms" minOccurs="0" maxOccurs="1"/>
        </xsd:sequence>
      </xsd:complexType>
    </xsd:element>
    <xsd:element name="EriCOLLProjectsTaxHTField0" ma:index="32" nillable="true" ma:taxonomy="true" ma:internalName="EriCOLLProjectsTaxHTField0" ma:taxonomyFieldName="EriCOLLProjects" ma:displayName="Projects." ma:default="" ma:fieldId="{6d690e96-80d8-4550-9bd4-922d740a55ff}" ma:taxonomyMulti="true" ma:sspId="0e710d51-58b4-4530-836b-fce5679fe049" ma:termSetId="66ed0c52-5b15-42c7-a9e7-77fbdfe62b34"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34"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5.xml><?xml version="1.0" encoding="utf-8"?>
<?mso-contentType ?>
<SharedContentType xmlns="Microsoft.SharePoint.Taxonomy.ContentTypeSync" SourceId="0e710d51-58b4-4530-836b-fce5679fe049" ContentTypeId="0x010100BB337192E63E44A7A744CE7393F41F4E" PreviousValue="false"/>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4DBC37C-748D-4B86-87E4-89E766AA4C10}">
  <ds:schemaRefs>
    <ds:schemaRef ds:uri="http://schemas.microsoft.com/office/2006/metadata/properties"/>
    <ds:schemaRef ds:uri="http://schemas.microsoft.com/office/infopath/2007/PartnerControls"/>
    <ds:schemaRef ds:uri="7789c8df-cd92-43c1-8a83-195dbc0f0a0a"/>
    <ds:schemaRef ds:uri="08b2df90-05d3-4030-90d4-c9feeb4a1cd9"/>
    <ds:schemaRef ds:uri="http://schemas.microsoft.com/sharepoint/v4"/>
  </ds:schemaRefs>
</ds:datastoreItem>
</file>

<file path=customXml/itemProps2.xml><?xml version="1.0" encoding="utf-8"?>
<ds:datastoreItem xmlns:ds="http://schemas.openxmlformats.org/officeDocument/2006/customXml" ds:itemID="{722CBB7E-7BE9-4F40-B549-0318D6854F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8b2df90-05d3-4030-90d4-c9feeb4a1cd9"/>
    <ds:schemaRef ds:uri="7789c8df-cd92-43c1-8a83-195dbc0f0a0a"/>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9295ADB-4992-4D79-BB1A-938124087181}">
  <ds:schemaRefs>
    <ds:schemaRef ds:uri="http://schemas.microsoft.com/sharepoint/v3/contenttype/forms"/>
  </ds:schemaRefs>
</ds:datastoreItem>
</file>

<file path=customXml/itemProps4.xml><?xml version="1.0" encoding="utf-8"?>
<ds:datastoreItem xmlns:ds="http://schemas.openxmlformats.org/officeDocument/2006/customXml" ds:itemID="{02BD6367-02C0-4FDD-9450-66B87E7AE762}">
  <ds:schemaRefs>
    <ds:schemaRef ds:uri="http://schemas.microsoft.com/sharepoint/events"/>
  </ds:schemaRefs>
</ds:datastoreItem>
</file>

<file path=customXml/itemProps5.xml><?xml version="1.0" encoding="utf-8"?>
<ds:datastoreItem xmlns:ds="http://schemas.openxmlformats.org/officeDocument/2006/customXml" ds:itemID="{01880710-01DE-4127-9119-DA8251BAEC9B}">
  <ds:schemaRefs>
    <ds:schemaRef ds:uri="Microsoft.SharePoint.Taxonomy.ContentTypeSync"/>
  </ds:schemaRefs>
</ds:datastoreItem>
</file>

<file path=customXml/itemProps6.xml><?xml version="1.0" encoding="utf-8"?>
<ds:datastoreItem xmlns:ds="http://schemas.openxmlformats.org/officeDocument/2006/customXml" ds:itemID="{043E636D-A615-494E-BA8C-83ECD03847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R1-xxxxxx Contribution Template.dotx</Template>
  <TotalTime>1256</TotalTime>
  <Pages>1</Pages>
  <Words>1933</Words>
  <Characters>10251</Characters>
  <Application>Microsoft Office Word</Application>
  <DocSecurity>0</DocSecurity>
  <Lines>85</Lines>
  <Paragraphs>24</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12160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Stephen Grant</dc:creator>
  <cp:keywords>3GPP; Ericsson; TDoc</cp:keywords>
  <cp:lastModifiedBy>Mattias Frenne</cp:lastModifiedBy>
  <cp:revision>183</cp:revision>
  <cp:lastPrinted>2017-05-02T10:23:00Z</cp:lastPrinted>
  <dcterms:created xsi:type="dcterms:W3CDTF">2016-07-07T21:45:00Z</dcterms:created>
  <dcterms:modified xsi:type="dcterms:W3CDTF">2017-05-05T12:43:00Z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2016-02-17T23:00:00Z</vt:filetime>
  </property>
  <property fmtid="{D5CDD505-2E9C-101B-9397-08002B2CF9AE}" pid="3" name="_dlc_DocIdItemGuid">
    <vt:lpwstr>212a4948-1962-4328-803a-815a81e041fa</vt:lpwstr>
  </property>
  <property fmtid="{D5CDD505-2E9C-101B-9397-08002B2CF9AE}" pid="4" name="ContentTypeId">
    <vt:lpwstr>0x010100BB337192E63E44A7A744CE7393F41F4E00FC0FCE182CC02C499F00CC069FCD5A25</vt:lpwstr>
  </property>
  <property fmtid="{D5CDD505-2E9C-101B-9397-08002B2CF9AE}" pid="5" name="EriCOLLCategory">
    <vt:lpwstr>1;#Research|7f1f7aab-c784-40ec-8666-825d2ac7abef</vt:lpwstr>
  </property>
  <property fmtid="{D5CDD505-2E9C-101B-9397-08002B2CF9AE}" pid="6" name="TaxKeyword">
    <vt:lpwstr>10;#3GPP|6a3890dd-b3c6-4ee1-9283-043167dd414d;#9;#TDoc|b7cb4b2e-7c24-4f9d-967d-e29f765ecb8a;#8;#Ericsson|c60ff206-3dbb-4410-a86e-50fd188c386c</vt:lpwstr>
  </property>
  <property fmtid="{D5CDD505-2E9C-101B-9397-08002B2CF9AE}" pid="7" name="EriCOLLOrganizationUnit">
    <vt:lpwstr>2;#GFTE ER Radio Access Technologies|692a7af5-c1f7-4d68-b1ab-a7920dfecb78</vt:lpwstr>
  </property>
  <property fmtid="{D5CDD505-2E9C-101B-9397-08002B2CF9AE}" pid="8" name="EriCOLLProjects">
    <vt:lpwstr/>
  </property>
  <property fmtid="{D5CDD505-2E9C-101B-9397-08002B2CF9AE}" pid="9" name="EriCOLLCountry">
    <vt:lpwstr/>
  </property>
  <property fmtid="{D5CDD505-2E9C-101B-9397-08002B2CF9AE}" pid="10" name="EriCOLLCompetence">
    <vt:lpwstr/>
  </property>
  <property fmtid="{D5CDD505-2E9C-101B-9397-08002B2CF9AE}" pid="11" name="EriCOLLProcess">
    <vt:lpwstr/>
  </property>
  <property fmtid="{D5CDD505-2E9C-101B-9397-08002B2CF9AE}" pid="12" name="EriCOLLProducts">
    <vt:lpwstr/>
  </property>
  <property fmtid="{D5CDD505-2E9C-101B-9397-08002B2CF9AE}" pid="13" name="EriCOLLCustomer">
    <vt:lpwstr/>
  </property>
</Properties>
</file>