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D06" w:rsidRPr="00CC7FDA" w:rsidRDefault="00804D06" w:rsidP="00804D06">
      <w:pPr>
        <w:pStyle w:val="a5"/>
        <w:tabs>
          <w:tab w:val="left" w:pos="1800"/>
        </w:tabs>
        <w:ind w:left="1800" w:hanging="1800"/>
        <w:rPr>
          <w:sz w:val="24"/>
          <w:szCs w:val="24"/>
          <w:lang w:val="en-US"/>
        </w:rPr>
      </w:pPr>
      <w:r>
        <w:rPr>
          <w:sz w:val="24"/>
          <w:szCs w:val="24"/>
          <w:lang w:val="en-US"/>
        </w:rPr>
        <w:t xml:space="preserve">3GPP TSG RAN WG1 </w:t>
      </w:r>
      <w:r w:rsidRPr="00CC7FDA">
        <w:rPr>
          <w:sz w:val="24"/>
          <w:szCs w:val="24"/>
          <w:lang w:val="en-US"/>
        </w:rPr>
        <w:t>Meeting</w:t>
      </w:r>
      <w:r w:rsidRPr="00CC7FDA">
        <w:rPr>
          <w:sz w:val="24"/>
          <w:szCs w:val="24"/>
          <w:lang w:val="en-US"/>
        </w:rPr>
        <w:tab/>
      </w:r>
      <w:r>
        <w:rPr>
          <w:sz w:val="24"/>
          <w:szCs w:val="24"/>
          <w:lang w:val="en-US"/>
        </w:rPr>
        <w:t>#88</w:t>
      </w:r>
      <w:r w:rsidRPr="00CC7FDA">
        <w:rPr>
          <w:sz w:val="24"/>
          <w:szCs w:val="24"/>
          <w:lang w:val="en-US"/>
        </w:rPr>
        <w:t xml:space="preserve">                              </w:t>
      </w:r>
      <w:r>
        <w:rPr>
          <w:sz w:val="24"/>
          <w:szCs w:val="24"/>
          <w:lang w:val="en-US"/>
        </w:rPr>
        <w:t xml:space="preserve">    </w:t>
      </w:r>
      <w:r w:rsidR="005B22F1">
        <w:rPr>
          <w:sz w:val="24"/>
          <w:szCs w:val="24"/>
          <w:lang w:val="en-US"/>
        </w:rPr>
        <w:t xml:space="preserve">                 </w:t>
      </w:r>
      <w:r w:rsidR="005B22F1">
        <w:rPr>
          <w:sz w:val="24"/>
          <w:szCs w:val="24"/>
          <w:lang w:val="en-US"/>
        </w:rPr>
        <w:tab/>
      </w:r>
      <w:r w:rsidR="005B22F1">
        <w:rPr>
          <w:sz w:val="24"/>
          <w:szCs w:val="24"/>
          <w:lang w:val="en-US"/>
        </w:rPr>
        <w:tab/>
      </w:r>
      <w:r w:rsidR="005B22F1">
        <w:rPr>
          <w:sz w:val="24"/>
          <w:szCs w:val="24"/>
          <w:lang w:val="en-US"/>
        </w:rPr>
        <w:tab/>
        <w:t xml:space="preserve"> </w:t>
      </w:r>
      <w:r w:rsidR="005B22F1">
        <w:rPr>
          <w:sz w:val="24"/>
          <w:szCs w:val="24"/>
          <w:lang w:val="en-US"/>
        </w:rPr>
        <w:tab/>
        <w:t>R1-1702104</w:t>
      </w:r>
    </w:p>
    <w:p w:rsidR="00804D06" w:rsidRPr="00CC7FDA" w:rsidRDefault="00804D06" w:rsidP="00804D06">
      <w:pPr>
        <w:pStyle w:val="a5"/>
        <w:tabs>
          <w:tab w:val="left" w:pos="1800"/>
        </w:tabs>
        <w:ind w:left="1800" w:hanging="1800"/>
        <w:rPr>
          <w:sz w:val="24"/>
          <w:szCs w:val="24"/>
          <w:lang w:val="en-US"/>
        </w:rPr>
      </w:pPr>
      <w:r>
        <w:rPr>
          <w:sz w:val="24"/>
          <w:szCs w:val="24"/>
          <w:lang w:val="en-US"/>
        </w:rPr>
        <w:t>Athens, Greece</w:t>
      </w:r>
      <w:r w:rsidRPr="00CC7FDA">
        <w:rPr>
          <w:sz w:val="24"/>
          <w:szCs w:val="24"/>
          <w:lang w:val="en-US"/>
        </w:rPr>
        <w:t>, 1</w:t>
      </w:r>
      <w:r>
        <w:rPr>
          <w:sz w:val="24"/>
          <w:szCs w:val="24"/>
          <w:lang w:val="en-US"/>
        </w:rPr>
        <w:t>3</w:t>
      </w:r>
      <w:r w:rsidRPr="00CC7FDA">
        <w:rPr>
          <w:sz w:val="24"/>
          <w:szCs w:val="24"/>
          <w:vertAlign w:val="superscript"/>
          <w:lang w:val="en-US"/>
        </w:rPr>
        <w:t>th</w:t>
      </w:r>
      <w:r w:rsidRPr="00CC7FDA">
        <w:rPr>
          <w:sz w:val="24"/>
          <w:szCs w:val="24"/>
          <w:lang w:val="en-US"/>
        </w:rPr>
        <w:t xml:space="preserve">  – </w:t>
      </w:r>
      <w:r>
        <w:rPr>
          <w:sz w:val="24"/>
          <w:szCs w:val="24"/>
          <w:lang w:val="en-US"/>
        </w:rPr>
        <w:t>17</w:t>
      </w:r>
      <w:r w:rsidRPr="00CC7FDA">
        <w:rPr>
          <w:sz w:val="24"/>
          <w:szCs w:val="24"/>
          <w:vertAlign w:val="superscript"/>
          <w:lang w:val="en-US"/>
        </w:rPr>
        <w:t>th</w:t>
      </w:r>
      <w:r>
        <w:rPr>
          <w:sz w:val="24"/>
          <w:szCs w:val="24"/>
          <w:lang w:val="en-US"/>
        </w:rPr>
        <w:t xml:space="preserve">  February</w:t>
      </w:r>
      <w:r w:rsidRPr="00CC7FDA">
        <w:rPr>
          <w:sz w:val="24"/>
          <w:szCs w:val="24"/>
          <w:lang w:val="en-US"/>
        </w:rPr>
        <w:t xml:space="preserve"> 2017</w:t>
      </w:r>
    </w:p>
    <w:p w:rsidR="00804D06" w:rsidRPr="00CC7FDA" w:rsidRDefault="00804D06" w:rsidP="00804D06">
      <w:pPr>
        <w:tabs>
          <w:tab w:val="right" w:pos="9630"/>
        </w:tabs>
        <w:spacing w:after="0"/>
        <w:rPr>
          <w:rFonts w:ascii="Arial" w:hAnsi="Arial" w:cs="Arial"/>
          <w:b/>
          <w:sz w:val="24"/>
          <w:lang w:val="en-US"/>
        </w:rPr>
      </w:pP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04D06">
        <w:rPr>
          <w:rFonts w:ascii="Arial" w:hAnsi="Arial"/>
          <w:sz w:val="24"/>
        </w:rPr>
        <w:tab/>
        <w:t>8</w:t>
      </w:r>
      <w:r w:rsidR="00E91075">
        <w:rPr>
          <w:rFonts w:ascii="Arial" w:hAnsi="Arial"/>
          <w:sz w:val="24"/>
        </w:rPr>
        <w:t>.1.3.4</w:t>
      </w:r>
      <w:r w:rsidR="005B22F1">
        <w:rPr>
          <w:rFonts w:ascii="Arial" w:hAnsi="Arial"/>
          <w:sz w:val="24"/>
        </w:rPr>
        <w:t>.2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3131F5" w:rsidRPr="003131F5">
        <w:rPr>
          <w:rFonts w:ascii="Arial" w:hAnsi="Arial"/>
          <w:sz w:val="24"/>
          <w:szCs w:val="24"/>
          <w:lang w:val="en-US"/>
        </w:rPr>
        <w:t>NR frame structure for multiplexing of URLLC and eMBB traffic</w:t>
      </w:r>
      <w:r w:rsidR="003131F5">
        <w:rPr>
          <w:rFonts w:ascii="Arial" w:hAnsi="Arial"/>
          <w:sz w:val="24"/>
          <w:szCs w:val="24"/>
          <w:lang w:val="en-US"/>
        </w:rPr>
        <w:t xml:space="preserve"> </w:t>
      </w:r>
      <w:r w:rsidR="005B22F1">
        <w:rPr>
          <w:rFonts w:ascii="Arial" w:hAnsi="Arial"/>
          <w:sz w:val="24"/>
          <w:szCs w:val="24"/>
          <w:lang w:val="en-US"/>
        </w:rPr>
        <w:t>in UL</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AF4BE1" w:rsidRPr="00AF4BE1" w:rsidRDefault="00AF4BE1" w:rsidP="00AF4BE1">
      <w:r>
        <w:t>It was agreed in RAN1#87 that grant free is supported for UL URLLC for latency consideration.  In RAN1 NR Ad Hoc, UL grant free transmission resource configuration and retransmission were agreed as follows,</w:t>
      </w:r>
    </w:p>
    <w:p w:rsidR="00AF4BE1" w:rsidRPr="00F31C54" w:rsidRDefault="00AF4BE1" w:rsidP="00AF4BE1">
      <w:pPr>
        <w:rPr>
          <w:rFonts w:hint="eastAsia"/>
          <w:b/>
          <w:u w:val="single"/>
        </w:rPr>
      </w:pPr>
      <w:r w:rsidRPr="00EE3344">
        <w:rPr>
          <w:rFonts w:hint="eastAsia"/>
          <w:b/>
          <w:highlight w:val="green"/>
          <w:u w:val="single"/>
        </w:rPr>
        <w:t>Agreements:</w:t>
      </w:r>
    </w:p>
    <w:p w:rsidR="00AF4BE1" w:rsidRPr="00F31C54" w:rsidRDefault="00AF4BE1" w:rsidP="00A44653">
      <w:pPr>
        <w:numPr>
          <w:ilvl w:val="0"/>
          <w:numId w:val="8"/>
        </w:numPr>
        <w:spacing w:after="0"/>
        <w:rPr>
          <w:lang w:val="en-US"/>
        </w:rPr>
      </w:pPr>
      <w:r w:rsidRPr="00F31C54">
        <w:rPr>
          <w:bCs/>
          <w:lang w:val="en-US"/>
        </w:rPr>
        <w:t>For an UL transmission scheme without grant</w:t>
      </w:r>
    </w:p>
    <w:p w:rsidR="00AF4BE1" w:rsidRPr="00F31C54" w:rsidRDefault="00AF4BE1" w:rsidP="00A44653">
      <w:pPr>
        <w:numPr>
          <w:ilvl w:val="1"/>
          <w:numId w:val="8"/>
        </w:numPr>
        <w:spacing w:after="0"/>
        <w:rPr>
          <w:lang w:val="en-US"/>
        </w:rPr>
      </w:pPr>
      <w:r w:rsidRPr="00F31C54">
        <w:rPr>
          <w:bCs/>
          <w:lang w:val="en-US"/>
        </w:rPr>
        <w:t>at least semi-static resource (re-)configuration is supported</w:t>
      </w:r>
    </w:p>
    <w:p w:rsidR="00AF4BE1" w:rsidRPr="00F0657D" w:rsidRDefault="00AF4BE1" w:rsidP="00A44653">
      <w:pPr>
        <w:numPr>
          <w:ilvl w:val="2"/>
          <w:numId w:val="8"/>
        </w:numPr>
        <w:tabs>
          <w:tab w:val="num" w:pos="2160"/>
        </w:tabs>
        <w:spacing w:after="0"/>
        <w:rPr>
          <w:rFonts w:hint="eastAsia"/>
          <w:lang w:val="en-US"/>
        </w:rPr>
      </w:pPr>
      <w:r>
        <w:rPr>
          <w:rFonts w:hint="eastAsia"/>
          <w:lang w:val="en-US"/>
        </w:rPr>
        <w:t xml:space="preserve">FFS: </w:t>
      </w:r>
      <w:r w:rsidRPr="00F31C54">
        <w:rPr>
          <w:lang w:val="en-US"/>
        </w:rPr>
        <w:t xml:space="preserve">The resource </w:t>
      </w:r>
      <w:r>
        <w:rPr>
          <w:rFonts w:hint="eastAsia"/>
          <w:lang w:val="en-US"/>
        </w:rPr>
        <w:t xml:space="preserve">configuration </w:t>
      </w:r>
      <w:r w:rsidRPr="00F31C54">
        <w:rPr>
          <w:lang w:val="en-US"/>
        </w:rPr>
        <w:t>includ</w:t>
      </w:r>
      <w:r>
        <w:rPr>
          <w:lang w:val="en-US"/>
        </w:rPr>
        <w:t>es at least physical resource</w:t>
      </w:r>
      <w:r w:rsidRPr="00F31C54">
        <w:rPr>
          <w:lang w:val="en-US"/>
        </w:rPr>
        <w:t xml:space="preserve"> in time and fre</w:t>
      </w:r>
      <w:r>
        <w:rPr>
          <w:lang w:val="en-US"/>
        </w:rPr>
        <w:t>quency domain and RS parameters</w:t>
      </w:r>
    </w:p>
    <w:p w:rsidR="00AF4BE1" w:rsidRPr="00F31C54" w:rsidRDefault="00AF4BE1" w:rsidP="00A44653">
      <w:pPr>
        <w:numPr>
          <w:ilvl w:val="2"/>
          <w:numId w:val="8"/>
        </w:numPr>
        <w:tabs>
          <w:tab w:val="num" w:pos="2160"/>
        </w:tabs>
        <w:spacing w:after="0"/>
        <w:rPr>
          <w:lang w:val="en-US"/>
        </w:rPr>
      </w:pPr>
      <w:r>
        <w:rPr>
          <w:rFonts w:hint="eastAsia"/>
          <w:bCs/>
          <w:lang w:val="en-US"/>
        </w:rPr>
        <w:t>Higher-layer signaling could be similar to Rel-8 LTE SPS</w:t>
      </w:r>
    </w:p>
    <w:p w:rsidR="00AF4BE1" w:rsidRPr="008441E1" w:rsidRDefault="00AF4BE1" w:rsidP="00A44653">
      <w:pPr>
        <w:numPr>
          <w:ilvl w:val="2"/>
          <w:numId w:val="8"/>
        </w:numPr>
        <w:spacing w:after="0"/>
        <w:rPr>
          <w:lang w:val="en-US"/>
        </w:rPr>
      </w:pPr>
      <w:r>
        <w:rPr>
          <w:rFonts w:hint="eastAsia"/>
          <w:lang w:val="en-US"/>
        </w:rPr>
        <w:t>FFS: MCS</w:t>
      </w:r>
    </w:p>
    <w:p w:rsidR="00AF4BE1" w:rsidRPr="00F31C54" w:rsidRDefault="00AF4BE1" w:rsidP="00A44653">
      <w:pPr>
        <w:numPr>
          <w:ilvl w:val="1"/>
          <w:numId w:val="8"/>
        </w:numPr>
        <w:spacing w:after="0"/>
        <w:rPr>
          <w:lang w:val="en-US"/>
        </w:rPr>
      </w:pPr>
      <w:r w:rsidRPr="00F31C54">
        <w:rPr>
          <w:bCs/>
          <w:lang w:val="en-US"/>
        </w:rPr>
        <w:t>RS is transmitted together with data</w:t>
      </w:r>
    </w:p>
    <w:p w:rsidR="00AF4BE1" w:rsidRPr="00F31C54" w:rsidRDefault="00AF4BE1" w:rsidP="00A44653">
      <w:pPr>
        <w:numPr>
          <w:ilvl w:val="2"/>
          <w:numId w:val="8"/>
        </w:numPr>
        <w:tabs>
          <w:tab w:val="num" w:pos="2160"/>
        </w:tabs>
        <w:spacing w:after="0"/>
        <w:rPr>
          <w:lang w:val="en-US"/>
        </w:rPr>
      </w:pPr>
      <w:r w:rsidRPr="00F31C54">
        <w:rPr>
          <w:lang w:val="en-US"/>
        </w:rPr>
        <w:t>channel structure of grant-based data transmission can be starting point</w:t>
      </w:r>
    </w:p>
    <w:p w:rsidR="00AF4BE1" w:rsidRDefault="00AF4BE1" w:rsidP="00AF4BE1">
      <w:pPr>
        <w:rPr>
          <w:rFonts w:hint="eastAsia"/>
        </w:rPr>
      </w:pPr>
    </w:p>
    <w:p w:rsidR="00AF4BE1" w:rsidRPr="007E5207" w:rsidRDefault="00AF4BE1" w:rsidP="00AF4BE1">
      <w:pPr>
        <w:rPr>
          <w:rFonts w:hint="eastAsia"/>
          <w:b/>
          <w:u w:val="single"/>
          <w:lang w:val="en-US"/>
        </w:rPr>
      </w:pPr>
      <w:r w:rsidRPr="004C3F4B">
        <w:rPr>
          <w:rFonts w:hint="eastAsia"/>
          <w:b/>
          <w:highlight w:val="green"/>
          <w:u w:val="single"/>
          <w:lang w:val="en-US"/>
        </w:rPr>
        <w:t>Agreements:</w:t>
      </w:r>
    </w:p>
    <w:p w:rsidR="00AF4BE1" w:rsidRPr="007E5207" w:rsidRDefault="00AF4BE1" w:rsidP="00A44653">
      <w:pPr>
        <w:numPr>
          <w:ilvl w:val="0"/>
          <w:numId w:val="9"/>
        </w:numPr>
        <w:spacing w:after="0"/>
        <w:rPr>
          <w:lang w:val="en-US"/>
        </w:rPr>
      </w:pPr>
      <w:r w:rsidRPr="007E5207">
        <w:rPr>
          <w:bCs/>
          <w:lang w:val="en-US"/>
        </w:rPr>
        <w:t xml:space="preserve">For an UL transmission scheme </w:t>
      </w:r>
      <w:r>
        <w:rPr>
          <w:rFonts w:hint="eastAsia"/>
          <w:bCs/>
          <w:lang w:val="en-US"/>
        </w:rPr>
        <w:t>with/</w:t>
      </w:r>
      <w:r w:rsidRPr="007E5207">
        <w:rPr>
          <w:bCs/>
          <w:lang w:val="en-US"/>
        </w:rPr>
        <w:t>without grant</w:t>
      </w:r>
    </w:p>
    <w:p w:rsidR="00AF4BE1" w:rsidRPr="007E5207" w:rsidRDefault="00AF4BE1" w:rsidP="00A44653">
      <w:pPr>
        <w:numPr>
          <w:ilvl w:val="1"/>
          <w:numId w:val="9"/>
        </w:numPr>
        <w:tabs>
          <w:tab w:val="clear" w:pos="1440"/>
        </w:tabs>
        <w:spacing w:after="0"/>
        <w:rPr>
          <w:lang w:val="en-US"/>
        </w:rPr>
      </w:pPr>
      <w:r w:rsidRPr="007E5207">
        <w:rPr>
          <w:bCs/>
          <w:lang w:val="en-US"/>
        </w:rPr>
        <w:t xml:space="preserve">K </w:t>
      </w:r>
      <w:r>
        <w:rPr>
          <w:rFonts w:hint="eastAsia"/>
          <w:bCs/>
          <w:lang w:val="en-US"/>
        </w:rPr>
        <w:t xml:space="preserve">repetitions including initial transmission (with the same or different RV and FFS with different MCS) </w:t>
      </w:r>
      <w:r>
        <w:rPr>
          <w:bCs/>
          <w:lang w:val="en-US"/>
        </w:rPr>
        <w:t>(K&gt;=</w:t>
      </w:r>
      <w:r>
        <w:rPr>
          <w:rFonts w:hint="eastAsia"/>
          <w:bCs/>
          <w:lang w:val="en-US"/>
        </w:rPr>
        <w:t>1</w:t>
      </w:r>
      <w:r w:rsidRPr="007E5207">
        <w:rPr>
          <w:bCs/>
          <w:lang w:val="en-US"/>
        </w:rPr>
        <w:t xml:space="preserve">) for the same transport block are supported, </w:t>
      </w:r>
    </w:p>
    <w:p w:rsidR="00AF4BE1" w:rsidRPr="00E43332" w:rsidRDefault="00AF4BE1" w:rsidP="00A44653">
      <w:pPr>
        <w:numPr>
          <w:ilvl w:val="3"/>
          <w:numId w:val="9"/>
        </w:numPr>
        <w:spacing w:after="0"/>
        <w:rPr>
          <w:lang w:val="en-US"/>
        </w:rPr>
      </w:pPr>
      <w:r w:rsidRPr="007E5207">
        <w:rPr>
          <w:lang w:val="en-US"/>
        </w:rPr>
        <w:t>FFS the way K is determined</w:t>
      </w:r>
    </w:p>
    <w:p w:rsidR="00AF4BE1" w:rsidRPr="00AF4BE1" w:rsidRDefault="00AF4BE1" w:rsidP="00A44653">
      <w:pPr>
        <w:numPr>
          <w:ilvl w:val="2"/>
          <w:numId w:val="9"/>
        </w:numPr>
        <w:spacing w:after="0"/>
        <w:rPr>
          <w:b/>
          <w:lang w:val="en-US"/>
        </w:rPr>
      </w:pPr>
      <w:r w:rsidRPr="007E5207">
        <w:rPr>
          <w:bCs/>
          <w:lang w:val="en-US"/>
        </w:rPr>
        <w:t>FFS: hopping mechanisms over the transmissions</w:t>
      </w:r>
    </w:p>
    <w:p w:rsidR="00AF4BE1" w:rsidRDefault="00AF4BE1" w:rsidP="00536D4F"/>
    <w:p w:rsidR="006746CB" w:rsidRDefault="00D201CB" w:rsidP="00536D4F">
      <w:r>
        <w:t xml:space="preserve">In RAN1 NR Ad Hoc, multiplexing of eMBB and URLLC traffic in DL were discussed and agreed with the following two methods, </w:t>
      </w:r>
    </w:p>
    <w:p w:rsidR="006746CB" w:rsidRPr="0030369E" w:rsidRDefault="006746CB" w:rsidP="006746CB">
      <w:pPr>
        <w:rPr>
          <w:b/>
          <w:highlight w:val="yellow"/>
          <w:u w:val="single"/>
          <w:lang w:val="en-US"/>
        </w:rPr>
      </w:pPr>
      <w:r w:rsidRPr="00E8366E">
        <w:rPr>
          <w:rFonts w:hint="eastAsia"/>
          <w:b/>
          <w:highlight w:val="green"/>
          <w:u w:val="single"/>
          <w:lang w:val="en-US"/>
        </w:rPr>
        <w:t>Agreements:</w:t>
      </w:r>
    </w:p>
    <w:p w:rsidR="006746CB" w:rsidRPr="00B90938" w:rsidRDefault="006746CB" w:rsidP="00A44653">
      <w:pPr>
        <w:numPr>
          <w:ilvl w:val="0"/>
          <w:numId w:val="5"/>
        </w:numPr>
        <w:spacing w:after="0"/>
        <w:rPr>
          <w:lang w:val="en-US"/>
        </w:rPr>
      </w:pPr>
      <w:r>
        <w:rPr>
          <w:rFonts w:hint="eastAsia"/>
          <w:lang w:val="en-US"/>
        </w:rPr>
        <w:t>F</w:t>
      </w:r>
      <w:r w:rsidRPr="00B90938">
        <w:rPr>
          <w:rFonts w:hint="eastAsia"/>
        </w:rPr>
        <w:t>or DL, s</w:t>
      </w:r>
      <w:r w:rsidRPr="00B90938">
        <w:t>upport indication of time and/or frequency region of impacted eMBB resources to respective eMBB UE(s)</w:t>
      </w:r>
    </w:p>
    <w:p w:rsidR="006746CB" w:rsidRPr="00B90938" w:rsidRDefault="006746CB" w:rsidP="00A44653">
      <w:pPr>
        <w:numPr>
          <w:ilvl w:val="1"/>
          <w:numId w:val="5"/>
        </w:numPr>
        <w:spacing w:after="0"/>
        <w:rPr>
          <w:lang w:val="en-US"/>
        </w:rPr>
      </w:pPr>
      <w:r w:rsidRPr="00B90938">
        <w:t xml:space="preserve">FFS: </w:t>
      </w:r>
      <w:r w:rsidRPr="00B90938">
        <w:rPr>
          <w:lang w:val="en-US"/>
        </w:rPr>
        <w:t>Details of  the granularity for impacted region used in the indication</w:t>
      </w:r>
      <w:r w:rsidRPr="00B90938">
        <w:t xml:space="preserve"> </w:t>
      </w:r>
    </w:p>
    <w:p w:rsidR="006746CB" w:rsidRPr="00B90938" w:rsidRDefault="006746CB" w:rsidP="00A44653">
      <w:pPr>
        <w:numPr>
          <w:ilvl w:val="2"/>
          <w:numId w:val="5"/>
        </w:numPr>
        <w:spacing w:after="0"/>
        <w:rPr>
          <w:lang w:val="en-US"/>
        </w:rPr>
      </w:pPr>
      <w:r w:rsidRPr="00B90938">
        <w:t>e.g., PRB (group)/symbol (group)/mini-slot (group)/CB (group)/TB/Slot</w:t>
      </w:r>
    </w:p>
    <w:p w:rsidR="006746CB" w:rsidRPr="00B90938" w:rsidRDefault="006746CB" w:rsidP="00A44653">
      <w:pPr>
        <w:numPr>
          <w:ilvl w:val="1"/>
          <w:numId w:val="5"/>
        </w:numPr>
        <w:spacing w:after="0"/>
        <w:rPr>
          <w:lang w:val="en-US"/>
        </w:rPr>
      </w:pPr>
      <w:r w:rsidRPr="00B90938">
        <w:t>The indication is transmitted at one of the following (will be down selected later)</w:t>
      </w:r>
    </w:p>
    <w:p w:rsidR="006746CB" w:rsidRPr="00B90938" w:rsidRDefault="006746CB" w:rsidP="00A44653">
      <w:pPr>
        <w:numPr>
          <w:ilvl w:val="2"/>
          <w:numId w:val="5"/>
        </w:numPr>
        <w:spacing w:after="0"/>
        <w:rPr>
          <w:lang w:val="en-US"/>
        </w:rPr>
      </w:pPr>
      <w:r w:rsidRPr="00B90938">
        <w:t>during current eMBB TTI</w:t>
      </w:r>
    </w:p>
    <w:p w:rsidR="006746CB" w:rsidRPr="00B90938" w:rsidRDefault="006746CB" w:rsidP="00A44653">
      <w:pPr>
        <w:numPr>
          <w:ilvl w:val="2"/>
          <w:numId w:val="5"/>
        </w:numPr>
        <w:spacing w:after="0"/>
        <w:rPr>
          <w:lang w:val="en-US"/>
        </w:rPr>
      </w:pPr>
      <w:r w:rsidRPr="00B90938">
        <w:t>after current eMBB TTI</w:t>
      </w:r>
    </w:p>
    <w:p w:rsidR="006746CB" w:rsidRPr="00B90938" w:rsidRDefault="006746CB" w:rsidP="00A44653">
      <w:pPr>
        <w:numPr>
          <w:ilvl w:val="2"/>
          <w:numId w:val="5"/>
        </w:numPr>
        <w:spacing w:after="0"/>
        <w:rPr>
          <w:lang w:val="en-US"/>
        </w:rPr>
      </w:pPr>
      <w:r w:rsidRPr="00B90938">
        <w:t>during  and after current eMBB TTI</w:t>
      </w:r>
    </w:p>
    <w:p w:rsidR="006746CB" w:rsidRPr="00B90938" w:rsidRDefault="006746CB" w:rsidP="00A44653">
      <w:pPr>
        <w:numPr>
          <w:ilvl w:val="1"/>
          <w:numId w:val="5"/>
        </w:numPr>
        <w:spacing w:after="0"/>
        <w:rPr>
          <w:lang w:val="en-US"/>
        </w:rPr>
      </w:pPr>
      <w:r w:rsidRPr="00B90938">
        <w:t>The indication is one of the following (will be down selected later)</w:t>
      </w:r>
    </w:p>
    <w:p w:rsidR="006746CB" w:rsidRPr="00B90938" w:rsidRDefault="006746CB" w:rsidP="00A44653">
      <w:pPr>
        <w:numPr>
          <w:ilvl w:val="2"/>
          <w:numId w:val="5"/>
        </w:numPr>
        <w:spacing w:after="0"/>
        <w:rPr>
          <w:lang w:val="en-US"/>
        </w:rPr>
      </w:pPr>
      <w:r w:rsidRPr="00B90938">
        <w:t>explicit</w:t>
      </w:r>
    </w:p>
    <w:p w:rsidR="006746CB" w:rsidRPr="00B90938" w:rsidRDefault="006746CB" w:rsidP="00A44653">
      <w:pPr>
        <w:numPr>
          <w:ilvl w:val="2"/>
          <w:numId w:val="5"/>
        </w:numPr>
        <w:spacing w:after="0"/>
        <w:rPr>
          <w:lang w:val="en-US"/>
        </w:rPr>
      </w:pPr>
      <w:r w:rsidRPr="00B90938">
        <w:t>implicit</w:t>
      </w:r>
    </w:p>
    <w:p w:rsidR="006746CB" w:rsidRPr="00B90938" w:rsidRDefault="006746CB" w:rsidP="00A44653">
      <w:pPr>
        <w:numPr>
          <w:ilvl w:val="2"/>
          <w:numId w:val="5"/>
        </w:numPr>
        <w:spacing w:after="0"/>
        <w:rPr>
          <w:b/>
          <w:lang w:val="en-US"/>
        </w:rPr>
      </w:pPr>
      <w:r w:rsidRPr="00B90938">
        <w:t>explicit and implicit</w:t>
      </w:r>
    </w:p>
    <w:p w:rsidR="006746CB" w:rsidRDefault="006746CB" w:rsidP="006746CB"/>
    <w:p w:rsidR="006746CB" w:rsidRPr="00DE13F1" w:rsidRDefault="006746CB" w:rsidP="006746CB">
      <w:pPr>
        <w:rPr>
          <w:b/>
          <w:u w:val="single"/>
          <w:lang w:val="en-US"/>
        </w:rPr>
      </w:pPr>
      <w:r w:rsidRPr="00E8366E">
        <w:rPr>
          <w:rFonts w:hint="eastAsia"/>
          <w:b/>
          <w:highlight w:val="green"/>
          <w:u w:val="single"/>
          <w:lang w:val="en-US"/>
        </w:rPr>
        <w:t>Agreements:</w:t>
      </w:r>
    </w:p>
    <w:p w:rsidR="006746CB" w:rsidRPr="00DE13F1" w:rsidRDefault="00D201CB" w:rsidP="00A44653">
      <w:pPr>
        <w:numPr>
          <w:ilvl w:val="0"/>
          <w:numId w:val="6"/>
        </w:numPr>
        <w:spacing w:after="0"/>
        <w:rPr>
          <w:lang w:val="en-US"/>
        </w:rPr>
      </w:pPr>
      <w:r>
        <w:rPr>
          <w:lang w:val="en-US"/>
        </w:rPr>
        <w:lastRenderedPageBreak/>
        <w:t>DL dynamic resource</w:t>
      </w:r>
      <w:r w:rsidR="006746CB" w:rsidRPr="00DE13F1">
        <w:rPr>
          <w:lang w:val="en-US"/>
        </w:rPr>
        <w:t xml:space="preserve"> sharing between eMBB and URLLC is supported without pre-emption by scheduling the eMBB and URLLC services on non-overlapping time/frequency resources.</w:t>
      </w:r>
    </w:p>
    <w:p w:rsidR="006746CB" w:rsidRPr="00DE13F1" w:rsidRDefault="006746CB" w:rsidP="00A44653">
      <w:pPr>
        <w:numPr>
          <w:ilvl w:val="1"/>
          <w:numId w:val="6"/>
        </w:numPr>
        <w:spacing w:after="0"/>
        <w:rPr>
          <w:lang w:val="en-US"/>
        </w:rPr>
      </w:pPr>
      <w:r w:rsidRPr="00DE13F1">
        <w:rPr>
          <w:lang w:val="en-US"/>
        </w:rPr>
        <w:t xml:space="preserve">No specific specification work is expected  </w:t>
      </w:r>
    </w:p>
    <w:p w:rsidR="006746CB" w:rsidRPr="00D201CB" w:rsidRDefault="006746CB" w:rsidP="00A44653">
      <w:pPr>
        <w:numPr>
          <w:ilvl w:val="0"/>
          <w:numId w:val="6"/>
        </w:numPr>
        <w:spacing w:after="0"/>
        <w:rPr>
          <w:lang w:val="en-US"/>
        </w:rPr>
      </w:pPr>
      <w:r w:rsidRPr="00DE13F1">
        <w:rPr>
          <w:lang w:val="en-US"/>
        </w:rPr>
        <w:t>The above should be captured into TR 38.802</w:t>
      </w:r>
    </w:p>
    <w:p w:rsidR="00FE0DCF" w:rsidRDefault="00FE0DCF" w:rsidP="00FE0DCF">
      <w:pPr>
        <w:rPr>
          <w:b/>
        </w:rPr>
      </w:pPr>
    </w:p>
    <w:p w:rsidR="00E2228A" w:rsidRPr="00715A33" w:rsidRDefault="00E2228A" w:rsidP="00715A33">
      <w:r>
        <w:t xml:space="preserve">This paper discusses </w:t>
      </w:r>
      <w:r w:rsidR="00D02592">
        <w:t>approach</w:t>
      </w:r>
      <w:r w:rsidR="003131F5">
        <w:t xml:space="preserve"> mu</w:t>
      </w:r>
      <w:r w:rsidR="00D02592">
        <w:t xml:space="preserve">ltiplexing of URLLC and eMBB traffic </w:t>
      </w:r>
      <w:r w:rsidR="003131F5">
        <w:t>in</w:t>
      </w:r>
      <w:r w:rsidR="00CB0ACB">
        <w:t xml:space="preserve"> UL in</w:t>
      </w:r>
      <w:r w:rsidR="003131F5">
        <w:t xml:space="preserve"> the </w:t>
      </w:r>
      <w:r w:rsidR="00CB0ACB">
        <w:t>NR system</w:t>
      </w:r>
      <w:r w:rsidR="003131F5">
        <w:t xml:space="preserve"> design.  </w:t>
      </w:r>
      <w:r>
        <w:t xml:space="preserve"> </w:t>
      </w:r>
    </w:p>
    <w:p w:rsidR="00D201CB" w:rsidRDefault="00CB0ACB" w:rsidP="00B413AB">
      <w:pPr>
        <w:pStyle w:val="1"/>
      </w:pPr>
      <w:r>
        <w:t>Multiplexing of URLLC and eMBB traffic in UL</w:t>
      </w:r>
    </w:p>
    <w:p w:rsidR="000B7D92" w:rsidRDefault="009D438C" w:rsidP="007116E8">
      <w:r>
        <w:t xml:space="preserve">NR frame structure supports slot and mini-slot based scheduling. </w:t>
      </w:r>
      <w:r w:rsidR="000B7D92">
        <w:t xml:space="preserve"> In addition to slot and mini-slot, t</w:t>
      </w:r>
      <w:r>
        <w:t>he subframe</w:t>
      </w:r>
      <w:r w:rsidR="000B7D92">
        <w:t xml:space="preserve"> is used as the reference timing and counter for </w:t>
      </w:r>
      <w:r>
        <w:t>the</w:t>
      </w:r>
      <w:r w:rsidR="000B7D92">
        <w:t xml:space="preserve"> slot and mini-slot</w:t>
      </w:r>
      <w:r>
        <w:t xml:space="preserve"> configuration</w:t>
      </w:r>
      <w:r w:rsidR="000B7D92">
        <w:t>.  A slot could contain DL transmission part, gap period, and UL transmission part in time.   The number of symbols of DL transmission part, gap period and UL transmission part could vary in time and dynamically allocated by the network.   Slot-based sched</w:t>
      </w:r>
      <w:r w:rsidR="00A1765D">
        <w:t xml:space="preserve">uling allocates the whole radio resource in a slot for DL/UL transmission.  Most NR traffic, such as eMBB, URLLC and mMTC, used slot-based scheduling for scheduled data transmission.  </w:t>
      </w:r>
      <w:r w:rsidR="000B7D92">
        <w:t xml:space="preserve"> In NR dynamic TDD configuration, the number of OFDM symbols for scheduler to allocate in</w:t>
      </w:r>
      <w:r w:rsidR="00690830">
        <w:t xml:space="preserve"> DL or UL might be different at each slot.   The scheduler</w:t>
      </w:r>
      <w:r w:rsidR="000B7D92">
        <w:t xml:space="preserve"> might not have exact number of OFDM symbols for</w:t>
      </w:r>
      <w:r w:rsidR="00690830">
        <w:t xml:space="preserve"> DL or UL retransmission at the next slot</w:t>
      </w:r>
      <w:r w:rsidR="000B7D92">
        <w:t xml:space="preserve"> for slot-based scheduling</w:t>
      </w:r>
      <w:r w:rsidR="00690830">
        <w:t xml:space="preserve">.    </w:t>
      </w:r>
      <w:r w:rsidR="000B7D92">
        <w:t>Thus,</w:t>
      </w:r>
      <w:r w:rsidR="00CB0ACB">
        <w:t xml:space="preserve"> slot-based resource allocation </w:t>
      </w:r>
      <w:r w:rsidR="004D313E">
        <w:t xml:space="preserve">should be 2-dimensional, which includes both number of PRBs and number of OFDM symbols.  </w:t>
      </w:r>
    </w:p>
    <w:p w:rsidR="000B7D92" w:rsidRPr="00A1765D" w:rsidRDefault="000B7D92" w:rsidP="00A1765D">
      <w:pPr>
        <w:ind w:left="1440" w:hanging="1440"/>
        <w:rPr>
          <w:b/>
          <w:bCs/>
        </w:rPr>
      </w:pPr>
      <w:r>
        <w:rPr>
          <w:rStyle w:val="afe"/>
        </w:rPr>
        <w:t>Propos</w:t>
      </w:r>
      <w:r w:rsidR="00CB0ACB">
        <w:rPr>
          <w:rStyle w:val="afe"/>
        </w:rPr>
        <w:t xml:space="preserve">al 1: </w:t>
      </w:r>
      <w:r w:rsidR="00CB0ACB">
        <w:rPr>
          <w:rStyle w:val="afe"/>
        </w:rPr>
        <w:tab/>
        <w:t>Slot-based</w:t>
      </w:r>
      <w:r>
        <w:rPr>
          <w:rStyle w:val="afe"/>
        </w:rPr>
        <w:t xml:space="preserve"> </w:t>
      </w:r>
      <w:r w:rsidR="00CB0ACB">
        <w:rPr>
          <w:rStyle w:val="afe"/>
        </w:rPr>
        <w:t xml:space="preserve">resource allocation </w:t>
      </w:r>
      <w:r w:rsidR="00CB0ACB" w:rsidRPr="00CB0ACB">
        <w:rPr>
          <w:rStyle w:val="afe"/>
        </w:rPr>
        <w:t xml:space="preserve">should be 2-dimensional, which includes both number of PRBs and number of OFDM symbols.  </w:t>
      </w:r>
      <w:r>
        <w:rPr>
          <w:rStyle w:val="afe"/>
        </w:rPr>
        <w:t xml:space="preserve">  </w:t>
      </w:r>
      <w:r w:rsidR="00CB0ACB">
        <w:rPr>
          <w:b/>
          <w:bCs/>
        </w:rPr>
        <w:t>Slot-based resource allocation is not necessary to span over entire UL OFDM symbols within a slot.</w:t>
      </w:r>
    </w:p>
    <w:p w:rsidR="00040595" w:rsidRDefault="00A1765D" w:rsidP="00040595">
      <w:r>
        <w:t>“M</w:t>
      </w:r>
      <w:r w:rsidR="000B7D92">
        <w:t xml:space="preserve">ini-slot” is defined as the smallest unit in time for scheduling.  </w:t>
      </w:r>
      <w:r w:rsidR="004D313E">
        <w:t>UE could be configured to monitor DL control channel every mini-slot</w:t>
      </w:r>
      <w:r>
        <w:t xml:space="preserve"> for mini-slot-based scheduling</w:t>
      </w:r>
      <w:r w:rsidR="004D313E">
        <w:t xml:space="preserve">.  </w:t>
      </w:r>
      <w:r>
        <w:t>Mini-slot-based scheduling is used for low latency traffic, such as URLLC</w:t>
      </w:r>
      <w:r w:rsidR="008F690D">
        <w:t xml:space="preserve">, similar to LTE shortened TTI.  Mini-slot-based scheduling </w:t>
      </w:r>
      <w:r w:rsidR="00CB0ACB">
        <w:t xml:space="preserve">and resource allocation </w:t>
      </w:r>
      <w:r w:rsidR="008F690D">
        <w:t xml:space="preserve">would improve the system performance by </w:t>
      </w:r>
      <w:r>
        <w:t>fast data rate increase</w:t>
      </w:r>
      <w:r w:rsidR="008F690D">
        <w:t xml:space="preserve"> during </w:t>
      </w:r>
      <w:r>
        <w:t>TCP</w:t>
      </w:r>
      <w:r w:rsidR="008F690D">
        <w:t xml:space="preserve"> slot start</w:t>
      </w:r>
      <w:r>
        <w:t xml:space="preserve"> flow control.  </w:t>
      </w:r>
      <w:r w:rsidR="004D313E">
        <w:t>M</w:t>
      </w:r>
      <w:r w:rsidR="00690830">
        <w:t>ini-slot could</w:t>
      </w:r>
      <w:r w:rsidR="008F690D">
        <w:t xml:space="preserve"> also</w:t>
      </w:r>
      <w:r w:rsidR="00690830">
        <w:t xml:space="preserve"> be used as the basic scheduling </w:t>
      </w:r>
      <w:r w:rsidR="004D313E">
        <w:t xml:space="preserve">unit for the resource allocation in time </w:t>
      </w:r>
      <w:r w:rsidR="008F690D">
        <w:t xml:space="preserve">within the slot.  </w:t>
      </w:r>
      <w:r w:rsidR="00690830">
        <w:t xml:space="preserve">The scheduler could partition the radio resource in both frequency and time domain when the unit of resource allocation is the mini-slot.  </w:t>
      </w:r>
      <w:r w:rsidR="00C61301">
        <w:t xml:space="preserve"> </w:t>
      </w:r>
      <w:r w:rsidR="00690830">
        <w:t xml:space="preserve">This would provide the scheduler the flexibility of resource allocation and </w:t>
      </w:r>
      <w:r w:rsidR="00C61301">
        <w:t>multiplexing services with different latency requirements, such as eMBB and URLLC</w:t>
      </w:r>
      <w:r w:rsidR="00C65C89">
        <w:t>, in particular in UL</w:t>
      </w:r>
      <w:r w:rsidR="00C61301">
        <w:t xml:space="preserve">.  </w:t>
      </w:r>
      <w:r w:rsidR="007116E8">
        <w:t>The allocation of dedicated channels and the scheduling unit “slot” and “mini-slot” are also use</w:t>
      </w:r>
      <w:r w:rsidR="008F690D">
        <w:t>d</w:t>
      </w:r>
      <w:r w:rsidR="007116E8">
        <w:t xml:space="preserve"> the subframe as the reference time.   </w:t>
      </w:r>
    </w:p>
    <w:p w:rsidR="00040595" w:rsidRPr="00040595" w:rsidRDefault="00040595" w:rsidP="00C65C89">
      <w:pPr>
        <w:ind w:left="1440" w:hanging="1440"/>
        <w:rPr>
          <w:b/>
          <w:bCs/>
        </w:rPr>
      </w:pPr>
      <w:r>
        <w:rPr>
          <w:rStyle w:val="afe"/>
        </w:rPr>
        <w:t>Proposal 2:</w:t>
      </w:r>
      <w:r>
        <w:rPr>
          <w:rStyle w:val="afe"/>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8F690D" w:rsidRPr="008F690D" w:rsidRDefault="008F690D" w:rsidP="008F690D">
      <w:r>
        <w:t>In RAN1#87, mini-slot length was agreed as follows,</w:t>
      </w:r>
    </w:p>
    <w:p w:rsidR="008F690D" w:rsidRPr="008F690D" w:rsidRDefault="008F690D" w:rsidP="00A44653">
      <w:pPr>
        <w:pStyle w:val="afa"/>
        <w:numPr>
          <w:ilvl w:val="0"/>
          <w:numId w:val="7"/>
        </w:numPr>
        <w:rPr>
          <w:rFonts w:eastAsia="MS Mincho"/>
        </w:rPr>
      </w:pPr>
      <w:r w:rsidRPr="008F690D">
        <w:rPr>
          <w:rFonts w:eastAsia="MS Mincho"/>
        </w:rPr>
        <w:t>At least above 6 GHz, mini-slot with length 1 symbol supported</w:t>
      </w:r>
    </w:p>
    <w:p w:rsidR="008F690D" w:rsidRPr="008F690D" w:rsidRDefault="008F690D" w:rsidP="00A44653">
      <w:pPr>
        <w:pStyle w:val="afa"/>
        <w:numPr>
          <w:ilvl w:val="1"/>
          <w:numId w:val="7"/>
        </w:numPr>
        <w:rPr>
          <w:rFonts w:eastAsia="MS Mincho"/>
        </w:rPr>
      </w:pPr>
      <w:r w:rsidRPr="008F690D">
        <w:rPr>
          <w:rFonts w:eastAsia="MS Mincho"/>
        </w:rPr>
        <w:t>FFS below 6 GHz including unlicensed band</w:t>
      </w:r>
    </w:p>
    <w:p w:rsidR="008F690D" w:rsidRPr="008F690D" w:rsidRDefault="008F690D" w:rsidP="00A44653">
      <w:pPr>
        <w:pStyle w:val="afa"/>
        <w:numPr>
          <w:ilvl w:val="1"/>
          <w:numId w:val="7"/>
        </w:numPr>
        <w:rPr>
          <w:rFonts w:eastAsia="MS Mincho"/>
        </w:rPr>
      </w:pPr>
      <w:r w:rsidRPr="008F690D">
        <w:rPr>
          <w:rFonts w:eastAsia="MS Mincho"/>
        </w:rPr>
        <w:t>FFS for URLLC use case regardless frequency band</w:t>
      </w:r>
    </w:p>
    <w:p w:rsidR="008F690D" w:rsidRPr="008F690D" w:rsidRDefault="008F690D" w:rsidP="00A44653">
      <w:pPr>
        <w:pStyle w:val="afa"/>
        <w:numPr>
          <w:ilvl w:val="0"/>
          <w:numId w:val="7"/>
        </w:numPr>
        <w:rPr>
          <w:rFonts w:eastAsia="MS Mincho"/>
        </w:rPr>
      </w:pPr>
      <w:r w:rsidRPr="008F690D">
        <w:rPr>
          <w:rFonts w:eastAsia="MS Mincho"/>
        </w:rPr>
        <w:t xml:space="preserve">FFS whether DL control can be supported within one mini-slot of length 1 </w:t>
      </w:r>
    </w:p>
    <w:p w:rsidR="008F690D" w:rsidRPr="008F690D" w:rsidRDefault="008F690D" w:rsidP="00A44653">
      <w:pPr>
        <w:pStyle w:val="afa"/>
        <w:numPr>
          <w:ilvl w:val="0"/>
          <w:numId w:val="7"/>
        </w:numPr>
        <w:rPr>
          <w:rFonts w:eastAsia="MS Mincho"/>
        </w:rPr>
      </w:pPr>
      <w:r w:rsidRPr="008F690D">
        <w:rPr>
          <w:rFonts w:eastAsia="MS Mincho"/>
        </w:rPr>
        <w:t>Lengths from 2 to slot length -1</w:t>
      </w:r>
    </w:p>
    <w:p w:rsidR="008F690D" w:rsidRPr="008F690D" w:rsidRDefault="008F690D" w:rsidP="00A44653">
      <w:pPr>
        <w:pStyle w:val="afa"/>
        <w:numPr>
          <w:ilvl w:val="1"/>
          <w:numId w:val="7"/>
        </w:numPr>
        <w:rPr>
          <w:rFonts w:eastAsia="MS Mincho"/>
        </w:rPr>
      </w:pPr>
      <w:r w:rsidRPr="008F690D">
        <w:rPr>
          <w:rFonts w:eastAsia="MS Mincho"/>
        </w:rPr>
        <w:t xml:space="preserve">FFS on restrictions of mini-slot length based on restrictions on starting position </w:t>
      </w:r>
    </w:p>
    <w:p w:rsidR="008F690D" w:rsidRPr="008F690D" w:rsidRDefault="008F690D" w:rsidP="00A44653">
      <w:pPr>
        <w:pStyle w:val="afa"/>
        <w:numPr>
          <w:ilvl w:val="1"/>
          <w:numId w:val="7"/>
        </w:numPr>
        <w:rPr>
          <w:rFonts w:eastAsia="MS Mincho"/>
        </w:rPr>
      </w:pPr>
      <w:r w:rsidRPr="008F690D">
        <w:rPr>
          <w:rFonts w:eastAsia="MS Mincho"/>
        </w:rPr>
        <w:t xml:space="preserve">For URLLC, 2 is supported, FFS other values </w:t>
      </w:r>
    </w:p>
    <w:p w:rsidR="008F690D" w:rsidRPr="008F690D" w:rsidRDefault="008F690D" w:rsidP="00A44653">
      <w:pPr>
        <w:pStyle w:val="afa"/>
        <w:numPr>
          <w:ilvl w:val="0"/>
          <w:numId w:val="7"/>
        </w:numPr>
        <w:rPr>
          <w:rFonts w:eastAsia="MS Mincho"/>
        </w:rPr>
      </w:pPr>
      <w:r w:rsidRPr="008F690D">
        <w:rPr>
          <w:rFonts w:eastAsia="MS Mincho"/>
        </w:rPr>
        <w:t>Note: Some UEs targeting certain use cases may not support all mini-slot lengths and all starting positions</w:t>
      </w:r>
    </w:p>
    <w:p w:rsidR="008F690D" w:rsidRPr="008F690D" w:rsidRDefault="008F690D" w:rsidP="00A44653">
      <w:pPr>
        <w:pStyle w:val="afa"/>
        <w:numPr>
          <w:ilvl w:val="0"/>
          <w:numId w:val="7"/>
        </w:numPr>
        <w:rPr>
          <w:rFonts w:eastAsia="MS Mincho"/>
        </w:rPr>
      </w:pPr>
      <w:r w:rsidRPr="008F690D">
        <w:rPr>
          <w:rFonts w:eastAsia="MS Mincho"/>
        </w:rPr>
        <w:t>Can start at any OFDM symbol, at least above 6 GHz</w:t>
      </w:r>
    </w:p>
    <w:p w:rsidR="008F690D" w:rsidRPr="008F690D" w:rsidRDefault="008F690D" w:rsidP="00A44653">
      <w:pPr>
        <w:pStyle w:val="afa"/>
        <w:numPr>
          <w:ilvl w:val="1"/>
          <w:numId w:val="7"/>
        </w:numPr>
        <w:rPr>
          <w:rFonts w:eastAsia="MS Mincho"/>
        </w:rPr>
      </w:pPr>
      <w:r w:rsidRPr="008F690D">
        <w:rPr>
          <w:rFonts w:eastAsia="MS Mincho"/>
        </w:rPr>
        <w:t>FFS below 6 GHz including unlicensed band</w:t>
      </w:r>
    </w:p>
    <w:p w:rsidR="008F690D" w:rsidRPr="008F690D" w:rsidRDefault="008F690D" w:rsidP="00A44653">
      <w:pPr>
        <w:pStyle w:val="afa"/>
        <w:numPr>
          <w:ilvl w:val="1"/>
          <w:numId w:val="7"/>
        </w:numPr>
        <w:rPr>
          <w:rFonts w:eastAsia="MS Mincho"/>
        </w:rPr>
      </w:pPr>
      <w:r w:rsidRPr="008F690D">
        <w:rPr>
          <w:rFonts w:eastAsia="MS Mincho"/>
        </w:rPr>
        <w:t>FFS for URLLC use case regardless frequency band</w:t>
      </w:r>
    </w:p>
    <w:p w:rsidR="008F690D" w:rsidRPr="008F690D" w:rsidRDefault="008F690D" w:rsidP="00A44653">
      <w:pPr>
        <w:pStyle w:val="afa"/>
        <w:numPr>
          <w:ilvl w:val="0"/>
          <w:numId w:val="7"/>
        </w:numPr>
        <w:rPr>
          <w:rFonts w:eastAsia="MS Mincho"/>
        </w:rPr>
      </w:pPr>
      <w:r w:rsidRPr="008F690D">
        <w:rPr>
          <w:rFonts w:eastAsia="MS Mincho"/>
        </w:rPr>
        <w:t xml:space="preserve">A mini-slot contains DMRS at position(s) relative to the start of the mini-slot </w:t>
      </w:r>
    </w:p>
    <w:p w:rsidR="008F690D" w:rsidRPr="008F690D" w:rsidRDefault="008F690D" w:rsidP="008F690D">
      <w:pPr>
        <w:rPr>
          <w:lang w:val="en-US"/>
        </w:rPr>
      </w:pPr>
    </w:p>
    <w:p w:rsidR="008F690D" w:rsidRDefault="008F690D" w:rsidP="008F690D">
      <w:r>
        <w:t xml:space="preserve">The number of OFDM symbols for DL transmission part and UL transmission part could be dynamically configured and changed slot-to-slot in NR   </w:t>
      </w:r>
      <w:r w:rsidR="00C65C89">
        <w:t>The number of OFDM symbols for U</w:t>
      </w:r>
      <w:r>
        <w:t>L might not be even number.</w:t>
      </w:r>
      <w:r w:rsidR="00C65C89">
        <w:t xml:space="preserve">  Mini-slot based scheduling and resource allocations</w:t>
      </w:r>
      <w:r>
        <w:t xml:space="preserve"> </w:t>
      </w:r>
      <w:r w:rsidR="00C65C89">
        <w:t xml:space="preserve">are used for UL URLLC transmission.  </w:t>
      </w:r>
      <w:r w:rsidR="00040595">
        <w:t xml:space="preserve"> If mini-slot length of 2-symbol is the only one supported for URLLC, it would create an unused orphan</w:t>
      </w:r>
      <w:r w:rsidR="00C65C89">
        <w:t xml:space="preserve"> OFDM</w:t>
      </w:r>
      <w:r w:rsidR="00040595">
        <w:t xml:space="preserve"> symbol left at the end when odd number of OFDM</w:t>
      </w:r>
      <w:r w:rsidR="00C65C89">
        <w:t xml:space="preserve"> symbols are allocated for</w:t>
      </w:r>
      <w:r w:rsidR="00040595">
        <w:t xml:space="preserve"> UL transmission part in the slot.  If URLLC traff</w:t>
      </w:r>
      <w:r w:rsidR="00C65C89">
        <w:t xml:space="preserve">ic arrives right before </w:t>
      </w:r>
      <w:r w:rsidR="00040595">
        <w:t xml:space="preserve">the last </w:t>
      </w:r>
      <w:r w:rsidR="00C65C89">
        <w:t xml:space="preserve">UL </w:t>
      </w:r>
      <w:r w:rsidR="00040595">
        <w:t>orphan symbol of the slot, URLLC traffic has to wait till next</w:t>
      </w:r>
      <w:r w:rsidR="00C65C89">
        <w:t xml:space="preserve"> UL mini-slot for potential UL transmission</w:t>
      </w:r>
      <w:r w:rsidR="00040595">
        <w:t>.   This will result in unnecessary delay.   Thus, it is desired to support mini-slot length of 1 OFDM symbol for URLLC.</w:t>
      </w:r>
    </w:p>
    <w:p w:rsidR="00040595" w:rsidRDefault="00040595" w:rsidP="00040595"/>
    <w:p w:rsidR="00040595" w:rsidRDefault="00040595" w:rsidP="00040595">
      <w:pPr>
        <w:rPr>
          <w:rStyle w:val="afe"/>
        </w:rPr>
      </w:pPr>
      <w:r>
        <w:rPr>
          <w:rStyle w:val="afe"/>
        </w:rPr>
        <w:t>Proposal 3:</w:t>
      </w:r>
      <w:r>
        <w:rPr>
          <w:rStyle w:val="afe"/>
        </w:rPr>
        <w:tab/>
        <w:t xml:space="preserve"> Mini-slot with length 1 OFDM symbol in addition to 2 OFDM symbols is supported for URLLC </w:t>
      </w:r>
    </w:p>
    <w:p w:rsidR="0085321D" w:rsidRDefault="007116E8" w:rsidP="0085321D">
      <w:r>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690830" w:rsidRPr="007A47FD" w:rsidRDefault="00040595" w:rsidP="00A1765D">
      <w:pPr>
        <w:ind w:left="1440" w:hanging="1440"/>
        <w:rPr>
          <w:b/>
          <w:bCs/>
        </w:rPr>
      </w:pPr>
      <w:r>
        <w:rPr>
          <w:rStyle w:val="afe"/>
        </w:rPr>
        <w:t>Proposal 4</w:t>
      </w:r>
      <w:r w:rsidR="001220EE">
        <w:rPr>
          <w:rStyle w:val="afe"/>
        </w:rPr>
        <w:t>:</w:t>
      </w:r>
      <w:r w:rsidR="001220EE">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sidR="001220EE">
        <w:rPr>
          <w:rStyle w:val="afe"/>
        </w:rPr>
        <w:t xml:space="preserve">cally configured by the network to support multiplexing of URLLC and eMBB traffic.   </w:t>
      </w:r>
      <w:r w:rsidR="0085321D" w:rsidRPr="00800250">
        <w:rPr>
          <w:rStyle w:val="afe"/>
        </w:rPr>
        <w:t xml:space="preserve">   </w:t>
      </w: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C65C89" w:rsidRPr="00950859" w:rsidRDefault="00395697" w:rsidP="00950859">
      <w:pPr>
        <w:jc w:val="both"/>
      </w:pPr>
      <w:r>
        <w:t xml:space="preserve">UL URLLC resource allocation needs to consider the U-plane end-to-end requirement of 1 </w:t>
      </w:r>
      <w:proofErr w:type="gramStart"/>
      <w:r>
        <w:t>ms</w:t>
      </w:r>
      <w:proofErr w:type="gramEnd"/>
      <w:r>
        <w:t xml:space="preserve"> in </w:t>
      </w:r>
      <w:r>
        <w:fldChar w:fldCharType="begin"/>
      </w:r>
      <w:r>
        <w:instrText xml:space="preserve"> REF _Ref474052330 \r \h </w:instrText>
      </w:r>
      <w:r>
        <w:fldChar w:fldCharType="separate"/>
      </w:r>
      <w:r>
        <w:t>[2]</w:t>
      </w:r>
      <w:r>
        <w:fldChar w:fldCharType="end"/>
      </w:r>
      <w:r>
        <w:t xml:space="preserve">.   If URLLC resource is allocated by DCI through UE scheduling request (SR) at slot n, the gNB could send a UL grant on mini-slot control channel at earliest in slot n+1. Assuming UE with fast processing time, UE could have UL URLLC initial transmission at mini-slot in the end of slot n+1.  </w:t>
      </w:r>
      <w:r w:rsidR="00950859">
        <w:t>In dynamic TDD, t</w:t>
      </w:r>
      <w:r>
        <w:t xml:space="preserve">wo slot intervals would be minimum time of one URLLC transmission </w:t>
      </w:r>
      <w:r w:rsidR="00950859">
        <w:t xml:space="preserve">using </w:t>
      </w:r>
      <w:r>
        <w:t xml:space="preserve">scheduled based resource </w:t>
      </w:r>
      <w:r w:rsidR="00950859">
        <w:t xml:space="preserve">allocation with the assumption that SR resource is available on every mini-slot.  Thus, scheduled based resource allocation would not be realistic in meeting the URLLC latency requirement.  </w:t>
      </w:r>
      <w:r>
        <w:t xml:space="preserve"> </w:t>
      </w:r>
      <w:r w:rsidR="00C65C89">
        <w:t>T</w:t>
      </w:r>
      <w:r>
        <w:t>hus, t</w:t>
      </w:r>
      <w:r w:rsidR="00C65C89">
        <w:t xml:space="preserve">he resource for UL URLLC data transmission needs to be allocated persistently without scheduling request and </w:t>
      </w:r>
      <w:r w:rsidR="00502395">
        <w:t xml:space="preserve">DCI indication in order to meet the 1ms U-plane latency requirements.   </w:t>
      </w:r>
      <w:r w:rsidR="00950859">
        <w:t xml:space="preserve">If NR network would configure larger subcarrier spacing, such as 60 </w:t>
      </w:r>
      <w:proofErr w:type="gramStart"/>
      <w:r w:rsidR="00950859">
        <w:t>kHz  or</w:t>
      </w:r>
      <w:proofErr w:type="gramEnd"/>
      <w:r w:rsidR="00950859">
        <w:t xml:space="preserve"> 120 kHz SCS, for scheduled based resource allocation of UL URLLC traffic in order to meet the U-plant latency requirement, it should be transparent to the NR specifications. </w:t>
      </w:r>
    </w:p>
    <w:p w:rsidR="00E3210D" w:rsidRPr="00950859" w:rsidRDefault="00E3210D" w:rsidP="00E3210D">
      <w:pPr>
        <w:ind w:left="1440" w:hanging="1440"/>
        <w:jc w:val="both"/>
        <w:rPr>
          <w:b/>
        </w:rPr>
      </w:pPr>
      <w:r>
        <w:rPr>
          <w:b/>
        </w:rPr>
        <w:t xml:space="preserve">Proposal 5:  </w:t>
      </w:r>
      <w:r>
        <w:rPr>
          <w:b/>
        </w:rPr>
        <w:tab/>
      </w:r>
      <w:r w:rsidR="00950859">
        <w:rPr>
          <w:b/>
        </w:rPr>
        <w:t xml:space="preserve">UL URLLC resource should be persistently allocated for grant free transmission.  If network would support scheduled-based UL URLLC resource allocation with large SCS, it should be transparent to the NR specifications.  </w:t>
      </w:r>
    </w:p>
    <w:p w:rsidR="00F905CF" w:rsidRDefault="00F905CF" w:rsidP="00F905CF">
      <w:pPr>
        <w:pStyle w:val="afa"/>
        <w:jc w:val="both"/>
        <w:rPr>
          <w:rFonts w:eastAsia="MS Mincho"/>
        </w:rPr>
      </w:pPr>
    </w:p>
    <w:p w:rsidR="00656D07" w:rsidRDefault="00656D07" w:rsidP="00656D07">
      <w:pPr>
        <w:jc w:val="both"/>
        <w:rPr>
          <w:lang w:val="en-US"/>
        </w:rPr>
      </w:pPr>
      <w:r>
        <w:rPr>
          <w:lang w:val="en-US"/>
        </w:rPr>
        <w:lastRenderedPageBreak/>
        <w:t xml:space="preserve">Since UL URLLC resources are persistently allocated for grant free transmission and retransmission, scheduler should allocate resource for UL eMBB traffic around the persistent resource for UL URLLC.   Thus, multiplexing of URLLC and eMBB traffic in UL could be achieved through implementation without specification impact.  </w:t>
      </w:r>
    </w:p>
    <w:p w:rsidR="00CB422F" w:rsidRDefault="00CB422F" w:rsidP="00CB422F">
      <w:pPr>
        <w:pStyle w:val="afa"/>
        <w:jc w:val="both"/>
        <w:rPr>
          <w:rFonts w:eastAsia="MS Mincho"/>
        </w:rPr>
      </w:pPr>
    </w:p>
    <w:p w:rsidR="00CB422F" w:rsidRPr="00CB422F" w:rsidRDefault="00CB422F" w:rsidP="007D5C40">
      <w:pPr>
        <w:ind w:left="1440" w:hanging="1440"/>
        <w:jc w:val="both"/>
        <w:rPr>
          <w:b/>
          <w:lang w:val="en-US"/>
        </w:rPr>
      </w:pPr>
      <w:r w:rsidRPr="00CB422F">
        <w:rPr>
          <w:b/>
        </w:rPr>
        <w:t xml:space="preserve">Proposal 6:  </w:t>
      </w:r>
      <w:r w:rsidRPr="00CB422F">
        <w:rPr>
          <w:b/>
        </w:rPr>
        <w:tab/>
      </w:r>
      <w:r w:rsidR="00656D07">
        <w:rPr>
          <w:b/>
        </w:rPr>
        <w:t>M</w:t>
      </w:r>
      <w:r w:rsidR="00656D07" w:rsidRPr="00656D07">
        <w:rPr>
          <w:b/>
        </w:rPr>
        <w:t xml:space="preserve">ultiplexing of URLLC and eMBB traffic in UL could be achieved through implementation without specification impact.  </w:t>
      </w:r>
    </w:p>
    <w:p w:rsidR="00C40699" w:rsidRPr="00C40699" w:rsidRDefault="00C40699" w:rsidP="00C40699"/>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analyzes the time domain structure of NR</w:t>
      </w:r>
      <w:r w:rsidR="00D500FA">
        <w:t xml:space="preserve"> frame structure design</w:t>
      </w:r>
      <w:r>
        <w:t xml:space="preserve"> to support multiplexing of URLLC and eMBB traffic</w:t>
      </w:r>
      <w:r w:rsidR="00D500FA">
        <w:t xml:space="preserve">.  </w:t>
      </w:r>
      <w:r>
        <w:t xml:space="preserve"> We have the following proposal</w:t>
      </w:r>
    </w:p>
    <w:p w:rsidR="00656D07" w:rsidRPr="00656D07" w:rsidRDefault="00656D07" w:rsidP="00A44653">
      <w:pPr>
        <w:pStyle w:val="afa"/>
        <w:numPr>
          <w:ilvl w:val="0"/>
          <w:numId w:val="3"/>
        </w:numPr>
        <w:rPr>
          <w:bCs/>
        </w:rPr>
      </w:pPr>
      <w:r w:rsidRPr="00656D07">
        <w:rPr>
          <w:rStyle w:val="afe"/>
          <w:b w:val="0"/>
        </w:rPr>
        <w:t xml:space="preserve">Proposal 1: </w:t>
      </w:r>
      <w:r w:rsidRPr="00656D07">
        <w:rPr>
          <w:rStyle w:val="afe"/>
          <w:b w:val="0"/>
        </w:rPr>
        <w:tab/>
        <w:t xml:space="preserve">Slot-based resource allocation should be 2-dimensional, which includes both number of PRBs and number of OFDM symbols.    </w:t>
      </w:r>
      <w:r w:rsidRPr="00656D07">
        <w:rPr>
          <w:bCs/>
        </w:rPr>
        <w:t>Slot-based resource allocation is not necessary to span over entire UL OFDM symbols within a slot.</w:t>
      </w:r>
    </w:p>
    <w:p w:rsidR="00656D07" w:rsidRPr="00656D07" w:rsidRDefault="00656D07" w:rsidP="00A44653">
      <w:pPr>
        <w:pStyle w:val="afa"/>
        <w:numPr>
          <w:ilvl w:val="0"/>
          <w:numId w:val="3"/>
        </w:numPr>
        <w:rPr>
          <w:bCs/>
        </w:rPr>
      </w:pPr>
      <w:r w:rsidRPr="00656D07">
        <w:rPr>
          <w:rStyle w:val="afe"/>
          <w:b w:val="0"/>
        </w:rPr>
        <w:t>Proposal 2:</w:t>
      </w:r>
      <w:r w:rsidRPr="00656D07">
        <w:rPr>
          <w:rStyle w:val="afe"/>
          <w:b w:val="0"/>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656D07" w:rsidRPr="00656D07" w:rsidRDefault="00656D07" w:rsidP="00A44653">
      <w:pPr>
        <w:pStyle w:val="afa"/>
        <w:numPr>
          <w:ilvl w:val="0"/>
          <w:numId w:val="3"/>
        </w:numPr>
        <w:rPr>
          <w:rStyle w:val="afe"/>
          <w:b w:val="0"/>
        </w:rPr>
      </w:pPr>
      <w:r w:rsidRPr="00656D07">
        <w:rPr>
          <w:rStyle w:val="afe"/>
          <w:b w:val="0"/>
        </w:rPr>
        <w:t>Proposal 3:</w:t>
      </w:r>
      <w:r w:rsidRPr="00656D07">
        <w:rPr>
          <w:rStyle w:val="afe"/>
          <w:b w:val="0"/>
        </w:rPr>
        <w:tab/>
        <w:t xml:space="preserve"> Mini-slot with length 1 OFDM symbol in addition to 2 OFDM symbols is supported for URLLC </w:t>
      </w:r>
    </w:p>
    <w:p w:rsidR="00656D07" w:rsidRPr="00656D07" w:rsidRDefault="00656D07" w:rsidP="00A44653">
      <w:pPr>
        <w:pStyle w:val="afa"/>
        <w:numPr>
          <w:ilvl w:val="0"/>
          <w:numId w:val="3"/>
        </w:numPr>
        <w:rPr>
          <w:bCs/>
        </w:rPr>
      </w:pPr>
      <w:r w:rsidRPr="00656D07">
        <w:rPr>
          <w:rStyle w:val="afe"/>
          <w:b w:val="0"/>
        </w:rPr>
        <w:t>Proposal 4:</w:t>
      </w:r>
      <w:r w:rsidRPr="00656D07">
        <w:rPr>
          <w:rStyle w:val="afe"/>
          <w:b w:val="0"/>
        </w:rPr>
        <w:tab/>
        <w:t xml:space="preserve">The length of a slot is application-specific.  The configuration of the slot should be UE-specific and dynamically configured by the network to support multiplexing of URLLC and eMBB traffic.      </w:t>
      </w:r>
    </w:p>
    <w:p w:rsidR="00656D07" w:rsidRPr="00656D07" w:rsidRDefault="00656D07" w:rsidP="00A44653">
      <w:pPr>
        <w:pStyle w:val="afa"/>
        <w:numPr>
          <w:ilvl w:val="0"/>
          <w:numId w:val="3"/>
        </w:numPr>
        <w:jc w:val="both"/>
        <w:rPr>
          <w:lang w:val="en-GB"/>
        </w:rPr>
      </w:pPr>
      <w:r>
        <w:t xml:space="preserve">Proposal 5: </w:t>
      </w:r>
      <w:r w:rsidRPr="00656D07">
        <w:t xml:space="preserve">UL URLLC resource should be persistently allocated for grant free transmission.  If network would support scheduled-based UL URLLC resource allocation with large SCS, it should be transparent to the NR specifications.  </w:t>
      </w:r>
    </w:p>
    <w:p w:rsidR="00656D07" w:rsidRPr="00656D07" w:rsidRDefault="00656D07" w:rsidP="00A44653">
      <w:pPr>
        <w:pStyle w:val="afa"/>
        <w:numPr>
          <w:ilvl w:val="0"/>
          <w:numId w:val="3"/>
        </w:numPr>
        <w:jc w:val="both"/>
      </w:pPr>
      <w:r>
        <w:t xml:space="preserve">Proposal 6: </w:t>
      </w:r>
      <w:r w:rsidRPr="00656D07">
        <w:t xml:space="preserve">Multiplexing of URLLC and eMBB traffic in UL could be achieved through implementation without specification impact.  </w:t>
      </w:r>
    </w:p>
    <w:p w:rsidR="007D5C40" w:rsidRPr="00497D33" w:rsidRDefault="007D5C40" w:rsidP="007D5C40">
      <w:pPr>
        <w:pStyle w:val="afa"/>
        <w:rPr>
          <w:b/>
          <w:bCs/>
        </w:rPr>
      </w:pP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A44653">
      <w:pPr>
        <w:pStyle w:val="afa"/>
        <w:numPr>
          <w:ilvl w:val="0"/>
          <w:numId w:val="10"/>
        </w:numPr>
        <w:rPr>
          <w:rFonts w:eastAsia="MS Mincho"/>
          <w:szCs w:val="20"/>
        </w:rPr>
      </w:pPr>
      <w:bookmarkStart w:id="0" w:name="_Ref430885014"/>
      <w:r w:rsidRPr="00F96EFF">
        <w:rPr>
          <w:rFonts w:eastAsia="MS Mincho"/>
          <w:szCs w:val="20"/>
        </w:rPr>
        <w:t>RP-160671, “Study on New Radio Access Technology”</w:t>
      </w:r>
      <w:r w:rsidR="00ED418A" w:rsidRPr="00F96EFF">
        <w:rPr>
          <w:rFonts w:eastAsia="MS Mincho"/>
          <w:szCs w:val="20"/>
        </w:rPr>
        <w:t xml:space="preserve">, </w:t>
      </w:r>
      <w:proofErr w:type="spellStart"/>
      <w:r w:rsidR="00ED418A" w:rsidRPr="00F96EFF">
        <w:rPr>
          <w:rFonts w:eastAsia="MS Mincho"/>
          <w:szCs w:val="20"/>
        </w:rPr>
        <w:t>DoCoMo</w:t>
      </w:r>
      <w:proofErr w:type="spellEnd"/>
    </w:p>
    <w:p w:rsidR="00D201CB" w:rsidRDefault="0022790C" w:rsidP="00A44653">
      <w:pPr>
        <w:pStyle w:val="afa"/>
        <w:numPr>
          <w:ilvl w:val="0"/>
          <w:numId w:val="10"/>
        </w:numPr>
        <w:rPr>
          <w:rFonts w:eastAsia="MS Mincho"/>
          <w:szCs w:val="20"/>
        </w:rPr>
      </w:pPr>
      <w:bookmarkStart w:id="1" w:name="_Ref446581113"/>
      <w:bookmarkStart w:id="2" w:name="_Ref474052330"/>
      <w:r w:rsidRPr="00F96EFF">
        <w:rPr>
          <w:rFonts w:eastAsia="MS Mincho"/>
          <w:szCs w:val="20"/>
        </w:rPr>
        <w:t>TR38.913v0.2.1, “Study on Scenarios and Requirements for Next Generation Access Technologies”, CMC</w:t>
      </w:r>
      <w:bookmarkStart w:id="3" w:name="_Ref447173825"/>
      <w:r w:rsidR="00E53AEF">
        <w:rPr>
          <w:rFonts w:eastAsia="MS Mincho"/>
          <w:szCs w:val="20"/>
        </w:rPr>
        <w:t>C</w:t>
      </w:r>
      <w:bookmarkEnd w:id="2"/>
    </w:p>
    <w:p w:rsidR="00D201CB" w:rsidRPr="00D201CB" w:rsidRDefault="00D201CB" w:rsidP="00A44653">
      <w:pPr>
        <w:pStyle w:val="afa"/>
        <w:numPr>
          <w:ilvl w:val="0"/>
          <w:numId w:val="10"/>
        </w:numPr>
        <w:rPr>
          <w:rFonts w:eastAsia="MS Mincho"/>
          <w:szCs w:val="20"/>
        </w:rPr>
      </w:pPr>
      <w:r w:rsidRPr="00D201CB">
        <w:rPr>
          <w:rFonts w:eastAsia="MS Mincho" w:hint="eastAsia"/>
        </w:rPr>
        <w:t>R1-1701456</w:t>
      </w:r>
      <w:r w:rsidRPr="00D201CB">
        <w:rPr>
          <w:rFonts w:eastAsia="MS Mincho"/>
          <w:b/>
        </w:rPr>
        <w:t>, “</w:t>
      </w:r>
      <w:r w:rsidRPr="00D201CB">
        <w:rPr>
          <w:rFonts w:eastAsia="MS Mincho"/>
        </w:rPr>
        <w:t xml:space="preserve">Summary of offline discussion on multiplexing of eMBB and URLLC in DL”, Samsung, ZTE, Qualcomm, NTT </w:t>
      </w:r>
      <w:proofErr w:type="spellStart"/>
      <w:r w:rsidRPr="00D201CB">
        <w:rPr>
          <w:rFonts w:eastAsia="MS Mincho"/>
        </w:rPr>
        <w:t>Docomo</w:t>
      </w:r>
      <w:proofErr w:type="spellEnd"/>
      <w:r w:rsidRPr="00D201CB">
        <w:rPr>
          <w:rFonts w:eastAsia="MS Mincho"/>
        </w:rPr>
        <w:t xml:space="preserve">, Sony, </w:t>
      </w:r>
      <w:proofErr w:type="spellStart"/>
      <w:r w:rsidRPr="00D201CB">
        <w:rPr>
          <w:rFonts w:eastAsia="MS Mincho"/>
        </w:rPr>
        <w:t>Oppo</w:t>
      </w:r>
      <w:proofErr w:type="spellEnd"/>
      <w:r w:rsidRPr="00D201CB">
        <w:rPr>
          <w:rFonts w:eastAsia="MS Mincho"/>
        </w:rPr>
        <w:t xml:space="preserve">, </w:t>
      </w:r>
      <w:proofErr w:type="spellStart"/>
      <w:r w:rsidRPr="00D201CB">
        <w:rPr>
          <w:rFonts w:eastAsia="MS Mincho"/>
        </w:rPr>
        <w:t>Sequans</w:t>
      </w:r>
      <w:proofErr w:type="spellEnd"/>
      <w:r w:rsidRPr="00D201CB">
        <w:rPr>
          <w:rFonts w:eastAsia="MS Mincho"/>
        </w:rPr>
        <w:t>, Sharp</w:t>
      </w:r>
    </w:p>
    <w:p w:rsidR="00D201CB" w:rsidRPr="00D201CB" w:rsidRDefault="00D201CB" w:rsidP="00A44653">
      <w:pPr>
        <w:pStyle w:val="afa"/>
        <w:numPr>
          <w:ilvl w:val="0"/>
          <w:numId w:val="10"/>
        </w:numPr>
        <w:rPr>
          <w:rFonts w:eastAsia="MS Mincho"/>
          <w:szCs w:val="20"/>
        </w:rPr>
      </w:pPr>
      <w:r w:rsidRPr="00D201CB">
        <w:rPr>
          <w:rFonts w:eastAsia="MS Mincho" w:hint="eastAsia"/>
        </w:rPr>
        <w:t>R1-1701404</w:t>
      </w:r>
      <w:r>
        <w:rPr>
          <w:rFonts w:eastAsia="MS Mincho"/>
          <w:b/>
        </w:rPr>
        <w:t>, “</w:t>
      </w:r>
      <w:r w:rsidRPr="00D201CB">
        <w:rPr>
          <w:rFonts w:eastAsia="MS Mincho"/>
        </w:rPr>
        <w:t>WF on scheduling-based approach for DL dynamic resource sharing between URLLC and eMBB</w:t>
      </w:r>
      <w:r>
        <w:rPr>
          <w:rFonts w:eastAsia="MS Mincho"/>
        </w:rPr>
        <w:t xml:space="preserve">”, </w:t>
      </w:r>
      <w:r w:rsidRPr="00D201CB">
        <w:rPr>
          <w:rFonts w:eastAsia="MS Mincho" w:hint="eastAsia"/>
        </w:rPr>
        <w:tab/>
      </w:r>
      <w:r w:rsidRPr="00D201CB">
        <w:rPr>
          <w:rFonts w:eastAsia="MS Mincho"/>
        </w:rPr>
        <w:t xml:space="preserve">Huawei, </w:t>
      </w:r>
      <w:proofErr w:type="spellStart"/>
      <w:r w:rsidRPr="00D201CB">
        <w:rPr>
          <w:rFonts w:eastAsia="MS Mincho"/>
        </w:rPr>
        <w:t>HiSilicon</w:t>
      </w:r>
      <w:proofErr w:type="spellEnd"/>
      <w:r w:rsidRPr="00D201CB">
        <w:rPr>
          <w:rFonts w:eastAsia="MS Mincho"/>
        </w:rPr>
        <w:t xml:space="preserve">, NTT DOCOMO, CATT, CATR, Ericsson, vivo, MediaTek, Panasonic, </w:t>
      </w:r>
      <w:proofErr w:type="spellStart"/>
      <w:r w:rsidRPr="00D201CB">
        <w:rPr>
          <w:rFonts w:eastAsia="MS Mincho"/>
        </w:rPr>
        <w:t>InterDigital</w:t>
      </w:r>
      <w:proofErr w:type="spellEnd"/>
      <w:r w:rsidRPr="00D201CB">
        <w:rPr>
          <w:rFonts w:eastAsia="MS Mincho"/>
        </w:rPr>
        <w:t xml:space="preserve"> , LGE, </w:t>
      </w:r>
      <w:proofErr w:type="spellStart"/>
      <w:r w:rsidRPr="00D201CB">
        <w:rPr>
          <w:rFonts w:eastAsia="MS Mincho"/>
        </w:rPr>
        <w:t>Nokia,AT&amp;T</w:t>
      </w:r>
      <w:proofErr w:type="spellEnd"/>
      <w:r w:rsidRPr="00D201CB">
        <w:rPr>
          <w:rFonts w:eastAsia="MS Mincho"/>
        </w:rPr>
        <w:t xml:space="preserve">, China Unicom, </w:t>
      </w:r>
      <w:proofErr w:type="spellStart"/>
      <w:r w:rsidRPr="00D201CB">
        <w:rPr>
          <w:rFonts w:eastAsia="MS Mincho"/>
        </w:rPr>
        <w:t>Sequans</w:t>
      </w:r>
      <w:proofErr w:type="spellEnd"/>
      <w:r w:rsidRPr="00D201CB">
        <w:rPr>
          <w:rFonts w:eastAsia="MS Mincho"/>
        </w:rPr>
        <w:t>, OPP</w:t>
      </w:r>
      <w:r w:rsidRPr="00D201CB">
        <w:rPr>
          <w:rFonts w:eastAsia="MS Mincho" w:hint="eastAsia"/>
        </w:rPr>
        <w:t>O</w:t>
      </w:r>
    </w:p>
    <w:p w:rsidR="00FE0DCF" w:rsidRPr="00FE0DCF" w:rsidRDefault="00D201CB" w:rsidP="00A44653">
      <w:pPr>
        <w:pStyle w:val="afa"/>
        <w:numPr>
          <w:ilvl w:val="0"/>
          <w:numId w:val="10"/>
        </w:numPr>
        <w:rPr>
          <w:rFonts w:eastAsia="MS Mincho"/>
        </w:rPr>
      </w:pPr>
      <w:r w:rsidRPr="00FE0DCF">
        <w:rPr>
          <w:rFonts w:eastAsia="MS Mincho"/>
        </w:rPr>
        <w:t>R1-1700204, “NR frame structure for multiplexing of URLLC and eMBB traffic”, CATT</w:t>
      </w:r>
    </w:p>
    <w:p w:rsidR="00FE0DCF" w:rsidRPr="00FE0DCF" w:rsidRDefault="00FE0DCF" w:rsidP="00A44653">
      <w:pPr>
        <w:pStyle w:val="afa"/>
        <w:numPr>
          <w:ilvl w:val="0"/>
          <w:numId w:val="10"/>
        </w:numPr>
        <w:rPr>
          <w:rFonts w:eastAsia="MS Mincho"/>
        </w:rPr>
      </w:pPr>
      <w:r w:rsidRPr="00FE0DCF">
        <w:rPr>
          <w:rFonts w:eastAsia="MS Mincho" w:hint="eastAsia"/>
        </w:rPr>
        <w:t>R1-1701318</w:t>
      </w:r>
      <w:r>
        <w:rPr>
          <w:rFonts w:eastAsia="MS Mincho"/>
        </w:rPr>
        <w:t>, “</w:t>
      </w:r>
      <w:r w:rsidRPr="00FE0DCF">
        <w:rPr>
          <w:rFonts w:eastAsia="MS Mincho"/>
        </w:rPr>
        <w:t>WF on resource configuration for UL grant-free transmission</w:t>
      </w:r>
      <w:r w:rsidRPr="00FE0DCF">
        <w:rPr>
          <w:rFonts w:eastAsia="MS Mincho" w:hint="eastAsia"/>
        </w:rPr>
        <w:tab/>
      </w:r>
      <w:r>
        <w:rPr>
          <w:rFonts w:eastAsia="MS Mincho"/>
        </w:rPr>
        <w:t xml:space="preserve">“, </w:t>
      </w:r>
      <w:r w:rsidRPr="00FE0DCF">
        <w:rPr>
          <w:rFonts w:eastAsia="MS Mincho"/>
        </w:rPr>
        <w:t xml:space="preserve">Huawei, </w:t>
      </w:r>
      <w:proofErr w:type="spellStart"/>
      <w:r w:rsidRPr="00FE0DCF">
        <w:rPr>
          <w:rFonts w:eastAsia="MS Mincho"/>
        </w:rPr>
        <w:t>HiSilicon</w:t>
      </w:r>
      <w:proofErr w:type="spellEnd"/>
      <w:r w:rsidRPr="00FE0DCF">
        <w:rPr>
          <w:rFonts w:eastAsia="MS Mincho"/>
        </w:rPr>
        <w:t xml:space="preserve">, CATR, CATT, Ericsson, Fujitsu, </w:t>
      </w:r>
      <w:proofErr w:type="spellStart"/>
      <w:r w:rsidRPr="00FE0DCF">
        <w:rPr>
          <w:rFonts w:eastAsia="MS Mincho"/>
        </w:rPr>
        <w:t>Spreadtrum</w:t>
      </w:r>
      <w:proofErr w:type="spellEnd"/>
    </w:p>
    <w:p w:rsidR="00FE0DCF" w:rsidRPr="00FE0DCF" w:rsidRDefault="00FE0DCF" w:rsidP="00A44653">
      <w:pPr>
        <w:pStyle w:val="afa"/>
        <w:numPr>
          <w:ilvl w:val="0"/>
          <w:numId w:val="10"/>
        </w:numPr>
        <w:rPr>
          <w:rFonts w:eastAsia="MS Mincho" w:hint="eastAsia"/>
        </w:rPr>
      </w:pPr>
      <w:r w:rsidRPr="00FE0DCF">
        <w:rPr>
          <w:rFonts w:eastAsia="MS Mincho" w:hint="eastAsia"/>
        </w:rPr>
        <w:t>R1-1701319</w:t>
      </w:r>
      <w:r>
        <w:rPr>
          <w:rFonts w:eastAsia="MS Mincho"/>
          <w:b/>
        </w:rPr>
        <w:t>, “</w:t>
      </w:r>
      <w:r w:rsidRPr="00557CBC">
        <w:rPr>
          <w:rFonts w:eastAsia="MS Mincho"/>
        </w:rPr>
        <w:t>WF on consecutive transmission for URLLC</w:t>
      </w:r>
      <w:r>
        <w:rPr>
          <w:rFonts w:eastAsia="MS Mincho"/>
        </w:rPr>
        <w:t xml:space="preserve">”, </w:t>
      </w:r>
      <w:r w:rsidRPr="00FE0DCF">
        <w:rPr>
          <w:rFonts w:eastAsia="MS Mincho"/>
        </w:rPr>
        <w:t xml:space="preserve">Huawei, </w:t>
      </w:r>
      <w:proofErr w:type="spellStart"/>
      <w:r w:rsidRPr="00FE0DCF">
        <w:rPr>
          <w:rFonts w:eastAsia="MS Mincho"/>
        </w:rPr>
        <w:t>HiSilicon</w:t>
      </w:r>
      <w:proofErr w:type="spellEnd"/>
      <w:r w:rsidRPr="00FE0DCF">
        <w:rPr>
          <w:rFonts w:eastAsia="MS Mincho"/>
        </w:rPr>
        <w:t>, Ericsson, NTT</w:t>
      </w:r>
      <w:r>
        <w:rPr>
          <w:rFonts w:eastAsia="MS Mincho"/>
        </w:rPr>
        <w:t xml:space="preserve"> </w:t>
      </w:r>
      <w:proofErr w:type="spellStart"/>
      <w:r>
        <w:rPr>
          <w:rFonts w:eastAsia="MS Mincho"/>
        </w:rPr>
        <w:t>DoCoM</w:t>
      </w:r>
      <w:r w:rsidRPr="00FE0DCF">
        <w:rPr>
          <w:rFonts w:eastAsia="MS Mincho"/>
        </w:rPr>
        <w:t>o</w:t>
      </w:r>
      <w:proofErr w:type="spellEnd"/>
      <w:r w:rsidRPr="00FE0DCF">
        <w:rPr>
          <w:rFonts w:eastAsia="MS Mincho"/>
        </w:rPr>
        <w:t xml:space="preserve">, </w:t>
      </w:r>
      <w:proofErr w:type="spellStart"/>
      <w:r w:rsidRPr="00FE0DCF">
        <w:rPr>
          <w:rFonts w:eastAsia="MS Mincho"/>
        </w:rPr>
        <w:t>Spreadtrum</w:t>
      </w:r>
      <w:proofErr w:type="spellEnd"/>
      <w:r w:rsidRPr="00FE0DCF">
        <w:rPr>
          <w:rFonts w:eastAsia="MS Mincho"/>
        </w:rPr>
        <w:t xml:space="preserve">, Intel </w:t>
      </w:r>
    </w:p>
    <w:p w:rsidR="00FE0DCF" w:rsidRPr="00D201CB" w:rsidRDefault="00FE0DCF" w:rsidP="00FE0DCF">
      <w:pPr>
        <w:pStyle w:val="afa"/>
        <w:ind w:left="864"/>
        <w:rPr>
          <w:rFonts w:eastAsia="MS Mincho"/>
          <w:szCs w:val="20"/>
        </w:rPr>
      </w:pPr>
    </w:p>
    <w:p w:rsidR="00D201CB" w:rsidRPr="00D201CB" w:rsidRDefault="00D201CB" w:rsidP="00D201CB">
      <w:pPr>
        <w:pStyle w:val="afa"/>
        <w:ind w:left="864"/>
        <w:rPr>
          <w:rFonts w:eastAsia="MS Mincho"/>
          <w:szCs w:val="20"/>
        </w:rPr>
      </w:pPr>
    </w:p>
    <w:bookmarkEnd w:id="0"/>
    <w:bookmarkEnd w:id="1"/>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653" w:rsidRDefault="00A44653" w:rsidP="00086ACB">
      <w:r>
        <w:separator/>
      </w:r>
    </w:p>
  </w:endnote>
  <w:endnote w:type="continuationSeparator" w:id="0">
    <w:p w:rsidR="00A44653" w:rsidRDefault="00A44653"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965E0"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965E0"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656D07">
      <w:rPr>
        <w:rStyle w:val="af6"/>
      </w:rPr>
      <w:t>4</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653" w:rsidRDefault="00A44653" w:rsidP="00086ACB">
      <w:r>
        <w:separator/>
      </w:r>
    </w:p>
  </w:footnote>
  <w:footnote w:type="continuationSeparator" w:id="0">
    <w:p w:rsidR="00A44653" w:rsidRDefault="00A4465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
    <w:nsid w:val="20034DA5"/>
    <w:multiLevelType w:val="hybridMultilevel"/>
    <w:tmpl w:val="F87EA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A1602"/>
    <w:multiLevelType w:val="hybridMultilevel"/>
    <w:tmpl w:val="DB10B280"/>
    <w:lvl w:ilvl="0" w:tplc="B594929C">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4">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5">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9">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num w:numId="1">
    <w:abstractNumId w:val="9"/>
  </w:num>
  <w:num w:numId="2">
    <w:abstractNumId w:val="6"/>
  </w:num>
  <w:num w:numId="3">
    <w:abstractNumId w:val="7"/>
  </w:num>
  <w:num w:numId="4">
    <w:abstractNumId w:val="3"/>
  </w:num>
  <w:num w:numId="5">
    <w:abstractNumId w:val="8"/>
  </w:num>
  <w:num w:numId="6">
    <w:abstractNumId w:val="5"/>
  </w:num>
  <w:num w:numId="7">
    <w:abstractNumId w:val="1"/>
  </w:num>
  <w:num w:numId="8">
    <w:abstractNumId w:val="0"/>
  </w:num>
  <w:num w:numId="9">
    <w:abstractNumId w:val="4"/>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649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595"/>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65E0"/>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B7D92"/>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F9F"/>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54C"/>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4A6"/>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95697"/>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3F5EC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D33"/>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13E"/>
    <w:rsid w:val="004D3619"/>
    <w:rsid w:val="004D3A55"/>
    <w:rsid w:val="004D4122"/>
    <w:rsid w:val="004D4950"/>
    <w:rsid w:val="004D4D26"/>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395"/>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66C1"/>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2F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27D"/>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4FA6"/>
    <w:rsid w:val="00655C05"/>
    <w:rsid w:val="006563F3"/>
    <w:rsid w:val="00656D07"/>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46CB"/>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048"/>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5C40"/>
    <w:rsid w:val="007D73B2"/>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4D06"/>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976C2"/>
    <w:rsid w:val="008A064D"/>
    <w:rsid w:val="008A0B72"/>
    <w:rsid w:val="008A1A41"/>
    <w:rsid w:val="008A1C2D"/>
    <w:rsid w:val="008A3E45"/>
    <w:rsid w:val="008A5382"/>
    <w:rsid w:val="008A5816"/>
    <w:rsid w:val="008A71F1"/>
    <w:rsid w:val="008B0487"/>
    <w:rsid w:val="008B04B7"/>
    <w:rsid w:val="008B07AA"/>
    <w:rsid w:val="008B1003"/>
    <w:rsid w:val="008B2CC7"/>
    <w:rsid w:val="008B4DD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90D"/>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0859"/>
    <w:rsid w:val="0095249B"/>
    <w:rsid w:val="009537AD"/>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38C"/>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1765D"/>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653"/>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30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BE1"/>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699"/>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89"/>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ACB"/>
    <w:rsid w:val="00CB0F89"/>
    <w:rsid w:val="00CB1585"/>
    <w:rsid w:val="00CB22FE"/>
    <w:rsid w:val="00CB267F"/>
    <w:rsid w:val="00CB422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2592"/>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1CB"/>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326A"/>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2CCF"/>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10D"/>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07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4A08"/>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05CF"/>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0DCF"/>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4"/>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201CB"/>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D201CB"/>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266EFD1-DB0B-46B4-9B70-55A08000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1146</TotalTime>
  <Pages>4</Pages>
  <Words>1893</Words>
  <Characters>10794</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28</cp:revision>
  <cp:lastPrinted>2006-02-09T13:55:00Z</cp:lastPrinted>
  <dcterms:created xsi:type="dcterms:W3CDTF">2016-08-12T21:15:00Z</dcterms:created>
  <dcterms:modified xsi:type="dcterms:W3CDTF">2017-02-05T15:26:00Z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