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54663B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DA3839">
        <w:rPr>
          <w:b/>
          <w:kern w:val="2"/>
          <w:lang w:eastAsia="zh-CN"/>
        </w:rPr>
        <w:t>86</w:t>
      </w:r>
      <w:r w:rsidR="00F87DB5">
        <w:rPr>
          <w:rFonts w:hint="eastAsia"/>
          <w:b/>
          <w:kern w:val="2"/>
          <w:lang w:eastAsia="zh-CN"/>
        </w:rPr>
        <w:t>bis</w:t>
      </w:r>
      <w:r w:rsidR="00BC3A1D" w:rsidRPr="00CF195E">
        <w:rPr>
          <w:b/>
          <w:kern w:val="2"/>
          <w:lang w:eastAsia="zh-CN"/>
        </w:rPr>
        <w:tab/>
      </w:r>
      <w:r w:rsidR="00BF7892" w:rsidRPr="00BF7892">
        <w:rPr>
          <w:b/>
          <w:kern w:val="2"/>
          <w:lang w:eastAsia="zh-CN"/>
        </w:rPr>
        <w:t>R1-1611062</w:t>
      </w:r>
    </w:p>
    <w:p w:rsidR="00BC3A1D" w:rsidRPr="00CF195E" w:rsidRDefault="00BD4BB8" w:rsidP="00BC3A1D">
      <w:pPr>
        <w:jc w:val="left"/>
        <w:rPr>
          <w:b/>
          <w:kern w:val="2"/>
          <w:lang w:eastAsia="zh-CN"/>
        </w:rPr>
      </w:pPr>
      <w:r w:rsidRPr="006A32E7">
        <w:rPr>
          <w:b/>
          <w:kern w:val="2"/>
          <w:lang w:eastAsia="zh-CN"/>
        </w:rPr>
        <w:t>Lisbon</w:t>
      </w:r>
      <w:r w:rsidR="00BC3A1D" w:rsidRPr="00C01E4E">
        <w:rPr>
          <w:b/>
          <w:kern w:val="2"/>
          <w:lang w:eastAsia="zh-CN"/>
        </w:rPr>
        <w:t xml:space="preserve">, </w:t>
      </w:r>
      <w:r w:rsidRPr="00BD4BB8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 xml:space="preserve">, </w:t>
      </w:r>
      <w:r w:rsidR="00275169">
        <w:rPr>
          <w:b/>
          <w:kern w:val="2"/>
          <w:lang w:eastAsia="zh-CN"/>
        </w:rPr>
        <w:t>Oct</w:t>
      </w:r>
      <w:r w:rsidR="00275169" w:rsidRPr="00C01E4E">
        <w:rPr>
          <w:b/>
          <w:kern w:val="2"/>
          <w:lang w:eastAsia="zh-CN"/>
        </w:rPr>
        <w:t xml:space="preserve"> </w:t>
      </w:r>
      <w:r w:rsidR="00275169">
        <w:rPr>
          <w:b/>
          <w:kern w:val="2"/>
          <w:lang w:eastAsia="zh-CN"/>
        </w:rPr>
        <w:t>10</w:t>
      </w:r>
      <w:r w:rsidR="00BC3A1D" w:rsidRPr="00C01E4E">
        <w:rPr>
          <w:b/>
          <w:kern w:val="2"/>
          <w:lang w:eastAsia="zh-CN"/>
        </w:rPr>
        <w:t>-</w:t>
      </w:r>
      <w:r w:rsidR="00275169">
        <w:rPr>
          <w:b/>
          <w:kern w:val="2"/>
          <w:lang w:eastAsia="zh-CN"/>
        </w:rPr>
        <w:t>14</w:t>
      </w:r>
      <w:r w:rsidR="00BC3A1D" w:rsidRPr="00C01E4E">
        <w:rPr>
          <w:b/>
          <w:kern w:val="2"/>
          <w:lang w:eastAsia="zh-CN"/>
        </w:rPr>
        <w:t>, 2016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B1024">
        <w:rPr>
          <w:rFonts w:hint="eastAsia"/>
          <w:b/>
          <w:kern w:val="2"/>
          <w:lang w:eastAsia="zh-CN"/>
        </w:rPr>
        <w:t>8.1.</w:t>
      </w:r>
      <w:r w:rsidR="00F2023D">
        <w:rPr>
          <w:rFonts w:hint="eastAsia"/>
          <w:b/>
          <w:kern w:val="2"/>
          <w:lang w:eastAsia="zh-CN"/>
        </w:rPr>
        <w:t>1.2</w:t>
      </w:r>
      <w:r w:rsidR="00275169"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87DB5" w:rsidRPr="00F87DB5">
        <w:rPr>
          <w:b/>
          <w:kern w:val="2"/>
          <w:lang w:eastAsia="zh-CN"/>
        </w:rPr>
        <w:t>Summary of preliminary LLS results</w:t>
      </w:r>
      <w:r w:rsidR="001E7D69">
        <w:rPr>
          <w:b/>
          <w:kern w:val="2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7333BA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896A0B" w:rsidRDefault="00631EAD" w:rsidP="00033E7C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A23F04">
        <w:rPr>
          <w:rFonts w:hint="eastAsia"/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study </w:t>
      </w:r>
      <w:r w:rsidR="00A23F04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multiple </w:t>
      </w:r>
      <w:proofErr w:type="gramStart"/>
      <w:r>
        <w:rPr>
          <w:rFonts w:hint="eastAsia"/>
          <w:lang w:eastAsia="zh-CN"/>
        </w:rPr>
        <w:t>access</w:t>
      </w:r>
      <w:proofErr w:type="gramEnd"/>
      <w:r>
        <w:rPr>
          <w:rFonts w:hint="eastAsia"/>
          <w:lang w:eastAsia="zh-CN"/>
        </w:rPr>
        <w:t xml:space="preserve">, </w:t>
      </w:r>
      <w:r w:rsidR="00A23F04">
        <w:rPr>
          <w:rFonts w:hint="eastAsia"/>
          <w:lang w:eastAsia="zh-CN"/>
        </w:rPr>
        <w:t>there was the following conclusion in RAN1#86 meeting</w:t>
      </w:r>
      <w:r>
        <w:rPr>
          <w:rFonts w:hint="eastAsia"/>
          <w:lang w:eastAsia="zh-CN"/>
        </w:rPr>
        <w:t xml:space="preserve"> </w:t>
      </w:r>
      <w:r w:rsidR="008F7185">
        <w:rPr>
          <w:rFonts w:hint="eastAsia"/>
          <w:lang w:eastAsia="zh-CN"/>
        </w:rPr>
        <w:t>[1]</w:t>
      </w:r>
    </w:p>
    <w:p w:rsidR="00A23F04" w:rsidRPr="00A23F04" w:rsidRDefault="00A23F04" w:rsidP="00A23F04">
      <w:pPr>
        <w:rPr>
          <w:rFonts w:eastAsia="MS Mincho"/>
          <w:i/>
          <w:szCs w:val="20"/>
          <w:u w:val="single"/>
          <w:lang w:eastAsia="ja-JP"/>
        </w:rPr>
      </w:pPr>
      <w:r w:rsidRPr="00A23F04">
        <w:rPr>
          <w:rFonts w:eastAsia="MS Mincho"/>
          <w:i/>
          <w:szCs w:val="20"/>
          <w:u w:val="single"/>
          <w:lang w:eastAsia="ja-JP"/>
        </w:rPr>
        <w:t>Conclusion:</w:t>
      </w:r>
    </w:p>
    <w:p w:rsidR="00A23F04" w:rsidRPr="00A23F04" w:rsidRDefault="00A23F04" w:rsidP="00A23F04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Target the following in RAN1#86bis: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 xml:space="preserve">Summary of preliminary LLS comparisons </w:t>
      </w:r>
    </w:p>
    <w:p w:rsidR="00A23F04" w:rsidRPr="00A23F04" w:rsidRDefault="00A23F04" w:rsidP="00A23F04">
      <w:pPr>
        <w:numPr>
          <w:ilvl w:val="1"/>
          <w:numId w:val="45"/>
        </w:numPr>
        <w:autoSpaceDE/>
        <w:autoSpaceDN/>
        <w:adjustRightInd/>
        <w:snapToGrid/>
        <w:spacing w:afterLines="50"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A23F04">
        <w:rPr>
          <w:rFonts w:eastAsia="MS Mincho"/>
          <w:i/>
          <w:szCs w:val="20"/>
          <w:lang w:eastAsia="ja-JP"/>
        </w:rPr>
        <w:t>Summary of preliminary SLS comparisons</w:t>
      </w:r>
      <w:r w:rsidRPr="00A23F04">
        <w:rPr>
          <w:rFonts w:hint="eastAsia"/>
          <w:i/>
          <w:lang w:eastAsia="zh-CN"/>
        </w:rPr>
        <w:t xml:space="preserve"> </w:t>
      </w:r>
    </w:p>
    <w:p w:rsidR="00631EAD" w:rsidRPr="00631EAD" w:rsidRDefault="00631EAD" w:rsidP="00A23F04">
      <w:pPr>
        <w:tabs>
          <w:tab w:val="left" w:pos="8452"/>
        </w:tabs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A23F04">
        <w:rPr>
          <w:rFonts w:hint="eastAsia"/>
          <w:lang w:eastAsia="zh-CN"/>
        </w:rPr>
        <w:t xml:space="preserve">aims to </w:t>
      </w:r>
      <w:r>
        <w:rPr>
          <w:rFonts w:hint="eastAsia"/>
          <w:lang w:eastAsia="zh-CN"/>
        </w:rPr>
        <w:t xml:space="preserve">summarize the </w:t>
      </w:r>
      <w:r w:rsidR="00A23F04">
        <w:rPr>
          <w:rFonts w:hint="eastAsia"/>
          <w:lang w:eastAsia="zh-CN"/>
        </w:rPr>
        <w:t>preliminary</w:t>
      </w:r>
      <w:r>
        <w:rPr>
          <w:rFonts w:hint="eastAsia"/>
          <w:lang w:eastAsia="zh-CN"/>
        </w:rPr>
        <w:t xml:space="preserve"> results</w:t>
      </w:r>
      <w:r w:rsidR="00A23F04">
        <w:rPr>
          <w:rFonts w:hint="eastAsia"/>
          <w:lang w:eastAsia="zh-CN"/>
        </w:rPr>
        <w:t xml:space="preserve"> of LLS from companies</w:t>
      </w:r>
      <w:r>
        <w:rPr>
          <w:rFonts w:hint="eastAsia"/>
          <w:lang w:eastAsia="zh-CN"/>
        </w:rPr>
        <w:t xml:space="preserve">, based on the </w:t>
      </w:r>
      <w:r w:rsidR="00A23F04">
        <w:rPr>
          <w:lang w:eastAsia="zh-CN"/>
        </w:rPr>
        <w:t>templates</w:t>
      </w:r>
      <w:r>
        <w:rPr>
          <w:rFonts w:hint="eastAsia"/>
          <w:lang w:eastAsia="zh-CN"/>
        </w:rPr>
        <w:t xml:space="preserve"> agreed via email discussion [86-1</w:t>
      </w:r>
      <w:r w:rsidR="00A23F04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].</w:t>
      </w:r>
      <w:r w:rsidR="008F7185">
        <w:rPr>
          <w:rFonts w:hint="eastAsia"/>
          <w:lang w:eastAsia="zh-CN"/>
        </w:rPr>
        <w:t xml:space="preserve"> </w:t>
      </w:r>
      <w:r w:rsidR="00A23F04">
        <w:rPr>
          <w:rFonts w:hint="eastAsia"/>
          <w:lang w:eastAsia="zh-CN"/>
        </w:rPr>
        <w:t>As a first version, Huawei results are provided in the excel attachment. More results can be given in the update version(s) submitted to at least RAN1#86bis meeting.</w:t>
      </w:r>
    </w:p>
    <w:p w:rsidR="00872A73" w:rsidRPr="00872A73" w:rsidRDefault="008F7185" w:rsidP="00872A73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bookmarkEnd w:id="0"/>
    <w:bookmarkEnd w:id="1"/>
    <w:p w:rsidR="00A23F04" w:rsidRDefault="008F7185" w:rsidP="00A23F04">
      <w:pPr>
        <w:rPr>
          <w:lang w:val="en-GB" w:eastAsia="zh-CN"/>
        </w:rPr>
      </w:pPr>
      <w:r>
        <w:rPr>
          <w:rFonts w:hint="eastAsia"/>
          <w:lang w:val="en-GB" w:eastAsia="zh-CN"/>
        </w:rPr>
        <w:t>Through</w:t>
      </w:r>
      <w:r w:rsidR="00F54AFC">
        <w:rPr>
          <w:rFonts w:hint="eastAsia"/>
          <w:lang w:val="en-GB" w:eastAsia="zh-CN"/>
        </w:rPr>
        <w:t xml:space="preserve"> email discussion of [86-16], </w:t>
      </w:r>
      <w:r w:rsidR="00596CB2">
        <w:rPr>
          <w:rFonts w:hint="eastAsia"/>
          <w:lang w:val="en-GB" w:eastAsia="zh-CN"/>
        </w:rPr>
        <w:t xml:space="preserve">it is concluded that </w:t>
      </w:r>
      <w:r w:rsidR="00F54AFC">
        <w:rPr>
          <w:rFonts w:hint="eastAsia"/>
          <w:lang w:val="en-GB" w:eastAsia="zh-CN"/>
        </w:rPr>
        <w:t xml:space="preserve">sum throughput </w:t>
      </w:r>
      <w:proofErr w:type="spellStart"/>
      <w:r w:rsidR="00F54AFC">
        <w:rPr>
          <w:rFonts w:hint="eastAsia"/>
          <w:lang w:val="en-GB" w:eastAsia="zh-CN"/>
        </w:rPr>
        <w:t>v.s</w:t>
      </w:r>
      <w:proofErr w:type="spellEnd"/>
      <w:r w:rsidR="00F54AFC">
        <w:rPr>
          <w:rFonts w:hint="eastAsia"/>
          <w:lang w:val="en-GB" w:eastAsia="zh-CN"/>
        </w:rPr>
        <w:t xml:space="preserve">. SNR </w:t>
      </w:r>
      <w:r w:rsidR="00F54AFC" w:rsidRPr="00596CB2">
        <w:rPr>
          <w:rFonts w:hint="eastAsia"/>
          <w:lang w:val="en-GB" w:eastAsia="zh-CN"/>
        </w:rPr>
        <w:t xml:space="preserve">and </w:t>
      </w:r>
      <w:r w:rsidR="006B0A66" w:rsidRPr="00596CB2">
        <w:rPr>
          <w:lang w:val="en-GB" w:eastAsia="zh-CN"/>
        </w:rPr>
        <w:t>link budget</w:t>
      </w:r>
      <w:r w:rsidR="006B0A66" w:rsidRPr="00596CB2">
        <w:rPr>
          <w:rFonts w:hint="eastAsia"/>
          <w:lang w:val="en-GB" w:eastAsia="zh-CN"/>
        </w:rPr>
        <w:t xml:space="preserve"> results</w:t>
      </w:r>
      <w:r w:rsidR="006B0A66">
        <w:rPr>
          <w:rFonts w:hint="eastAsia"/>
          <w:lang w:val="en-GB" w:eastAsia="zh-CN"/>
        </w:rPr>
        <w:t xml:space="preserve"> will be given in the </w:t>
      </w:r>
      <w:r w:rsidR="00596CB2">
        <w:rPr>
          <w:rFonts w:hint="eastAsia"/>
          <w:lang w:val="en-GB" w:eastAsia="zh-CN"/>
        </w:rPr>
        <w:t xml:space="preserve">UL </w:t>
      </w:r>
      <w:r w:rsidR="006B0A66">
        <w:rPr>
          <w:rFonts w:hint="eastAsia"/>
          <w:lang w:val="en-GB" w:eastAsia="zh-CN"/>
        </w:rPr>
        <w:t>LLS templates.</w:t>
      </w:r>
      <w:r w:rsidR="00596CB2">
        <w:rPr>
          <w:rFonts w:hint="eastAsia"/>
          <w:lang w:val="en-GB" w:eastAsia="zh-CN"/>
        </w:rPr>
        <w:t xml:space="preserve"> Further specified </w:t>
      </w:r>
      <w:r w:rsidR="00596CB2">
        <w:rPr>
          <w:lang w:val="en-GB" w:eastAsia="zh-CN"/>
        </w:rPr>
        <w:t>assumptions</w:t>
      </w:r>
      <w:r w:rsidR="00596CB2">
        <w:rPr>
          <w:rFonts w:hint="eastAsia"/>
          <w:lang w:val="en-GB" w:eastAsia="zh-CN"/>
        </w:rPr>
        <w:t xml:space="preserve"> will be captured in the sheet of UL Specified Assumptions. </w:t>
      </w:r>
    </w:p>
    <w:p w:rsidR="006B0A66" w:rsidRDefault="006B0A66" w:rsidP="00A23F04">
      <w:pPr>
        <w:rPr>
          <w:color w:val="000000" w:themeColor="text1"/>
          <w:lang w:eastAsia="zh-CN"/>
        </w:rPr>
      </w:pPr>
      <w:r>
        <w:rPr>
          <w:rFonts w:hint="eastAsia"/>
          <w:lang w:val="en-GB" w:eastAsia="zh-CN"/>
        </w:rPr>
        <w:t xml:space="preserve">The </w:t>
      </w:r>
      <w:r w:rsidR="00596CB2">
        <w:rPr>
          <w:rFonts w:hint="eastAsia"/>
          <w:lang w:val="en-GB" w:eastAsia="zh-CN"/>
        </w:rPr>
        <w:t xml:space="preserve">results can be found in the </w:t>
      </w:r>
      <w:r w:rsidR="00596CB2">
        <w:rPr>
          <w:lang w:val="en-GB" w:eastAsia="zh-CN"/>
        </w:rPr>
        <w:t>attachment</w:t>
      </w:r>
      <w:r w:rsidR="00596CB2">
        <w:rPr>
          <w:rFonts w:hint="eastAsia"/>
          <w:lang w:val="en-GB" w:eastAsia="zh-CN"/>
        </w:rPr>
        <w:t xml:space="preserve"> in excel file.</w:t>
      </w:r>
    </w:p>
    <w:p w:rsidR="00145CFA" w:rsidRPr="00145CFA" w:rsidRDefault="00145CFA" w:rsidP="00145CFA">
      <w:pPr>
        <w:keepNext/>
        <w:spacing w:before="120"/>
        <w:outlineLvl w:val="0"/>
        <w:rPr>
          <w:rFonts w:eastAsia="宋体"/>
          <w:b/>
          <w:bCs/>
          <w:kern w:val="2"/>
          <w:sz w:val="28"/>
          <w:szCs w:val="28"/>
          <w:lang w:val="en-GB"/>
        </w:rPr>
      </w:pPr>
      <w:r w:rsidRPr="00145CFA">
        <w:rPr>
          <w:rFonts w:eastAsia="宋体"/>
          <w:b/>
          <w:bCs/>
          <w:kern w:val="2"/>
          <w:sz w:val="28"/>
          <w:szCs w:val="28"/>
          <w:lang w:val="en-GB"/>
        </w:rPr>
        <w:t>References</w:t>
      </w:r>
    </w:p>
    <w:p w:rsidR="00B5178D" w:rsidRPr="00BF29CA" w:rsidRDefault="00AD3F7E" w:rsidP="00BF29CA">
      <w:pPr>
        <w:pStyle w:val="TdocHeader2"/>
        <w:spacing w:after="120"/>
        <w:rPr>
          <w:rFonts w:eastAsia="宋体"/>
          <w:sz w:val="20"/>
          <w:lang w:val="en-US" w:eastAsia="zh-CN"/>
        </w:rPr>
      </w:pPr>
      <w:r w:rsidRPr="00AD3F7E">
        <w:rPr>
          <w:rFonts w:ascii="Times New Roman" w:eastAsia="宋体" w:hAnsi="Times New Roman"/>
          <w:b w:val="0"/>
          <w:sz w:val="20"/>
          <w:lang w:val="en-US"/>
        </w:rPr>
        <w:t>[1] 3GPP Chairman Notes, RAN1#86, Gothenburg, Sweden 22nd - 26th August 2016.</w:t>
      </w:r>
    </w:p>
    <w:sectPr w:rsidR="00B5178D" w:rsidRPr="00BF29C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DCF" w:rsidRDefault="008B2DCF">
      <w:r>
        <w:separator/>
      </w:r>
    </w:p>
  </w:endnote>
  <w:endnote w:type="continuationSeparator" w:id="0">
    <w:p w:rsidR="008B2DCF" w:rsidRDefault="008B2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DCF" w:rsidRDefault="008B2DCF">
      <w:r>
        <w:separator/>
      </w:r>
    </w:p>
  </w:footnote>
  <w:footnote w:type="continuationSeparator" w:id="0">
    <w:p w:rsidR="008B2DCF" w:rsidRDefault="008B2D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C5BE1"/>
    <w:multiLevelType w:val="hybridMultilevel"/>
    <w:tmpl w:val="46A6A63C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9450B2"/>
    <w:multiLevelType w:val="hybridMultilevel"/>
    <w:tmpl w:val="16680B32"/>
    <w:lvl w:ilvl="0" w:tplc="D3D0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E3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8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E86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E9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C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2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09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0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F4379A"/>
    <w:multiLevelType w:val="hybridMultilevel"/>
    <w:tmpl w:val="97D06FAE"/>
    <w:lvl w:ilvl="0" w:tplc="35D2310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1227818"/>
    <w:multiLevelType w:val="hybridMultilevel"/>
    <w:tmpl w:val="5E160520"/>
    <w:lvl w:ilvl="0" w:tplc="012C65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C224A"/>
    <w:multiLevelType w:val="hybridMultilevel"/>
    <w:tmpl w:val="530A07D4"/>
    <w:lvl w:ilvl="0" w:tplc="FED83F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6310C1"/>
    <w:multiLevelType w:val="hybridMultilevel"/>
    <w:tmpl w:val="96F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8799A"/>
    <w:multiLevelType w:val="hybridMultilevel"/>
    <w:tmpl w:val="E9DAF5CE"/>
    <w:lvl w:ilvl="0" w:tplc="5AC0D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45F5E4E"/>
    <w:multiLevelType w:val="hybridMultilevel"/>
    <w:tmpl w:val="2F88D188"/>
    <w:lvl w:ilvl="0" w:tplc="FDC8A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142A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7CFCE2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CCAF6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272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9C7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C6E3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2AC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6657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A10775"/>
    <w:multiLevelType w:val="hybridMultilevel"/>
    <w:tmpl w:val="8D1E4336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52AA0E80"/>
    <w:multiLevelType w:val="hybridMultilevel"/>
    <w:tmpl w:val="05D2C062"/>
    <w:lvl w:ilvl="0" w:tplc="82A452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B6DAD"/>
    <w:multiLevelType w:val="hybridMultilevel"/>
    <w:tmpl w:val="979E0EAA"/>
    <w:lvl w:ilvl="0" w:tplc="1BEEC8B2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801625B"/>
    <w:multiLevelType w:val="hybridMultilevel"/>
    <w:tmpl w:val="18CE04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A23A0"/>
    <w:multiLevelType w:val="hybridMultilevel"/>
    <w:tmpl w:val="EDB0056A"/>
    <w:lvl w:ilvl="0" w:tplc="B51A3D6E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053C40"/>
    <w:multiLevelType w:val="hybridMultilevel"/>
    <w:tmpl w:val="AAA65122"/>
    <w:lvl w:ilvl="0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977338"/>
    <w:multiLevelType w:val="hybridMultilevel"/>
    <w:tmpl w:val="DF3EDB8C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CB5B37"/>
    <w:multiLevelType w:val="hybridMultilevel"/>
    <w:tmpl w:val="299478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236A2E"/>
    <w:multiLevelType w:val="hybridMultilevel"/>
    <w:tmpl w:val="4CC24506"/>
    <w:lvl w:ilvl="0" w:tplc="1BEEC8B2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675C018C"/>
    <w:multiLevelType w:val="hybridMultilevel"/>
    <w:tmpl w:val="42700E5C"/>
    <w:lvl w:ilvl="0" w:tplc="57E8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5B40C4"/>
    <w:multiLevelType w:val="hybridMultilevel"/>
    <w:tmpl w:val="AC304864"/>
    <w:lvl w:ilvl="0" w:tplc="717CF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C0E6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C8248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6A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47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8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C7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6D2EDD"/>
    <w:multiLevelType w:val="hybridMultilevel"/>
    <w:tmpl w:val="2CE0FF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470B06"/>
    <w:multiLevelType w:val="hybridMultilevel"/>
    <w:tmpl w:val="3556A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70F02"/>
    <w:multiLevelType w:val="hybridMultilevel"/>
    <w:tmpl w:val="EF0E6A36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31"/>
  </w:num>
  <w:num w:numId="5">
    <w:abstractNumId w:val="17"/>
  </w:num>
  <w:num w:numId="6">
    <w:abstractNumId w:val="32"/>
  </w:num>
  <w:num w:numId="7">
    <w:abstractNumId w:val="0"/>
  </w:num>
  <w:num w:numId="8">
    <w:abstractNumId w:val="15"/>
  </w:num>
  <w:num w:numId="9">
    <w:abstractNumId w:val="15"/>
  </w:num>
  <w:num w:numId="10">
    <w:abstractNumId w:val="14"/>
  </w:num>
  <w:num w:numId="11">
    <w:abstractNumId w:val="24"/>
  </w:num>
  <w:num w:numId="12">
    <w:abstractNumId w:val="8"/>
  </w:num>
  <w:num w:numId="13">
    <w:abstractNumId w:val="33"/>
  </w:num>
  <w:num w:numId="14">
    <w:abstractNumId w:val="26"/>
  </w:num>
  <w:num w:numId="15">
    <w:abstractNumId w:val="36"/>
  </w:num>
  <w:num w:numId="16">
    <w:abstractNumId w:val="5"/>
  </w:num>
  <w:num w:numId="17">
    <w:abstractNumId w:val="35"/>
  </w:num>
  <w:num w:numId="18">
    <w:abstractNumId w:val="27"/>
  </w:num>
  <w:num w:numId="19">
    <w:abstractNumId w:val="12"/>
  </w:num>
  <w:num w:numId="20">
    <w:abstractNumId w:val="23"/>
  </w:num>
  <w:num w:numId="21">
    <w:abstractNumId w:val="38"/>
  </w:num>
  <w:num w:numId="22">
    <w:abstractNumId w:val="21"/>
  </w:num>
  <w:num w:numId="23">
    <w:abstractNumId w:val="25"/>
  </w:num>
  <w:num w:numId="24">
    <w:abstractNumId w:val="4"/>
  </w:num>
  <w:num w:numId="25">
    <w:abstractNumId w:val="16"/>
  </w:num>
  <w:num w:numId="26">
    <w:abstractNumId w:val="34"/>
  </w:num>
  <w:num w:numId="27">
    <w:abstractNumId w:val="20"/>
  </w:num>
  <w:num w:numId="28">
    <w:abstractNumId w:val="37"/>
  </w:num>
  <w:num w:numId="29">
    <w:abstractNumId w:val="39"/>
  </w:num>
  <w:num w:numId="30">
    <w:abstractNumId w:val="3"/>
  </w:num>
  <w:num w:numId="31">
    <w:abstractNumId w:val="28"/>
  </w:num>
  <w:num w:numId="32">
    <w:abstractNumId w:val="1"/>
  </w:num>
  <w:num w:numId="33">
    <w:abstractNumId w:val="19"/>
  </w:num>
  <w:num w:numId="34">
    <w:abstractNumId w:val="9"/>
  </w:num>
  <w:num w:numId="35">
    <w:abstractNumId w:val="22"/>
  </w:num>
  <w:num w:numId="36">
    <w:abstractNumId w:val="7"/>
  </w:num>
  <w:num w:numId="37">
    <w:abstractNumId w:val="18"/>
  </w:num>
  <w:num w:numId="38">
    <w:abstractNumId w:val="10"/>
  </w:num>
  <w:num w:numId="39">
    <w:abstractNumId w:val="11"/>
  </w:num>
  <w:num w:numId="40">
    <w:abstractNumId w:val="29"/>
  </w:num>
  <w:num w:numId="41">
    <w:abstractNumId w:val="11"/>
  </w:num>
  <w:num w:numId="42">
    <w:abstractNumId w:val="11"/>
  </w:num>
  <w:num w:numId="43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C56"/>
    <w:rsid w:val="00003EB7"/>
    <w:rsid w:val="00003EC2"/>
    <w:rsid w:val="000040A9"/>
    <w:rsid w:val="00004326"/>
    <w:rsid w:val="0000458E"/>
    <w:rsid w:val="00004E70"/>
    <w:rsid w:val="00005300"/>
    <w:rsid w:val="000072B6"/>
    <w:rsid w:val="00007813"/>
    <w:rsid w:val="000109A5"/>
    <w:rsid w:val="000109E6"/>
    <w:rsid w:val="00011831"/>
    <w:rsid w:val="00011F3A"/>
    <w:rsid w:val="00011F67"/>
    <w:rsid w:val="00012862"/>
    <w:rsid w:val="000128E6"/>
    <w:rsid w:val="00013AD0"/>
    <w:rsid w:val="00014744"/>
    <w:rsid w:val="00014746"/>
    <w:rsid w:val="00014A64"/>
    <w:rsid w:val="00014A9F"/>
    <w:rsid w:val="00015C97"/>
    <w:rsid w:val="00015EFB"/>
    <w:rsid w:val="000165E2"/>
    <w:rsid w:val="000172BE"/>
    <w:rsid w:val="000173A4"/>
    <w:rsid w:val="00017D8A"/>
    <w:rsid w:val="00021B21"/>
    <w:rsid w:val="000225B5"/>
    <w:rsid w:val="00023388"/>
    <w:rsid w:val="00023425"/>
    <w:rsid w:val="00023E9D"/>
    <w:rsid w:val="000241BE"/>
    <w:rsid w:val="000242F2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3E7C"/>
    <w:rsid w:val="00034676"/>
    <w:rsid w:val="000346E6"/>
    <w:rsid w:val="000352B3"/>
    <w:rsid w:val="00035776"/>
    <w:rsid w:val="000363B8"/>
    <w:rsid w:val="0004014E"/>
    <w:rsid w:val="0004023E"/>
    <w:rsid w:val="0004024B"/>
    <w:rsid w:val="00041C57"/>
    <w:rsid w:val="00041C9D"/>
    <w:rsid w:val="000427AA"/>
    <w:rsid w:val="000434B7"/>
    <w:rsid w:val="000435E4"/>
    <w:rsid w:val="00044300"/>
    <w:rsid w:val="00044604"/>
    <w:rsid w:val="00044942"/>
    <w:rsid w:val="0004562C"/>
    <w:rsid w:val="0004592E"/>
    <w:rsid w:val="0004606F"/>
    <w:rsid w:val="00046071"/>
    <w:rsid w:val="00046796"/>
    <w:rsid w:val="000467FD"/>
    <w:rsid w:val="00046AAF"/>
    <w:rsid w:val="00047225"/>
    <w:rsid w:val="00047E60"/>
    <w:rsid w:val="00047EF9"/>
    <w:rsid w:val="0005212F"/>
    <w:rsid w:val="00052AD2"/>
    <w:rsid w:val="000530DF"/>
    <w:rsid w:val="000532DD"/>
    <w:rsid w:val="00053AC5"/>
    <w:rsid w:val="00054E0C"/>
    <w:rsid w:val="00054FB5"/>
    <w:rsid w:val="0005541D"/>
    <w:rsid w:val="00055B4C"/>
    <w:rsid w:val="000565C8"/>
    <w:rsid w:val="00057DC8"/>
    <w:rsid w:val="00060B5D"/>
    <w:rsid w:val="000612E1"/>
    <w:rsid w:val="000614FE"/>
    <w:rsid w:val="000621B1"/>
    <w:rsid w:val="00065019"/>
    <w:rsid w:val="00065D38"/>
    <w:rsid w:val="000663AC"/>
    <w:rsid w:val="00066800"/>
    <w:rsid w:val="00067DD1"/>
    <w:rsid w:val="00070029"/>
    <w:rsid w:val="00070447"/>
    <w:rsid w:val="000706E7"/>
    <w:rsid w:val="00070A80"/>
    <w:rsid w:val="00070EF8"/>
    <w:rsid w:val="00071192"/>
    <w:rsid w:val="000713A7"/>
    <w:rsid w:val="00072A80"/>
    <w:rsid w:val="000731A0"/>
    <w:rsid w:val="0007365B"/>
    <w:rsid w:val="000736C1"/>
    <w:rsid w:val="00073797"/>
    <w:rsid w:val="00073DEC"/>
    <w:rsid w:val="000745AA"/>
    <w:rsid w:val="00074E86"/>
    <w:rsid w:val="00075065"/>
    <w:rsid w:val="00076097"/>
    <w:rsid w:val="00076541"/>
    <w:rsid w:val="000772F4"/>
    <w:rsid w:val="00077431"/>
    <w:rsid w:val="000776EB"/>
    <w:rsid w:val="00077E99"/>
    <w:rsid w:val="00080316"/>
    <w:rsid w:val="000823B0"/>
    <w:rsid w:val="000828A9"/>
    <w:rsid w:val="0008335B"/>
    <w:rsid w:val="00083379"/>
    <w:rsid w:val="00083587"/>
    <w:rsid w:val="00083838"/>
    <w:rsid w:val="00083AA0"/>
    <w:rsid w:val="00083B6A"/>
    <w:rsid w:val="000852A3"/>
    <w:rsid w:val="000858B1"/>
    <w:rsid w:val="00085A2E"/>
    <w:rsid w:val="00085DBE"/>
    <w:rsid w:val="00085E04"/>
    <w:rsid w:val="00086800"/>
    <w:rsid w:val="00086BA5"/>
    <w:rsid w:val="00086CF8"/>
    <w:rsid w:val="00087272"/>
    <w:rsid w:val="00087913"/>
    <w:rsid w:val="00087ADC"/>
    <w:rsid w:val="000902DC"/>
    <w:rsid w:val="000910E9"/>
    <w:rsid w:val="000911AE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BA1"/>
    <w:rsid w:val="00096356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C7"/>
    <w:rsid w:val="000A2ED6"/>
    <w:rsid w:val="000A307C"/>
    <w:rsid w:val="000A4205"/>
    <w:rsid w:val="000A431E"/>
    <w:rsid w:val="000A4A19"/>
    <w:rsid w:val="000A6351"/>
    <w:rsid w:val="000A63D6"/>
    <w:rsid w:val="000A7144"/>
    <w:rsid w:val="000A72FA"/>
    <w:rsid w:val="000A7B38"/>
    <w:rsid w:val="000A7D27"/>
    <w:rsid w:val="000B0343"/>
    <w:rsid w:val="000B09D7"/>
    <w:rsid w:val="000B2985"/>
    <w:rsid w:val="000B2C88"/>
    <w:rsid w:val="000B3342"/>
    <w:rsid w:val="000B36AC"/>
    <w:rsid w:val="000B3EC3"/>
    <w:rsid w:val="000B51FA"/>
    <w:rsid w:val="000B57C3"/>
    <w:rsid w:val="000B5905"/>
    <w:rsid w:val="000B5975"/>
    <w:rsid w:val="000B6E2C"/>
    <w:rsid w:val="000B76C5"/>
    <w:rsid w:val="000B7A10"/>
    <w:rsid w:val="000C0199"/>
    <w:rsid w:val="000C115D"/>
    <w:rsid w:val="000C1535"/>
    <w:rsid w:val="000C252B"/>
    <w:rsid w:val="000C2FBD"/>
    <w:rsid w:val="000C3B0C"/>
    <w:rsid w:val="000C422D"/>
    <w:rsid w:val="000C517B"/>
    <w:rsid w:val="000C5C09"/>
    <w:rsid w:val="000C5F91"/>
    <w:rsid w:val="000C6025"/>
    <w:rsid w:val="000C64E1"/>
    <w:rsid w:val="000C65E3"/>
    <w:rsid w:val="000D01CA"/>
    <w:rsid w:val="000D0565"/>
    <w:rsid w:val="000D06A4"/>
    <w:rsid w:val="000D0D1C"/>
    <w:rsid w:val="000D0E4E"/>
    <w:rsid w:val="000D103D"/>
    <w:rsid w:val="000D113C"/>
    <w:rsid w:val="000D12D1"/>
    <w:rsid w:val="000D159A"/>
    <w:rsid w:val="000D1796"/>
    <w:rsid w:val="000D1C78"/>
    <w:rsid w:val="000D22CC"/>
    <w:rsid w:val="000D2435"/>
    <w:rsid w:val="000D298F"/>
    <w:rsid w:val="000D3639"/>
    <w:rsid w:val="000D3680"/>
    <w:rsid w:val="000D36A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540C"/>
    <w:rsid w:val="000E580B"/>
    <w:rsid w:val="000E59A0"/>
    <w:rsid w:val="000E6602"/>
    <w:rsid w:val="000E7A84"/>
    <w:rsid w:val="000F15BC"/>
    <w:rsid w:val="000F180A"/>
    <w:rsid w:val="000F1C92"/>
    <w:rsid w:val="000F2334"/>
    <w:rsid w:val="000F27F1"/>
    <w:rsid w:val="000F2865"/>
    <w:rsid w:val="000F2931"/>
    <w:rsid w:val="000F2EEE"/>
    <w:rsid w:val="000F32DD"/>
    <w:rsid w:val="000F3697"/>
    <w:rsid w:val="000F4014"/>
    <w:rsid w:val="000F4417"/>
    <w:rsid w:val="000F4BD2"/>
    <w:rsid w:val="000F4D7F"/>
    <w:rsid w:val="000F7F58"/>
    <w:rsid w:val="00100128"/>
    <w:rsid w:val="00100C01"/>
    <w:rsid w:val="00100E58"/>
    <w:rsid w:val="00100FF3"/>
    <w:rsid w:val="001010D4"/>
    <w:rsid w:val="0010118F"/>
    <w:rsid w:val="001026CA"/>
    <w:rsid w:val="00102F88"/>
    <w:rsid w:val="001043C2"/>
    <w:rsid w:val="001043E1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B44"/>
    <w:rsid w:val="00116CA8"/>
    <w:rsid w:val="00117C85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9AA"/>
    <w:rsid w:val="00125AD9"/>
    <w:rsid w:val="001263AA"/>
    <w:rsid w:val="001302D0"/>
    <w:rsid w:val="001306C3"/>
    <w:rsid w:val="00130779"/>
    <w:rsid w:val="001307A1"/>
    <w:rsid w:val="00130959"/>
    <w:rsid w:val="00131F48"/>
    <w:rsid w:val="001321D3"/>
    <w:rsid w:val="00133599"/>
    <w:rsid w:val="00133977"/>
    <w:rsid w:val="00133BF7"/>
    <w:rsid w:val="00134B88"/>
    <w:rsid w:val="00135436"/>
    <w:rsid w:val="00135E59"/>
    <w:rsid w:val="00136A23"/>
    <w:rsid w:val="00136B99"/>
    <w:rsid w:val="00137579"/>
    <w:rsid w:val="0014063E"/>
    <w:rsid w:val="001406F4"/>
    <w:rsid w:val="0014087D"/>
    <w:rsid w:val="00140D23"/>
    <w:rsid w:val="00140F74"/>
    <w:rsid w:val="00141191"/>
    <w:rsid w:val="0014159C"/>
    <w:rsid w:val="001418B3"/>
    <w:rsid w:val="001419C3"/>
    <w:rsid w:val="00141B77"/>
    <w:rsid w:val="0014213C"/>
    <w:rsid w:val="001422DF"/>
    <w:rsid w:val="00142665"/>
    <w:rsid w:val="00142672"/>
    <w:rsid w:val="0014330F"/>
    <w:rsid w:val="0014384A"/>
    <w:rsid w:val="0014450F"/>
    <w:rsid w:val="00144886"/>
    <w:rsid w:val="00144D8F"/>
    <w:rsid w:val="00144FFF"/>
    <w:rsid w:val="001457D3"/>
    <w:rsid w:val="00145C74"/>
    <w:rsid w:val="00145CFA"/>
    <w:rsid w:val="001462E9"/>
    <w:rsid w:val="00146E32"/>
    <w:rsid w:val="00150102"/>
    <w:rsid w:val="00150530"/>
    <w:rsid w:val="00151263"/>
    <w:rsid w:val="00151619"/>
    <w:rsid w:val="00152835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11B"/>
    <w:rsid w:val="00160430"/>
    <w:rsid w:val="00160739"/>
    <w:rsid w:val="0016087A"/>
    <w:rsid w:val="00160AB7"/>
    <w:rsid w:val="00162550"/>
    <w:rsid w:val="0016271E"/>
    <w:rsid w:val="00162D7A"/>
    <w:rsid w:val="0016309B"/>
    <w:rsid w:val="00164377"/>
    <w:rsid w:val="00164DAB"/>
    <w:rsid w:val="00165BBB"/>
    <w:rsid w:val="0016613F"/>
    <w:rsid w:val="00166215"/>
    <w:rsid w:val="00166591"/>
    <w:rsid w:val="00166B1C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5D55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4949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C7F"/>
    <w:rsid w:val="001A180D"/>
    <w:rsid w:val="001A19AA"/>
    <w:rsid w:val="001A1BAC"/>
    <w:rsid w:val="001A1D24"/>
    <w:rsid w:val="001A23CE"/>
    <w:rsid w:val="001A2914"/>
    <w:rsid w:val="001A2C89"/>
    <w:rsid w:val="001A3875"/>
    <w:rsid w:val="001A4B13"/>
    <w:rsid w:val="001A673E"/>
    <w:rsid w:val="001A7763"/>
    <w:rsid w:val="001A7E04"/>
    <w:rsid w:val="001B013A"/>
    <w:rsid w:val="001B0364"/>
    <w:rsid w:val="001B0571"/>
    <w:rsid w:val="001B08B7"/>
    <w:rsid w:val="001B1593"/>
    <w:rsid w:val="001B26DE"/>
    <w:rsid w:val="001B28C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0CC"/>
    <w:rsid w:val="001C01FA"/>
    <w:rsid w:val="001C02D8"/>
    <w:rsid w:val="001C04E3"/>
    <w:rsid w:val="001C09E4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0F03"/>
    <w:rsid w:val="001E1DC8"/>
    <w:rsid w:val="001E221F"/>
    <w:rsid w:val="001E3247"/>
    <w:rsid w:val="001E36E4"/>
    <w:rsid w:val="001E379D"/>
    <w:rsid w:val="001E3A3C"/>
    <w:rsid w:val="001E40C4"/>
    <w:rsid w:val="001E4E68"/>
    <w:rsid w:val="001E598C"/>
    <w:rsid w:val="001E5C23"/>
    <w:rsid w:val="001E61A5"/>
    <w:rsid w:val="001E7504"/>
    <w:rsid w:val="001E76DF"/>
    <w:rsid w:val="001E7D69"/>
    <w:rsid w:val="001F08BC"/>
    <w:rsid w:val="001F0F91"/>
    <w:rsid w:val="001F1308"/>
    <w:rsid w:val="001F1387"/>
    <w:rsid w:val="001F1525"/>
    <w:rsid w:val="001F1E87"/>
    <w:rsid w:val="001F1EB6"/>
    <w:rsid w:val="001F2E23"/>
    <w:rsid w:val="001F341F"/>
    <w:rsid w:val="001F3911"/>
    <w:rsid w:val="001F3A92"/>
    <w:rsid w:val="001F3EB4"/>
    <w:rsid w:val="001F3F1A"/>
    <w:rsid w:val="001F4CBD"/>
    <w:rsid w:val="001F50BA"/>
    <w:rsid w:val="001F5545"/>
    <w:rsid w:val="001F5777"/>
    <w:rsid w:val="001F5937"/>
    <w:rsid w:val="001F59E3"/>
    <w:rsid w:val="001F59ED"/>
    <w:rsid w:val="001F5F52"/>
    <w:rsid w:val="001F7121"/>
    <w:rsid w:val="00200C3F"/>
    <w:rsid w:val="00200D2C"/>
    <w:rsid w:val="002019D8"/>
    <w:rsid w:val="00201E40"/>
    <w:rsid w:val="00201EC7"/>
    <w:rsid w:val="0020202F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945"/>
    <w:rsid w:val="00210860"/>
    <w:rsid w:val="00210B6A"/>
    <w:rsid w:val="00211501"/>
    <w:rsid w:val="002116F2"/>
    <w:rsid w:val="00211BB2"/>
    <w:rsid w:val="00212BA3"/>
    <w:rsid w:val="00212CB6"/>
    <w:rsid w:val="00212E37"/>
    <w:rsid w:val="00212F75"/>
    <w:rsid w:val="002140FF"/>
    <w:rsid w:val="0021639F"/>
    <w:rsid w:val="0021745D"/>
    <w:rsid w:val="00217D54"/>
    <w:rsid w:val="002203E8"/>
    <w:rsid w:val="0022041B"/>
    <w:rsid w:val="00220894"/>
    <w:rsid w:val="00221397"/>
    <w:rsid w:val="00222AD3"/>
    <w:rsid w:val="00222C64"/>
    <w:rsid w:val="00224952"/>
    <w:rsid w:val="00224DD2"/>
    <w:rsid w:val="002251B3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269A"/>
    <w:rsid w:val="00232A90"/>
    <w:rsid w:val="0023377A"/>
    <w:rsid w:val="00234151"/>
    <w:rsid w:val="0023426A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03C"/>
    <w:rsid w:val="002401F5"/>
    <w:rsid w:val="00240E54"/>
    <w:rsid w:val="002430CF"/>
    <w:rsid w:val="00243810"/>
    <w:rsid w:val="002451C5"/>
    <w:rsid w:val="00245F1F"/>
    <w:rsid w:val="0024663B"/>
    <w:rsid w:val="00247103"/>
    <w:rsid w:val="00247B96"/>
    <w:rsid w:val="00250067"/>
    <w:rsid w:val="002506A2"/>
    <w:rsid w:val="002508EC"/>
    <w:rsid w:val="002516DE"/>
    <w:rsid w:val="00251F81"/>
    <w:rsid w:val="0025238F"/>
    <w:rsid w:val="00252BE0"/>
    <w:rsid w:val="00252FC0"/>
    <w:rsid w:val="00253588"/>
    <w:rsid w:val="00253644"/>
    <w:rsid w:val="0025395D"/>
    <w:rsid w:val="0025429B"/>
    <w:rsid w:val="002546F4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365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5169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E57"/>
    <w:rsid w:val="002947D1"/>
    <w:rsid w:val="002948DF"/>
    <w:rsid w:val="00294D90"/>
    <w:rsid w:val="002963C0"/>
    <w:rsid w:val="002966B9"/>
    <w:rsid w:val="002A1157"/>
    <w:rsid w:val="002A1AC3"/>
    <w:rsid w:val="002A1E92"/>
    <w:rsid w:val="002A204D"/>
    <w:rsid w:val="002A2616"/>
    <w:rsid w:val="002A26E1"/>
    <w:rsid w:val="002A298C"/>
    <w:rsid w:val="002A2ED2"/>
    <w:rsid w:val="002A368A"/>
    <w:rsid w:val="002A3F0E"/>
    <w:rsid w:val="002A4065"/>
    <w:rsid w:val="002A4B18"/>
    <w:rsid w:val="002A59F0"/>
    <w:rsid w:val="002A5F3A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4ED0"/>
    <w:rsid w:val="002B538E"/>
    <w:rsid w:val="002B5DCA"/>
    <w:rsid w:val="002B6BCC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2C79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319"/>
    <w:rsid w:val="002E179B"/>
    <w:rsid w:val="002E1C9E"/>
    <w:rsid w:val="002E257B"/>
    <w:rsid w:val="002E279C"/>
    <w:rsid w:val="002E3C65"/>
    <w:rsid w:val="002E3F5B"/>
    <w:rsid w:val="002E4362"/>
    <w:rsid w:val="002E4F4B"/>
    <w:rsid w:val="002E5C3E"/>
    <w:rsid w:val="002E5DB3"/>
    <w:rsid w:val="002E63D9"/>
    <w:rsid w:val="002E640E"/>
    <w:rsid w:val="002F0650"/>
    <w:rsid w:val="002F0C28"/>
    <w:rsid w:val="002F138E"/>
    <w:rsid w:val="002F2759"/>
    <w:rsid w:val="002F3CDE"/>
    <w:rsid w:val="002F4580"/>
    <w:rsid w:val="002F5DD6"/>
    <w:rsid w:val="002F5FEA"/>
    <w:rsid w:val="002F63E7"/>
    <w:rsid w:val="002F7BE3"/>
    <w:rsid w:val="002F7E6A"/>
    <w:rsid w:val="00300165"/>
    <w:rsid w:val="00300634"/>
    <w:rsid w:val="003007F5"/>
    <w:rsid w:val="003010CF"/>
    <w:rsid w:val="00301DC9"/>
    <w:rsid w:val="00302187"/>
    <w:rsid w:val="00303440"/>
    <w:rsid w:val="00303C23"/>
    <w:rsid w:val="00304796"/>
    <w:rsid w:val="00304D9B"/>
    <w:rsid w:val="003051B9"/>
    <w:rsid w:val="00305AD5"/>
    <w:rsid w:val="00305FF9"/>
    <w:rsid w:val="00306E6B"/>
    <w:rsid w:val="003100C8"/>
    <w:rsid w:val="00311161"/>
    <w:rsid w:val="00312400"/>
    <w:rsid w:val="00312739"/>
    <w:rsid w:val="00312D10"/>
    <w:rsid w:val="0031345E"/>
    <w:rsid w:val="003178DA"/>
    <w:rsid w:val="00317DB8"/>
    <w:rsid w:val="0032056C"/>
    <w:rsid w:val="00320618"/>
    <w:rsid w:val="0032100B"/>
    <w:rsid w:val="00321BD7"/>
    <w:rsid w:val="003224F7"/>
    <w:rsid w:val="0032260F"/>
    <w:rsid w:val="003228DA"/>
    <w:rsid w:val="00322E41"/>
    <w:rsid w:val="003233E3"/>
    <w:rsid w:val="00323CC7"/>
    <w:rsid w:val="00323D6B"/>
    <w:rsid w:val="003241D6"/>
    <w:rsid w:val="00325948"/>
    <w:rsid w:val="003263A5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5031"/>
    <w:rsid w:val="00335B75"/>
    <w:rsid w:val="00335D8C"/>
    <w:rsid w:val="00336072"/>
    <w:rsid w:val="003363A1"/>
    <w:rsid w:val="0033767F"/>
    <w:rsid w:val="00337F0F"/>
    <w:rsid w:val="003417CE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564C"/>
    <w:rsid w:val="0034638C"/>
    <w:rsid w:val="00346F7F"/>
    <w:rsid w:val="0034722A"/>
    <w:rsid w:val="003472AD"/>
    <w:rsid w:val="00347507"/>
    <w:rsid w:val="00350108"/>
    <w:rsid w:val="00350762"/>
    <w:rsid w:val="003507C4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60232"/>
    <w:rsid w:val="003602E0"/>
    <w:rsid w:val="00360901"/>
    <w:rsid w:val="00360D01"/>
    <w:rsid w:val="00361B92"/>
    <w:rsid w:val="00362222"/>
    <w:rsid w:val="00362569"/>
    <w:rsid w:val="003636CD"/>
    <w:rsid w:val="0036420D"/>
    <w:rsid w:val="0036487C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72B"/>
    <w:rsid w:val="00371B71"/>
    <w:rsid w:val="0037221D"/>
    <w:rsid w:val="003727DC"/>
    <w:rsid w:val="003729F5"/>
    <w:rsid w:val="00372F0D"/>
    <w:rsid w:val="003730D2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90017"/>
    <w:rsid w:val="003901A3"/>
    <w:rsid w:val="0039072F"/>
    <w:rsid w:val="00390BFD"/>
    <w:rsid w:val="003913DA"/>
    <w:rsid w:val="0039244D"/>
    <w:rsid w:val="00392FD2"/>
    <w:rsid w:val="003940CE"/>
    <w:rsid w:val="0039450B"/>
    <w:rsid w:val="00395796"/>
    <w:rsid w:val="00395FB8"/>
    <w:rsid w:val="003966B8"/>
    <w:rsid w:val="00396DA9"/>
    <w:rsid w:val="00396ED9"/>
    <w:rsid w:val="0039798F"/>
    <w:rsid w:val="00397C1D"/>
    <w:rsid w:val="003A13C9"/>
    <w:rsid w:val="003A180F"/>
    <w:rsid w:val="003A18DD"/>
    <w:rsid w:val="003A20C8"/>
    <w:rsid w:val="003A2C29"/>
    <w:rsid w:val="003A2EC3"/>
    <w:rsid w:val="003A36F2"/>
    <w:rsid w:val="003A3875"/>
    <w:rsid w:val="003A3D39"/>
    <w:rsid w:val="003A3EC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02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7CE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5F1A"/>
    <w:rsid w:val="003C7AD7"/>
    <w:rsid w:val="003D04F2"/>
    <w:rsid w:val="003D0FC3"/>
    <w:rsid w:val="003D19B9"/>
    <w:rsid w:val="003D1CB0"/>
    <w:rsid w:val="003D1DBB"/>
    <w:rsid w:val="003D2316"/>
    <w:rsid w:val="003D2C1D"/>
    <w:rsid w:val="003D2C34"/>
    <w:rsid w:val="003D3D1D"/>
    <w:rsid w:val="003D3DDD"/>
    <w:rsid w:val="003D4A95"/>
    <w:rsid w:val="003D52E9"/>
    <w:rsid w:val="003D5CBF"/>
    <w:rsid w:val="003D66D2"/>
    <w:rsid w:val="003D67CF"/>
    <w:rsid w:val="003E07AE"/>
    <w:rsid w:val="003E111E"/>
    <w:rsid w:val="003E14FC"/>
    <w:rsid w:val="003E1CF6"/>
    <w:rsid w:val="003E2653"/>
    <w:rsid w:val="003E2976"/>
    <w:rsid w:val="003E4858"/>
    <w:rsid w:val="003E57C7"/>
    <w:rsid w:val="003E60B6"/>
    <w:rsid w:val="003E6316"/>
    <w:rsid w:val="003E654C"/>
    <w:rsid w:val="003E6816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EDB"/>
    <w:rsid w:val="00405FB1"/>
    <w:rsid w:val="00406460"/>
    <w:rsid w:val="00406908"/>
    <w:rsid w:val="004071F9"/>
    <w:rsid w:val="00412461"/>
    <w:rsid w:val="00412546"/>
    <w:rsid w:val="00412CBA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7C1"/>
    <w:rsid w:val="00415943"/>
    <w:rsid w:val="00415D76"/>
    <w:rsid w:val="00416665"/>
    <w:rsid w:val="00416A67"/>
    <w:rsid w:val="00416ACB"/>
    <w:rsid w:val="00416D72"/>
    <w:rsid w:val="00420DF2"/>
    <w:rsid w:val="00421B7E"/>
    <w:rsid w:val="00421C73"/>
    <w:rsid w:val="00421DCF"/>
    <w:rsid w:val="00422341"/>
    <w:rsid w:val="00423641"/>
    <w:rsid w:val="0042421E"/>
    <w:rsid w:val="0042525B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8C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1977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2198"/>
    <w:rsid w:val="00453BB6"/>
    <w:rsid w:val="00453CAA"/>
    <w:rsid w:val="00454805"/>
    <w:rsid w:val="00455113"/>
    <w:rsid w:val="00456421"/>
    <w:rsid w:val="00456D05"/>
    <w:rsid w:val="00456DAB"/>
    <w:rsid w:val="00457C10"/>
    <w:rsid w:val="0046009F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566D"/>
    <w:rsid w:val="004660A2"/>
    <w:rsid w:val="00466184"/>
    <w:rsid w:val="00466532"/>
    <w:rsid w:val="00467488"/>
    <w:rsid w:val="0047083E"/>
    <w:rsid w:val="00470EB5"/>
    <w:rsid w:val="00471F8F"/>
    <w:rsid w:val="0047286B"/>
    <w:rsid w:val="00472E27"/>
    <w:rsid w:val="00473932"/>
    <w:rsid w:val="00474220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BA3"/>
    <w:rsid w:val="00487BDE"/>
    <w:rsid w:val="00487D0D"/>
    <w:rsid w:val="00490901"/>
    <w:rsid w:val="0049311E"/>
    <w:rsid w:val="00493A5B"/>
    <w:rsid w:val="00494242"/>
    <w:rsid w:val="00494E8E"/>
    <w:rsid w:val="004955BC"/>
    <w:rsid w:val="00495D63"/>
    <w:rsid w:val="0049648F"/>
    <w:rsid w:val="00496606"/>
    <w:rsid w:val="00496808"/>
    <w:rsid w:val="00496F05"/>
    <w:rsid w:val="00497370"/>
    <w:rsid w:val="004979A6"/>
    <w:rsid w:val="004A0251"/>
    <w:rsid w:val="004A0809"/>
    <w:rsid w:val="004A0C88"/>
    <w:rsid w:val="004A0F39"/>
    <w:rsid w:val="004A11D7"/>
    <w:rsid w:val="004A1234"/>
    <w:rsid w:val="004A13A4"/>
    <w:rsid w:val="004A194D"/>
    <w:rsid w:val="004A251F"/>
    <w:rsid w:val="004A33F1"/>
    <w:rsid w:val="004A3407"/>
    <w:rsid w:val="004A3A15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EC8"/>
    <w:rsid w:val="004A6F5B"/>
    <w:rsid w:val="004A7092"/>
    <w:rsid w:val="004A7521"/>
    <w:rsid w:val="004B000D"/>
    <w:rsid w:val="004B008C"/>
    <w:rsid w:val="004B0A1A"/>
    <w:rsid w:val="004B0BE1"/>
    <w:rsid w:val="004B0FB8"/>
    <w:rsid w:val="004B1777"/>
    <w:rsid w:val="004B1D37"/>
    <w:rsid w:val="004B24E0"/>
    <w:rsid w:val="004B27E0"/>
    <w:rsid w:val="004B2CA0"/>
    <w:rsid w:val="004B478D"/>
    <w:rsid w:val="004B49E6"/>
    <w:rsid w:val="004B4D69"/>
    <w:rsid w:val="004B4E41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18E4"/>
    <w:rsid w:val="004C24C9"/>
    <w:rsid w:val="004C2F49"/>
    <w:rsid w:val="004C31B6"/>
    <w:rsid w:val="004C3EDD"/>
    <w:rsid w:val="004C5319"/>
    <w:rsid w:val="004C621F"/>
    <w:rsid w:val="004C6661"/>
    <w:rsid w:val="004C7948"/>
    <w:rsid w:val="004C7BB8"/>
    <w:rsid w:val="004C7C60"/>
    <w:rsid w:val="004D0DFE"/>
    <w:rsid w:val="004D1714"/>
    <w:rsid w:val="004D1D91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423"/>
    <w:rsid w:val="004E0768"/>
    <w:rsid w:val="004E1A31"/>
    <w:rsid w:val="004E2DE0"/>
    <w:rsid w:val="004E4060"/>
    <w:rsid w:val="004E409A"/>
    <w:rsid w:val="004E48C3"/>
    <w:rsid w:val="004E50C4"/>
    <w:rsid w:val="004E7611"/>
    <w:rsid w:val="004E76A1"/>
    <w:rsid w:val="004F007E"/>
    <w:rsid w:val="004F0580"/>
    <w:rsid w:val="004F0FB9"/>
    <w:rsid w:val="004F1267"/>
    <w:rsid w:val="004F1F15"/>
    <w:rsid w:val="004F2C0B"/>
    <w:rsid w:val="004F2F7E"/>
    <w:rsid w:val="004F32B5"/>
    <w:rsid w:val="004F3784"/>
    <w:rsid w:val="004F407E"/>
    <w:rsid w:val="004F40C0"/>
    <w:rsid w:val="004F53F9"/>
    <w:rsid w:val="004F5479"/>
    <w:rsid w:val="004F6829"/>
    <w:rsid w:val="004F6EC2"/>
    <w:rsid w:val="004F7528"/>
    <w:rsid w:val="004F7BCA"/>
    <w:rsid w:val="004F7D89"/>
    <w:rsid w:val="00501981"/>
    <w:rsid w:val="00501A85"/>
    <w:rsid w:val="00501BB3"/>
    <w:rsid w:val="005021DD"/>
    <w:rsid w:val="005022FF"/>
    <w:rsid w:val="005026CA"/>
    <w:rsid w:val="00502B72"/>
    <w:rsid w:val="00504A8A"/>
    <w:rsid w:val="00504BC1"/>
    <w:rsid w:val="00505134"/>
    <w:rsid w:val="00505C04"/>
    <w:rsid w:val="005060DF"/>
    <w:rsid w:val="00506C51"/>
    <w:rsid w:val="00510182"/>
    <w:rsid w:val="00510442"/>
    <w:rsid w:val="0051044C"/>
    <w:rsid w:val="00510D07"/>
    <w:rsid w:val="00511903"/>
    <w:rsid w:val="00511AFA"/>
    <w:rsid w:val="00511F15"/>
    <w:rsid w:val="00512388"/>
    <w:rsid w:val="005128D5"/>
    <w:rsid w:val="0051318C"/>
    <w:rsid w:val="005142CD"/>
    <w:rsid w:val="005143C9"/>
    <w:rsid w:val="005154C7"/>
    <w:rsid w:val="005157A9"/>
    <w:rsid w:val="005173A7"/>
    <w:rsid w:val="005177E1"/>
    <w:rsid w:val="00520C0A"/>
    <w:rsid w:val="005218B6"/>
    <w:rsid w:val="005220FD"/>
    <w:rsid w:val="00522589"/>
    <w:rsid w:val="00522D3F"/>
    <w:rsid w:val="005237F7"/>
    <w:rsid w:val="00524545"/>
    <w:rsid w:val="00524EAD"/>
    <w:rsid w:val="00525205"/>
    <w:rsid w:val="00525264"/>
    <w:rsid w:val="005255BF"/>
    <w:rsid w:val="005257DE"/>
    <w:rsid w:val="00526102"/>
    <w:rsid w:val="00527200"/>
    <w:rsid w:val="00527A4C"/>
    <w:rsid w:val="00527B49"/>
    <w:rsid w:val="00530157"/>
    <w:rsid w:val="00531494"/>
    <w:rsid w:val="00531C59"/>
    <w:rsid w:val="00531EBE"/>
    <w:rsid w:val="00532F8B"/>
    <w:rsid w:val="00533737"/>
    <w:rsid w:val="00533DBC"/>
    <w:rsid w:val="005342FC"/>
    <w:rsid w:val="00535B79"/>
    <w:rsid w:val="00535D7C"/>
    <w:rsid w:val="005360B5"/>
    <w:rsid w:val="00536579"/>
    <w:rsid w:val="005368F5"/>
    <w:rsid w:val="00536911"/>
    <w:rsid w:val="00536C1E"/>
    <w:rsid w:val="00537B90"/>
    <w:rsid w:val="00537BF6"/>
    <w:rsid w:val="00537C74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63B"/>
    <w:rsid w:val="005467FB"/>
    <w:rsid w:val="00546AE9"/>
    <w:rsid w:val="00546B79"/>
    <w:rsid w:val="00547989"/>
    <w:rsid w:val="00547AF2"/>
    <w:rsid w:val="0055014E"/>
    <w:rsid w:val="005505EB"/>
    <w:rsid w:val="0055091E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D68"/>
    <w:rsid w:val="00557173"/>
    <w:rsid w:val="005576A1"/>
    <w:rsid w:val="00557A64"/>
    <w:rsid w:val="00557F8C"/>
    <w:rsid w:val="005605C0"/>
    <w:rsid w:val="005605DE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AFA"/>
    <w:rsid w:val="00570E24"/>
    <w:rsid w:val="00570F84"/>
    <w:rsid w:val="005722D4"/>
    <w:rsid w:val="00572760"/>
    <w:rsid w:val="00572DA7"/>
    <w:rsid w:val="0057352D"/>
    <w:rsid w:val="005740F3"/>
    <w:rsid w:val="005743DE"/>
    <w:rsid w:val="00574AEC"/>
    <w:rsid w:val="00574C29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C20"/>
    <w:rsid w:val="00580E48"/>
    <w:rsid w:val="00580F0A"/>
    <w:rsid w:val="00581246"/>
    <w:rsid w:val="00582C3A"/>
    <w:rsid w:val="00582E1A"/>
    <w:rsid w:val="00583147"/>
    <w:rsid w:val="005838C3"/>
    <w:rsid w:val="00584416"/>
    <w:rsid w:val="00584B39"/>
    <w:rsid w:val="00584B94"/>
    <w:rsid w:val="00585028"/>
    <w:rsid w:val="005854D1"/>
    <w:rsid w:val="00585D63"/>
    <w:rsid w:val="00585F5B"/>
    <w:rsid w:val="0058620A"/>
    <w:rsid w:val="00586587"/>
    <w:rsid w:val="005875D1"/>
    <w:rsid w:val="00587FC0"/>
    <w:rsid w:val="005906AD"/>
    <w:rsid w:val="00590C8F"/>
    <w:rsid w:val="00590DA6"/>
    <w:rsid w:val="00591C7D"/>
    <w:rsid w:val="00591E0B"/>
    <w:rsid w:val="00592B03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B9A"/>
    <w:rsid w:val="00596B9C"/>
    <w:rsid w:val="00596CB2"/>
    <w:rsid w:val="005978FA"/>
    <w:rsid w:val="0059791B"/>
    <w:rsid w:val="005A054D"/>
    <w:rsid w:val="005A0A46"/>
    <w:rsid w:val="005A10B9"/>
    <w:rsid w:val="005A11EA"/>
    <w:rsid w:val="005A1CD0"/>
    <w:rsid w:val="005A269F"/>
    <w:rsid w:val="005A305E"/>
    <w:rsid w:val="005A30BB"/>
    <w:rsid w:val="005A3887"/>
    <w:rsid w:val="005A396F"/>
    <w:rsid w:val="005A3FA4"/>
    <w:rsid w:val="005A6159"/>
    <w:rsid w:val="005A64E8"/>
    <w:rsid w:val="005A7344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935"/>
    <w:rsid w:val="005B7DD1"/>
    <w:rsid w:val="005C00A0"/>
    <w:rsid w:val="005C2576"/>
    <w:rsid w:val="005C28FA"/>
    <w:rsid w:val="005C3006"/>
    <w:rsid w:val="005C38CA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B45"/>
    <w:rsid w:val="005D1E32"/>
    <w:rsid w:val="005D206B"/>
    <w:rsid w:val="005D22B7"/>
    <w:rsid w:val="005D2BDE"/>
    <w:rsid w:val="005D2C30"/>
    <w:rsid w:val="005D3494"/>
    <w:rsid w:val="005D3D76"/>
    <w:rsid w:val="005D4578"/>
    <w:rsid w:val="005D4ECD"/>
    <w:rsid w:val="005D4EFA"/>
    <w:rsid w:val="005D55BA"/>
    <w:rsid w:val="005D5ADB"/>
    <w:rsid w:val="005D5ED9"/>
    <w:rsid w:val="005D648A"/>
    <w:rsid w:val="005D7DE7"/>
    <w:rsid w:val="005D7E0D"/>
    <w:rsid w:val="005D7F27"/>
    <w:rsid w:val="005E0920"/>
    <w:rsid w:val="005E172B"/>
    <w:rsid w:val="005E1EF9"/>
    <w:rsid w:val="005E234A"/>
    <w:rsid w:val="005E2B5A"/>
    <w:rsid w:val="005E3363"/>
    <w:rsid w:val="005E35CC"/>
    <w:rsid w:val="005E371E"/>
    <w:rsid w:val="005E53F9"/>
    <w:rsid w:val="005E606F"/>
    <w:rsid w:val="005E742C"/>
    <w:rsid w:val="005E775D"/>
    <w:rsid w:val="005E7E0E"/>
    <w:rsid w:val="005F0A43"/>
    <w:rsid w:val="005F2543"/>
    <w:rsid w:val="005F2573"/>
    <w:rsid w:val="005F27BF"/>
    <w:rsid w:val="005F2884"/>
    <w:rsid w:val="005F2F5C"/>
    <w:rsid w:val="005F4171"/>
    <w:rsid w:val="005F46D6"/>
    <w:rsid w:val="005F485D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67B"/>
    <w:rsid w:val="00606970"/>
    <w:rsid w:val="00606A20"/>
    <w:rsid w:val="006072C6"/>
    <w:rsid w:val="006075B3"/>
    <w:rsid w:val="00607A2E"/>
    <w:rsid w:val="00607BF6"/>
    <w:rsid w:val="00612805"/>
    <w:rsid w:val="006130F7"/>
    <w:rsid w:val="00613AF8"/>
    <w:rsid w:val="00613D8E"/>
    <w:rsid w:val="006142E0"/>
    <w:rsid w:val="006152C7"/>
    <w:rsid w:val="00615C39"/>
    <w:rsid w:val="00615F42"/>
    <w:rsid w:val="00616112"/>
    <w:rsid w:val="006165C4"/>
    <w:rsid w:val="00617458"/>
    <w:rsid w:val="006174B2"/>
    <w:rsid w:val="00617DDE"/>
    <w:rsid w:val="006205CA"/>
    <w:rsid w:val="00621657"/>
    <w:rsid w:val="00621F53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143"/>
    <w:rsid w:val="0063120A"/>
    <w:rsid w:val="0063150B"/>
    <w:rsid w:val="00631585"/>
    <w:rsid w:val="00631EAD"/>
    <w:rsid w:val="00631ED4"/>
    <w:rsid w:val="006329BA"/>
    <w:rsid w:val="006333F6"/>
    <w:rsid w:val="00634ACF"/>
    <w:rsid w:val="00635035"/>
    <w:rsid w:val="0063580D"/>
    <w:rsid w:val="00635B58"/>
    <w:rsid w:val="00635CAE"/>
    <w:rsid w:val="00636CE0"/>
    <w:rsid w:val="006370FE"/>
    <w:rsid w:val="0063715C"/>
    <w:rsid w:val="00637240"/>
    <w:rsid w:val="0064109D"/>
    <w:rsid w:val="006425BC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EFC"/>
    <w:rsid w:val="006571F6"/>
    <w:rsid w:val="00657B5B"/>
    <w:rsid w:val="006618CC"/>
    <w:rsid w:val="00662111"/>
    <w:rsid w:val="00662118"/>
    <w:rsid w:val="00662AFF"/>
    <w:rsid w:val="00662CF1"/>
    <w:rsid w:val="006633DE"/>
    <w:rsid w:val="006638AD"/>
    <w:rsid w:val="006642D1"/>
    <w:rsid w:val="00665E87"/>
    <w:rsid w:val="0066732C"/>
    <w:rsid w:val="006679F5"/>
    <w:rsid w:val="00667B77"/>
    <w:rsid w:val="006716DA"/>
    <w:rsid w:val="0067240B"/>
    <w:rsid w:val="006728ED"/>
    <w:rsid w:val="00672BA7"/>
    <w:rsid w:val="006732B1"/>
    <w:rsid w:val="006734BD"/>
    <w:rsid w:val="0067446F"/>
    <w:rsid w:val="006746A4"/>
    <w:rsid w:val="00674835"/>
    <w:rsid w:val="00675558"/>
    <w:rsid w:val="00675611"/>
    <w:rsid w:val="00675703"/>
    <w:rsid w:val="00675A60"/>
    <w:rsid w:val="0067697E"/>
    <w:rsid w:val="00677443"/>
    <w:rsid w:val="0067769A"/>
    <w:rsid w:val="00677D16"/>
    <w:rsid w:val="006806A3"/>
    <w:rsid w:val="006806A6"/>
    <w:rsid w:val="006808EB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A26"/>
    <w:rsid w:val="00685FD4"/>
    <w:rsid w:val="00686011"/>
    <w:rsid w:val="00686612"/>
    <w:rsid w:val="0068661E"/>
    <w:rsid w:val="006873CA"/>
    <w:rsid w:val="00687DD3"/>
    <w:rsid w:val="00690A49"/>
    <w:rsid w:val="00690BB6"/>
    <w:rsid w:val="00691B30"/>
    <w:rsid w:val="00692981"/>
    <w:rsid w:val="00692D61"/>
    <w:rsid w:val="00693402"/>
    <w:rsid w:val="00693E1F"/>
    <w:rsid w:val="00693ECB"/>
    <w:rsid w:val="00694797"/>
    <w:rsid w:val="00695887"/>
    <w:rsid w:val="00696087"/>
    <w:rsid w:val="006970EE"/>
    <w:rsid w:val="00697733"/>
    <w:rsid w:val="006A023C"/>
    <w:rsid w:val="006A0961"/>
    <w:rsid w:val="006A0BB4"/>
    <w:rsid w:val="006A0BC4"/>
    <w:rsid w:val="006A254E"/>
    <w:rsid w:val="006A2BF6"/>
    <w:rsid w:val="006A2C30"/>
    <w:rsid w:val="006A301C"/>
    <w:rsid w:val="006A32E7"/>
    <w:rsid w:val="006A3671"/>
    <w:rsid w:val="006A3E2B"/>
    <w:rsid w:val="006A6E17"/>
    <w:rsid w:val="006A7F17"/>
    <w:rsid w:val="006B0A66"/>
    <w:rsid w:val="006B0A96"/>
    <w:rsid w:val="006B0CA9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7D22"/>
    <w:rsid w:val="006B7D2C"/>
    <w:rsid w:val="006C0642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2F88"/>
    <w:rsid w:val="006C3AD8"/>
    <w:rsid w:val="006C3FB7"/>
    <w:rsid w:val="006C406C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1CF9"/>
    <w:rsid w:val="006D2182"/>
    <w:rsid w:val="006D237E"/>
    <w:rsid w:val="006D2444"/>
    <w:rsid w:val="006D254B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EB0"/>
    <w:rsid w:val="006E0138"/>
    <w:rsid w:val="006E0AB6"/>
    <w:rsid w:val="006E0BB0"/>
    <w:rsid w:val="006E12C3"/>
    <w:rsid w:val="006E14B0"/>
    <w:rsid w:val="006E17E4"/>
    <w:rsid w:val="006E2529"/>
    <w:rsid w:val="006E3697"/>
    <w:rsid w:val="006E429A"/>
    <w:rsid w:val="006E45F3"/>
    <w:rsid w:val="006E4A2F"/>
    <w:rsid w:val="006E4E03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0FBD"/>
    <w:rsid w:val="006F1064"/>
    <w:rsid w:val="006F1EB7"/>
    <w:rsid w:val="006F3220"/>
    <w:rsid w:val="006F344A"/>
    <w:rsid w:val="006F4231"/>
    <w:rsid w:val="006F52E5"/>
    <w:rsid w:val="006F6066"/>
    <w:rsid w:val="006F6850"/>
    <w:rsid w:val="006F707E"/>
    <w:rsid w:val="007001DC"/>
    <w:rsid w:val="007025CB"/>
    <w:rsid w:val="0070311E"/>
    <w:rsid w:val="007034AA"/>
    <w:rsid w:val="00703C9D"/>
    <w:rsid w:val="00704587"/>
    <w:rsid w:val="0070490C"/>
    <w:rsid w:val="00705042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1E82"/>
    <w:rsid w:val="00712C42"/>
    <w:rsid w:val="00713DE4"/>
    <w:rsid w:val="007143F6"/>
    <w:rsid w:val="007145DC"/>
    <w:rsid w:val="00714966"/>
    <w:rsid w:val="00714C47"/>
    <w:rsid w:val="00716462"/>
    <w:rsid w:val="0071781F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5E5"/>
    <w:rsid w:val="00725CD2"/>
    <w:rsid w:val="00726036"/>
    <w:rsid w:val="00726279"/>
    <w:rsid w:val="007267F4"/>
    <w:rsid w:val="007268B3"/>
    <w:rsid w:val="00726A9B"/>
    <w:rsid w:val="00727530"/>
    <w:rsid w:val="007277C7"/>
    <w:rsid w:val="00727AFC"/>
    <w:rsid w:val="0073051F"/>
    <w:rsid w:val="00731E7C"/>
    <w:rsid w:val="007329EF"/>
    <w:rsid w:val="00732B92"/>
    <w:rsid w:val="00732CC9"/>
    <w:rsid w:val="00732D6B"/>
    <w:rsid w:val="0073327A"/>
    <w:rsid w:val="007333BA"/>
    <w:rsid w:val="00734E0A"/>
    <w:rsid w:val="00734EBE"/>
    <w:rsid w:val="00735F9E"/>
    <w:rsid w:val="007364EA"/>
    <w:rsid w:val="00736DD8"/>
    <w:rsid w:val="00737B8B"/>
    <w:rsid w:val="0074076A"/>
    <w:rsid w:val="007413C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1FF"/>
    <w:rsid w:val="00744A64"/>
    <w:rsid w:val="00744D47"/>
    <w:rsid w:val="00744EA0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51"/>
    <w:rsid w:val="0075096E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3A1"/>
    <w:rsid w:val="0075540C"/>
    <w:rsid w:val="00755DB1"/>
    <w:rsid w:val="007573DD"/>
    <w:rsid w:val="007574FC"/>
    <w:rsid w:val="00760975"/>
    <w:rsid w:val="007619D1"/>
    <w:rsid w:val="00761FDA"/>
    <w:rsid w:val="007621FF"/>
    <w:rsid w:val="00763135"/>
    <w:rsid w:val="007634E3"/>
    <w:rsid w:val="00764194"/>
    <w:rsid w:val="00765AD6"/>
    <w:rsid w:val="00765ED3"/>
    <w:rsid w:val="00766021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F8A"/>
    <w:rsid w:val="007739C6"/>
    <w:rsid w:val="007742DF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06"/>
    <w:rsid w:val="00780C62"/>
    <w:rsid w:val="00780D90"/>
    <w:rsid w:val="007811DC"/>
    <w:rsid w:val="007811DF"/>
    <w:rsid w:val="007820FA"/>
    <w:rsid w:val="007823B0"/>
    <w:rsid w:val="007823B9"/>
    <w:rsid w:val="0078285F"/>
    <w:rsid w:val="00783207"/>
    <w:rsid w:val="00783DCC"/>
    <w:rsid w:val="00783E1D"/>
    <w:rsid w:val="0078482C"/>
    <w:rsid w:val="0078483B"/>
    <w:rsid w:val="00784EA9"/>
    <w:rsid w:val="00784EED"/>
    <w:rsid w:val="00784F0A"/>
    <w:rsid w:val="00785900"/>
    <w:rsid w:val="00786958"/>
    <w:rsid w:val="00786E71"/>
    <w:rsid w:val="0079162F"/>
    <w:rsid w:val="00791C7D"/>
    <w:rsid w:val="00792268"/>
    <w:rsid w:val="00792F52"/>
    <w:rsid w:val="00794924"/>
    <w:rsid w:val="007A0BC2"/>
    <w:rsid w:val="007A1F08"/>
    <w:rsid w:val="007A1F44"/>
    <w:rsid w:val="007A23FF"/>
    <w:rsid w:val="007A2672"/>
    <w:rsid w:val="007A295B"/>
    <w:rsid w:val="007A32D9"/>
    <w:rsid w:val="007A3424"/>
    <w:rsid w:val="007A3509"/>
    <w:rsid w:val="007A35EF"/>
    <w:rsid w:val="007A38C8"/>
    <w:rsid w:val="007A43A2"/>
    <w:rsid w:val="007A4D04"/>
    <w:rsid w:val="007A6411"/>
    <w:rsid w:val="007A7A96"/>
    <w:rsid w:val="007A7DEB"/>
    <w:rsid w:val="007B03AF"/>
    <w:rsid w:val="007B0C2C"/>
    <w:rsid w:val="007B1543"/>
    <w:rsid w:val="007B1AC0"/>
    <w:rsid w:val="007B270A"/>
    <w:rsid w:val="007B2D3B"/>
    <w:rsid w:val="007B31AC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C85"/>
    <w:rsid w:val="007C3FA8"/>
    <w:rsid w:val="007C4006"/>
    <w:rsid w:val="007C420D"/>
    <w:rsid w:val="007C6055"/>
    <w:rsid w:val="007C6230"/>
    <w:rsid w:val="007C68DA"/>
    <w:rsid w:val="007C6CB9"/>
    <w:rsid w:val="007C712D"/>
    <w:rsid w:val="007C7720"/>
    <w:rsid w:val="007D144B"/>
    <w:rsid w:val="007D229A"/>
    <w:rsid w:val="007D2A1C"/>
    <w:rsid w:val="007D2F44"/>
    <w:rsid w:val="007D2F4D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B2A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E74"/>
    <w:rsid w:val="0080307C"/>
    <w:rsid w:val="00803C05"/>
    <w:rsid w:val="00804285"/>
    <w:rsid w:val="008048EB"/>
    <w:rsid w:val="00804B6F"/>
    <w:rsid w:val="00804B92"/>
    <w:rsid w:val="00804D97"/>
    <w:rsid w:val="00804E21"/>
    <w:rsid w:val="00805092"/>
    <w:rsid w:val="0080516C"/>
    <w:rsid w:val="0080552E"/>
    <w:rsid w:val="00805FEB"/>
    <w:rsid w:val="008064A5"/>
    <w:rsid w:val="008065CD"/>
    <w:rsid w:val="00806AAF"/>
    <w:rsid w:val="008070AC"/>
    <w:rsid w:val="008076A0"/>
    <w:rsid w:val="008101FD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17FDD"/>
    <w:rsid w:val="00820244"/>
    <w:rsid w:val="00820693"/>
    <w:rsid w:val="008207B6"/>
    <w:rsid w:val="008213E8"/>
    <w:rsid w:val="008221B3"/>
    <w:rsid w:val="0082248E"/>
    <w:rsid w:val="008230EF"/>
    <w:rsid w:val="0082315D"/>
    <w:rsid w:val="00824FDF"/>
    <w:rsid w:val="00825125"/>
    <w:rsid w:val="008257CC"/>
    <w:rsid w:val="00826AB9"/>
    <w:rsid w:val="008274BF"/>
    <w:rsid w:val="00827937"/>
    <w:rsid w:val="00827993"/>
    <w:rsid w:val="00830DC3"/>
    <w:rsid w:val="00831555"/>
    <w:rsid w:val="00831F52"/>
    <w:rsid w:val="00832154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309F"/>
    <w:rsid w:val="00843318"/>
    <w:rsid w:val="00844E99"/>
    <w:rsid w:val="0084598C"/>
    <w:rsid w:val="00845C12"/>
    <w:rsid w:val="00845DEB"/>
    <w:rsid w:val="008462A4"/>
    <w:rsid w:val="008469D9"/>
    <w:rsid w:val="00846DC0"/>
    <w:rsid w:val="008474A7"/>
    <w:rsid w:val="00847CD2"/>
    <w:rsid w:val="008506B6"/>
    <w:rsid w:val="008506C3"/>
    <w:rsid w:val="0085086E"/>
    <w:rsid w:val="008508FD"/>
    <w:rsid w:val="00850AE0"/>
    <w:rsid w:val="0085171C"/>
    <w:rsid w:val="00851FFC"/>
    <w:rsid w:val="008524D2"/>
    <w:rsid w:val="00852C06"/>
    <w:rsid w:val="00852E19"/>
    <w:rsid w:val="00853B5F"/>
    <w:rsid w:val="00853B9C"/>
    <w:rsid w:val="008549C1"/>
    <w:rsid w:val="00855261"/>
    <w:rsid w:val="00856833"/>
    <w:rsid w:val="00856840"/>
    <w:rsid w:val="008577EB"/>
    <w:rsid w:val="00857885"/>
    <w:rsid w:val="00857E2E"/>
    <w:rsid w:val="0086087C"/>
    <w:rsid w:val="00860D8E"/>
    <w:rsid w:val="00860EDF"/>
    <w:rsid w:val="008611E2"/>
    <w:rsid w:val="00861F1D"/>
    <w:rsid w:val="0086275E"/>
    <w:rsid w:val="0086322F"/>
    <w:rsid w:val="00863FB2"/>
    <w:rsid w:val="00864440"/>
    <w:rsid w:val="00864D76"/>
    <w:rsid w:val="008650FC"/>
    <w:rsid w:val="008654C2"/>
    <w:rsid w:val="00865D83"/>
    <w:rsid w:val="00866A92"/>
    <w:rsid w:val="00866C7E"/>
    <w:rsid w:val="00866EB3"/>
    <w:rsid w:val="0086701A"/>
    <w:rsid w:val="00867BD2"/>
    <w:rsid w:val="008712FD"/>
    <w:rsid w:val="008716A1"/>
    <w:rsid w:val="008716CA"/>
    <w:rsid w:val="00872A73"/>
    <w:rsid w:val="00872D3F"/>
    <w:rsid w:val="008733E4"/>
    <w:rsid w:val="00873B6F"/>
    <w:rsid w:val="00873C46"/>
    <w:rsid w:val="00873CDB"/>
    <w:rsid w:val="00873E80"/>
    <w:rsid w:val="00873F15"/>
    <w:rsid w:val="00874096"/>
    <w:rsid w:val="008748AC"/>
    <w:rsid w:val="00874D23"/>
    <w:rsid w:val="008753D8"/>
    <w:rsid w:val="008756A4"/>
    <w:rsid w:val="00875F73"/>
    <w:rsid w:val="0087735C"/>
    <w:rsid w:val="008778A6"/>
    <w:rsid w:val="0088066F"/>
    <w:rsid w:val="00880F30"/>
    <w:rsid w:val="008812B0"/>
    <w:rsid w:val="008833E8"/>
    <w:rsid w:val="00883D68"/>
    <w:rsid w:val="008857D9"/>
    <w:rsid w:val="008862F3"/>
    <w:rsid w:val="00887B48"/>
    <w:rsid w:val="00887BF6"/>
    <w:rsid w:val="00887FE2"/>
    <w:rsid w:val="00890DDF"/>
    <w:rsid w:val="00891022"/>
    <w:rsid w:val="0089176E"/>
    <w:rsid w:val="008917E0"/>
    <w:rsid w:val="00892365"/>
    <w:rsid w:val="00892BE5"/>
    <w:rsid w:val="0089387C"/>
    <w:rsid w:val="0089444E"/>
    <w:rsid w:val="008949DF"/>
    <w:rsid w:val="008951DB"/>
    <w:rsid w:val="00895776"/>
    <w:rsid w:val="00895E3D"/>
    <w:rsid w:val="00896A0B"/>
    <w:rsid w:val="00896C81"/>
    <w:rsid w:val="00896D83"/>
    <w:rsid w:val="00896DC4"/>
    <w:rsid w:val="008A0AB2"/>
    <w:rsid w:val="008A0CFC"/>
    <w:rsid w:val="008A0F3E"/>
    <w:rsid w:val="008A12FE"/>
    <w:rsid w:val="008A130A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9A9"/>
    <w:rsid w:val="008B0ABB"/>
    <w:rsid w:val="008B0AEC"/>
    <w:rsid w:val="008B1048"/>
    <w:rsid w:val="008B1E53"/>
    <w:rsid w:val="008B1E5B"/>
    <w:rsid w:val="008B2229"/>
    <w:rsid w:val="008B2859"/>
    <w:rsid w:val="008B28AC"/>
    <w:rsid w:val="008B2A0E"/>
    <w:rsid w:val="008B2DCF"/>
    <w:rsid w:val="008B389D"/>
    <w:rsid w:val="008B3C5C"/>
    <w:rsid w:val="008B46B9"/>
    <w:rsid w:val="008B47B8"/>
    <w:rsid w:val="008B5299"/>
    <w:rsid w:val="008B574A"/>
    <w:rsid w:val="008B5A5F"/>
    <w:rsid w:val="008B5AB0"/>
    <w:rsid w:val="008B5E5F"/>
    <w:rsid w:val="008B6054"/>
    <w:rsid w:val="008B61FB"/>
    <w:rsid w:val="008B6423"/>
    <w:rsid w:val="008B6B2B"/>
    <w:rsid w:val="008B7B08"/>
    <w:rsid w:val="008C13F0"/>
    <w:rsid w:val="008C17EF"/>
    <w:rsid w:val="008C1F26"/>
    <w:rsid w:val="008C2A3A"/>
    <w:rsid w:val="008C42E4"/>
    <w:rsid w:val="008C4BEC"/>
    <w:rsid w:val="008C4C7E"/>
    <w:rsid w:val="008C4F79"/>
    <w:rsid w:val="008C5C46"/>
    <w:rsid w:val="008C6184"/>
    <w:rsid w:val="008C6686"/>
    <w:rsid w:val="008C66C6"/>
    <w:rsid w:val="008C6FEF"/>
    <w:rsid w:val="008C70B7"/>
    <w:rsid w:val="008C785E"/>
    <w:rsid w:val="008C79D7"/>
    <w:rsid w:val="008D02E8"/>
    <w:rsid w:val="008D044B"/>
    <w:rsid w:val="008D04D4"/>
    <w:rsid w:val="008D0AFB"/>
    <w:rsid w:val="008D1511"/>
    <w:rsid w:val="008D1C01"/>
    <w:rsid w:val="008D21B2"/>
    <w:rsid w:val="008D21E7"/>
    <w:rsid w:val="008D2498"/>
    <w:rsid w:val="008D2A2C"/>
    <w:rsid w:val="008D32DF"/>
    <w:rsid w:val="008D35E9"/>
    <w:rsid w:val="008D3959"/>
    <w:rsid w:val="008D3966"/>
    <w:rsid w:val="008D3FDA"/>
    <w:rsid w:val="008D4352"/>
    <w:rsid w:val="008D4830"/>
    <w:rsid w:val="008D49D1"/>
    <w:rsid w:val="008D4E56"/>
    <w:rsid w:val="008D60BC"/>
    <w:rsid w:val="008D6D7B"/>
    <w:rsid w:val="008D7CC5"/>
    <w:rsid w:val="008D7EB7"/>
    <w:rsid w:val="008E00DB"/>
    <w:rsid w:val="008E09A3"/>
    <w:rsid w:val="008E0EB8"/>
    <w:rsid w:val="008E10A6"/>
    <w:rsid w:val="008E11BB"/>
    <w:rsid w:val="008E1271"/>
    <w:rsid w:val="008E14C7"/>
    <w:rsid w:val="008E21D5"/>
    <w:rsid w:val="008E2251"/>
    <w:rsid w:val="008E24B3"/>
    <w:rsid w:val="008E24CA"/>
    <w:rsid w:val="008E2BD4"/>
    <w:rsid w:val="008E2F6E"/>
    <w:rsid w:val="008E3083"/>
    <w:rsid w:val="008E38AD"/>
    <w:rsid w:val="008E3EEC"/>
    <w:rsid w:val="008E4EC4"/>
    <w:rsid w:val="008E5BF2"/>
    <w:rsid w:val="008E5C81"/>
    <w:rsid w:val="008E6FAB"/>
    <w:rsid w:val="008E7576"/>
    <w:rsid w:val="008F0A38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185"/>
    <w:rsid w:val="008F72CC"/>
    <w:rsid w:val="008F72CD"/>
    <w:rsid w:val="00902F76"/>
    <w:rsid w:val="00903802"/>
    <w:rsid w:val="0090414E"/>
    <w:rsid w:val="00904782"/>
    <w:rsid w:val="00904AFA"/>
    <w:rsid w:val="00905B94"/>
    <w:rsid w:val="00905CB7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757"/>
    <w:rsid w:val="009159B3"/>
    <w:rsid w:val="009159DF"/>
    <w:rsid w:val="00916181"/>
    <w:rsid w:val="00917484"/>
    <w:rsid w:val="009204C5"/>
    <w:rsid w:val="0092180D"/>
    <w:rsid w:val="0092313C"/>
    <w:rsid w:val="009232C9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949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405"/>
    <w:rsid w:val="0095048D"/>
    <w:rsid w:val="0095109D"/>
    <w:rsid w:val="00951ADB"/>
    <w:rsid w:val="00952252"/>
    <w:rsid w:val="009527B0"/>
    <w:rsid w:val="00952EF4"/>
    <w:rsid w:val="0095380C"/>
    <w:rsid w:val="00953DA3"/>
    <w:rsid w:val="00954353"/>
    <w:rsid w:val="00955BE6"/>
    <w:rsid w:val="00955C0A"/>
    <w:rsid w:val="00955C4F"/>
    <w:rsid w:val="009602D7"/>
    <w:rsid w:val="00961B79"/>
    <w:rsid w:val="00961F2A"/>
    <w:rsid w:val="00963102"/>
    <w:rsid w:val="00963469"/>
    <w:rsid w:val="009644C1"/>
    <w:rsid w:val="00964C8C"/>
    <w:rsid w:val="009657F1"/>
    <w:rsid w:val="009659DF"/>
    <w:rsid w:val="0096625D"/>
    <w:rsid w:val="009663DF"/>
    <w:rsid w:val="00966E90"/>
    <w:rsid w:val="009702F6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A7F"/>
    <w:rsid w:val="00975B04"/>
    <w:rsid w:val="00977BA7"/>
    <w:rsid w:val="00977F11"/>
    <w:rsid w:val="009806D0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67D"/>
    <w:rsid w:val="00985C42"/>
    <w:rsid w:val="00985F28"/>
    <w:rsid w:val="00986149"/>
    <w:rsid w:val="00986176"/>
    <w:rsid w:val="00986E7F"/>
    <w:rsid w:val="00987003"/>
    <w:rsid w:val="00987536"/>
    <w:rsid w:val="00987B88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02"/>
    <w:rsid w:val="009A14EF"/>
    <w:rsid w:val="009A20FA"/>
    <w:rsid w:val="009A2DF9"/>
    <w:rsid w:val="009A353D"/>
    <w:rsid w:val="009A3A86"/>
    <w:rsid w:val="009A4869"/>
    <w:rsid w:val="009A572A"/>
    <w:rsid w:val="009A6A6B"/>
    <w:rsid w:val="009A769B"/>
    <w:rsid w:val="009B15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909"/>
    <w:rsid w:val="009C0074"/>
    <w:rsid w:val="009C03AD"/>
    <w:rsid w:val="009C0564"/>
    <w:rsid w:val="009C1CFB"/>
    <w:rsid w:val="009C2685"/>
    <w:rsid w:val="009C2BC8"/>
    <w:rsid w:val="009C3203"/>
    <w:rsid w:val="009C39BC"/>
    <w:rsid w:val="009C449B"/>
    <w:rsid w:val="009C466A"/>
    <w:rsid w:val="009C4BC2"/>
    <w:rsid w:val="009C4BF0"/>
    <w:rsid w:val="009C4D22"/>
    <w:rsid w:val="009C512C"/>
    <w:rsid w:val="009C7320"/>
    <w:rsid w:val="009C7EF3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A1C"/>
    <w:rsid w:val="009D3FCD"/>
    <w:rsid w:val="009D5BAB"/>
    <w:rsid w:val="009D6A0A"/>
    <w:rsid w:val="009D7808"/>
    <w:rsid w:val="009E00CF"/>
    <w:rsid w:val="009E0531"/>
    <w:rsid w:val="009E058F"/>
    <w:rsid w:val="009E0A9E"/>
    <w:rsid w:val="009E0B19"/>
    <w:rsid w:val="009E0BF1"/>
    <w:rsid w:val="009E19A2"/>
    <w:rsid w:val="009E1DAA"/>
    <w:rsid w:val="009E229C"/>
    <w:rsid w:val="009E381B"/>
    <w:rsid w:val="009E3AFD"/>
    <w:rsid w:val="009E3CDD"/>
    <w:rsid w:val="009E41F3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27AD"/>
    <w:rsid w:val="009F3FB5"/>
    <w:rsid w:val="009F521F"/>
    <w:rsid w:val="009F553C"/>
    <w:rsid w:val="009F59F8"/>
    <w:rsid w:val="009F69CB"/>
    <w:rsid w:val="00A005B0"/>
    <w:rsid w:val="00A0093A"/>
    <w:rsid w:val="00A01F17"/>
    <w:rsid w:val="00A022A5"/>
    <w:rsid w:val="00A02FA7"/>
    <w:rsid w:val="00A033DC"/>
    <w:rsid w:val="00A03A22"/>
    <w:rsid w:val="00A04634"/>
    <w:rsid w:val="00A06119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5B31"/>
    <w:rsid w:val="00A163A5"/>
    <w:rsid w:val="00A165BF"/>
    <w:rsid w:val="00A172E8"/>
    <w:rsid w:val="00A17741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3F04"/>
    <w:rsid w:val="00A243C3"/>
    <w:rsid w:val="00A24A84"/>
    <w:rsid w:val="00A25294"/>
    <w:rsid w:val="00A252E3"/>
    <w:rsid w:val="00A254EE"/>
    <w:rsid w:val="00A25BE7"/>
    <w:rsid w:val="00A25D9F"/>
    <w:rsid w:val="00A25DC2"/>
    <w:rsid w:val="00A25DD8"/>
    <w:rsid w:val="00A26E24"/>
    <w:rsid w:val="00A27008"/>
    <w:rsid w:val="00A27CDF"/>
    <w:rsid w:val="00A309C6"/>
    <w:rsid w:val="00A30D13"/>
    <w:rsid w:val="00A314F9"/>
    <w:rsid w:val="00A3157B"/>
    <w:rsid w:val="00A319D0"/>
    <w:rsid w:val="00A32316"/>
    <w:rsid w:val="00A33172"/>
    <w:rsid w:val="00A33279"/>
    <w:rsid w:val="00A3432B"/>
    <w:rsid w:val="00A346BA"/>
    <w:rsid w:val="00A348D3"/>
    <w:rsid w:val="00A34C67"/>
    <w:rsid w:val="00A34D62"/>
    <w:rsid w:val="00A35A42"/>
    <w:rsid w:val="00A35BCD"/>
    <w:rsid w:val="00A3611D"/>
    <w:rsid w:val="00A36339"/>
    <w:rsid w:val="00A366E4"/>
    <w:rsid w:val="00A370DE"/>
    <w:rsid w:val="00A37DF9"/>
    <w:rsid w:val="00A41679"/>
    <w:rsid w:val="00A42356"/>
    <w:rsid w:val="00A43243"/>
    <w:rsid w:val="00A4376F"/>
    <w:rsid w:val="00A448E4"/>
    <w:rsid w:val="00A44A68"/>
    <w:rsid w:val="00A4549F"/>
    <w:rsid w:val="00A45B9B"/>
    <w:rsid w:val="00A462FE"/>
    <w:rsid w:val="00A468B1"/>
    <w:rsid w:val="00A4698C"/>
    <w:rsid w:val="00A47AD3"/>
    <w:rsid w:val="00A47DDC"/>
    <w:rsid w:val="00A47F2B"/>
    <w:rsid w:val="00A501C9"/>
    <w:rsid w:val="00A504D1"/>
    <w:rsid w:val="00A50506"/>
    <w:rsid w:val="00A51B98"/>
    <w:rsid w:val="00A51E3F"/>
    <w:rsid w:val="00A52B99"/>
    <w:rsid w:val="00A53738"/>
    <w:rsid w:val="00A53F55"/>
    <w:rsid w:val="00A5417B"/>
    <w:rsid w:val="00A54599"/>
    <w:rsid w:val="00A54B1F"/>
    <w:rsid w:val="00A54B82"/>
    <w:rsid w:val="00A569D4"/>
    <w:rsid w:val="00A57F1A"/>
    <w:rsid w:val="00A57F73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942"/>
    <w:rsid w:val="00A64E62"/>
    <w:rsid w:val="00A65911"/>
    <w:rsid w:val="00A65D86"/>
    <w:rsid w:val="00A6643C"/>
    <w:rsid w:val="00A669F7"/>
    <w:rsid w:val="00A66CC2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AEF"/>
    <w:rsid w:val="00A73D0D"/>
    <w:rsid w:val="00A73EC2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D63"/>
    <w:rsid w:val="00A87797"/>
    <w:rsid w:val="00A87F9C"/>
    <w:rsid w:val="00A90E72"/>
    <w:rsid w:val="00A91BDC"/>
    <w:rsid w:val="00A922A2"/>
    <w:rsid w:val="00A9327B"/>
    <w:rsid w:val="00A933CE"/>
    <w:rsid w:val="00A93B69"/>
    <w:rsid w:val="00A950B3"/>
    <w:rsid w:val="00A952C1"/>
    <w:rsid w:val="00A95BB9"/>
    <w:rsid w:val="00A963C7"/>
    <w:rsid w:val="00A9729A"/>
    <w:rsid w:val="00A9766A"/>
    <w:rsid w:val="00A97C4B"/>
    <w:rsid w:val="00A97CE5"/>
    <w:rsid w:val="00AA09C5"/>
    <w:rsid w:val="00AA0FCD"/>
    <w:rsid w:val="00AA1626"/>
    <w:rsid w:val="00AA194C"/>
    <w:rsid w:val="00AA1C25"/>
    <w:rsid w:val="00AA2308"/>
    <w:rsid w:val="00AA3C52"/>
    <w:rsid w:val="00AA3DB7"/>
    <w:rsid w:val="00AA402F"/>
    <w:rsid w:val="00AA519A"/>
    <w:rsid w:val="00AA51F5"/>
    <w:rsid w:val="00AA5245"/>
    <w:rsid w:val="00AA5E3B"/>
    <w:rsid w:val="00AA658A"/>
    <w:rsid w:val="00AA6871"/>
    <w:rsid w:val="00AA68B4"/>
    <w:rsid w:val="00AA7FE6"/>
    <w:rsid w:val="00AB0543"/>
    <w:rsid w:val="00AB0AC9"/>
    <w:rsid w:val="00AB17FD"/>
    <w:rsid w:val="00AB185A"/>
    <w:rsid w:val="00AB1BA7"/>
    <w:rsid w:val="00AB1E04"/>
    <w:rsid w:val="00AB29CF"/>
    <w:rsid w:val="00AB3113"/>
    <w:rsid w:val="00AB348A"/>
    <w:rsid w:val="00AB375C"/>
    <w:rsid w:val="00AB3F38"/>
    <w:rsid w:val="00AB43B1"/>
    <w:rsid w:val="00AB43EC"/>
    <w:rsid w:val="00AB4640"/>
    <w:rsid w:val="00AB4BF4"/>
    <w:rsid w:val="00AB5299"/>
    <w:rsid w:val="00AB52AA"/>
    <w:rsid w:val="00AB5ADF"/>
    <w:rsid w:val="00AB5E57"/>
    <w:rsid w:val="00AB725F"/>
    <w:rsid w:val="00AC0690"/>
    <w:rsid w:val="00AC0705"/>
    <w:rsid w:val="00AC0BD0"/>
    <w:rsid w:val="00AC109B"/>
    <w:rsid w:val="00AC3E29"/>
    <w:rsid w:val="00AC418D"/>
    <w:rsid w:val="00AC74DA"/>
    <w:rsid w:val="00AC773C"/>
    <w:rsid w:val="00AC7A2B"/>
    <w:rsid w:val="00AC7C25"/>
    <w:rsid w:val="00AD09E0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3F7E"/>
    <w:rsid w:val="00AD494F"/>
    <w:rsid w:val="00AD4D2A"/>
    <w:rsid w:val="00AD542F"/>
    <w:rsid w:val="00AD5C46"/>
    <w:rsid w:val="00AD5D41"/>
    <w:rsid w:val="00AD6FD4"/>
    <w:rsid w:val="00AD7305"/>
    <w:rsid w:val="00AD7444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22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65A"/>
    <w:rsid w:val="00AE7864"/>
    <w:rsid w:val="00AE7949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825"/>
    <w:rsid w:val="00B026C1"/>
    <w:rsid w:val="00B02B9C"/>
    <w:rsid w:val="00B03045"/>
    <w:rsid w:val="00B0335E"/>
    <w:rsid w:val="00B0353B"/>
    <w:rsid w:val="00B03B7C"/>
    <w:rsid w:val="00B040B2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170E6"/>
    <w:rsid w:val="00B22C0D"/>
    <w:rsid w:val="00B23AF4"/>
    <w:rsid w:val="00B23C15"/>
    <w:rsid w:val="00B24514"/>
    <w:rsid w:val="00B25762"/>
    <w:rsid w:val="00B25B40"/>
    <w:rsid w:val="00B25FDE"/>
    <w:rsid w:val="00B26AB0"/>
    <w:rsid w:val="00B26AD2"/>
    <w:rsid w:val="00B26CA2"/>
    <w:rsid w:val="00B2779C"/>
    <w:rsid w:val="00B279F7"/>
    <w:rsid w:val="00B30667"/>
    <w:rsid w:val="00B30B4E"/>
    <w:rsid w:val="00B311D1"/>
    <w:rsid w:val="00B31246"/>
    <w:rsid w:val="00B31314"/>
    <w:rsid w:val="00B315F6"/>
    <w:rsid w:val="00B326FF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11BD"/>
    <w:rsid w:val="00B41559"/>
    <w:rsid w:val="00B418E8"/>
    <w:rsid w:val="00B42285"/>
    <w:rsid w:val="00B4261E"/>
    <w:rsid w:val="00B4274B"/>
    <w:rsid w:val="00B42A9A"/>
    <w:rsid w:val="00B435B1"/>
    <w:rsid w:val="00B4367F"/>
    <w:rsid w:val="00B438BA"/>
    <w:rsid w:val="00B44F99"/>
    <w:rsid w:val="00B457EC"/>
    <w:rsid w:val="00B45876"/>
    <w:rsid w:val="00B46F5F"/>
    <w:rsid w:val="00B47292"/>
    <w:rsid w:val="00B47477"/>
    <w:rsid w:val="00B50B9C"/>
    <w:rsid w:val="00B51542"/>
    <w:rsid w:val="00B5178D"/>
    <w:rsid w:val="00B5181B"/>
    <w:rsid w:val="00B51D1D"/>
    <w:rsid w:val="00B5310E"/>
    <w:rsid w:val="00B53156"/>
    <w:rsid w:val="00B53B7D"/>
    <w:rsid w:val="00B5417C"/>
    <w:rsid w:val="00B541E4"/>
    <w:rsid w:val="00B54AC0"/>
    <w:rsid w:val="00B54ACC"/>
    <w:rsid w:val="00B54DCB"/>
    <w:rsid w:val="00B55AC2"/>
    <w:rsid w:val="00B560C9"/>
    <w:rsid w:val="00B5638A"/>
    <w:rsid w:val="00B5641A"/>
    <w:rsid w:val="00B56533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B86"/>
    <w:rsid w:val="00B62E0B"/>
    <w:rsid w:val="00B635E8"/>
    <w:rsid w:val="00B63C32"/>
    <w:rsid w:val="00B64434"/>
    <w:rsid w:val="00B64C06"/>
    <w:rsid w:val="00B64CB4"/>
    <w:rsid w:val="00B64E01"/>
    <w:rsid w:val="00B64EA3"/>
    <w:rsid w:val="00B711CE"/>
    <w:rsid w:val="00B711E4"/>
    <w:rsid w:val="00B71DC8"/>
    <w:rsid w:val="00B7363E"/>
    <w:rsid w:val="00B73A86"/>
    <w:rsid w:val="00B73B1A"/>
    <w:rsid w:val="00B746C6"/>
    <w:rsid w:val="00B749F5"/>
    <w:rsid w:val="00B74A86"/>
    <w:rsid w:val="00B75629"/>
    <w:rsid w:val="00B756D9"/>
    <w:rsid w:val="00B7604C"/>
    <w:rsid w:val="00B7652C"/>
    <w:rsid w:val="00B766BF"/>
    <w:rsid w:val="00B76F27"/>
    <w:rsid w:val="00B76FA6"/>
    <w:rsid w:val="00B7722B"/>
    <w:rsid w:val="00B77BF0"/>
    <w:rsid w:val="00B804F4"/>
    <w:rsid w:val="00B80910"/>
    <w:rsid w:val="00B811D1"/>
    <w:rsid w:val="00B818F4"/>
    <w:rsid w:val="00B81BC9"/>
    <w:rsid w:val="00B81E77"/>
    <w:rsid w:val="00B820D0"/>
    <w:rsid w:val="00B8222F"/>
    <w:rsid w:val="00B82615"/>
    <w:rsid w:val="00B829A1"/>
    <w:rsid w:val="00B83259"/>
    <w:rsid w:val="00B83444"/>
    <w:rsid w:val="00B836ED"/>
    <w:rsid w:val="00B83737"/>
    <w:rsid w:val="00B84C7E"/>
    <w:rsid w:val="00B853BE"/>
    <w:rsid w:val="00B8598E"/>
    <w:rsid w:val="00B85B7F"/>
    <w:rsid w:val="00B86413"/>
    <w:rsid w:val="00B86476"/>
    <w:rsid w:val="00B86687"/>
    <w:rsid w:val="00B86A3D"/>
    <w:rsid w:val="00B875C7"/>
    <w:rsid w:val="00B8775F"/>
    <w:rsid w:val="00B879C4"/>
    <w:rsid w:val="00B90697"/>
    <w:rsid w:val="00B90713"/>
    <w:rsid w:val="00B90D10"/>
    <w:rsid w:val="00B90FE5"/>
    <w:rsid w:val="00B919AD"/>
    <w:rsid w:val="00B91A2B"/>
    <w:rsid w:val="00B91C13"/>
    <w:rsid w:val="00B9265B"/>
    <w:rsid w:val="00B928A0"/>
    <w:rsid w:val="00B93204"/>
    <w:rsid w:val="00B93FE1"/>
    <w:rsid w:val="00B94666"/>
    <w:rsid w:val="00B9483D"/>
    <w:rsid w:val="00B94C8F"/>
    <w:rsid w:val="00B94E17"/>
    <w:rsid w:val="00B957FE"/>
    <w:rsid w:val="00B95F02"/>
    <w:rsid w:val="00B9603E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4D1C"/>
    <w:rsid w:val="00BA5C09"/>
    <w:rsid w:val="00BA60AB"/>
    <w:rsid w:val="00BA753D"/>
    <w:rsid w:val="00BA79A3"/>
    <w:rsid w:val="00BB07E6"/>
    <w:rsid w:val="00BB0F08"/>
    <w:rsid w:val="00BB1117"/>
    <w:rsid w:val="00BB1548"/>
    <w:rsid w:val="00BB1CE7"/>
    <w:rsid w:val="00BB2FD3"/>
    <w:rsid w:val="00BB2FDF"/>
    <w:rsid w:val="00BB2FFF"/>
    <w:rsid w:val="00BB3121"/>
    <w:rsid w:val="00BB378A"/>
    <w:rsid w:val="00BB501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4753"/>
    <w:rsid w:val="00BC6FD6"/>
    <w:rsid w:val="00BD008E"/>
    <w:rsid w:val="00BD05B6"/>
    <w:rsid w:val="00BD1A36"/>
    <w:rsid w:val="00BD22C6"/>
    <w:rsid w:val="00BD2690"/>
    <w:rsid w:val="00BD2F3B"/>
    <w:rsid w:val="00BD3372"/>
    <w:rsid w:val="00BD3B8E"/>
    <w:rsid w:val="00BD4BB8"/>
    <w:rsid w:val="00BD50AA"/>
    <w:rsid w:val="00BD5135"/>
    <w:rsid w:val="00BD5764"/>
    <w:rsid w:val="00BD7291"/>
    <w:rsid w:val="00BD7296"/>
    <w:rsid w:val="00BD7909"/>
    <w:rsid w:val="00BD7EA3"/>
    <w:rsid w:val="00BD7FE2"/>
    <w:rsid w:val="00BE0801"/>
    <w:rsid w:val="00BE0B19"/>
    <w:rsid w:val="00BE0DD8"/>
    <w:rsid w:val="00BE1D82"/>
    <w:rsid w:val="00BE1EE4"/>
    <w:rsid w:val="00BE1F8B"/>
    <w:rsid w:val="00BE2B4F"/>
    <w:rsid w:val="00BE2F39"/>
    <w:rsid w:val="00BE332D"/>
    <w:rsid w:val="00BE34C6"/>
    <w:rsid w:val="00BE3CF1"/>
    <w:rsid w:val="00BE4B20"/>
    <w:rsid w:val="00BE4CD8"/>
    <w:rsid w:val="00BE5FC4"/>
    <w:rsid w:val="00BE5FD5"/>
    <w:rsid w:val="00BE6688"/>
    <w:rsid w:val="00BE6F4C"/>
    <w:rsid w:val="00BE72B8"/>
    <w:rsid w:val="00BE7C4D"/>
    <w:rsid w:val="00BE7F6A"/>
    <w:rsid w:val="00BF0274"/>
    <w:rsid w:val="00BF02E7"/>
    <w:rsid w:val="00BF08C4"/>
    <w:rsid w:val="00BF0939"/>
    <w:rsid w:val="00BF0BAF"/>
    <w:rsid w:val="00BF1139"/>
    <w:rsid w:val="00BF197A"/>
    <w:rsid w:val="00BF19CE"/>
    <w:rsid w:val="00BF29CA"/>
    <w:rsid w:val="00BF2B6F"/>
    <w:rsid w:val="00BF3502"/>
    <w:rsid w:val="00BF351A"/>
    <w:rsid w:val="00BF38AA"/>
    <w:rsid w:val="00BF3914"/>
    <w:rsid w:val="00BF3D6D"/>
    <w:rsid w:val="00BF43A0"/>
    <w:rsid w:val="00BF4882"/>
    <w:rsid w:val="00BF49B1"/>
    <w:rsid w:val="00BF5552"/>
    <w:rsid w:val="00BF73F2"/>
    <w:rsid w:val="00BF7892"/>
    <w:rsid w:val="00C0016E"/>
    <w:rsid w:val="00C004AB"/>
    <w:rsid w:val="00C0080E"/>
    <w:rsid w:val="00C00E22"/>
    <w:rsid w:val="00C01671"/>
    <w:rsid w:val="00C01F45"/>
    <w:rsid w:val="00C02419"/>
    <w:rsid w:val="00C02766"/>
    <w:rsid w:val="00C03166"/>
    <w:rsid w:val="00C031C1"/>
    <w:rsid w:val="00C03EE8"/>
    <w:rsid w:val="00C046BD"/>
    <w:rsid w:val="00C05A8E"/>
    <w:rsid w:val="00C05BEC"/>
    <w:rsid w:val="00C06E7D"/>
    <w:rsid w:val="00C07432"/>
    <w:rsid w:val="00C10E69"/>
    <w:rsid w:val="00C1112B"/>
    <w:rsid w:val="00C11386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16E"/>
    <w:rsid w:val="00C1517E"/>
    <w:rsid w:val="00C15891"/>
    <w:rsid w:val="00C159C4"/>
    <w:rsid w:val="00C16511"/>
    <w:rsid w:val="00C16C30"/>
    <w:rsid w:val="00C177A5"/>
    <w:rsid w:val="00C1787B"/>
    <w:rsid w:val="00C17A16"/>
    <w:rsid w:val="00C17C0C"/>
    <w:rsid w:val="00C20A00"/>
    <w:rsid w:val="00C21673"/>
    <w:rsid w:val="00C216AC"/>
    <w:rsid w:val="00C21C7A"/>
    <w:rsid w:val="00C21E68"/>
    <w:rsid w:val="00C22AD1"/>
    <w:rsid w:val="00C23130"/>
    <w:rsid w:val="00C24CD2"/>
    <w:rsid w:val="00C255A5"/>
    <w:rsid w:val="00C2584B"/>
    <w:rsid w:val="00C25942"/>
    <w:rsid w:val="00C25AD5"/>
    <w:rsid w:val="00C25DD9"/>
    <w:rsid w:val="00C2663F"/>
    <w:rsid w:val="00C26C57"/>
    <w:rsid w:val="00C26DB8"/>
    <w:rsid w:val="00C27647"/>
    <w:rsid w:val="00C2798D"/>
    <w:rsid w:val="00C305A3"/>
    <w:rsid w:val="00C3400F"/>
    <w:rsid w:val="00C34B64"/>
    <w:rsid w:val="00C34C36"/>
    <w:rsid w:val="00C352B3"/>
    <w:rsid w:val="00C35EDF"/>
    <w:rsid w:val="00C36095"/>
    <w:rsid w:val="00C3654C"/>
    <w:rsid w:val="00C36BF5"/>
    <w:rsid w:val="00C36DBC"/>
    <w:rsid w:val="00C376BA"/>
    <w:rsid w:val="00C37DE2"/>
    <w:rsid w:val="00C37FA5"/>
    <w:rsid w:val="00C40373"/>
    <w:rsid w:val="00C4082D"/>
    <w:rsid w:val="00C408F4"/>
    <w:rsid w:val="00C40AE6"/>
    <w:rsid w:val="00C411AF"/>
    <w:rsid w:val="00C4138D"/>
    <w:rsid w:val="00C417A9"/>
    <w:rsid w:val="00C41E3A"/>
    <w:rsid w:val="00C4251E"/>
    <w:rsid w:val="00C4304C"/>
    <w:rsid w:val="00C43315"/>
    <w:rsid w:val="00C452F5"/>
    <w:rsid w:val="00C45BBF"/>
    <w:rsid w:val="00C46458"/>
    <w:rsid w:val="00C46555"/>
    <w:rsid w:val="00C46B15"/>
    <w:rsid w:val="00C46F7D"/>
    <w:rsid w:val="00C47347"/>
    <w:rsid w:val="00C4766D"/>
    <w:rsid w:val="00C479B5"/>
    <w:rsid w:val="00C50242"/>
    <w:rsid w:val="00C5034D"/>
    <w:rsid w:val="00C5050E"/>
    <w:rsid w:val="00C50CB0"/>
    <w:rsid w:val="00C50E99"/>
    <w:rsid w:val="00C51319"/>
    <w:rsid w:val="00C525C0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A31"/>
    <w:rsid w:val="00C54D71"/>
    <w:rsid w:val="00C54F6B"/>
    <w:rsid w:val="00C554F8"/>
    <w:rsid w:val="00C55AA7"/>
    <w:rsid w:val="00C55AFD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4E0"/>
    <w:rsid w:val="00C66648"/>
    <w:rsid w:val="00C672AA"/>
    <w:rsid w:val="00C6788A"/>
    <w:rsid w:val="00C67DD3"/>
    <w:rsid w:val="00C67EAB"/>
    <w:rsid w:val="00C70DFF"/>
    <w:rsid w:val="00C7186F"/>
    <w:rsid w:val="00C71CD9"/>
    <w:rsid w:val="00C7278D"/>
    <w:rsid w:val="00C7580B"/>
    <w:rsid w:val="00C75A6B"/>
    <w:rsid w:val="00C763B6"/>
    <w:rsid w:val="00C763C7"/>
    <w:rsid w:val="00C7644F"/>
    <w:rsid w:val="00C768F6"/>
    <w:rsid w:val="00C76D51"/>
    <w:rsid w:val="00C80073"/>
    <w:rsid w:val="00C80DEA"/>
    <w:rsid w:val="00C81A60"/>
    <w:rsid w:val="00C828D7"/>
    <w:rsid w:val="00C82D92"/>
    <w:rsid w:val="00C82E0E"/>
    <w:rsid w:val="00C832DC"/>
    <w:rsid w:val="00C8377F"/>
    <w:rsid w:val="00C8646D"/>
    <w:rsid w:val="00C86C14"/>
    <w:rsid w:val="00C86F1A"/>
    <w:rsid w:val="00C9035E"/>
    <w:rsid w:val="00C90CF6"/>
    <w:rsid w:val="00C91DE3"/>
    <w:rsid w:val="00C92C7F"/>
    <w:rsid w:val="00C9369D"/>
    <w:rsid w:val="00C93C53"/>
    <w:rsid w:val="00C93CD2"/>
    <w:rsid w:val="00C9404D"/>
    <w:rsid w:val="00C944FA"/>
    <w:rsid w:val="00C9473D"/>
    <w:rsid w:val="00C94B29"/>
    <w:rsid w:val="00C95854"/>
    <w:rsid w:val="00C95EFF"/>
    <w:rsid w:val="00C960A3"/>
    <w:rsid w:val="00C96E6F"/>
    <w:rsid w:val="00C96F3C"/>
    <w:rsid w:val="00C9744F"/>
    <w:rsid w:val="00C97872"/>
    <w:rsid w:val="00C97C4B"/>
    <w:rsid w:val="00CA00B9"/>
    <w:rsid w:val="00CA0532"/>
    <w:rsid w:val="00CA21B3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A7885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2F12"/>
    <w:rsid w:val="00CC3A23"/>
    <w:rsid w:val="00CC4019"/>
    <w:rsid w:val="00CC468F"/>
    <w:rsid w:val="00CC48D0"/>
    <w:rsid w:val="00CC55D7"/>
    <w:rsid w:val="00CC5C43"/>
    <w:rsid w:val="00CC72CA"/>
    <w:rsid w:val="00CC737C"/>
    <w:rsid w:val="00CD087D"/>
    <w:rsid w:val="00CD0F5D"/>
    <w:rsid w:val="00CD137D"/>
    <w:rsid w:val="00CD1C0B"/>
    <w:rsid w:val="00CD239A"/>
    <w:rsid w:val="00CD2DA2"/>
    <w:rsid w:val="00CD3437"/>
    <w:rsid w:val="00CD46CA"/>
    <w:rsid w:val="00CD4AF6"/>
    <w:rsid w:val="00CD53A5"/>
    <w:rsid w:val="00CD5512"/>
    <w:rsid w:val="00CD590F"/>
    <w:rsid w:val="00CD6E3D"/>
    <w:rsid w:val="00CD71AB"/>
    <w:rsid w:val="00CE0109"/>
    <w:rsid w:val="00CE08B2"/>
    <w:rsid w:val="00CE112A"/>
    <w:rsid w:val="00CE1A47"/>
    <w:rsid w:val="00CE1FC5"/>
    <w:rsid w:val="00CE2010"/>
    <w:rsid w:val="00CE2F8D"/>
    <w:rsid w:val="00CE3845"/>
    <w:rsid w:val="00CE3875"/>
    <w:rsid w:val="00CE45B8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23"/>
    <w:rsid w:val="00CF1332"/>
    <w:rsid w:val="00CF195E"/>
    <w:rsid w:val="00CF19DA"/>
    <w:rsid w:val="00CF1C7F"/>
    <w:rsid w:val="00CF1CC0"/>
    <w:rsid w:val="00CF1D49"/>
    <w:rsid w:val="00CF221D"/>
    <w:rsid w:val="00CF24F8"/>
    <w:rsid w:val="00CF2653"/>
    <w:rsid w:val="00CF3441"/>
    <w:rsid w:val="00CF36EF"/>
    <w:rsid w:val="00CF4247"/>
    <w:rsid w:val="00CF4AB1"/>
    <w:rsid w:val="00CF5263"/>
    <w:rsid w:val="00CF551D"/>
    <w:rsid w:val="00CF5EB2"/>
    <w:rsid w:val="00CF60B5"/>
    <w:rsid w:val="00CF76F2"/>
    <w:rsid w:val="00CF7E47"/>
    <w:rsid w:val="00CF7EB4"/>
    <w:rsid w:val="00D004FA"/>
    <w:rsid w:val="00D018C1"/>
    <w:rsid w:val="00D01AA3"/>
    <w:rsid w:val="00D01AC1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07E0A"/>
    <w:rsid w:val="00D1026A"/>
    <w:rsid w:val="00D1028A"/>
    <w:rsid w:val="00D102A8"/>
    <w:rsid w:val="00D107CF"/>
    <w:rsid w:val="00D11101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470"/>
    <w:rsid w:val="00D15F43"/>
    <w:rsid w:val="00D1690F"/>
    <w:rsid w:val="00D16E87"/>
    <w:rsid w:val="00D17FFE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36EBE"/>
    <w:rsid w:val="00D3731F"/>
    <w:rsid w:val="00D406F5"/>
    <w:rsid w:val="00D4226E"/>
    <w:rsid w:val="00D424C1"/>
    <w:rsid w:val="00D43492"/>
    <w:rsid w:val="00D437D8"/>
    <w:rsid w:val="00D43D71"/>
    <w:rsid w:val="00D448D9"/>
    <w:rsid w:val="00D44994"/>
    <w:rsid w:val="00D44B88"/>
    <w:rsid w:val="00D45DF3"/>
    <w:rsid w:val="00D46174"/>
    <w:rsid w:val="00D47591"/>
    <w:rsid w:val="00D47DD0"/>
    <w:rsid w:val="00D50183"/>
    <w:rsid w:val="00D51D12"/>
    <w:rsid w:val="00D53120"/>
    <w:rsid w:val="00D5362B"/>
    <w:rsid w:val="00D55072"/>
    <w:rsid w:val="00D551B5"/>
    <w:rsid w:val="00D554EC"/>
    <w:rsid w:val="00D558C7"/>
    <w:rsid w:val="00D56447"/>
    <w:rsid w:val="00D56DB2"/>
    <w:rsid w:val="00D5747F"/>
    <w:rsid w:val="00D57495"/>
    <w:rsid w:val="00D574FA"/>
    <w:rsid w:val="00D5799B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2FF6"/>
    <w:rsid w:val="00D63517"/>
    <w:rsid w:val="00D63B75"/>
    <w:rsid w:val="00D659B1"/>
    <w:rsid w:val="00D6600A"/>
    <w:rsid w:val="00D66E18"/>
    <w:rsid w:val="00D6734D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5AD"/>
    <w:rsid w:val="00D76FAE"/>
    <w:rsid w:val="00D777D7"/>
    <w:rsid w:val="00D77B68"/>
    <w:rsid w:val="00D80AB8"/>
    <w:rsid w:val="00D81055"/>
    <w:rsid w:val="00D81792"/>
    <w:rsid w:val="00D819B1"/>
    <w:rsid w:val="00D82494"/>
    <w:rsid w:val="00D8253B"/>
    <w:rsid w:val="00D83AE9"/>
    <w:rsid w:val="00D84C86"/>
    <w:rsid w:val="00D84D5D"/>
    <w:rsid w:val="00D8577D"/>
    <w:rsid w:val="00D857B8"/>
    <w:rsid w:val="00D85BA2"/>
    <w:rsid w:val="00D87175"/>
    <w:rsid w:val="00D877D3"/>
    <w:rsid w:val="00D87ABF"/>
    <w:rsid w:val="00D87C3C"/>
    <w:rsid w:val="00D9070E"/>
    <w:rsid w:val="00D90CD3"/>
    <w:rsid w:val="00D919E6"/>
    <w:rsid w:val="00D91BE1"/>
    <w:rsid w:val="00D91D4D"/>
    <w:rsid w:val="00D92998"/>
    <w:rsid w:val="00D92C29"/>
    <w:rsid w:val="00D92E01"/>
    <w:rsid w:val="00D936E2"/>
    <w:rsid w:val="00D94163"/>
    <w:rsid w:val="00D947CD"/>
    <w:rsid w:val="00D95104"/>
    <w:rsid w:val="00D95600"/>
    <w:rsid w:val="00D9683C"/>
    <w:rsid w:val="00D97884"/>
    <w:rsid w:val="00DA075D"/>
    <w:rsid w:val="00DA0937"/>
    <w:rsid w:val="00DA0A7F"/>
    <w:rsid w:val="00DA12BA"/>
    <w:rsid w:val="00DA1B08"/>
    <w:rsid w:val="00DA1C31"/>
    <w:rsid w:val="00DA20BC"/>
    <w:rsid w:val="00DA2477"/>
    <w:rsid w:val="00DA24E0"/>
    <w:rsid w:val="00DA2BC1"/>
    <w:rsid w:val="00DA2ED7"/>
    <w:rsid w:val="00DA3839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2B86"/>
    <w:rsid w:val="00DB3153"/>
    <w:rsid w:val="00DB317A"/>
    <w:rsid w:val="00DB3B82"/>
    <w:rsid w:val="00DB485D"/>
    <w:rsid w:val="00DB4B72"/>
    <w:rsid w:val="00DB5B1B"/>
    <w:rsid w:val="00DB794C"/>
    <w:rsid w:val="00DC08A7"/>
    <w:rsid w:val="00DC1327"/>
    <w:rsid w:val="00DC1350"/>
    <w:rsid w:val="00DC1705"/>
    <w:rsid w:val="00DC26E3"/>
    <w:rsid w:val="00DC3237"/>
    <w:rsid w:val="00DC34F4"/>
    <w:rsid w:val="00DC3EB3"/>
    <w:rsid w:val="00DC41A4"/>
    <w:rsid w:val="00DC4720"/>
    <w:rsid w:val="00DC4751"/>
    <w:rsid w:val="00DC4E71"/>
    <w:rsid w:val="00DC5672"/>
    <w:rsid w:val="00DC60A2"/>
    <w:rsid w:val="00DC63F1"/>
    <w:rsid w:val="00DC6600"/>
    <w:rsid w:val="00DC66CE"/>
    <w:rsid w:val="00DC67BD"/>
    <w:rsid w:val="00DC6924"/>
    <w:rsid w:val="00DC71F2"/>
    <w:rsid w:val="00DD2025"/>
    <w:rsid w:val="00DD2073"/>
    <w:rsid w:val="00DD22EA"/>
    <w:rsid w:val="00DD23A0"/>
    <w:rsid w:val="00DD2407"/>
    <w:rsid w:val="00DD25A3"/>
    <w:rsid w:val="00DD25B0"/>
    <w:rsid w:val="00DD29BF"/>
    <w:rsid w:val="00DD2C0D"/>
    <w:rsid w:val="00DD3E80"/>
    <w:rsid w:val="00DD3EF5"/>
    <w:rsid w:val="00DD538E"/>
    <w:rsid w:val="00DD53FA"/>
    <w:rsid w:val="00DD5F42"/>
    <w:rsid w:val="00DD617B"/>
    <w:rsid w:val="00DD6E11"/>
    <w:rsid w:val="00DD7EE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15F"/>
    <w:rsid w:val="00DE7C00"/>
    <w:rsid w:val="00DF03E9"/>
    <w:rsid w:val="00DF03ED"/>
    <w:rsid w:val="00DF04EE"/>
    <w:rsid w:val="00DF0BF4"/>
    <w:rsid w:val="00DF179D"/>
    <w:rsid w:val="00DF1E9C"/>
    <w:rsid w:val="00DF2B0B"/>
    <w:rsid w:val="00DF2C9C"/>
    <w:rsid w:val="00DF2F68"/>
    <w:rsid w:val="00DF2FB2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2903"/>
    <w:rsid w:val="00E03406"/>
    <w:rsid w:val="00E03F1F"/>
    <w:rsid w:val="00E04022"/>
    <w:rsid w:val="00E05156"/>
    <w:rsid w:val="00E0642B"/>
    <w:rsid w:val="00E0728F"/>
    <w:rsid w:val="00E0755C"/>
    <w:rsid w:val="00E07DB8"/>
    <w:rsid w:val="00E11934"/>
    <w:rsid w:val="00E12844"/>
    <w:rsid w:val="00E1441D"/>
    <w:rsid w:val="00E14A7E"/>
    <w:rsid w:val="00E151E1"/>
    <w:rsid w:val="00E15DBC"/>
    <w:rsid w:val="00E17619"/>
    <w:rsid w:val="00E17805"/>
    <w:rsid w:val="00E178C9"/>
    <w:rsid w:val="00E17D71"/>
    <w:rsid w:val="00E20368"/>
    <w:rsid w:val="00E20A0A"/>
    <w:rsid w:val="00E20F79"/>
    <w:rsid w:val="00E21278"/>
    <w:rsid w:val="00E21E5B"/>
    <w:rsid w:val="00E2251C"/>
    <w:rsid w:val="00E2253F"/>
    <w:rsid w:val="00E22CCD"/>
    <w:rsid w:val="00E23A11"/>
    <w:rsid w:val="00E23FB7"/>
    <w:rsid w:val="00E24A27"/>
    <w:rsid w:val="00E25F89"/>
    <w:rsid w:val="00E25FD8"/>
    <w:rsid w:val="00E26AD9"/>
    <w:rsid w:val="00E27CB9"/>
    <w:rsid w:val="00E30486"/>
    <w:rsid w:val="00E32751"/>
    <w:rsid w:val="00E32D62"/>
    <w:rsid w:val="00E333F9"/>
    <w:rsid w:val="00E339BD"/>
    <w:rsid w:val="00E339DC"/>
    <w:rsid w:val="00E33E15"/>
    <w:rsid w:val="00E3433B"/>
    <w:rsid w:val="00E356F4"/>
    <w:rsid w:val="00E361B8"/>
    <w:rsid w:val="00E36A1B"/>
    <w:rsid w:val="00E407F7"/>
    <w:rsid w:val="00E427BB"/>
    <w:rsid w:val="00E429ED"/>
    <w:rsid w:val="00E43D31"/>
    <w:rsid w:val="00E43F37"/>
    <w:rsid w:val="00E44754"/>
    <w:rsid w:val="00E450ED"/>
    <w:rsid w:val="00E4522C"/>
    <w:rsid w:val="00E45BC2"/>
    <w:rsid w:val="00E45EB7"/>
    <w:rsid w:val="00E461AD"/>
    <w:rsid w:val="00E47534"/>
    <w:rsid w:val="00E4791B"/>
    <w:rsid w:val="00E47E31"/>
    <w:rsid w:val="00E50AC6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4C31"/>
    <w:rsid w:val="00E56CFC"/>
    <w:rsid w:val="00E5733D"/>
    <w:rsid w:val="00E57B29"/>
    <w:rsid w:val="00E60A94"/>
    <w:rsid w:val="00E60E88"/>
    <w:rsid w:val="00E61CC0"/>
    <w:rsid w:val="00E6277B"/>
    <w:rsid w:val="00E6302C"/>
    <w:rsid w:val="00E63760"/>
    <w:rsid w:val="00E642A5"/>
    <w:rsid w:val="00E64424"/>
    <w:rsid w:val="00E64A0F"/>
    <w:rsid w:val="00E64B23"/>
    <w:rsid w:val="00E64C99"/>
    <w:rsid w:val="00E64CD3"/>
    <w:rsid w:val="00E6562D"/>
    <w:rsid w:val="00E65BB3"/>
    <w:rsid w:val="00E662E9"/>
    <w:rsid w:val="00E66691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E7C"/>
    <w:rsid w:val="00E70FBC"/>
    <w:rsid w:val="00E71B48"/>
    <w:rsid w:val="00E72484"/>
    <w:rsid w:val="00E72763"/>
    <w:rsid w:val="00E72C01"/>
    <w:rsid w:val="00E72C83"/>
    <w:rsid w:val="00E741AC"/>
    <w:rsid w:val="00E75174"/>
    <w:rsid w:val="00E75B8A"/>
    <w:rsid w:val="00E75EBA"/>
    <w:rsid w:val="00E763B4"/>
    <w:rsid w:val="00E77761"/>
    <w:rsid w:val="00E77848"/>
    <w:rsid w:val="00E77A52"/>
    <w:rsid w:val="00E77B22"/>
    <w:rsid w:val="00E80514"/>
    <w:rsid w:val="00E8089A"/>
    <w:rsid w:val="00E8095E"/>
    <w:rsid w:val="00E80E5B"/>
    <w:rsid w:val="00E816C5"/>
    <w:rsid w:val="00E8197D"/>
    <w:rsid w:val="00E81BF3"/>
    <w:rsid w:val="00E81CE0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F04"/>
    <w:rsid w:val="00E91F35"/>
    <w:rsid w:val="00E92066"/>
    <w:rsid w:val="00E920BC"/>
    <w:rsid w:val="00E9342A"/>
    <w:rsid w:val="00E94B22"/>
    <w:rsid w:val="00E94C70"/>
    <w:rsid w:val="00E95677"/>
    <w:rsid w:val="00E95BA6"/>
    <w:rsid w:val="00E95F39"/>
    <w:rsid w:val="00E9637B"/>
    <w:rsid w:val="00E96BB7"/>
    <w:rsid w:val="00E97648"/>
    <w:rsid w:val="00E97663"/>
    <w:rsid w:val="00E97C68"/>
    <w:rsid w:val="00EA0E4A"/>
    <w:rsid w:val="00EA146E"/>
    <w:rsid w:val="00EA1A54"/>
    <w:rsid w:val="00EA2226"/>
    <w:rsid w:val="00EA26FC"/>
    <w:rsid w:val="00EA2B0A"/>
    <w:rsid w:val="00EA3B5A"/>
    <w:rsid w:val="00EA410E"/>
    <w:rsid w:val="00EA430F"/>
    <w:rsid w:val="00EA4FD1"/>
    <w:rsid w:val="00EA4FD4"/>
    <w:rsid w:val="00EA53C2"/>
    <w:rsid w:val="00EA5695"/>
    <w:rsid w:val="00EA5B0A"/>
    <w:rsid w:val="00EA5ECF"/>
    <w:rsid w:val="00EA65AD"/>
    <w:rsid w:val="00EA7FCF"/>
    <w:rsid w:val="00EB0CA3"/>
    <w:rsid w:val="00EB104F"/>
    <w:rsid w:val="00EB1B27"/>
    <w:rsid w:val="00EB1DA8"/>
    <w:rsid w:val="00EB2F98"/>
    <w:rsid w:val="00EB336E"/>
    <w:rsid w:val="00EB38D2"/>
    <w:rsid w:val="00EB4BB4"/>
    <w:rsid w:val="00EB4CFF"/>
    <w:rsid w:val="00EB5476"/>
    <w:rsid w:val="00EB65B2"/>
    <w:rsid w:val="00EB7053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6057"/>
    <w:rsid w:val="00EC6847"/>
    <w:rsid w:val="00EC7DB6"/>
    <w:rsid w:val="00ED12C9"/>
    <w:rsid w:val="00ED162F"/>
    <w:rsid w:val="00ED23C5"/>
    <w:rsid w:val="00ED2A6B"/>
    <w:rsid w:val="00ED2E52"/>
    <w:rsid w:val="00ED3024"/>
    <w:rsid w:val="00ED338D"/>
    <w:rsid w:val="00ED3EF3"/>
    <w:rsid w:val="00ED40AF"/>
    <w:rsid w:val="00ED5FE4"/>
    <w:rsid w:val="00ED6D76"/>
    <w:rsid w:val="00ED6FB4"/>
    <w:rsid w:val="00ED71C5"/>
    <w:rsid w:val="00ED7300"/>
    <w:rsid w:val="00EE06E7"/>
    <w:rsid w:val="00EE0DCA"/>
    <w:rsid w:val="00EE16FA"/>
    <w:rsid w:val="00EE248F"/>
    <w:rsid w:val="00EE31AD"/>
    <w:rsid w:val="00EE322A"/>
    <w:rsid w:val="00EE3C42"/>
    <w:rsid w:val="00EE3D4F"/>
    <w:rsid w:val="00EE4018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497"/>
    <w:rsid w:val="00EF2D5A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F00345"/>
    <w:rsid w:val="00F00908"/>
    <w:rsid w:val="00F027BA"/>
    <w:rsid w:val="00F02AAB"/>
    <w:rsid w:val="00F02E2C"/>
    <w:rsid w:val="00F02F63"/>
    <w:rsid w:val="00F03E79"/>
    <w:rsid w:val="00F04D10"/>
    <w:rsid w:val="00F050F3"/>
    <w:rsid w:val="00F0628D"/>
    <w:rsid w:val="00F06651"/>
    <w:rsid w:val="00F070C9"/>
    <w:rsid w:val="00F07DE6"/>
    <w:rsid w:val="00F1056C"/>
    <w:rsid w:val="00F107F1"/>
    <w:rsid w:val="00F10FC1"/>
    <w:rsid w:val="00F112FD"/>
    <w:rsid w:val="00F11978"/>
    <w:rsid w:val="00F12809"/>
    <w:rsid w:val="00F12EAB"/>
    <w:rsid w:val="00F133A1"/>
    <w:rsid w:val="00F13803"/>
    <w:rsid w:val="00F13ECD"/>
    <w:rsid w:val="00F14D50"/>
    <w:rsid w:val="00F15295"/>
    <w:rsid w:val="00F153B1"/>
    <w:rsid w:val="00F155CE"/>
    <w:rsid w:val="00F156BE"/>
    <w:rsid w:val="00F16474"/>
    <w:rsid w:val="00F16C18"/>
    <w:rsid w:val="00F16E6C"/>
    <w:rsid w:val="00F17EAE"/>
    <w:rsid w:val="00F2023D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C84"/>
    <w:rsid w:val="00F27E46"/>
    <w:rsid w:val="00F301C2"/>
    <w:rsid w:val="00F302E1"/>
    <w:rsid w:val="00F30EE6"/>
    <w:rsid w:val="00F31B22"/>
    <w:rsid w:val="00F31B49"/>
    <w:rsid w:val="00F32F56"/>
    <w:rsid w:val="00F33D4F"/>
    <w:rsid w:val="00F34CD6"/>
    <w:rsid w:val="00F34F54"/>
    <w:rsid w:val="00F35873"/>
    <w:rsid w:val="00F35920"/>
    <w:rsid w:val="00F366A5"/>
    <w:rsid w:val="00F36C5F"/>
    <w:rsid w:val="00F37259"/>
    <w:rsid w:val="00F405A4"/>
    <w:rsid w:val="00F41216"/>
    <w:rsid w:val="00F41AD9"/>
    <w:rsid w:val="00F41B65"/>
    <w:rsid w:val="00F41D13"/>
    <w:rsid w:val="00F41F05"/>
    <w:rsid w:val="00F433BD"/>
    <w:rsid w:val="00F44EC5"/>
    <w:rsid w:val="00F45098"/>
    <w:rsid w:val="00F45247"/>
    <w:rsid w:val="00F472F3"/>
    <w:rsid w:val="00F47498"/>
    <w:rsid w:val="00F47C80"/>
    <w:rsid w:val="00F512B2"/>
    <w:rsid w:val="00F5283D"/>
    <w:rsid w:val="00F52ABA"/>
    <w:rsid w:val="00F52BC7"/>
    <w:rsid w:val="00F53B2B"/>
    <w:rsid w:val="00F53BF4"/>
    <w:rsid w:val="00F540C6"/>
    <w:rsid w:val="00F54266"/>
    <w:rsid w:val="00F54AFC"/>
    <w:rsid w:val="00F55043"/>
    <w:rsid w:val="00F56DCF"/>
    <w:rsid w:val="00F57034"/>
    <w:rsid w:val="00F571B0"/>
    <w:rsid w:val="00F60BE9"/>
    <w:rsid w:val="00F61FD8"/>
    <w:rsid w:val="00F62169"/>
    <w:rsid w:val="00F626B5"/>
    <w:rsid w:val="00F62A41"/>
    <w:rsid w:val="00F62DBF"/>
    <w:rsid w:val="00F62EDF"/>
    <w:rsid w:val="00F63601"/>
    <w:rsid w:val="00F63890"/>
    <w:rsid w:val="00F63D16"/>
    <w:rsid w:val="00F641FC"/>
    <w:rsid w:val="00F645B1"/>
    <w:rsid w:val="00F645F0"/>
    <w:rsid w:val="00F647F7"/>
    <w:rsid w:val="00F6583C"/>
    <w:rsid w:val="00F6589A"/>
    <w:rsid w:val="00F658F2"/>
    <w:rsid w:val="00F6675E"/>
    <w:rsid w:val="00F6783E"/>
    <w:rsid w:val="00F70016"/>
    <w:rsid w:val="00F70DBE"/>
    <w:rsid w:val="00F71124"/>
    <w:rsid w:val="00F71888"/>
    <w:rsid w:val="00F719CD"/>
    <w:rsid w:val="00F71BB8"/>
    <w:rsid w:val="00F71EC0"/>
    <w:rsid w:val="00F72584"/>
    <w:rsid w:val="00F7290D"/>
    <w:rsid w:val="00F7302F"/>
    <w:rsid w:val="00F7322A"/>
    <w:rsid w:val="00F732EC"/>
    <w:rsid w:val="00F73D08"/>
    <w:rsid w:val="00F74DDA"/>
    <w:rsid w:val="00F7586B"/>
    <w:rsid w:val="00F75F2F"/>
    <w:rsid w:val="00F76445"/>
    <w:rsid w:val="00F76455"/>
    <w:rsid w:val="00F769E4"/>
    <w:rsid w:val="00F76EC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4069"/>
    <w:rsid w:val="00F84070"/>
    <w:rsid w:val="00F843D7"/>
    <w:rsid w:val="00F84E59"/>
    <w:rsid w:val="00F85536"/>
    <w:rsid w:val="00F8657A"/>
    <w:rsid w:val="00F86619"/>
    <w:rsid w:val="00F8679A"/>
    <w:rsid w:val="00F8689E"/>
    <w:rsid w:val="00F87117"/>
    <w:rsid w:val="00F872DC"/>
    <w:rsid w:val="00F8736C"/>
    <w:rsid w:val="00F87DB5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0E48"/>
    <w:rsid w:val="00FA105C"/>
    <w:rsid w:val="00FA133D"/>
    <w:rsid w:val="00FA143E"/>
    <w:rsid w:val="00FA1475"/>
    <w:rsid w:val="00FA148A"/>
    <w:rsid w:val="00FA149D"/>
    <w:rsid w:val="00FA27C8"/>
    <w:rsid w:val="00FA3B76"/>
    <w:rsid w:val="00FA4642"/>
    <w:rsid w:val="00FA4D66"/>
    <w:rsid w:val="00FA5A4E"/>
    <w:rsid w:val="00FA6323"/>
    <w:rsid w:val="00FA73F5"/>
    <w:rsid w:val="00FA7493"/>
    <w:rsid w:val="00FA7EB4"/>
    <w:rsid w:val="00FB0082"/>
    <w:rsid w:val="00FB0243"/>
    <w:rsid w:val="00FB0D70"/>
    <w:rsid w:val="00FB1527"/>
    <w:rsid w:val="00FB15E8"/>
    <w:rsid w:val="00FB1A93"/>
    <w:rsid w:val="00FB1E4A"/>
    <w:rsid w:val="00FB1FEA"/>
    <w:rsid w:val="00FB2537"/>
    <w:rsid w:val="00FB25DB"/>
    <w:rsid w:val="00FB29F4"/>
    <w:rsid w:val="00FB2BAC"/>
    <w:rsid w:val="00FB31D1"/>
    <w:rsid w:val="00FB33DC"/>
    <w:rsid w:val="00FB4338"/>
    <w:rsid w:val="00FB4750"/>
    <w:rsid w:val="00FB477E"/>
    <w:rsid w:val="00FB485F"/>
    <w:rsid w:val="00FB4B19"/>
    <w:rsid w:val="00FB4BCB"/>
    <w:rsid w:val="00FB4C9C"/>
    <w:rsid w:val="00FB562E"/>
    <w:rsid w:val="00FB5ECF"/>
    <w:rsid w:val="00FB6165"/>
    <w:rsid w:val="00FB6284"/>
    <w:rsid w:val="00FB70C4"/>
    <w:rsid w:val="00FC0150"/>
    <w:rsid w:val="00FC03AB"/>
    <w:rsid w:val="00FC0D3D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68EC"/>
    <w:rsid w:val="00FD691F"/>
    <w:rsid w:val="00FD6F7B"/>
    <w:rsid w:val="00FD7DF9"/>
    <w:rsid w:val="00FE0B51"/>
    <w:rsid w:val="00FE0B78"/>
    <w:rsid w:val="00FE0ED4"/>
    <w:rsid w:val="00FE1294"/>
    <w:rsid w:val="00FE1EAB"/>
    <w:rsid w:val="00FE2465"/>
    <w:rsid w:val="00FE2EB7"/>
    <w:rsid w:val="00FE3465"/>
    <w:rsid w:val="00FE44C9"/>
    <w:rsid w:val="00FE484F"/>
    <w:rsid w:val="00FE514F"/>
    <w:rsid w:val="00FE5EEA"/>
    <w:rsid w:val="00FE67CF"/>
    <w:rsid w:val="00FE68C8"/>
    <w:rsid w:val="00FE6D20"/>
    <w:rsid w:val="00FE6E4A"/>
    <w:rsid w:val="00FE6FB9"/>
    <w:rsid w:val="00FE7549"/>
    <w:rsid w:val="00FE78F0"/>
    <w:rsid w:val="00FE7A78"/>
    <w:rsid w:val="00FE7BCC"/>
    <w:rsid w:val="00FF0E81"/>
    <w:rsid w:val="00FF126D"/>
    <w:rsid w:val="00FF2310"/>
    <w:rsid w:val="00FF2E73"/>
    <w:rsid w:val="00FF4AE2"/>
    <w:rsid w:val="00FF50A8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6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AE0B40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uiPriority w:val="99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Emphasis"/>
    <w:basedOn w:val="a0"/>
    <w:uiPriority w:val="20"/>
    <w:qFormat/>
    <w:rsid w:val="00CA21B3"/>
    <w:rPr>
      <w:b/>
      <w:bCs/>
      <w:i w:val="0"/>
      <w:iCs w:val="0"/>
    </w:rPr>
  </w:style>
  <w:style w:type="character" w:customStyle="1" w:styleId="st1">
    <w:name w:val="st1"/>
    <w:basedOn w:val="a0"/>
    <w:rsid w:val="00CA21B3"/>
  </w:style>
  <w:style w:type="paragraph" w:customStyle="1" w:styleId="TdocHeader2">
    <w:name w:val="Tdoc_Header_2"/>
    <w:basedOn w:val="a"/>
    <w:rsid w:val="00262365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5ABCCD-165B-4850-B3EC-0CAF75C5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Wang(Eason)</dc:creator>
  <cp:lastModifiedBy>WangYi(HW)</cp:lastModifiedBy>
  <cp:revision>3</cp:revision>
  <cp:lastPrinted>2016-06-17T14:19:00Z</cp:lastPrinted>
  <dcterms:created xsi:type="dcterms:W3CDTF">2016-10-14T14:29:00Z</dcterms:created>
  <dcterms:modified xsi:type="dcterms:W3CDTF">2016-10-14T14:29:00Z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(3)VS8wVIBQ4rGL3ZhAYwwYVBSmorIvzGurNWgISV+daEhYyChnTniliVL7YrcKFlgbZyrNuLQP
PSVBawWgUWVUBzZY/UDP8od+b8+odgpgsqvkJpG01Zl9YJKOidJEeEkMpoY2vASmx7UOScR8
j5X6MELxvQ51DWWNfxLWQ+AEP3lZ1k8xi6MmO1fBiSuPoMavOfLtReDPrSoUsaqGOU1296my
2MLhVhIqYkmI3E8S8n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ClYb+OPM9OwNIGw2kEX6j6zUAQo5aoHuUBaAvB+qoJrOqns40i5kfS
joR8Icn4EffW4A+/kF/W1radmF+y+5OKSUnS7jgdEIcOOJn4EPdrJc2bUutUlI8+8nH7tZpq
QDB0bqeVzuqe+g5ltU7rfsIfCdgffYaUbRfcYQmhxUDVyQWGGTF88sZPfyEvl1Vja30ahFO8
/REywzSX+vywJJbjZ6HLwiu/p7DMjKMIf0CR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2bAEpy5ykjhh0GoyGqtdv3PGnGk0WbFDz1sD
g367qUis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1476365739</vt:lpwstr>
  </property>
</Properties>
</file>