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75A" w:rsidRPr="00EE76A9" w:rsidRDefault="0083775A" w:rsidP="0083775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1550EE">
        <w:rPr>
          <w:bCs/>
          <w:noProof w:val="0"/>
          <w:sz w:val="24"/>
          <w:lang w:val="en-GB"/>
        </w:rPr>
        <w:t xml:space="preserve">3GPP TSG-RAN </w:t>
      </w:r>
      <w:r w:rsidRPr="000A4D7C">
        <w:rPr>
          <w:noProof w:val="0"/>
          <w:sz w:val="24"/>
          <w:lang w:val="en-GB"/>
        </w:rPr>
        <w:t>WG</w:t>
      </w:r>
      <w:r>
        <w:rPr>
          <w:noProof w:val="0"/>
          <w:sz w:val="24"/>
          <w:lang w:val="en-GB"/>
        </w:rPr>
        <w:t>1 #86</w:t>
      </w:r>
      <w:r w:rsidR="00BE5DE3">
        <w:rPr>
          <w:noProof w:val="0"/>
          <w:sz w:val="24"/>
          <w:lang w:val="en-GB"/>
        </w:rPr>
        <w:t>bis</w:t>
      </w:r>
      <w:r w:rsidRPr="007B7496">
        <w:rPr>
          <w:bCs/>
          <w:noProof w:val="0"/>
          <w:sz w:val="24"/>
          <w:lang w:val="en-GB"/>
        </w:rPr>
        <w:tab/>
      </w:r>
      <w:r w:rsidRPr="00A16ABE">
        <w:rPr>
          <w:rFonts w:hint="eastAsia"/>
          <w:bCs/>
          <w:noProof w:val="0"/>
          <w:sz w:val="24"/>
          <w:lang w:val="en-GB" w:eastAsia="ja-JP"/>
        </w:rPr>
        <w:t>R</w:t>
      </w:r>
      <w:r w:rsidRPr="00A16ABE">
        <w:rPr>
          <w:bCs/>
          <w:noProof w:val="0"/>
          <w:sz w:val="24"/>
          <w:lang w:val="en-GB" w:eastAsia="ja-JP"/>
        </w:rPr>
        <w:t>1</w:t>
      </w:r>
      <w:r w:rsidRPr="00A16ABE">
        <w:rPr>
          <w:rFonts w:hint="eastAsia"/>
          <w:bCs/>
          <w:noProof w:val="0"/>
          <w:sz w:val="24"/>
          <w:lang w:val="en-GB" w:eastAsia="ja-JP"/>
        </w:rPr>
        <w:t>-</w:t>
      </w:r>
      <w:r w:rsidR="00BB395A">
        <w:rPr>
          <w:bCs/>
          <w:noProof w:val="0"/>
          <w:sz w:val="24"/>
          <w:lang w:val="en-GB" w:eastAsia="ja-JP"/>
        </w:rPr>
        <w:t>1609653</w:t>
      </w:r>
    </w:p>
    <w:p w:rsidR="0083775A" w:rsidRPr="00461210" w:rsidRDefault="0083775A" w:rsidP="0083775A">
      <w:pPr>
        <w:pStyle w:val="Header"/>
        <w:tabs>
          <w:tab w:val="right" w:pos="9639"/>
        </w:tabs>
        <w:rPr>
          <w:bCs/>
          <w:noProof w:val="0"/>
          <w:sz w:val="24"/>
          <w:lang w:val="en-GB"/>
        </w:rPr>
      </w:pPr>
      <w:r>
        <w:rPr>
          <w:bCs/>
          <w:sz w:val="24"/>
          <w:lang w:eastAsia="zh-CN"/>
        </w:rPr>
        <w:t xml:space="preserve">Lisbon, Portugal, </w:t>
      </w:r>
      <w:r>
        <w:rPr>
          <w:noProof w:val="0"/>
          <w:sz w:val="24"/>
          <w:lang w:val="en-GB"/>
        </w:rPr>
        <w:t>October 10</w:t>
      </w:r>
      <w:r w:rsidR="00BE5DE3" w:rsidRPr="00BE5DE3">
        <w:rPr>
          <w:noProof w:val="0"/>
          <w:sz w:val="24"/>
          <w:vertAlign w:val="superscript"/>
          <w:lang w:val="en-GB"/>
        </w:rPr>
        <w:t>th</w:t>
      </w:r>
      <w:r>
        <w:rPr>
          <w:noProof w:val="0"/>
          <w:sz w:val="24"/>
          <w:lang w:val="en-GB"/>
        </w:rPr>
        <w:t>-14</w:t>
      </w:r>
      <w:r w:rsidR="00BE5DE3" w:rsidRPr="00BE5DE3">
        <w:rPr>
          <w:noProof w:val="0"/>
          <w:sz w:val="24"/>
          <w:vertAlign w:val="superscript"/>
          <w:lang w:val="en-GB"/>
        </w:rPr>
        <w:t>th</w:t>
      </w:r>
      <w:r>
        <w:rPr>
          <w:bCs/>
          <w:sz w:val="24"/>
          <w:lang w:eastAsia="zh-CN"/>
        </w:rPr>
        <w:t xml:space="preserve">, </w:t>
      </w:r>
      <w:r w:rsidRPr="00235B77">
        <w:rPr>
          <w:bCs/>
          <w:sz w:val="24"/>
          <w:lang w:eastAsia="zh-CN"/>
        </w:rPr>
        <w:t>201</w:t>
      </w:r>
      <w:r>
        <w:rPr>
          <w:bCs/>
          <w:sz w:val="24"/>
          <w:lang w:eastAsia="zh-CN"/>
        </w:rPr>
        <w:t>6</w:t>
      </w:r>
    </w:p>
    <w:bookmarkEnd w:id="0"/>
    <w:bookmarkEnd w:id="1"/>
    <w:bookmarkEnd w:id="2"/>
    <w:bookmarkEnd w:id="3"/>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FD065C">
        <w:rPr>
          <w:rFonts w:cs="Arial"/>
          <w:b/>
          <w:bCs/>
          <w:sz w:val="24"/>
        </w:rPr>
        <w:t>Agenda item:</w:t>
      </w:r>
      <w:r w:rsidRPr="00FD065C">
        <w:rPr>
          <w:rFonts w:cs="Arial"/>
          <w:b/>
          <w:bCs/>
          <w:sz w:val="24"/>
        </w:rPr>
        <w:tab/>
      </w:r>
      <w:r w:rsidRPr="00FD065C">
        <w:rPr>
          <w:rFonts w:cs="Arial"/>
          <w:b/>
          <w:bCs/>
          <w:sz w:val="24"/>
        </w:rPr>
        <w:tab/>
      </w:r>
      <w:r w:rsidR="00755B3F">
        <w:rPr>
          <w:rFonts w:cs="Arial"/>
          <w:b/>
          <w:bCs/>
          <w:sz w:val="24"/>
        </w:rPr>
        <w:t>8</w:t>
      </w:r>
      <w:r w:rsidRPr="00FD065C">
        <w:rPr>
          <w:rFonts w:cs="Arial"/>
          <w:b/>
          <w:bCs/>
          <w:sz w:val="24"/>
        </w:rPr>
        <w:t>.</w:t>
      </w:r>
      <w:r w:rsidR="00755B3F">
        <w:rPr>
          <w:rFonts w:cs="Arial"/>
          <w:b/>
          <w:bCs/>
          <w:sz w:val="24"/>
        </w:rPr>
        <w:t>1.</w:t>
      </w:r>
      <w:r w:rsidR="003457FA">
        <w:rPr>
          <w:rFonts w:cs="Arial"/>
          <w:b/>
          <w:bCs/>
          <w:sz w:val="24"/>
        </w:rPr>
        <w:t>1</w:t>
      </w:r>
      <w:r w:rsidR="00465364">
        <w:rPr>
          <w:rFonts w:cs="Arial"/>
          <w:b/>
          <w:bCs/>
          <w:sz w:val="24"/>
        </w:rPr>
        <w:t>.2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D36107">
        <w:rPr>
          <w:rFonts w:ascii="Arial" w:hAnsi="Arial" w:cs="Arial"/>
          <w:b/>
          <w:bCs/>
          <w:sz w:val="24"/>
        </w:rPr>
        <w:t>, 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E2BA5">
        <w:rPr>
          <w:rFonts w:ascii="Arial" w:hAnsi="Arial" w:cs="Arial"/>
          <w:b/>
          <w:bCs/>
          <w:sz w:val="24"/>
        </w:rPr>
        <w:t xml:space="preserve">Preamble transmission Procedures </w:t>
      </w:r>
      <w:r w:rsidR="00CC67A0">
        <w:rPr>
          <w:rFonts w:ascii="Arial" w:hAnsi="Arial" w:cs="Arial"/>
          <w:b/>
          <w:bCs/>
          <w:sz w:val="24"/>
        </w:rPr>
        <w:t>for the</w:t>
      </w:r>
      <w:r w:rsidR="009A0972">
        <w:rPr>
          <w:rFonts w:ascii="Arial" w:hAnsi="Arial" w:cs="Arial"/>
          <w:b/>
          <w:bCs/>
          <w:sz w:val="24"/>
        </w:rPr>
        <w:t xml:space="preserve"> mMTC</w:t>
      </w:r>
      <w:r w:rsidR="00CC67A0">
        <w:rPr>
          <w:rFonts w:ascii="Arial" w:hAnsi="Arial" w:cs="Arial"/>
          <w:b/>
          <w:bCs/>
          <w:sz w:val="24"/>
        </w:rPr>
        <w:t xml:space="preserve"> uplink</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5E2BA5" w:rsidRPr="006C14FD" w:rsidRDefault="005E2BA5" w:rsidP="005E2BA5">
      <w:pPr>
        <w:jc w:val="both"/>
      </w:pPr>
      <w:r w:rsidRPr="006C14FD">
        <w:t>In the previous two meeting</w:t>
      </w:r>
      <w:r w:rsidR="00264411">
        <w:t>s</w:t>
      </w:r>
      <w:r w:rsidRPr="006C14FD">
        <w:t xml:space="preserve">, the </w:t>
      </w:r>
      <w:r w:rsidR="002C7FF1">
        <w:t xml:space="preserve">following </w:t>
      </w:r>
      <w:r w:rsidRPr="006C14FD">
        <w:t xml:space="preserve">agreements on </w:t>
      </w:r>
      <w:r w:rsidR="003457FA">
        <w:t>grant-free</w:t>
      </w:r>
      <w:r w:rsidRPr="006C14FD">
        <w:t xml:space="preserve"> multiple access were achieved:</w:t>
      </w:r>
    </w:p>
    <w:p w:rsidR="005E2BA5" w:rsidRPr="006C14FD" w:rsidRDefault="005E2BA5" w:rsidP="005E2BA5">
      <w:pPr>
        <w:rPr>
          <w:rFonts w:eastAsia="MS Mincho"/>
          <w:b/>
          <w:u w:val="single"/>
          <w:lang w:eastAsia="ja-JP"/>
        </w:rPr>
      </w:pPr>
      <w:r w:rsidRPr="006C14FD">
        <w:rPr>
          <w:rFonts w:eastAsia="MS Mincho"/>
          <w:b/>
          <w:u w:val="single"/>
          <w:lang w:eastAsia="ja-JP"/>
        </w:rPr>
        <w:t xml:space="preserve">Agreements: [RAN1 </w:t>
      </w:r>
      <w:r w:rsidR="002C7FF1">
        <w:rPr>
          <w:rFonts w:eastAsia="MS Mincho"/>
          <w:b/>
          <w:u w:val="single"/>
          <w:lang w:eastAsia="ja-JP"/>
        </w:rPr>
        <w:t>86</w:t>
      </w:r>
      <w:r w:rsidR="002C7FF1" w:rsidRPr="006C14FD">
        <w:rPr>
          <w:rFonts w:eastAsia="MS Mincho"/>
          <w:b/>
          <w:u w:val="single"/>
          <w:lang w:eastAsia="ja-JP"/>
        </w:rPr>
        <w:t xml:space="preserve"> </w:t>
      </w:r>
      <w:r w:rsidRPr="006C14FD">
        <w:rPr>
          <w:rFonts w:eastAsia="MS Mincho"/>
          <w:b/>
          <w:u w:val="single"/>
          <w:lang w:eastAsia="ja-JP"/>
        </w:rPr>
        <w:t>chairman’s notes]</w:t>
      </w:r>
    </w:p>
    <w:p w:rsidR="002C7FF1" w:rsidRDefault="002C7FF1" w:rsidP="002C7FF1">
      <w:pPr>
        <w:numPr>
          <w:ilvl w:val="0"/>
          <w:numId w:val="24"/>
        </w:numPr>
        <w:overflowPunct/>
        <w:autoSpaceDE/>
        <w:autoSpaceDN/>
        <w:adjustRightInd/>
        <w:spacing w:after="0"/>
        <w:textAlignment w:val="auto"/>
        <w:rPr>
          <w:rFonts w:eastAsia="MS Mincho"/>
          <w:lang w:val="en-US" w:eastAsia="ja-JP"/>
        </w:rPr>
      </w:pPr>
      <w:r w:rsidRPr="00BC08FF">
        <w:rPr>
          <w:rFonts w:eastAsia="MS Mincho"/>
          <w:lang w:val="en-US" w:eastAsia="ja-JP"/>
        </w:rPr>
        <w:t>NR should target to support UL “autonomous/grant-free/contention based” at least for mMTC</w:t>
      </w:r>
    </w:p>
    <w:p w:rsidR="002C7FF1" w:rsidRPr="0050255B" w:rsidRDefault="002C7FF1" w:rsidP="002C7FF1">
      <w:pPr>
        <w:numPr>
          <w:ilvl w:val="0"/>
          <w:numId w:val="24"/>
        </w:numPr>
        <w:overflowPunct/>
        <w:autoSpaceDE/>
        <w:autoSpaceDN/>
        <w:adjustRightInd/>
        <w:spacing w:after="0"/>
        <w:textAlignment w:val="auto"/>
        <w:rPr>
          <w:rFonts w:eastAsia="MS Mincho"/>
          <w:lang w:val="en-US" w:eastAsia="ja-JP"/>
        </w:rPr>
      </w:pPr>
      <w:r w:rsidRPr="0050255B">
        <w:rPr>
          <w:rFonts w:eastAsia="MS Mincho"/>
          <w:lang w:val="en-US" w:eastAsia="ja-JP"/>
        </w:rPr>
        <w:t>At least the following options for “autonomous/grant-free/contention based” UL transmission should be studied</w:t>
      </w:r>
    </w:p>
    <w:p w:rsidR="002C7FF1" w:rsidRPr="0050255B" w:rsidRDefault="002C7FF1" w:rsidP="002C7FF1">
      <w:pPr>
        <w:numPr>
          <w:ilvl w:val="1"/>
          <w:numId w:val="24"/>
        </w:numPr>
        <w:overflowPunct/>
        <w:autoSpaceDE/>
        <w:autoSpaceDN/>
        <w:adjustRightInd/>
        <w:spacing w:after="0"/>
        <w:textAlignment w:val="auto"/>
        <w:rPr>
          <w:rFonts w:eastAsia="MS Mincho"/>
          <w:lang w:val="en-US" w:eastAsia="ja-JP"/>
        </w:rPr>
      </w:pPr>
      <w:r w:rsidRPr="0050255B">
        <w:rPr>
          <w:rFonts w:eastAsia="MS Mincho"/>
          <w:lang w:val="en-US" w:eastAsia="ja-JP"/>
        </w:rPr>
        <w:t>Opt. 1: a UE performs random resource selection</w:t>
      </w:r>
    </w:p>
    <w:p w:rsidR="002C7FF1" w:rsidRPr="0050255B" w:rsidRDefault="002C7FF1" w:rsidP="002C7FF1">
      <w:pPr>
        <w:numPr>
          <w:ilvl w:val="2"/>
          <w:numId w:val="24"/>
        </w:numPr>
        <w:overflowPunct/>
        <w:autoSpaceDE/>
        <w:autoSpaceDN/>
        <w:adjustRightInd/>
        <w:spacing w:after="0"/>
        <w:textAlignment w:val="auto"/>
        <w:rPr>
          <w:rFonts w:eastAsia="MS Mincho"/>
          <w:lang w:val="en-US" w:eastAsia="ja-JP"/>
        </w:rPr>
      </w:pPr>
      <w:r w:rsidRPr="0050255B">
        <w:rPr>
          <w:rFonts w:eastAsia="MS Mincho"/>
          <w:lang w:val="en-US" w:eastAsia="ja-JP"/>
        </w:rPr>
        <w:t>Details FFS</w:t>
      </w:r>
    </w:p>
    <w:p w:rsidR="002C7FF1" w:rsidRPr="0050255B" w:rsidRDefault="002C7FF1" w:rsidP="002C7FF1">
      <w:pPr>
        <w:numPr>
          <w:ilvl w:val="1"/>
          <w:numId w:val="24"/>
        </w:numPr>
        <w:overflowPunct/>
        <w:autoSpaceDE/>
        <w:autoSpaceDN/>
        <w:adjustRightInd/>
        <w:spacing w:after="0"/>
        <w:textAlignment w:val="auto"/>
        <w:rPr>
          <w:rFonts w:eastAsia="MS Mincho"/>
          <w:lang w:val="en-US" w:eastAsia="ja-JP"/>
        </w:rPr>
      </w:pPr>
      <w:r w:rsidRPr="0050255B">
        <w:rPr>
          <w:rFonts w:eastAsia="MS Mincho"/>
          <w:lang w:val="en-US" w:eastAsia="ja-JP"/>
        </w:rPr>
        <w:t>Opt. 2: a UE’s resource is pre-configured by eNB or pre-determined</w:t>
      </w:r>
    </w:p>
    <w:p w:rsidR="002C7FF1" w:rsidRPr="0050255B" w:rsidRDefault="002C7FF1" w:rsidP="002C7FF1">
      <w:pPr>
        <w:numPr>
          <w:ilvl w:val="2"/>
          <w:numId w:val="24"/>
        </w:numPr>
        <w:overflowPunct/>
        <w:autoSpaceDE/>
        <w:autoSpaceDN/>
        <w:adjustRightInd/>
        <w:spacing w:after="0"/>
        <w:textAlignment w:val="auto"/>
        <w:rPr>
          <w:rFonts w:eastAsia="MS Mincho"/>
          <w:lang w:val="en-US" w:eastAsia="ja-JP"/>
        </w:rPr>
      </w:pPr>
      <w:r w:rsidRPr="0050255B">
        <w:rPr>
          <w:rFonts w:eastAsia="MS Mincho"/>
          <w:lang w:val="en-US" w:eastAsia="ja-JP"/>
        </w:rPr>
        <w:t>Details FFS</w:t>
      </w:r>
    </w:p>
    <w:p w:rsidR="005E2BA5" w:rsidRDefault="002C7FF1" w:rsidP="005E2BA5">
      <w:pPr>
        <w:numPr>
          <w:ilvl w:val="1"/>
          <w:numId w:val="24"/>
        </w:numPr>
        <w:overflowPunct/>
        <w:autoSpaceDE/>
        <w:autoSpaceDN/>
        <w:adjustRightInd/>
        <w:spacing w:after="0"/>
        <w:textAlignment w:val="auto"/>
        <w:rPr>
          <w:rFonts w:eastAsia="MS Mincho"/>
          <w:lang w:val="en-US" w:eastAsia="ja-JP"/>
        </w:rPr>
      </w:pPr>
      <w:r w:rsidRPr="0050255B">
        <w:rPr>
          <w:rFonts w:eastAsia="MS Mincho"/>
          <w:lang w:val="en-US" w:eastAsia="ja-JP"/>
        </w:rPr>
        <w:t>Other options are not precluded</w:t>
      </w:r>
    </w:p>
    <w:p w:rsidR="00264411" w:rsidRPr="00264411" w:rsidRDefault="00264411" w:rsidP="00BB395A">
      <w:pPr>
        <w:overflowPunct/>
        <w:autoSpaceDE/>
        <w:autoSpaceDN/>
        <w:adjustRightInd/>
        <w:spacing w:after="0"/>
        <w:ind w:left="1080"/>
        <w:textAlignment w:val="auto"/>
        <w:rPr>
          <w:rFonts w:eastAsia="MS Mincho"/>
          <w:lang w:val="en-US" w:eastAsia="ja-JP"/>
        </w:rPr>
      </w:pPr>
    </w:p>
    <w:p w:rsidR="005E2BA5" w:rsidRPr="006C14FD" w:rsidRDefault="005E2BA5" w:rsidP="005E2BA5">
      <w:pPr>
        <w:rPr>
          <w:rFonts w:eastAsia="MS Mincho"/>
          <w:b/>
          <w:u w:val="single"/>
          <w:lang w:eastAsia="ja-JP"/>
        </w:rPr>
      </w:pPr>
      <w:r w:rsidRPr="006C14FD">
        <w:rPr>
          <w:rFonts w:eastAsia="MS Mincho"/>
          <w:b/>
          <w:u w:val="single"/>
          <w:lang w:eastAsia="ja-JP"/>
        </w:rPr>
        <w:t>Agreements: [RAN1 85 chairman’s notes]</w:t>
      </w:r>
    </w:p>
    <w:p w:rsidR="005E2BA5" w:rsidRPr="006C14FD" w:rsidRDefault="005E2BA5" w:rsidP="005E2BA5">
      <w:pPr>
        <w:widowControl w:val="0"/>
        <w:numPr>
          <w:ilvl w:val="0"/>
          <w:numId w:val="30"/>
        </w:numPr>
        <w:overflowPunct/>
        <w:autoSpaceDE/>
        <w:autoSpaceDN/>
        <w:adjustRightInd/>
        <w:spacing w:after="0"/>
        <w:jc w:val="both"/>
        <w:textAlignment w:val="auto"/>
        <w:rPr>
          <w:rFonts w:eastAsia="MS Mincho"/>
          <w:lang w:eastAsia="ja-JP"/>
        </w:rPr>
      </w:pPr>
      <w:r w:rsidRPr="006C14FD">
        <w:rPr>
          <w:rFonts w:eastAsia="MS Mincho"/>
          <w:lang w:eastAsia="ja-JP"/>
        </w:rPr>
        <w:t>Autonomous/grant-free/contention based UL non-orthogonal multiple access has the following characteristics</w:t>
      </w:r>
    </w:p>
    <w:p w:rsidR="005E2BA5" w:rsidRPr="006C14FD" w:rsidRDefault="005E2BA5" w:rsidP="005E2BA5">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 xml:space="preserve">A transmission from UE does not need the dynamic and explicit scheduling grant from </w:t>
      </w:r>
      <w:r w:rsidR="00136D56">
        <w:rPr>
          <w:rFonts w:eastAsia="MS Mincho"/>
          <w:lang w:eastAsia="ja-JP"/>
        </w:rPr>
        <w:t>BS</w:t>
      </w:r>
    </w:p>
    <w:p w:rsidR="005E2BA5" w:rsidRPr="006C14FD" w:rsidRDefault="005E2BA5" w:rsidP="005E2BA5">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Multiple UEs can share the same time and frequency resources</w:t>
      </w:r>
    </w:p>
    <w:p w:rsidR="009A0972" w:rsidRDefault="005E2BA5" w:rsidP="00B160BC">
      <w:pPr>
        <w:spacing w:before="120" w:after="120"/>
        <w:jc w:val="both"/>
        <w:rPr>
          <w:kern w:val="2"/>
          <w:lang w:val="en-US" w:eastAsia="zh-CN"/>
        </w:rPr>
      </w:pPr>
      <w:r>
        <w:rPr>
          <w:kern w:val="2"/>
          <w:lang w:val="en-US" w:eastAsia="zh-CN"/>
        </w:rPr>
        <w:t>In companion contributions [</w:t>
      </w:r>
      <w:r w:rsidR="001D322E">
        <w:rPr>
          <w:kern w:val="2"/>
          <w:lang w:val="en-US" w:eastAsia="zh-CN"/>
        </w:rPr>
        <w:t>1</w:t>
      </w:r>
      <w:r>
        <w:rPr>
          <w:kern w:val="2"/>
          <w:lang w:val="en-US" w:eastAsia="zh-CN"/>
        </w:rPr>
        <w:t>][</w:t>
      </w:r>
      <w:r w:rsidR="00AB4FCB">
        <w:rPr>
          <w:kern w:val="2"/>
          <w:lang w:val="en-US" w:eastAsia="zh-CN"/>
        </w:rPr>
        <w:t>2</w:t>
      </w:r>
      <w:r>
        <w:rPr>
          <w:kern w:val="2"/>
          <w:lang w:val="en-US" w:eastAsia="zh-CN"/>
        </w:rPr>
        <w:t>]</w:t>
      </w:r>
      <w:r w:rsidR="00AB4FCB">
        <w:rPr>
          <w:kern w:val="2"/>
          <w:lang w:val="en-US" w:eastAsia="zh-CN"/>
        </w:rPr>
        <w:t>[3]</w:t>
      </w:r>
      <w:r>
        <w:rPr>
          <w:kern w:val="2"/>
          <w:lang w:val="en-US" w:eastAsia="zh-CN"/>
        </w:rPr>
        <w:t>, autonomous frequency hopping with and without code multiplexing of users ha</w:t>
      </w:r>
      <w:r w:rsidR="00E727A2">
        <w:rPr>
          <w:kern w:val="2"/>
          <w:lang w:val="en-US" w:eastAsia="zh-CN"/>
        </w:rPr>
        <w:t>s</w:t>
      </w:r>
      <w:r>
        <w:rPr>
          <w:kern w:val="2"/>
          <w:lang w:val="en-US" w:eastAsia="zh-CN"/>
        </w:rPr>
        <w:t xml:space="preserve"> been proposed to achieve </w:t>
      </w:r>
      <w:r w:rsidR="00A81B6C">
        <w:rPr>
          <w:kern w:val="2"/>
          <w:lang w:val="en-US" w:eastAsia="zh-CN"/>
        </w:rPr>
        <w:t xml:space="preserve">efficient, </w:t>
      </w:r>
      <w:r w:rsidR="00C50874">
        <w:rPr>
          <w:kern w:val="2"/>
          <w:lang w:val="en-US" w:eastAsia="zh-CN"/>
        </w:rPr>
        <w:t xml:space="preserve">reliable, and </w:t>
      </w:r>
      <w:r w:rsidR="00A81B6C">
        <w:rPr>
          <w:kern w:val="2"/>
          <w:lang w:val="en-US" w:eastAsia="zh-CN"/>
        </w:rPr>
        <w:t xml:space="preserve">scalable </w:t>
      </w:r>
      <w:r w:rsidR="003457FA">
        <w:rPr>
          <w:kern w:val="2"/>
          <w:lang w:val="en-US" w:eastAsia="zh-CN"/>
        </w:rPr>
        <w:t>grant-free</w:t>
      </w:r>
      <w:r w:rsidR="00A81B6C">
        <w:rPr>
          <w:kern w:val="2"/>
          <w:lang w:val="en-US" w:eastAsia="zh-CN"/>
        </w:rPr>
        <w:t xml:space="preserve"> access.</w:t>
      </w:r>
      <w:r>
        <w:rPr>
          <w:kern w:val="2"/>
          <w:lang w:val="en-US" w:eastAsia="zh-CN"/>
        </w:rPr>
        <w:t xml:space="preserve"> It has also been proposed that </w:t>
      </w:r>
      <w:r w:rsidR="003457FA">
        <w:rPr>
          <w:kern w:val="2"/>
          <w:lang w:val="en-US" w:eastAsia="zh-CN"/>
        </w:rPr>
        <w:t>grant-free</w:t>
      </w:r>
      <w:r>
        <w:rPr>
          <w:kern w:val="2"/>
          <w:lang w:val="en-US" w:eastAsia="zh-CN"/>
        </w:rPr>
        <w:t xml:space="preserve"> access should commence with a preamble sequence in order to avoid the complexity associated with blind decoding [</w:t>
      </w:r>
      <w:r w:rsidR="00AB4FCB">
        <w:rPr>
          <w:kern w:val="2"/>
          <w:lang w:val="en-US" w:eastAsia="zh-CN"/>
        </w:rPr>
        <w:t>4</w:t>
      </w:r>
      <w:r>
        <w:rPr>
          <w:kern w:val="2"/>
          <w:lang w:val="en-US" w:eastAsia="zh-CN"/>
        </w:rPr>
        <w:t xml:space="preserve">]. In this contribution, we discuss procedures that should be employed for preamble transmission in order to achieve improved detection/false alarm performance in extended coverage scenarios. </w:t>
      </w:r>
    </w:p>
    <w:p w:rsidR="002C33AE" w:rsidRPr="002C33AE" w:rsidRDefault="00A8240F" w:rsidP="002C33AE">
      <w:pPr>
        <w:pStyle w:val="Heading1"/>
      </w:pPr>
      <w:bookmarkStart w:id="6" w:name="OLE_LINK15"/>
      <w:bookmarkStart w:id="7" w:name="OLE_LINK16"/>
      <w:r>
        <w:t>2</w:t>
      </w:r>
      <w:r>
        <w:tab/>
      </w:r>
      <w:r w:rsidR="008E4716">
        <w:t>Discussion</w:t>
      </w:r>
      <w:r w:rsidR="00402187">
        <w:t xml:space="preserve"> </w:t>
      </w:r>
    </w:p>
    <w:p w:rsidR="002B2739" w:rsidRDefault="00A81B6C" w:rsidP="00315F5B">
      <w:pPr>
        <w:jc w:val="both"/>
      </w:pPr>
      <w:r>
        <w:t xml:space="preserve">In mMTC, it is well understood that in order to support the massive scale of MTC traffic, </w:t>
      </w:r>
      <w:r w:rsidR="003457FA">
        <w:t>grant-free</w:t>
      </w:r>
      <w:r w:rsidR="002B2739">
        <w:t xml:space="preserve"> access may be required. </w:t>
      </w:r>
      <w:r w:rsidR="003457FA">
        <w:t>Grant-free</w:t>
      </w:r>
      <w:r>
        <w:t xml:space="preserve"> access implies that there is no scheduling grant for either the initial </w:t>
      </w:r>
      <w:r w:rsidR="00E65642">
        <w:t xml:space="preserve">transmission </w:t>
      </w:r>
      <w:r>
        <w:t>or subsequent re-transmissions of a given packet.</w:t>
      </w:r>
      <w:r w:rsidR="002B2739">
        <w:t xml:space="preserve"> </w:t>
      </w:r>
    </w:p>
    <w:p w:rsidR="00914A4F" w:rsidRDefault="00782222" w:rsidP="00315F5B">
      <w:pPr>
        <w:jc w:val="both"/>
      </w:pPr>
      <w:r>
        <w:t xml:space="preserve">One of the issues governing autonomous, grant-free access is that the resources over which transmissions occur must be clearly identifiable in order to avoid the complexity associated with blind decoding. For this purpose, it is beneficial to commence transmission with a preamble sequence that can be chosen at random by a mMTC user, and associated with a set of frequency hopped resources over which data transmissions occur. </w:t>
      </w:r>
      <w:r w:rsidR="00914A4F">
        <w:t>When reliably detected, a preamble transmission by a mMTC</w:t>
      </w:r>
      <w:r w:rsidR="00914A4F" w:rsidRPr="006C14FD">
        <w:t xml:space="preserve"> </w:t>
      </w:r>
      <w:r w:rsidR="00914A4F">
        <w:t>user</w:t>
      </w:r>
      <w:r w:rsidR="00914A4F" w:rsidRPr="006C14FD">
        <w:t xml:space="preserve"> has two primary benefits. First, the preamble can be used to further establish timing between the transmitter and receiver. Second, a preamble </w:t>
      </w:r>
      <w:r w:rsidR="00914A4F">
        <w:t xml:space="preserve">transmission informs the receiver that </w:t>
      </w:r>
      <w:r w:rsidR="00914A4F" w:rsidRPr="006C14FD">
        <w:t>a payload is forthcoming (as in single stage</w:t>
      </w:r>
      <w:r w:rsidR="00914A4F">
        <w:t xml:space="preserve"> approaches</w:t>
      </w:r>
      <w:r w:rsidR="00914A4F" w:rsidRPr="006C14FD">
        <w:t>)</w:t>
      </w:r>
      <w:r w:rsidR="00914A4F">
        <w:t xml:space="preserve"> on a specific set of resources where decoding can be carried out</w:t>
      </w:r>
      <w:r w:rsidR="00914A4F" w:rsidRPr="006C14FD">
        <w:t xml:space="preserve">. </w:t>
      </w:r>
      <w:r w:rsidR="00000FBA" w:rsidRPr="006C14FD">
        <w:t xml:space="preserve">Without the usage of preambles for </w:t>
      </w:r>
      <w:r w:rsidR="003457FA">
        <w:t>grant-free</w:t>
      </w:r>
      <w:r w:rsidR="00000FBA" w:rsidRPr="006C14FD">
        <w:t xml:space="preserve"> access, the </w:t>
      </w:r>
      <w:r w:rsidR="00000FBA">
        <w:t>receiver</w:t>
      </w:r>
      <w:r w:rsidR="00000FBA" w:rsidRPr="006C14FD">
        <w:t xml:space="preserve"> complexity is significant as it must consider all possible transmission hypotheses.</w:t>
      </w:r>
      <w:r w:rsidR="000207BA">
        <w:t xml:space="preserve"> As a result, we have the following proposal:</w:t>
      </w:r>
    </w:p>
    <w:p w:rsidR="000207BA" w:rsidRPr="000207BA" w:rsidRDefault="000207BA" w:rsidP="00315F5B">
      <w:pPr>
        <w:jc w:val="both"/>
        <w:rPr>
          <w:b/>
        </w:rPr>
      </w:pPr>
      <w:r w:rsidRPr="000207BA">
        <w:rPr>
          <w:b/>
        </w:rPr>
        <w:t xml:space="preserve">Proposal 1: </w:t>
      </w:r>
      <w:r w:rsidR="00E727A2">
        <w:rPr>
          <w:b/>
        </w:rPr>
        <w:t>P</w:t>
      </w:r>
      <w:r w:rsidRPr="000207BA">
        <w:rPr>
          <w:b/>
        </w:rPr>
        <w:t xml:space="preserve">reamble transmissions should be supported at the start of </w:t>
      </w:r>
      <w:r w:rsidR="00E727A2" w:rsidRPr="000207BA">
        <w:rPr>
          <w:b/>
        </w:rPr>
        <w:t>a</w:t>
      </w:r>
      <w:r w:rsidRPr="000207BA">
        <w:rPr>
          <w:b/>
        </w:rPr>
        <w:t xml:space="preserve"> </w:t>
      </w:r>
      <w:r w:rsidR="003457FA">
        <w:rPr>
          <w:b/>
        </w:rPr>
        <w:t>grant-free</w:t>
      </w:r>
      <w:r w:rsidR="001F03F7">
        <w:rPr>
          <w:b/>
        </w:rPr>
        <w:t xml:space="preserve"> access</w:t>
      </w:r>
      <w:r w:rsidRPr="000207BA">
        <w:rPr>
          <w:b/>
        </w:rPr>
        <w:t xml:space="preserve"> for mMTC.</w:t>
      </w:r>
    </w:p>
    <w:p w:rsidR="000C0C1E" w:rsidRPr="006C14FD" w:rsidRDefault="00000FBA" w:rsidP="00315F5B">
      <w:pPr>
        <w:jc w:val="both"/>
      </w:pPr>
      <w:r>
        <w:t>For mMTC</w:t>
      </w:r>
      <w:r w:rsidR="00782222">
        <w:t xml:space="preserve">, it is desirable to provide extremely high service availability in potentially challenging, extended coverage deployment scenarios (e.g., basement, under a bridge). Exacerbating the issue, devices for mMTC may support lower powers than typical LTE terminals. </w:t>
      </w:r>
      <w:r w:rsidR="002509B5">
        <w:t>Under these conditions,</w:t>
      </w:r>
      <w:r w:rsidR="00782222">
        <w:t xml:space="preserve"> it is </w:t>
      </w:r>
      <w:r w:rsidR="002509B5">
        <w:t xml:space="preserve">still </w:t>
      </w:r>
      <w:r w:rsidR="00782222">
        <w:t xml:space="preserve">important to </w:t>
      </w:r>
      <w:r w:rsidR="002509B5">
        <w:t xml:space="preserve">achieve reliable detection with lower false alarm rates. </w:t>
      </w:r>
      <w:r w:rsidR="00914A4F" w:rsidRPr="006C14FD">
        <w:t xml:space="preserve">High detection rates for preambles are essential for mMTC as missed detections will result in additional energy-consuming transmit operations by mMTC devices that desire long battery life. Low false alarm rates </w:t>
      </w:r>
      <w:r w:rsidR="00914A4F" w:rsidRPr="006C14FD">
        <w:lastRenderedPageBreak/>
        <w:t xml:space="preserve">are essential to minimize </w:t>
      </w:r>
      <w:r w:rsidR="00136D56">
        <w:t>BS</w:t>
      </w:r>
      <w:r w:rsidR="00914A4F" w:rsidRPr="006C14FD">
        <w:t xml:space="preserve"> receiver operations as each false alarm results in the </w:t>
      </w:r>
      <w:r w:rsidR="00136D56">
        <w:t>BS</w:t>
      </w:r>
      <w:r w:rsidR="00914A4F" w:rsidRPr="006C14FD">
        <w:t xml:space="preserve"> needlessly trying to decode a transmission that is not present.</w:t>
      </w:r>
    </w:p>
    <w:p w:rsidR="00E95302" w:rsidRDefault="00E95302" w:rsidP="00315F5B">
      <w:pPr>
        <w:jc w:val="both"/>
      </w:pPr>
      <w:r>
        <w:t xml:space="preserve">With regards to the use of a preamble, our </w:t>
      </w:r>
      <w:r w:rsidR="00CB0A90">
        <w:t>performance analysis</w:t>
      </w:r>
      <w:r>
        <w:t xml:space="preserve"> indicate</w:t>
      </w:r>
      <w:r w:rsidR="00CB0A90">
        <w:t xml:space="preserve">s that achieving reliable detection with fewer false alarms requires the transmission of narrowband </w:t>
      </w:r>
      <w:r>
        <w:t>preambles</w:t>
      </w:r>
      <w:r w:rsidR="00CB0A90">
        <w:t xml:space="preserve"> extended in time and the support of a retry mechanism </w:t>
      </w:r>
      <w:r w:rsidR="001F03F7">
        <w:t>enabl</w:t>
      </w:r>
      <w:r w:rsidR="00CB0A90">
        <w:t xml:space="preserve">ed through the a preamble Ack. </w:t>
      </w:r>
      <w:r>
        <w:t xml:space="preserve"> </w:t>
      </w:r>
    </w:p>
    <w:p w:rsidR="00B64BEA" w:rsidRPr="002C33AE" w:rsidRDefault="00B64BEA" w:rsidP="00B64BEA">
      <w:pPr>
        <w:pStyle w:val="Heading1"/>
      </w:pPr>
      <w:r>
        <w:t>3</w:t>
      </w:r>
      <w:r>
        <w:tab/>
      </w:r>
      <w:r w:rsidR="00E95302">
        <w:t>Preamble Transmission</w:t>
      </w:r>
      <w:r w:rsidR="00C50874">
        <w:t xml:space="preserve"> for </w:t>
      </w:r>
      <w:r w:rsidR="003457FA">
        <w:t>Grant-free</w:t>
      </w:r>
      <w:r w:rsidR="00C50874">
        <w:t xml:space="preserve"> UL mMTC</w:t>
      </w:r>
      <w:r w:rsidR="00E95302">
        <w:t xml:space="preserve"> With Extended Coverage</w:t>
      </w:r>
    </w:p>
    <w:p w:rsidR="005D0033" w:rsidRDefault="005D0033" w:rsidP="005D0033">
      <w:pPr>
        <w:overflowPunct/>
        <w:autoSpaceDE/>
        <w:adjustRightInd/>
        <w:spacing w:after="0"/>
        <w:rPr>
          <w:lang w:eastAsia="zh-CN"/>
        </w:rPr>
      </w:pPr>
    </w:p>
    <w:p w:rsidR="00BF22FA" w:rsidRDefault="00D62CD1" w:rsidP="00315F5B">
      <w:pPr>
        <w:jc w:val="both"/>
      </w:pPr>
      <w:r>
        <w:t xml:space="preserve">Preamble transmission for mMTC users may occur over random access opportunities within the preamble transmission zone. </w:t>
      </w:r>
      <w:r w:rsidR="009D7FA7">
        <w:t xml:space="preserve">Each random access opportunity </w:t>
      </w:r>
      <w:r>
        <w:t>comprises</w:t>
      </w:r>
      <w:r w:rsidR="009D7FA7">
        <w:t xml:space="preserve"> a set of time/frequency resources. </w:t>
      </w:r>
      <w:r w:rsidR="00E95302">
        <w:t xml:space="preserve">Note that </w:t>
      </w:r>
      <w:r w:rsidR="00246D4D">
        <w:t>different</w:t>
      </w:r>
      <w:r w:rsidR="00E95302">
        <w:t xml:space="preserve"> </w:t>
      </w:r>
      <w:r w:rsidR="009D7FA7">
        <w:t>allocations</w:t>
      </w:r>
      <w:r w:rsidR="00E95302">
        <w:t xml:space="preserve"> are possible</w:t>
      </w:r>
      <w:r w:rsidR="009D7FA7">
        <w:t xml:space="preserve"> for each random access opportunity</w:t>
      </w:r>
      <w:r w:rsidR="00246D4D">
        <w:t xml:space="preserve"> ranging from w</w:t>
      </w:r>
      <w:r w:rsidR="00E95302">
        <w:t>ideband preamble</w:t>
      </w:r>
      <w:r w:rsidR="00246D4D">
        <w:t>s</w:t>
      </w:r>
      <w:r w:rsidR="00E95302">
        <w:t xml:space="preserve"> with shorter duration</w:t>
      </w:r>
      <w:r w:rsidR="00246D4D">
        <w:t>s to narrowband preambles, extended in time</w:t>
      </w:r>
      <w:r w:rsidR="00F46488">
        <w:t xml:space="preserve"> (see Figure 1)</w:t>
      </w:r>
      <w:r w:rsidR="00246D4D">
        <w:t xml:space="preserve">. </w:t>
      </w:r>
      <w:r w:rsidR="00BF22FA">
        <w:t xml:space="preserve">Wideband preambles allow better timing resolution and lower latency but achieve worse detection/false alarm performance than narrowband preambles. Narrowband preambles allow higher significantly improved detection/false alarm performance in extended coverage scenarios at the cost of timing resolution and latency. The number of available preamble sequences with narrowband allocations is slightly less (~5% less) due to the guard band overhead. However, the penalty in terms of timing resolution, guard band overhead and latency are not considered to be significant for a wide range of use cases, and are far outweighed by the improvement in detection/false alarm performance. </w:t>
      </w:r>
    </w:p>
    <w:p w:rsidR="00A21C03" w:rsidRDefault="009F5D61" w:rsidP="00246D4D">
      <w:r>
        <w:rPr>
          <w:noProof/>
          <w:lang w:eastAsia="en-GB"/>
        </w:rPr>
        <w:pict>
          <v:shapetype id="_x0000_t202" coordsize="21600,21600" o:spt="202" path="m,l,21600r21600,l21600,xe">
            <v:stroke joinstyle="miter"/>
            <v:path gradientshapeok="t" o:connecttype="rect"/>
          </v:shapetype>
          <v:shape id="Text Box 37" o:spid="_x0000_s1026" type="#_x0000_t202" style="position:absolute;margin-left:250.3pt;margin-top:14.35pt;width:162.1pt;height:31.1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yKKtQIAALw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" filled="f" stroked="f">
            <v:textbox>
              <w:txbxContent>
                <w:p w:rsidR="00A21C03" w:rsidRPr="00A21C03" w:rsidRDefault="00A21C03" w:rsidP="00A21C03">
                  <w:pPr>
                    <w:pStyle w:val="ListParagraph"/>
                    <w:numPr>
                      <w:ilvl w:val="0"/>
                      <w:numId w:val="32"/>
                    </w:numPr>
                    <w:rPr>
                      <w:b/>
                    </w:rPr>
                  </w:pPr>
                  <w:r w:rsidRPr="00A21C03">
                    <w:rPr>
                      <w:b/>
                    </w:rPr>
                    <w:t xml:space="preserve">1x6 allocation (narrowband, extended in time) </w:t>
                  </w:r>
                </w:p>
              </w:txbxContent>
            </v:textbox>
          </v:shape>
        </w:pict>
      </w:r>
      <w:r>
        <w:rPr>
          <w:noProof/>
          <w:lang w:eastAsia="en-GB"/>
        </w:rPr>
        <w:pict>
          <v:shape id="Text Box 36" o:spid="_x0000_s1027" type="#_x0000_t202" style="position:absolute;margin-left:132.05pt;margin-top:14.6pt;width:100.35pt;height:23.85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" filled="f" stroked="f">
            <v:textbox>
              <w:txbxContent>
                <w:p w:rsidR="007E4248" w:rsidRPr="00A21C03" w:rsidRDefault="007E4248" w:rsidP="007E4248">
                  <w:pPr>
                    <w:pStyle w:val="ListParagraph"/>
                    <w:numPr>
                      <w:ilvl w:val="0"/>
                      <w:numId w:val="32"/>
                    </w:numPr>
                    <w:rPr>
                      <w:b/>
                    </w:rPr>
                  </w:pPr>
                  <w:r w:rsidRPr="00A21C03">
                    <w:rPr>
                      <w:b/>
                    </w:rPr>
                    <w:t xml:space="preserve">2x3 allocation </w:t>
                  </w:r>
                </w:p>
              </w:txbxContent>
            </v:textbox>
          </v:shape>
        </w:pict>
      </w:r>
      <w:r>
        <w:rPr>
          <w:noProof/>
          <w:lang w:eastAsia="en-GB"/>
        </w:rPr>
        <w:pict>
          <v:shape id="Text Box 35" o:spid="_x0000_s1028" type="#_x0000_t202" style="position:absolute;margin-left:-5.4pt;margin-top:14.6pt;width:122.6pt;height:34.25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" filled="f" stroked="f">
            <v:textbox>
              <w:txbxContent>
                <w:p w:rsidR="007E4248" w:rsidRPr="00A21C03" w:rsidRDefault="007E4248" w:rsidP="007E4248">
                  <w:pPr>
                    <w:pStyle w:val="ListParagraph"/>
                    <w:numPr>
                      <w:ilvl w:val="0"/>
                      <w:numId w:val="32"/>
                    </w:numPr>
                    <w:rPr>
                      <w:b/>
                    </w:rPr>
                  </w:pPr>
                  <w:r w:rsidRPr="00A21C03">
                    <w:rPr>
                      <w:b/>
                    </w:rPr>
                    <w:t>6x1 random access allocation (e.g. LTE)</w:t>
                  </w:r>
                </w:p>
              </w:txbxContent>
            </v:textbox>
          </v:shape>
        </w:pict>
      </w:r>
    </w:p>
    <w:p w:rsidR="00A21C03" w:rsidRDefault="00A21C03" w:rsidP="00246D4D"/>
    <w:p w:rsidR="007E4248" w:rsidRDefault="009F5D61" w:rsidP="00246D4D">
      <w:r>
        <w:rPr>
          <w:noProof/>
          <w:lang w:eastAsia="en-GB"/>
        </w:rPr>
        <w:pict>
          <v:shape id="Text Box 32" o:spid="_x0000_s1029" type="#_x0000_t202" style="position:absolute;margin-left:41.6pt;margin-top:10.8pt;width:25.3pt;height:20.8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" filled="f" stroked="f">
            <v:textbox>
              <w:txbxContent>
                <w:p w:rsidR="007E4248" w:rsidRDefault="007E4248" w:rsidP="007E4248">
                  <w:r>
                    <w:t>t</w:t>
                  </w:r>
                </w:p>
              </w:txbxContent>
            </v:textbox>
          </v:shape>
        </w:pict>
      </w:r>
    </w:p>
    <w:p w:rsidR="00D62CD1" w:rsidRDefault="009F5D61" w:rsidP="00246D4D">
      <w:r>
        <w:rPr>
          <w:noProof/>
          <w:lang w:eastAsia="en-GB"/>
        </w:rPr>
        <w:pict>
          <v:shape id="Text Box 34" o:spid="_x0000_s1030" type="#_x0000_t202" style="position:absolute;margin-left:281.95pt;margin-top:2.05pt;width:25.3pt;height:20.85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" filled="f" stroked="f">
            <v:textbox>
              <w:txbxContent>
                <w:p w:rsidR="007E4248" w:rsidRDefault="007E4248" w:rsidP="007E4248">
                  <w:r>
                    <w:t>t</w:t>
                  </w:r>
                </w:p>
              </w:txbxContent>
            </v:textbox>
          </v:shape>
        </w:pict>
      </w:r>
      <w:r>
        <w:rPr>
          <w:noProof/>
          <w:lang w:eastAsia="en-GB"/>
        </w:rPr>
        <w:pict>
          <v:shape id="Text Box 33" o:spid="_x0000_s1031" type="#_x0000_t202" style="position:absolute;margin-left:158.2pt;margin-top:2.05pt;width:25.3pt;height:20.8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apnuQIAAMI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" filled="f" stroked="f">
            <v:textbox>
              <w:txbxContent>
                <w:p w:rsidR="007E4248" w:rsidRDefault="007E4248" w:rsidP="007E4248">
                  <w:r>
                    <w:t>t</w:t>
                  </w:r>
                </w:p>
              </w:txbxContent>
            </v:textbox>
          </v:shape>
        </w:pict>
      </w:r>
      <w:r>
        <w:rPr>
          <w:noProof/>
          <w:lang w:eastAsia="en-GB"/>
        </w:rPr>
        <w:pict>
          <v:shape id="Text Box 27" o:spid="_x0000_s1032" type="#_x0000_t202" style="position:absolute;margin-left:16.95pt;margin-top:19.75pt;width:25.3pt;height:20.85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3RuQIAAMI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" filled="f" stroked="f">
            <v:textbox>
              <w:txbxContent>
                <w:p w:rsidR="007E4248" w:rsidRDefault="007E4248">
                  <w:r>
                    <w:t>f</w:t>
                  </w:r>
                </w:p>
              </w:txbxContent>
            </v:textbox>
          </v:shape>
        </w:pict>
      </w:r>
      <w:r>
        <w:rPr>
          <w:noProof/>
          <w:lang w:eastAsia="en-GB"/>
        </w:rPr>
        <w:pict>
          <v:shapetype id="_x0000_t32" coordsize="21600,21600" o:spt="32" o:oned="t" path="m,l21600,21600e" filled="f">
            <v:path arrowok="t" fillok="f" o:connecttype="none"/>
            <o:lock v:ext="edit" shapetype="t"/>
          </v:shapetype>
          <v:shape id="AutoShape 26" o:spid="_x0000_s1100" type="#_x0000_t32" style="position:absolute;margin-left:266.6pt;margin-top:12.2pt;width:19.3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bNCNQIAAF8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">
            <v:stroke endarrow="block"/>
          </v:shape>
        </w:pict>
      </w:r>
      <w:r>
        <w:rPr>
          <w:noProof/>
          <w:lang w:eastAsia="en-GB"/>
        </w:rPr>
        <w:pict>
          <v:shape id="AutoShape 25" o:spid="_x0000_s1099" type="#_x0000_t32" style="position:absolute;margin-left:266.55pt;margin-top:12.2pt;width:.05pt;height:23.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">
            <v:stroke endarrow="block"/>
          </v:shape>
        </w:pict>
      </w:r>
      <w:r>
        <w:rPr>
          <w:noProof/>
          <w:lang w:eastAsia="en-GB"/>
        </w:rPr>
        <w:pict>
          <v:shape id="AutoShape 23" o:spid="_x0000_s1098" type="#_x0000_t32" style="position:absolute;margin-left:143.6pt;margin-top:12.2pt;width:.05pt;height:23.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">
            <v:stroke endarrow="block"/>
          </v:shape>
        </w:pict>
      </w:r>
      <w:r>
        <w:rPr>
          <w:noProof/>
          <w:lang w:eastAsia="en-GB"/>
        </w:rPr>
        <w:pict>
          <v:shape id="AutoShape 24" o:spid="_x0000_s1097" type="#_x0000_t32" style="position:absolute;margin-left:143.65pt;margin-top:12.2pt;width:19.3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KvNQIAAF8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">
            <v:stroke endarrow="block"/>
          </v:shape>
        </w:pict>
      </w:r>
      <w:r>
        <w:rPr>
          <w:noProof/>
          <w:lang w:eastAsia="en-GB"/>
        </w:rPr>
        <w:pict>
          <v:shape id="AutoShape 22" o:spid="_x0000_s1096" type="#_x0000_t32" style="position:absolute;margin-left:27.55pt;margin-top:.2pt;width:19.3pt;height:0;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">
            <v:stroke endarrow="block"/>
          </v:shape>
        </w:pict>
      </w:r>
      <w:r>
        <w:rPr>
          <w:noProof/>
          <w:lang w:eastAsia="en-GB"/>
        </w:rPr>
        <w:pict>
          <v:shape id="AutoShape 21" o:spid="_x0000_s1095" type="#_x0000_t32" style="position:absolute;margin-left:27.5pt;margin-top:.2pt;width:.05pt;height:23.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MfzNQIAAGE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">
            <v:stroke endarrow="block"/>
          </v:shape>
        </w:pict>
      </w:r>
      <w:r>
        <w:rPr>
          <w:noProof/>
          <w:lang w:eastAsia="en-GB"/>
        </w:rPr>
        <w:pict>
          <v:rect id="Rectangle 20" o:spid="_x0000_s1094" style="position:absolute;margin-left:360.1pt;margin-top:18.3pt;width:17.15pt;height:17.1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"/>
        </w:pict>
      </w:r>
      <w:r>
        <w:rPr>
          <w:noProof/>
          <w:lang w:eastAsia="en-GB"/>
        </w:rPr>
        <w:pict>
          <v:rect id="Rectangle 19" o:spid="_x0000_s1093" style="position:absolute;margin-left:342.95pt;margin-top:18.3pt;width:17.15pt;height:17.1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"/>
        </w:pict>
      </w:r>
      <w:r>
        <w:rPr>
          <w:noProof/>
          <w:lang w:eastAsia="en-GB"/>
        </w:rPr>
        <w:pict>
          <v:rect id="Rectangle 18" o:spid="_x0000_s1092" style="position:absolute;margin-left:325.8pt;margin-top:18.3pt;width:17.15pt;height:17.1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"/>
        </w:pict>
      </w:r>
      <w:r>
        <w:rPr>
          <w:noProof/>
          <w:lang w:eastAsia="en-GB"/>
        </w:rPr>
        <w:pict>
          <v:rect id="Rectangle 17" o:spid="_x0000_s1091" style="position:absolute;margin-left:308.65pt;margin-top:18.3pt;width:17.15pt;height:17.1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"/>
        </w:pict>
      </w:r>
      <w:r>
        <w:rPr>
          <w:noProof/>
          <w:lang w:eastAsia="en-GB"/>
        </w:rPr>
        <w:pict>
          <v:rect id="Rectangle 16" o:spid="_x0000_s1090" style="position:absolute;margin-left:291.5pt;margin-top:18.3pt;width:17.15pt;height:17.1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"/>
        </w:pict>
      </w:r>
      <w:r>
        <w:rPr>
          <w:noProof/>
          <w:lang w:eastAsia="en-GB"/>
        </w:rPr>
        <w:pict>
          <v:rect id="Rectangle 15" o:spid="_x0000_s1089" style="position:absolute;margin-left:274.35pt;margin-top:18.3pt;width:17.15pt;height:17.1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"/>
        </w:pict>
      </w:r>
      <w:r>
        <w:rPr>
          <w:noProof/>
          <w:lang w:eastAsia="en-GB"/>
        </w:rPr>
        <w:pict>
          <v:rect id="Rectangle 11" o:spid="_x0000_s1088" style="position:absolute;margin-left:185.7pt;margin-top:18.3pt;width:17.15pt;height:17.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"/>
        </w:pict>
      </w:r>
      <w:r>
        <w:rPr>
          <w:noProof/>
          <w:lang w:eastAsia="en-GB"/>
        </w:rPr>
        <w:pict>
          <v:rect id="Rectangle 10" o:spid="_x0000_s1087" style="position:absolute;margin-left:168.55pt;margin-top:18.3pt;width:17.15pt;height:17.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"/>
        </w:pict>
      </w:r>
      <w:r>
        <w:rPr>
          <w:noProof/>
          <w:lang w:eastAsia="en-GB"/>
        </w:rPr>
        <w:pict>
          <v:rect id="Rectangle 9" o:spid="_x0000_s1086" style="position:absolute;margin-left:151.4pt;margin-top:18.3pt;width:17.15pt;height:17.1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61+Hg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"/>
        </w:pict>
      </w:r>
      <w:r>
        <w:rPr>
          <w:noProof/>
          <w:lang w:eastAsia="en-GB"/>
        </w:rPr>
        <w:pict>
          <v:rect id="Rectangle 3" o:spid="_x0000_s1085" style="position:absolute;margin-left:34.15pt;margin-top:6.3pt;width:17.15pt;height:1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"/>
        </w:pict>
      </w:r>
    </w:p>
    <w:p w:rsidR="00D62CD1" w:rsidRDefault="009F5D61" w:rsidP="00246D4D">
      <w:r>
        <w:rPr>
          <w:noProof/>
          <w:lang w:eastAsia="en-GB"/>
        </w:rPr>
        <w:pict>
          <v:shape id="Text Box 31" o:spid="_x0000_s1033" type="#_x0000_t202" style="position:absolute;margin-left:256.65pt;margin-top:11.25pt;width:25.3pt;height:20.8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3qvuQ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" filled="f" stroked="f">
            <v:textbox>
              <w:txbxContent>
                <w:p w:rsidR="007E4248" w:rsidRDefault="007E4248" w:rsidP="007E4248">
                  <w:r>
                    <w:t>f</w:t>
                  </w:r>
                </w:p>
              </w:txbxContent>
            </v:textbox>
          </v:shape>
        </w:pict>
      </w:r>
      <w:r>
        <w:rPr>
          <w:noProof/>
          <w:lang w:eastAsia="en-GB"/>
        </w:rPr>
        <w:pict>
          <v:shape id="Text Box 30" o:spid="_x0000_s1034" type="#_x0000_t202" style="position:absolute;margin-left:134.55pt;margin-top:11.25pt;width:25.3pt;height:20.8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" filled="f" stroked="f">
            <v:textbox>
              <w:txbxContent>
                <w:p w:rsidR="007E4248" w:rsidRDefault="007E4248" w:rsidP="007E4248">
                  <w:r>
                    <w:t>f</w:t>
                  </w:r>
                </w:p>
              </w:txbxContent>
            </v:textbox>
          </v:shape>
        </w:pict>
      </w:r>
      <w:r>
        <w:rPr>
          <w:noProof/>
          <w:lang w:eastAsia="en-GB"/>
        </w:rPr>
        <w:pict>
          <v:rect id="Rectangle 14" o:spid="_x0000_s1084" style="position:absolute;margin-left:185.7pt;margin-top:14.95pt;width:17.15pt;height:17.1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"/>
        </w:pict>
      </w:r>
      <w:r>
        <w:rPr>
          <w:noProof/>
          <w:lang w:eastAsia="en-GB"/>
        </w:rPr>
        <w:pict>
          <v:rect id="Rectangle 13" o:spid="_x0000_s1083" style="position:absolute;margin-left:168.55pt;margin-top:14.95pt;width:17.15pt;height:17.1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aBHgIAAD4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"/>
        </w:pict>
      </w:r>
      <w:r>
        <w:rPr>
          <w:noProof/>
          <w:lang w:eastAsia="en-GB"/>
        </w:rPr>
        <w:pict>
          <v:rect id="Rectangle 12" o:spid="_x0000_s1082" style="position:absolute;margin-left:151.4pt;margin-top:14.95pt;width:17.15pt;height:17.1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"/>
        </w:pict>
      </w:r>
      <w:r>
        <w:rPr>
          <w:noProof/>
          <w:lang w:eastAsia="en-GB"/>
        </w:rPr>
        <w:pict>
          <v:rect id="Rectangle 4" o:spid="_x0000_s1081" style="position:absolute;margin-left:34.15pt;margin-top:2.95pt;width:17.15pt;height:1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irWHgIAAD0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"/>
        </w:pict>
      </w:r>
    </w:p>
    <w:p w:rsidR="00D62CD1" w:rsidRDefault="009F5D61" w:rsidP="00246D4D">
      <w:r>
        <w:rPr>
          <w:noProof/>
          <w:lang w:eastAsia="en-GB"/>
        </w:rPr>
        <w:pict>
          <v:rect id="Rectangle 6" o:spid="_x0000_s1080" style="position:absolute;margin-left:34.15pt;margin-top:16.75pt;width:17.15pt;height:17.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"/>
        </w:pict>
      </w:r>
      <w:r>
        <w:rPr>
          <w:noProof/>
          <w:lang w:eastAsia="en-GB"/>
        </w:rPr>
        <w:pict>
          <v:rect id="Rectangle 5" o:spid="_x0000_s1079" style="position:absolute;margin-left:34.15pt;margin-top:-.4pt;width:17.15pt;height:1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"/>
        </w:pict>
      </w:r>
    </w:p>
    <w:p w:rsidR="00D62CD1" w:rsidRDefault="009F5D61" w:rsidP="00246D4D">
      <w:r>
        <w:rPr>
          <w:noProof/>
          <w:lang w:eastAsia="en-GB"/>
        </w:rPr>
        <w:pict>
          <v:rect id="Rectangle 7" o:spid="_x0000_s1078" style="position:absolute;margin-left:34.15pt;margin-top:13.4pt;width:17.15pt;height:17.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"/>
        </w:pict>
      </w:r>
    </w:p>
    <w:p w:rsidR="00D62CD1" w:rsidRDefault="009F5D61" w:rsidP="00246D4D">
      <w:r>
        <w:rPr>
          <w:noProof/>
          <w:lang w:eastAsia="en-GB"/>
        </w:rPr>
        <w:pict>
          <v:rect id="Rectangle 8" o:spid="_x0000_s1077" style="position:absolute;margin-left:34.15pt;margin-top:10.05pt;width:17.15pt;height:17.1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"/>
        </w:pict>
      </w:r>
    </w:p>
    <w:p w:rsidR="00D62CD1" w:rsidRDefault="00D62CD1" w:rsidP="00246D4D"/>
    <w:p w:rsidR="00D62CD1" w:rsidRPr="00251401" w:rsidRDefault="00A21C03" w:rsidP="00246D4D">
      <w:pPr>
        <w:rPr>
          <w:b/>
        </w:rPr>
      </w:pPr>
      <w:r w:rsidRPr="00251401">
        <w:rPr>
          <w:b/>
        </w:rPr>
        <w:t xml:space="preserve">Figure 1: Possible allocations for random access; here </w:t>
      </w:r>
      <w:r w:rsidRPr="00251401">
        <w:rPr>
          <w:b/>
          <w:i/>
        </w:rPr>
        <w:t>m</w:t>
      </w:r>
      <w:r w:rsidRPr="00251401">
        <w:rPr>
          <w:b/>
        </w:rPr>
        <w:t>x</w:t>
      </w:r>
      <w:r w:rsidRPr="00251401">
        <w:rPr>
          <w:b/>
          <w:i/>
        </w:rPr>
        <w:t>n</w:t>
      </w:r>
      <w:r w:rsidRPr="00251401">
        <w:rPr>
          <w:b/>
        </w:rPr>
        <w:t xml:space="preserve"> allocations may correspond to </w:t>
      </w:r>
      <w:r w:rsidRPr="00251401">
        <w:rPr>
          <w:b/>
          <w:i/>
        </w:rPr>
        <w:t>m</w:t>
      </w:r>
      <w:r w:rsidRPr="00251401">
        <w:rPr>
          <w:b/>
        </w:rPr>
        <w:t xml:space="preserve"> PRBs and </w:t>
      </w:r>
      <w:r w:rsidRPr="00251401">
        <w:rPr>
          <w:b/>
          <w:i/>
        </w:rPr>
        <w:t>n</w:t>
      </w:r>
      <w:r w:rsidRPr="00251401">
        <w:rPr>
          <w:b/>
        </w:rPr>
        <w:t xml:space="preserve"> sub-frames</w:t>
      </w:r>
      <w:r w:rsidR="00BF22FA">
        <w:rPr>
          <w:b/>
        </w:rPr>
        <w:t xml:space="preserve"> as an example</w:t>
      </w:r>
      <w:r w:rsidRPr="00251401">
        <w:rPr>
          <w:b/>
        </w:rPr>
        <w:t xml:space="preserve">. </w:t>
      </w:r>
      <w:r w:rsidR="00BF22FA">
        <w:rPr>
          <w:b/>
        </w:rPr>
        <w:t>The number of available preamble sequences is similar in the 3 cases.</w:t>
      </w:r>
    </w:p>
    <w:p w:rsidR="00A21C03" w:rsidRDefault="00A21C03" w:rsidP="00246D4D"/>
    <w:p w:rsidR="00251401" w:rsidRDefault="00251401" w:rsidP="00246D4D"/>
    <w:p w:rsidR="00251401" w:rsidRDefault="00251401" w:rsidP="00246D4D"/>
    <w:p w:rsidR="00251401" w:rsidRDefault="00251401" w:rsidP="00246D4D"/>
    <w:p w:rsidR="00251401" w:rsidRDefault="00251401" w:rsidP="00246D4D"/>
    <w:p w:rsidR="000C0C1E" w:rsidRDefault="000C0C1E" w:rsidP="0059316A">
      <w:pPr>
        <w:jc w:val="center"/>
        <w:rPr>
          <w:b/>
        </w:rPr>
        <w:sectPr w:rsidR="000C0C1E" w:rsidSect="00D03718">
          <w:footnotePr>
            <w:numRestart w:val="eachSect"/>
          </w:footnotePr>
          <w:pgSz w:w="11907" w:h="16840" w:code="9"/>
          <w:pgMar w:top="1418" w:right="1134" w:bottom="1134" w:left="1134" w:header="680" w:footer="567" w:gutter="0"/>
          <w:cols w:space="720"/>
        </w:sectPr>
      </w:pPr>
    </w:p>
    <w:p w:rsidR="00D531A5" w:rsidRDefault="009F5D61" w:rsidP="0059316A">
      <w:pPr>
        <w:jc w:val="center"/>
        <w:rPr>
          <w:b/>
        </w:rPr>
        <w:sectPr w:rsidR="00D531A5" w:rsidSect="000C0C1E">
          <w:footnotePr>
            <w:numRestart w:val="eachSect"/>
          </w:footnotePr>
          <w:type w:val="continuous"/>
          <w:pgSz w:w="11907" w:h="16840" w:code="9"/>
          <w:pgMar w:top="1418" w:right="1134" w:bottom="1134" w:left="1134" w:header="680" w:footer="567" w:gutter="0"/>
          <w:cols w:num="2" w:space="720"/>
        </w:sectPr>
      </w:pPr>
      <w:r>
        <w:rPr>
          <w:b/>
          <w:noProof/>
          <w:lang w:eastAsia="en-GB"/>
        </w:rPr>
        <w:pict>
          <v:shape id="Text Box 114" o:spid="_x0000_s1036" type="#_x0000_t202" style="position:absolute;left:0;text-align:left;margin-left:74.45pt;margin-top:37.45pt;width:120.45pt;height:27.7pt;z-index:2517442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akZuwIAAMU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" filled="f" stroked="f">
            <v:textbox style="mso-next-textbox:#Text Box 114;mso-fit-shape-to-text:t">
              <w:txbxContent>
                <w:p w:rsidR="00240565" w:rsidRDefault="000C0C1E" w:rsidP="00240565">
                  <w:r>
                    <w:t>1 PRB x 6 ms</w:t>
                  </w:r>
                </w:p>
              </w:txbxContent>
            </v:textbox>
          </v:shape>
        </w:pict>
      </w:r>
    </w:p>
    <w:p w:rsidR="000C0C1E" w:rsidRDefault="009F5D61" w:rsidP="0059316A">
      <w:pPr>
        <w:jc w:val="center"/>
        <w:rPr>
          <w:b/>
        </w:rPr>
        <w:sectPr w:rsidR="000C0C1E" w:rsidSect="00D531A5">
          <w:footnotePr>
            <w:numRestart w:val="eachSect"/>
          </w:footnotePr>
          <w:type w:val="continuous"/>
          <w:pgSz w:w="11907" w:h="16840" w:code="9"/>
          <w:pgMar w:top="1418" w:right="1134" w:bottom="1134" w:left="1134" w:header="680" w:footer="567" w:gutter="0"/>
          <w:cols w:num="2" w:space="144"/>
        </w:sectPr>
      </w:pPr>
      <w:r>
        <w:rPr>
          <w:b/>
          <w:noProof/>
          <w:lang w:val="en-US"/>
        </w:rPr>
        <w:lastRenderedPageBreak/>
        <w:pict>
          <v:shape id="_x0000_s1111" type="#_x0000_t202" style="position:absolute;left:0;text-align:left;margin-left:51.1pt;margin-top:16.9pt;width:77.2pt;height:17.9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" filled="f" stroked="f">
            <v:textbox style="mso-next-textbox:#_x0000_s1111">
              <w:txbxContent>
                <w:p w:rsidR="00262516" w:rsidRDefault="00E35256" w:rsidP="00262516">
                  <w:r>
                    <w:t>1 PRB x 6 ms</w:t>
                  </w:r>
                  <w:r w:rsidR="00262516">
                    <w:t xml:space="preserve"> </w:t>
                  </w:r>
                </w:p>
              </w:txbxContent>
            </v:textbox>
          </v:shape>
        </w:pict>
      </w:r>
      <w:r>
        <w:rPr>
          <w:b/>
          <w:noProof/>
          <w:lang w:val="en-US"/>
        </w:rPr>
        <w:pict>
          <v:shape id="_x0000_s1114" type="#_x0000_t202" style="position:absolute;left:0;text-align:left;margin-left:299.55pt;margin-top:13.95pt;width:77.2pt;height:17.9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" filled="f" stroked="f">
            <v:textbox style="mso-next-textbox:#_x0000_s1114">
              <w:txbxContent>
                <w:p w:rsidR="00E35256" w:rsidRDefault="00E35256" w:rsidP="00E35256">
                  <w:r>
                    <w:t xml:space="preserve">1 PRB x 6 ms </w:t>
                  </w:r>
                </w:p>
              </w:txbxContent>
            </v:textbox>
          </v:shape>
        </w:pict>
      </w:r>
      <w:r>
        <w:rPr>
          <w:b/>
          <w:noProof/>
          <w:lang w:val="en-US"/>
        </w:rPr>
        <w:pict>
          <v:shape id="_x0000_s1112" type="#_x0000_t202" style="position:absolute;left:0;text-align:left;margin-left:336.6pt;margin-top:62.6pt;width:76.15pt;height:17.9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" filled="f" stroked="f">
            <v:textbox style="mso-next-textbox:#_x0000_s1112">
              <w:txbxContent>
                <w:p w:rsidR="00262516" w:rsidRDefault="00E35256" w:rsidP="00262516">
                  <w:r>
                    <w:t>6 PRBs x 1 ms</w:t>
                  </w:r>
                  <w:r w:rsidR="00262516">
                    <w:t xml:space="preserve"> </w:t>
                  </w:r>
                </w:p>
              </w:txbxContent>
            </v:textbox>
          </v:shape>
        </w:pict>
      </w:r>
      <w:r>
        <w:rPr>
          <w:b/>
          <w:noProof/>
          <w:lang w:eastAsia="en-GB"/>
        </w:rPr>
        <w:pict>
          <v:shape id="Text Box 113" o:spid="_x0000_s1035" type="#_x0000_t202" style="position:absolute;left:0;text-align:left;margin-left:93.7pt;margin-top:70.75pt;width:82pt;height:17.9pt;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" filled="f" stroked="f">
            <v:textbox style="mso-next-textbox:#Text Box 113">
              <w:txbxContent>
                <w:p w:rsidR="00240565" w:rsidRDefault="00E35256" w:rsidP="00240565">
                  <w:r>
                    <w:t>6 PRBs x 1 ms</w:t>
                  </w:r>
                  <w:r w:rsidR="000C0C1E">
                    <w:t xml:space="preserve"> </w:t>
                  </w:r>
                </w:p>
              </w:txbxContent>
            </v:textbox>
          </v:shape>
        </w:pict>
      </w:r>
      <w:r w:rsidR="00D531A5">
        <w:rPr>
          <w:b/>
          <w:noProof/>
          <w:lang w:val="en-US"/>
        </w:rPr>
        <w:drawing>
          <wp:inline distT="0" distB="0" distL="0" distR="0">
            <wp:extent cx="2880972" cy="2289717"/>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a:srcRect/>
                    <a:stretch>
                      <a:fillRect/>
                    </a:stretch>
                  </pic:blipFill>
                  <pic:spPr bwMode="auto">
                    <a:xfrm>
                      <a:off x="0" y="0"/>
                      <a:ext cx="2883812" cy="2291974"/>
                    </a:xfrm>
                    <a:prstGeom prst="rect">
                      <a:avLst/>
                    </a:prstGeom>
                    <a:noFill/>
                  </pic:spPr>
                </pic:pic>
              </a:graphicData>
            </a:graphic>
          </wp:inline>
        </w:drawing>
      </w:r>
      <w:r w:rsidR="00D531A5">
        <w:rPr>
          <w:b/>
          <w:noProof/>
          <w:lang w:val="en-US"/>
        </w:rPr>
        <w:drawing>
          <wp:inline distT="0" distB="0" distL="0" distR="0">
            <wp:extent cx="2885212" cy="2289717"/>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a:srcRect/>
                    <a:stretch>
                      <a:fillRect/>
                    </a:stretch>
                  </pic:blipFill>
                  <pic:spPr bwMode="auto">
                    <a:xfrm>
                      <a:off x="0" y="0"/>
                      <a:ext cx="2886510" cy="2290747"/>
                    </a:xfrm>
                    <a:prstGeom prst="rect">
                      <a:avLst/>
                    </a:prstGeom>
                    <a:noFill/>
                  </pic:spPr>
                </pic:pic>
              </a:graphicData>
            </a:graphic>
          </wp:inline>
        </w:drawing>
      </w:r>
    </w:p>
    <w:p w:rsidR="00251401" w:rsidRDefault="00F46488" w:rsidP="00246D4D">
      <w:r>
        <w:rPr>
          <w:b/>
        </w:rPr>
        <w:t>Figure 2</w:t>
      </w:r>
      <w:r w:rsidR="00251401" w:rsidRPr="00251401">
        <w:rPr>
          <w:b/>
        </w:rPr>
        <w:t xml:space="preserve">: </w:t>
      </w:r>
      <w:r w:rsidR="00BF22FA">
        <w:rPr>
          <w:b/>
        </w:rPr>
        <w:t>Detection/False alarm performance for random acce</w:t>
      </w:r>
      <w:r w:rsidR="00CA50E3">
        <w:rPr>
          <w:b/>
        </w:rPr>
        <w:t xml:space="preserve">ss opportunities </w:t>
      </w:r>
      <w:r w:rsidR="00E35256">
        <w:rPr>
          <w:b/>
        </w:rPr>
        <w:t xml:space="preserve">at different power settings </w:t>
      </w:r>
      <w:r w:rsidR="00CA50E3">
        <w:rPr>
          <w:b/>
        </w:rPr>
        <w:t xml:space="preserve">with </w:t>
      </w:r>
      <w:r w:rsidR="00E35256">
        <w:rPr>
          <w:b/>
        </w:rPr>
        <w:t>two</w:t>
      </w:r>
      <w:r w:rsidR="00CA50E3">
        <w:rPr>
          <w:b/>
        </w:rPr>
        <w:t xml:space="preserve"> different but equally sized allocations: (a) 6 PRBs x 1 ms;</w:t>
      </w:r>
      <w:r w:rsidR="00262516">
        <w:rPr>
          <w:b/>
        </w:rPr>
        <w:t xml:space="preserve"> and (b</w:t>
      </w:r>
      <w:r w:rsidR="00CA50E3">
        <w:rPr>
          <w:b/>
        </w:rPr>
        <w:t>) 1 PRB x 6 ms.</w:t>
      </w:r>
      <w:r w:rsidR="00E35256">
        <w:rPr>
          <w:b/>
        </w:rPr>
        <w:t xml:space="preserve"> </w:t>
      </w:r>
    </w:p>
    <w:p w:rsidR="00251401" w:rsidRDefault="00251401" w:rsidP="00246D4D"/>
    <w:p w:rsidR="00F46488" w:rsidRDefault="00F46488" w:rsidP="00315F5B">
      <w:pPr>
        <w:jc w:val="both"/>
      </w:pPr>
      <w:r>
        <w:t xml:space="preserve">Figure 2 shows the detection/false alarm performance </w:t>
      </w:r>
      <w:r w:rsidR="000207BA">
        <w:t xml:space="preserve">for an extended coverage scenario </w:t>
      </w:r>
      <w:r>
        <w:t xml:space="preserve">assuming </w:t>
      </w:r>
      <w:r w:rsidR="000207BA">
        <w:t xml:space="preserve">2 random access opportunities are allocated per 10 ms frame and </w:t>
      </w:r>
      <w:r>
        <w:t xml:space="preserve">Poisson arrivals of mMTC transactions </w:t>
      </w:r>
      <w:r w:rsidR="000207BA">
        <w:t>giving rise to a</w:t>
      </w:r>
      <w:r w:rsidR="007E4CAF">
        <w:t>n</w:t>
      </w:r>
      <w:r w:rsidR="000207BA">
        <w:t xml:space="preserve"> average load of 500 attempts per second. Detailed system simulation assumptions are provided in the Appendix. Narrowband preambles, extended in time achieve significantly improved detection/false alarm performance. As a result, we have the following proposals:</w:t>
      </w:r>
    </w:p>
    <w:p w:rsidR="000207BA" w:rsidRDefault="000207BA" w:rsidP="00315F5B">
      <w:pPr>
        <w:jc w:val="both"/>
        <w:rPr>
          <w:b/>
        </w:rPr>
      </w:pPr>
      <w:r>
        <w:rPr>
          <w:b/>
        </w:rPr>
        <w:t xml:space="preserve">Proposal 2: </w:t>
      </w:r>
      <w:r w:rsidR="007E4CAF">
        <w:rPr>
          <w:b/>
        </w:rPr>
        <w:t>R</w:t>
      </w:r>
      <w:r>
        <w:rPr>
          <w:b/>
        </w:rPr>
        <w:t xml:space="preserve">andom access opportunities spanning configurable time/frequency allocations </w:t>
      </w:r>
      <w:r w:rsidR="007E4CAF">
        <w:rPr>
          <w:b/>
        </w:rPr>
        <w:t xml:space="preserve">should </w:t>
      </w:r>
      <w:r>
        <w:rPr>
          <w:b/>
        </w:rPr>
        <w:t xml:space="preserve">be supported for preamble transmission in mMTC. </w:t>
      </w:r>
    </w:p>
    <w:p w:rsidR="000207BA" w:rsidRPr="000207BA" w:rsidRDefault="000207BA" w:rsidP="00315F5B">
      <w:pPr>
        <w:jc w:val="both"/>
        <w:rPr>
          <w:b/>
        </w:rPr>
      </w:pPr>
      <w:r>
        <w:rPr>
          <w:b/>
        </w:rPr>
        <w:t xml:space="preserve">Proposal 3: </w:t>
      </w:r>
      <w:r w:rsidR="007E4CAF">
        <w:rPr>
          <w:b/>
        </w:rPr>
        <w:t>N</w:t>
      </w:r>
      <w:r>
        <w:rPr>
          <w:b/>
        </w:rPr>
        <w:t>arrowband preamble transmissions, extended in time</w:t>
      </w:r>
      <w:r w:rsidR="007E4CAF">
        <w:rPr>
          <w:b/>
        </w:rPr>
        <w:t xml:space="preserve"> should</w:t>
      </w:r>
      <w:r>
        <w:rPr>
          <w:b/>
        </w:rPr>
        <w:t xml:space="preserve"> be supported for extended coverage with mMTC. </w:t>
      </w:r>
    </w:p>
    <w:p w:rsidR="000207BA" w:rsidRDefault="000207BA" w:rsidP="00315F5B">
      <w:pPr>
        <w:jc w:val="both"/>
      </w:pPr>
    </w:p>
    <w:p w:rsidR="00CA50E3" w:rsidRPr="007E4CAF" w:rsidRDefault="00CA50E3" w:rsidP="00315F5B">
      <w:pPr>
        <w:pStyle w:val="Heading2"/>
        <w:jc w:val="both"/>
        <w:rPr>
          <w:sz w:val="32"/>
        </w:rPr>
      </w:pPr>
      <w:r w:rsidRPr="007E4CAF">
        <w:rPr>
          <w:sz w:val="32"/>
        </w:rPr>
        <w:t>Need for Preamble Ack and Retry Mechanism</w:t>
      </w:r>
    </w:p>
    <w:p w:rsidR="00CA50E3" w:rsidRPr="006C14FD" w:rsidRDefault="00CA50E3" w:rsidP="00315F5B">
      <w:pPr>
        <w:jc w:val="both"/>
      </w:pPr>
      <w:r>
        <w:t>With autonomous transmissions</w:t>
      </w:r>
      <w:r w:rsidRPr="006C14FD">
        <w:t xml:space="preserve">, it is important to consider whether the </w:t>
      </w:r>
      <w:r w:rsidR="00136D56">
        <w:t>BS</w:t>
      </w:r>
      <w:r w:rsidRPr="006C14FD">
        <w:t xml:space="preserve"> should send an acknowledgement (Ack) when a preamble is detected. The primary advantage of </w:t>
      </w:r>
      <w:r w:rsidRPr="006C14FD">
        <w:rPr>
          <w:u w:val="single"/>
        </w:rPr>
        <w:t>not</w:t>
      </w:r>
      <w:r w:rsidRPr="006C14FD">
        <w:t xml:space="preserve"> transmitting preamble Ack is that it reduces the need to wait (latency) and decode (energy) the Ack/Nack response. </w:t>
      </w:r>
      <w:r>
        <w:t xml:space="preserve">Operating without preamble Acks can also help in reducing overhead on the downlink since the Ack must be transmitted reliably.  </w:t>
      </w:r>
      <w:r w:rsidRPr="006C14FD">
        <w:t>If the preamble can be designed to be reliably detected, ther</w:t>
      </w:r>
      <w:r>
        <w:t>e can be performance benefits of</w:t>
      </w:r>
      <w:r w:rsidRPr="006C14FD">
        <w:t xml:space="preserve"> not having a preamble Ack re</w:t>
      </w:r>
      <w:r>
        <w:t>s</w:t>
      </w:r>
      <w:r w:rsidRPr="006C14FD">
        <w:t xml:space="preserve">ponse. </w:t>
      </w:r>
    </w:p>
    <w:p w:rsidR="00CA50E3" w:rsidRDefault="00A4345E" w:rsidP="00315F5B">
      <w:pPr>
        <w:jc w:val="both"/>
      </w:pPr>
      <w:r>
        <w:t>The key</w:t>
      </w:r>
      <w:r w:rsidR="00CA50E3" w:rsidRPr="006C14FD">
        <w:t xml:space="preserve"> benefit</w:t>
      </w:r>
      <w:r>
        <w:t>s</w:t>
      </w:r>
      <w:r w:rsidR="00CA50E3" w:rsidRPr="006C14FD">
        <w:t xml:space="preserve"> of transmitting </w:t>
      </w:r>
      <w:r w:rsidR="00CA50E3">
        <w:t xml:space="preserve">a </w:t>
      </w:r>
      <w:r>
        <w:t>preamble Ack are</w:t>
      </w:r>
      <w:r w:rsidR="00CA50E3" w:rsidRPr="006C14FD">
        <w:t xml:space="preserve"> that missed detections do not result in needless payload transmissions</w:t>
      </w:r>
      <w:r>
        <w:t xml:space="preserve"> and false alarms can be effectively filtered out by raising the acceptance threshold</w:t>
      </w:r>
      <w:r w:rsidR="00CA50E3" w:rsidRPr="006C14FD">
        <w:t>. If a</w:t>
      </w:r>
      <w:r w:rsidR="00040B02">
        <w:t>n</w:t>
      </w:r>
      <w:r w:rsidR="00CA50E3" w:rsidRPr="006C14FD">
        <w:t xml:space="preserve"> </w:t>
      </w:r>
      <w:r w:rsidR="00240565">
        <w:t xml:space="preserve">mMTC UE </w:t>
      </w:r>
      <w:r w:rsidR="00CA50E3" w:rsidRPr="006C14FD">
        <w:t xml:space="preserve">which </w:t>
      </w:r>
      <w:r w:rsidR="00240565">
        <w:t>previously transmitted a preamble</w:t>
      </w:r>
      <w:r w:rsidR="00CA50E3" w:rsidRPr="006C14FD">
        <w:t xml:space="preserve"> does not receive a preamble Ack, it knows that it needs to re-transmit the preamble, perhaps with some backoff. </w:t>
      </w:r>
    </w:p>
    <w:p w:rsidR="006813BC" w:rsidRDefault="001F03F7" w:rsidP="00315F5B">
      <w:pPr>
        <w:jc w:val="both"/>
      </w:pPr>
      <w:r>
        <w:t xml:space="preserve">Figure 3 illustrates the </w:t>
      </w:r>
      <w:r w:rsidR="003457FA">
        <w:t>grant-free</w:t>
      </w:r>
      <w:r>
        <w:t xml:space="preserve"> access procedure for mMTC UEs with and without a preamble retry mechanism. Without a preamble Ack/retry mechanism</w:t>
      </w:r>
      <w:r w:rsidR="006813BC">
        <w:t xml:space="preserve">, the UE </w:t>
      </w:r>
      <w:r>
        <w:t>transmit</w:t>
      </w:r>
      <w:r w:rsidR="006813BC">
        <w:t>s</w:t>
      </w:r>
      <w:r>
        <w:t xml:space="preserve"> a preamble and then follow</w:t>
      </w:r>
      <w:r w:rsidR="006813BC">
        <w:t>s</w:t>
      </w:r>
      <w:r>
        <w:t xml:space="preserve"> it up with data transmission on a set of resources. Detection of the preamble provides an indication to the receiver that data decoding needs to commence on a set of resources over which the transmission occurs. When a preamble Ack/retry</w:t>
      </w:r>
      <w:r w:rsidR="006813BC">
        <w:t xml:space="preserve"> mechanism is supported, the UE </w:t>
      </w:r>
      <w:r>
        <w:t xml:space="preserve">transmits a preamble and then waits for an Ack. Upon receipt of an Ack, the UE starts data transmission; if an Ack is not received, the UE </w:t>
      </w:r>
      <w:r w:rsidR="006813BC">
        <w:t>may retry sending a preamble as long it hasn’t exhausted the maximum number of retries.</w:t>
      </w:r>
    </w:p>
    <w:p w:rsidR="005F395C" w:rsidRDefault="001F03F7" w:rsidP="00CA50E3">
      <w:r>
        <w:t xml:space="preserve"> </w:t>
      </w:r>
    </w:p>
    <w:p w:rsidR="005F395C" w:rsidRDefault="005F395C" w:rsidP="00CA50E3"/>
    <w:p w:rsidR="001D322E" w:rsidRDefault="001D322E" w:rsidP="00CA50E3"/>
    <w:p w:rsidR="001D322E" w:rsidRDefault="001D322E" w:rsidP="00CA50E3"/>
    <w:p w:rsidR="008026B9" w:rsidRDefault="009F5D61" w:rsidP="00CA50E3">
      <w:r>
        <w:rPr>
          <w:noProof/>
          <w:lang w:eastAsia="en-GB"/>
        </w:rPr>
        <w:lastRenderedPageBreak/>
        <w:pict>
          <v:shape id="Text Box 108" o:spid="_x0000_s1038" type="#_x0000_t202" style="position:absolute;margin-left:221.25pt;margin-top:13.4pt;width:225.6pt;height:27.7pt;z-index:2517391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wwDuwIAAMU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" filled="f" stroked="f">
            <v:textbox style="mso-next-textbox:#Text Box 108;mso-fit-shape-to-text:t">
              <w:txbxContent>
                <w:p w:rsidR="008026B9" w:rsidRDefault="008026B9" w:rsidP="008026B9">
                  <w:r>
                    <w:t>(b) Autonomous Tx with Preamble Retry and Ack</w:t>
                  </w:r>
                </w:p>
              </w:txbxContent>
            </v:textbox>
          </v:shape>
        </w:pict>
      </w:r>
      <w:r>
        <w:rPr>
          <w:noProof/>
          <w:lang w:eastAsia="en-GB"/>
        </w:rPr>
        <w:pict>
          <v:shape id="Text Box 107" o:spid="_x0000_s1039" type="#_x0000_t202" style="position:absolute;margin-left:4.65pt;margin-top:13.5pt;width:209.5pt;height:27.7pt;z-index:2517381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" filled="f" stroked="f">
            <v:textbox style="mso-next-textbox:#Text Box 107;mso-fit-shape-to-text:t">
              <w:txbxContent>
                <w:p w:rsidR="008026B9" w:rsidRDefault="008026B9" w:rsidP="008026B9">
                  <w:pPr>
                    <w:pStyle w:val="ListParagraph"/>
                    <w:numPr>
                      <w:ilvl w:val="0"/>
                      <w:numId w:val="33"/>
                    </w:numPr>
                  </w:pPr>
                  <w:r>
                    <w:t>Autonomous Tx without Preamble Retry</w:t>
                  </w:r>
                </w:p>
              </w:txbxContent>
            </v:textbox>
          </v:shape>
        </w:pict>
      </w:r>
    </w:p>
    <w:p w:rsidR="008026B9" w:rsidRPr="006C14FD" w:rsidRDefault="008026B9" w:rsidP="00CA50E3"/>
    <w:p w:rsidR="00CA50E3" w:rsidRDefault="009F5D61" w:rsidP="00BF22FA">
      <w:r>
        <w:rPr>
          <w:noProof/>
          <w:lang w:eastAsia="en-GB"/>
        </w:rPr>
        <w:pict>
          <v:shape id="Text Box 87" o:spid="_x0000_s1040" type="#_x0000_t202" style="position:absolute;margin-left:347.75pt;margin-top:7.6pt;width:37.1pt;height:17.7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">
            <v:textbox style="mso-next-textbox:#Text Box 87">
              <w:txbxContent>
                <w:p w:rsidR="00FF6AD7" w:rsidRDefault="00136D56" w:rsidP="00FF6AD7">
                  <w:r>
                    <w:t>BS</w:t>
                  </w:r>
                </w:p>
              </w:txbxContent>
            </v:textbox>
          </v:shape>
        </w:pict>
      </w:r>
      <w:r>
        <w:rPr>
          <w:noProof/>
          <w:lang w:eastAsia="en-GB"/>
        </w:rPr>
        <w:pict>
          <v:shape id="Text Box 86" o:spid="_x0000_s1041" type="#_x0000_t202" style="position:absolute;margin-left:239.9pt;margin-top:5.4pt;width:66.35pt;height:21.15pt;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">
            <v:textbox style="mso-next-textbox:#Text Box 86">
              <w:txbxContent>
                <w:p w:rsidR="00FF6AD7" w:rsidRDefault="00FF6AD7" w:rsidP="00FF6AD7">
                  <w:r>
                    <w:t>mMTC UE</w:t>
                  </w:r>
                </w:p>
              </w:txbxContent>
            </v:textbox>
          </v:shape>
        </w:pict>
      </w:r>
      <w:r>
        <w:rPr>
          <w:noProof/>
          <w:lang w:eastAsia="en-GB"/>
        </w:rPr>
        <w:pict>
          <v:shape id="Text Box 42" o:spid="_x0000_s1042" type="#_x0000_t202" style="position:absolute;margin-left:122.75pt;margin-top:5.4pt;width:37.1pt;height:17.75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">
            <v:textbox style="mso-next-textbox:#Text Box 42">
              <w:txbxContent>
                <w:p w:rsidR="00322314" w:rsidRDefault="00136D56" w:rsidP="00322314">
                  <w:r>
                    <w:t>BS</w:t>
                  </w:r>
                </w:p>
              </w:txbxContent>
            </v:textbox>
          </v:shape>
        </w:pict>
      </w:r>
      <w:r>
        <w:rPr>
          <w:noProof/>
          <w:lang w:eastAsia="en-GB"/>
        </w:rPr>
        <w:pict>
          <v:shape id="Text Box 41" o:spid="_x0000_s1043" type="#_x0000_t202" style="position:absolute;margin-left:15.95pt;margin-top:3.2pt;width:66.35pt;height:21.1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">
            <v:textbox style="mso-next-textbox:#Text Box 41">
              <w:txbxContent>
                <w:p w:rsidR="00322314" w:rsidRDefault="00322314">
                  <w:r>
                    <w:t>mMTC UE</w:t>
                  </w:r>
                </w:p>
              </w:txbxContent>
            </v:textbox>
          </v:shape>
        </w:pict>
      </w:r>
    </w:p>
    <w:p w:rsidR="00CA50E3" w:rsidRDefault="009F5D61" w:rsidP="00BF22FA">
      <w:r>
        <w:rPr>
          <w:noProof/>
          <w:lang w:eastAsia="en-GB"/>
        </w:rPr>
        <w:pict>
          <v:shape id="Text Box 93" o:spid="_x0000_s1044" type="#_x0000_t202" style="position:absolute;margin-left:66.85pt;margin-top:7.85pt;width:57.55pt;height:19.9pt;z-index:251722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D2quQ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" filled="f" stroked="f">
            <v:textbox style="mso-next-textbox:#Text Box 93">
              <w:txbxContent>
                <w:p w:rsidR="00FF6AD7" w:rsidRDefault="00FF6AD7" w:rsidP="00FF6AD7">
                  <w:r>
                    <w:t>Preamble</w:t>
                  </w:r>
                </w:p>
              </w:txbxContent>
            </v:textbox>
          </v:shape>
        </w:pict>
      </w:r>
      <w:r>
        <w:rPr>
          <w:noProof/>
          <w:lang w:eastAsia="en-GB"/>
        </w:rPr>
        <w:pict>
          <v:shape id="AutoShape 85" o:spid="_x0000_s1076" type="#_x0000_t32" style="position:absolute;margin-left:367pt;margin-top:5.95pt;width:0;height:141.2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" strokeweight="2.25pt"/>
        </w:pict>
      </w:r>
      <w:r>
        <w:rPr>
          <w:noProof/>
          <w:lang w:eastAsia="en-GB"/>
        </w:rPr>
        <w:pict>
          <v:shape id="AutoShape 84" o:spid="_x0000_s1075" type="#_x0000_t32" style="position:absolute;margin-left:272.3pt;margin-top:6.05pt;width:0;height:141.1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" strokeweight="2.25pt"/>
        </w:pict>
      </w:r>
      <w:r>
        <w:rPr>
          <w:noProof/>
          <w:lang w:eastAsia="en-GB"/>
        </w:rPr>
        <w:pict>
          <v:shape id="Text Box 53" o:spid="_x0000_s1045" type="#_x0000_t202" style="position:absolute;margin-left:295.6pt;margin-top:7.6pt;width:57.55pt;height:19.9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" filled="f" stroked="f">
            <v:textbox style="mso-next-textbox:#Text Box 53">
              <w:txbxContent>
                <w:p w:rsidR="00322314" w:rsidRDefault="00322314">
                  <w:r>
                    <w:t>Preamble</w:t>
                  </w:r>
                </w:p>
              </w:txbxContent>
            </v:textbox>
          </v:shape>
        </w:pict>
      </w:r>
      <w:r>
        <w:rPr>
          <w:noProof/>
          <w:lang w:eastAsia="en-GB"/>
        </w:rPr>
        <w:pict>
          <v:shape id="AutoShape 39" o:spid="_x0000_s1074" type="#_x0000_t32" style="position:absolute;margin-left:138.8pt;margin-top:1.4pt;width:0;height:108.1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" strokeweight="2.25pt"/>
        </w:pict>
      </w:r>
      <w:r>
        <w:rPr>
          <w:noProof/>
          <w:lang w:eastAsia="en-GB"/>
        </w:rPr>
        <w:pict>
          <v:shape id="AutoShape 38" o:spid="_x0000_s1073" type="#_x0000_t32" style="position:absolute;margin-left:44.1pt;margin-top:.45pt;width:0;height:108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" strokeweight="2.25pt"/>
        </w:pict>
      </w:r>
    </w:p>
    <w:p w:rsidR="00CA50E3" w:rsidRDefault="009F5D61" w:rsidP="00BF22FA">
      <w:r>
        <w:rPr>
          <w:noProof/>
          <w:lang w:eastAsia="en-GB"/>
        </w:rPr>
        <w:pict>
          <v:shape id="Text Box 98" o:spid="_x0000_s1046" type="#_x0000_t202" style="position:absolute;margin-left:277.8pt;margin-top:11.2pt;width:89.2pt;height:19.9pt;z-index:251727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" filled="f" stroked="f">
            <v:textbox style="mso-next-textbox:#Text Box 98">
              <w:txbxContent>
                <w:p w:rsidR="00FF6AD7" w:rsidRPr="00FF6AD7" w:rsidRDefault="00FF6AD7" w:rsidP="00FF6AD7">
                  <w:pPr>
                    <w:rPr>
                      <w:b/>
                      <w:color w:val="1F497D" w:themeColor="text2"/>
                    </w:rPr>
                  </w:pPr>
                  <w:r w:rsidRPr="00FF6AD7">
                    <w:rPr>
                      <w:b/>
                      <w:color w:val="1F497D" w:themeColor="text2"/>
                    </w:rPr>
                    <w:t>Preamble Retry</w:t>
                  </w:r>
                </w:p>
              </w:txbxContent>
            </v:textbox>
          </v:shape>
        </w:pict>
      </w:r>
      <w:r>
        <w:rPr>
          <w:noProof/>
          <w:lang w:eastAsia="en-GB"/>
        </w:rPr>
        <w:pict>
          <v:shape id="AutoShape 88" o:spid="_x0000_s1072" type="#_x0000_t32" style="position:absolute;margin-left:272.3pt;margin-top:5.4pt;width:94.7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DE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">
            <v:stroke endarrow="block"/>
          </v:shape>
        </w:pict>
      </w:r>
      <w:r>
        <w:rPr>
          <w:noProof/>
          <w:lang w:eastAsia="en-GB"/>
        </w:rPr>
        <w:pict>
          <v:shape id="Text Box 54" o:spid="_x0000_s1047" type="#_x0000_t202" style="position:absolute;margin-left:52.95pt;margin-top:12.9pt;width:80.7pt;height:19.9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1BdugIAAMM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" filled="f" stroked="f">
            <v:textbox style="mso-next-textbox:#Text Box 54">
              <w:txbxContent>
                <w:p w:rsidR="00322314" w:rsidRDefault="00322314" w:rsidP="00322314">
                  <w:r>
                    <w:t>Data (Initial Tx)</w:t>
                  </w:r>
                </w:p>
              </w:txbxContent>
            </v:textbox>
          </v:shape>
        </w:pict>
      </w:r>
      <w:r>
        <w:rPr>
          <w:noProof/>
          <w:lang w:eastAsia="en-GB"/>
        </w:rPr>
        <w:pict>
          <v:shape id="AutoShape 46" o:spid="_x0000_s1071" type="#_x0000_t32" style="position:absolute;margin-left:44.1pt;margin-top:5.4pt;width:94.7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Hh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">
            <v:stroke endarrow="block"/>
          </v:shape>
        </w:pict>
      </w:r>
    </w:p>
    <w:p w:rsidR="00CA50E3" w:rsidRDefault="009F5D61" w:rsidP="00BF22FA">
      <w:r>
        <w:rPr>
          <w:noProof/>
          <w:lang w:eastAsia="en-GB"/>
        </w:rPr>
        <w:pict>
          <v:shape id="Text Box 99" o:spid="_x0000_s1048" type="#_x0000_t202" style="position:absolute;margin-left:281.2pt;margin-top:12.7pt;width:78.65pt;height:19.9pt;z-index:251728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" filled="f" stroked="f">
            <v:textbox style="mso-next-textbox:#Text Box 99">
              <w:txbxContent>
                <w:p w:rsidR="00FF6AD7" w:rsidRPr="00FF6AD7" w:rsidRDefault="00FF6AD7" w:rsidP="00FF6AD7">
                  <w:pPr>
                    <w:rPr>
                      <w:b/>
                      <w:color w:val="1F497D" w:themeColor="text2"/>
                    </w:rPr>
                  </w:pPr>
                  <w:r w:rsidRPr="00FF6AD7">
                    <w:rPr>
                      <w:b/>
                      <w:color w:val="1F497D" w:themeColor="text2"/>
                    </w:rPr>
                    <w:t>Preamble Ack</w:t>
                  </w:r>
                </w:p>
              </w:txbxContent>
            </v:textbox>
          </v:shape>
        </w:pict>
      </w:r>
      <w:r>
        <w:rPr>
          <w:noProof/>
          <w:lang w:eastAsia="en-GB"/>
        </w:rPr>
        <w:pict>
          <v:shape id="AutoShape 90" o:spid="_x0000_s1070" type="#_x0000_t32" style="position:absolute;margin-left:272.3pt;margin-top:9.55pt;width:94.7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" strokecolor="#1f497d [3215]">
            <v:stroke dashstyle="dash" endarrow="block"/>
          </v:shape>
        </w:pict>
      </w:r>
      <w:r>
        <w:rPr>
          <w:noProof/>
          <w:lang w:eastAsia="en-GB"/>
        </w:rPr>
        <w:pict>
          <v:shape id="Text Box 57" o:spid="_x0000_s1049" type="#_x0000_t202" style="position:absolute;margin-left:76.6pt;margin-top:14.75pt;width:25.1pt;height:19.9pt;z-index:251711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" filled="f" stroked="f">
            <v:textbox style="mso-next-textbox:#Text Box 57">
              <w:txbxContent>
                <w:p w:rsidR="00322314" w:rsidRDefault="00322314">
                  <w:r>
                    <w:t>...</w:t>
                  </w:r>
                </w:p>
              </w:txbxContent>
            </v:textbox>
          </v:shape>
        </w:pict>
      </w:r>
      <w:r>
        <w:rPr>
          <w:noProof/>
          <w:lang w:eastAsia="en-GB"/>
        </w:rPr>
        <w:pict>
          <v:shape id="Text Box 55" o:spid="_x0000_s1050" type="#_x0000_t202" style="position:absolute;margin-left:70.6pt;margin-top:6.05pt;width:76.25pt;height:19.9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" filled="f" stroked="f">
            <v:textbox style="mso-next-textbox:#Text Box 55">
              <w:txbxContent>
                <w:p w:rsidR="00322314" w:rsidRDefault="00322314" w:rsidP="00322314">
                  <w:r>
                    <w:t>Retx</w:t>
                  </w:r>
                </w:p>
              </w:txbxContent>
            </v:textbox>
          </v:shape>
        </w:pict>
      </w:r>
      <w:r>
        <w:rPr>
          <w:noProof/>
          <w:lang w:eastAsia="en-GB"/>
        </w:rPr>
        <w:pict>
          <v:shape id="AutoShape 48" o:spid="_x0000_s1069" type="#_x0000_t32" style="position:absolute;margin-left:45.1pt;margin-top:9.55pt;width:94.7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Pw+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Fhgp&#10;MsCMHvZex9SomIcGjcaVYFerrQ0l0qN6No+afnNI6bonquPR+uVkwDkLHskbl3BxBtLsxs+agQ2B&#10;BLFbx9YOIST0AR3jUE63ofCjRxQ+Znmazx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">
            <v:stroke endarrow="block"/>
          </v:shape>
        </w:pict>
      </w:r>
    </w:p>
    <w:p w:rsidR="00FF6AD7" w:rsidRPr="006C14FD" w:rsidRDefault="009F5D61" w:rsidP="00FF6AD7">
      <w:r>
        <w:rPr>
          <w:noProof/>
          <w:lang w:eastAsia="en-GB"/>
        </w:rPr>
        <w:pict>
          <v:shape id="Text Box 56" o:spid="_x0000_s1051" type="#_x0000_t202" style="position:absolute;margin-left:72.35pt;margin-top:7.05pt;width:76.25pt;height:19.9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" filled="f" stroked="f">
            <v:textbox style="mso-next-textbox:#Text Box 56">
              <w:txbxContent>
                <w:p w:rsidR="00322314" w:rsidRDefault="00322314" w:rsidP="00322314">
                  <w:r>
                    <w:t>Retx</w:t>
                  </w:r>
                </w:p>
              </w:txbxContent>
            </v:textbox>
          </v:shape>
        </w:pict>
      </w:r>
      <w:r>
        <w:rPr>
          <w:noProof/>
          <w:lang w:eastAsia="en-GB"/>
        </w:rPr>
        <w:pict>
          <v:shape id="AutoShape 91" o:spid="_x0000_s1068" type="#_x0000_t32" style="position:absolute;margin-left:44.1pt;margin-top:2.65pt;width:94.7pt;height:0;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">
            <v:stroke dashstyle="dash" endarrow="block"/>
          </v:shape>
        </w:pict>
      </w:r>
      <w:r>
        <w:rPr>
          <w:noProof/>
          <w:lang w:eastAsia="en-GB"/>
        </w:rPr>
        <w:pict>
          <v:shape id="Text Box 94" o:spid="_x0000_s1052" type="#_x0000_t202" style="position:absolute;margin-left:281.7pt;margin-top:12.1pt;width:80.7pt;height:19.9pt;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zqug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" filled="f" stroked="f">
            <v:textbox style="mso-next-textbox:#Text Box 94">
              <w:txbxContent>
                <w:p w:rsidR="00FF6AD7" w:rsidRDefault="00FF6AD7" w:rsidP="00FF6AD7">
                  <w:r>
                    <w:t>Data (Initial Tx)</w:t>
                  </w:r>
                </w:p>
              </w:txbxContent>
            </v:textbox>
          </v:shape>
        </w:pict>
      </w:r>
      <w:r>
        <w:rPr>
          <w:noProof/>
          <w:lang w:eastAsia="en-GB"/>
        </w:rPr>
        <w:pict>
          <v:shape id="AutoShape 52" o:spid="_x0000_s1067" type="#_x0000_t32" style="position:absolute;margin-left:273.3pt;margin-top:9.25pt;width:93.7pt;height:0;flip:x;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" strokecolor="#1f497d [3215]">
            <v:stroke endarrow="block"/>
          </v:shape>
        </w:pict>
      </w:r>
    </w:p>
    <w:p w:rsidR="00FF6AD7" w:rsidRDefault="009F5D61" w:rsidP="00FF6AD7">
      <w:r>
        <w:rPr>
          <w:noProof/>
          <w:lang w:eastAsia="en-GB"/>
        </w:rPr>
        <w:pict>
          <v:shape id="Text Box 96" o:spid="_x0000_s1053" type="#_x0000_t202" style="position:absolute;margin-left:300.95pt;margin-top:11.5pt;width:37.1pt;height:19.9pt;z-index:251725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" filled="f" stroked="f">
            <v:textbox style="mso-next-textbox:#Text Box 96">
              <w:txbxContent>
                <w:p w:rsidR="00FF6AD7" w:rsidRDefault="00FF6AD7" w:rsidP="00FF6AD7">
                  <w:r>
                    <w:t>Retx</w:t>
                  </w:r>
                </w:p>
              </w:txbxContent>
            </v:textbox>
          </v:shape>
        </w:pict>
      </w:r>
      <w:r>
        <w:rPr>
          <w:noProof/>
          <w:lang w:eastAsia="en-GB"/>
        </w:rPr>
        <w:pict>
          <v:shape id="Text Box 100" o:spid="_x0000_s1054" type="#_x0000_t202" style="position:absolute;margin-left:63.45pt;margin-top:4.6pt;width:55.2pt;height:19.9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eL0uwIAAMM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" filled="f" stroked="f">
            <v:textbox style="mso-next-textbox:#Text Box 100">
              <w:txbxContent>
                <w:p w:rsidR="00FF6AD7" w:rsidRDefault="00FF6AD7" w:rsidP="00FF6AD7">
                  <w:r>
                    <w:t>Data Ack</w:t>
                  </w:r>
                </w:p>
              </w:txbxContent>
            </v:textbox>
          </v:shape>
        </w:pict>
      </w:r>
      <w:r>
        <w:rPr>
          <w:noProof/>
          <w:lang w:eastAsia="en-GB"/>
        </w:rPr>
        <w:pict>
          <v:shape id="AutoShape 49" o:spid="_x0000_s1066" type="#_x0000_t32" style="position:absolute;margin-left:45.1pt;margin-top:2.6pt;width:94.7pt;height: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">
            <v:stroke dashstyle="dash" endarrow="block"/>
          </v:shape>
        </w:pict>
      </w:r>
      <w:r>
        <w:rPr>
          <w:noProof/>
          <w:lang w:eastAsia="en-GB"/>
        </w:rPr>
        <w:pict>
          <v:shape id="AutoShape 89" o:spid="_x0000_s1065" type="#_x0000_t32" style="position:absolute;margin-left:273.3pt;margin-top:11.5pt;width:94.7pt;height:0;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P+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MowU&#10;GWBGD3uvY2o0X4QGjcaVYFerrQ0l0qN6No+afnNI6bonquPR+uVkwDkLHskbl3BxBtLsxs+agQ2B&#10;BLFbx9YOIST0AR3jUE63ofCjRxQ+Znmazx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">
            <v:stroke endarrow="block"/>
          </v:shape>
        </w:pict>
      </w:r>
    </w:p>
    <w:p w:rsidR="00FF6AD7" w:rsidRDefault="009F5D61" w:rsidP="00FF6AD7">
      <w:r>
        <w:rPr>
          <w:noProof/>
          <w:lang w:eastAsia="en-GB"/>
        </w:rPr>
        <w:pict>
          <v:shape id="Text Box 106" o:spid="_x0000_s1055" type="#_x0000_t202" style="position:absolute;margin-left:302.7pt;margin-top:12.7pt;width:76.25pt;height:19.9pt;z-index:251736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" filled="f" stroked="f">
            <v:textbox style="mso-next-textbox:#Text Box 106">
              <w:txbxContent>
                <w:p w:rsidR="00FF6AD7" w:rsidRDefault="00FF6AD7" w:rsidP="00FF6AD7">
                  <w:r>
                    <w:t>Retx</w:t>
                  </w:r>
                </w:p>
              </w:txbxContent>
            </v:textbox>
          </v:shape>
        </w:pict>
      </w:r>
      <w:r>
        <w:rPr>
          <w:noProof/>
          <w:lang w:eastAsia="en-GB"/>
        </w:rPr>
        <w:pict>
          <v:shape id="Text Box 102" o:spid="_x0000_s1056" type="#_x0000_t202" style="position:absolute;margin-left:306.95pt;margin-top:1.55pt;width:25.1pt;height:19.9pt;z-index:251731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" filled="f" stroked="f">
            <v:textbox style="mso-next-textbox:#Text Box 102">
              <w:txbxContent>
                <w:p w:rsidR="00FF6AD7" w:rsidRDefault="00FF6AD7" w:rsidP="00FF6AD7">
                  <w:r>
                    <w:t>...</w:t>
                  </w:r>
                </w:p>
              </w:txbxContent>
            </v:textbox>
          </v:shape>
        </w:pict>
      </w:r>
      <w:r>
        <w:rPr>
          <w:noProof/>
          <w:lang w:eastAsia="en-GB"/>
        </w:rPr>
        <w:pict>
          <v:shape id="AutoShape 101" o:spid="_x0000_s1064" type="#_x0000_t32" style="position:absolute;margin-left:273.3pt;margin-top:7.55pt;width:94.7pt;height: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">
            <v:stroke dashstyle="dash" endarrow="block"/>
          </v:shape>
        </w:pict>
      </w:r>
      <w:r>
        <w:rPr>
          <w:noProof/>
          <w:lang w:eastAsia="en-GB"/>
        </w:rPr>
        <w:pict>
          <v:shape id="AutoShape 92" o:spid="_x0000_s1063" type="#_x0000_t32" style="position:absolute;margin-left:45.1pt;margin-top:3.15pt;width:93.7pt;height:0;flip:x;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">
            <v:stroke endarrow="block"/>
          </v:shape>
        </w:pict>
      </w:r>
      <w:r>
        <w:rPr>
          <w:noProof/>
          <w:lang w:eastAsia="en-GB"/>
        </w:rPr>
        <w:pict>
          <v:shape id="Text Box 95" o:spid="_x0000_s1057" type="#_x0000_t202" style="position:absolute;margin-left:378.9pt;margin-top:.1pt;width:76.25pt;height:19.9pt;z-index:251724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" filled="f" stroked="f">
            <v:textbox style="mso-next-textbox:#Text Box 95">
              <w:txbxContent>
                <w:p w:rsidR="00FF6AD7" w:rsidRDefault="00FF6AD7" w:rsidP="00FF6AD7">
                  <w:r>
                    <w:t>Retx</w:t>
                  </w:r>
                </w:p>
              </w:txbxContent>
            </v:textbox>
          </v:shape>
        </w:pict>
      </w:r>
    </w:p>
    <w:p w:rsidR="00FF6AD7" w:rsidRDefault="009F5D61" w:rsidP="00FF6AD7">
      <w:r>
        <w:rPr>
          <w:noProof/>
          <w:lang w:eastAsia="en-GB"/>
        </w:rPr>
        <w:pict>
          <v:shape id="Text Box 104" o:spid="_x0000_s1058" type="#_x0000_t202" style="position:absolute;margin-left:295.45pt;margin-top:9.15pt;width:55.2pt;height:19.9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xd/ugIAAMI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" filled="f" stroked="f">
            <v:textbox style="mso-next-textbox:#Text Box 104">
              <w:txbxContent>
                <w:p w:rsidR="00FF6AD7" w:rsidRDefault="00FF6AD7" w:rsidP="00FF6AD7">
                  <w:r>
                    <w:t>Data Ack</w:t>
                  </w:r>
                </w:p>
              </w:txbxContent>
            </v:textbox>
          </v:shape>
        </w:pict>
      </w:r>
      <w:r>
        <w:rPr>
          <w:noProof/>
          <w:lang w:eastAsia="en-GB"/>
        </w:rPr>
        <w:pict>
          <v:shape id="AutoShape 103" o:spid="_x0000_s1062" type="#_x0000_t32" style="position:absolute;margin-left:273.25pt;margin-top:7.15pt;width:94.7pt;height:0;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">
            <v:stroke dashstyle="dash" endarrow="block"/>
          </v:shape>
        </w:pict>
      </w:r>
    </w:p>
    <w:p w:rsidR="00FF6AD7" w:rsidRDefault="009F5D61" w:rsidP="00FF6AD7">
      <w:r>
        <w:rPr>
          <w:noProof/>
          <w:lang w:eastAsia="en-GB"/>
        </w:rPr>
        <w:pict>
          <v:shape id="AutoShape 105" o:spid="_x0000_s1061" type="#_x0000_t32" style="position:absolute;margin-left:274.3pt;margin-top:3.7pt;width:93.7pt;height:0;flip:x;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">
            <v:stroke endarrow="block"/>
          </v:shape>
        </w:pict>
      </w:r>
    </w:p>
    <w:p w:rsidR="000C0C1E" w:rsidRPr="00207A51" w:rsidRDefault="008026B9" w:rsidP="00207A51">
      <w:pPr>
        <w:rPr>
          <w:b/>
        </w:rPr>
      </w:pPr>
      <w:r w:rsidRPr="007A4D7D">
        <w:rPr>
          <w:b/>
        </w:rPr>
        <w:t xml:space="preserve">Figure 3: Autonomous transmission procedure </w:t>
      </w:r>
      <w:r w:rsidR="001F03F7">
        <w:rPr>
          <w:b/>
        </w:rPr>
        <w:t>(</w:t>
      </w:r>
      <w:r w:rsidR="003457FA">
        <w:rPr>
          <w:b/>
        </w:rPr>
        <w:t>grant-free</w:t>
      </w:r>
      <w:r w:rsidR="006813BC">
        <w:rPr>
          <w:b/>
        </w:rPr>
        <w:t xml:space="preserve"> access</w:t>
      </w:r>
      <w:r w:rsidR="001F03F7">
        <w:rPr>
          <w:b/>
        </w:rPr>
        <w:t xml:space="preserve">) </w:t>
      </w:r>
      <w:r w:rsidRPr="007A4D7D">
        <w:rPr>
          <w:b/>
        </w:rPr>
        <w:t>with and without preamble retry mechanism.</w:t>
      </w:r>
    </w:p>
    <w:p w:rsidR="00207A51" w:rsidRDefault="009F5D61" w:rsidP="005F395C">
      <w:pPr>
        <w:jc w:val="center"/>
        <w:sectPr w:rsidR="00207A51" w:rsidSect="000C0C1E">
          <w:footnotePr>
            <w:numRestart w:val="eachSect"/>
          </w:footnotePr>
          <w:type w:val="continuous"/>
          <w:pgSz w:w="11907" w:h="16840" w:code="9"/>
          <w:pgMar w:top="1418" w:right="1134" w:bottom="1134" w:left="1134" w:header="680" w:footer="567" w:gutter="0"/>
          <w:cols w:space="720"/>
        </w:sectPr>
      </w:pPr>
      <w:r>
        <w:rPr>
          <w:noProof/>
          <w:lang w:val="en-US"/>
        </w:rPr>
        <w:pict>
          <v:shape id="_x0000_s1118" type="#_x0000_t202" style="position:absolute;left:0;text-align:left;margin-left:320.2pt;margin-top:45.3pt;width:120.45pt;height:25.4pt;z-index:25174937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" filled="f" stroked="f">
            <v:textbox style="mso-next-textbox:#_x0000_s1118;mso-fit-shape-to-text:t">
              <w:txbxContent>
                <w:p w:rsidR="00207A51" w:rsidRPr="00207A51" w:rsidRDefault="00207A51" w:rsidP="00207A51">
                  <w:pPr>
                    <w:rPr>
                      <w:sz w:val="16"/>
                    </w:rPr>
                  </w:pPr>
                  <w:r w:rsidRPr="00207A51">
                    <w:rPr>
                      <w:sz w:val="16"/>
                    </w:rPr>
                    <w:t>Preamble Ack/Retry</w:t>
                  </w:r>
                </w:p>
              </w:txbxContent>
            </v:textbox>
          </v:shape>
        </w:pict>
      </w:r>
      <w:r>
        <w:rPr>
          <w:noProof/>
          <w:lang w:val="en-US"/>
        </w:rPr>
        <w:pict>
          <v:shape id="_x0000_s1117" type="#_x0000_t202" style="position:absolute;left:0;text-align:left;margin-left:341.4pt;margin-top:83.4pt;width:120.45pt;height:25.4pt;z-index:25174835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VOugIAAMM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" filled="f" stroked="f">
            <v:textbox style="mso-next-textbox:#_x0000_s1117;mso-fit-shape-to-text:t">
              <w:txbxContent>
                <w:p w:rsidR="00207A51" w:rsidRPr="00207A51" w:rsidRDefault="00207A51" w:rsidP="00207A51">
                  <w:pPr>
                    <w:rPr>
                      <w:sz w:val="16"/>
                    </w:rPr>
                  </w:pPr>
                  <w:r w:rsidRPr="00207A51">
                    <w:rPr>
                      <w:sz w:val="16"/>
                    </w:rPr>
                    <w:t>No Preamble Ack/Retry</w:t>
                  </w:r>
                </w:p>
              </w:txbxContent>
            </v:textbox>
          </v:shape>
        </w:pict>
      </w:r>
      <w:r>
        <w:rPr>
          <w:noProof/>
          <w:lang w:eastAsia="en-GB"/>
        </w:rPr>
        <w:pict>
          <v:shape id="Text Box 111" o:spid="_x0000_s1059" type="#_x0000_t202" style="position:absolute;left:0;text-align:left;margin-left:66.85pt;margin-top:19.9pt;width:120.45pt;height:25.4pt;z-index:2517411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" filled="f" stroked="f">
            <v:textbox style="mso-next-textbox:#Text Box 111;mso-fit-shape-to-text:t">
              <w:txbxContent>
                <w:p w:rsidR="00240565" w:rsidRPr="00207A51" w:rsidRDefault="00240565">
                  <w:pPr>
                    <w:rPr>
                      <w:sz w:val="16"/>
                    </w:rPr>
                  </w:pPr>
                  <w:r w:rsidRPr="00207A51">
                    <w:rPr>
                      <w:sz w:val="16"/>
                    </w:rPr>
                    <w:t>Preamble Ack/Retry</w:t>
                  </w:r>
                </w:p>
              </w:txbxContent>
            </v:textbox>
          </v:shape>
        </w:pict>
      </w:r>
      <w:r>
        <w:rPr>
          <w:noProof/>
          <w:lang w:eastAsia="en-GB"/>
        </w:rPr>
        <w:pict>
          <v:shape id="Text Box 112" o:spid="_x0000_s1060" type="#_x0000_t202" style="position:absolute;left:0;text-align:left;margin-left:96.7pt;margin-top:40.95pt;width:120.45pt;height:25.4pt;z-index:2517422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VOugIAAMM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" filled="f" stroked="f">
            <v:textbox style="mso-next-textbox:#Text Box 112;mso-fit-shape-to-text:t">
              <w:txbxContent>
                <w:p w:rsidR="00240565" w:rsidRPr="00207A51" w:rsidRDefault="00240565" w:rsidP="00240565">
                  <w:pPr>
                    <w:rPr>
                      <w:sz w:val="16"/>
                    </w:rPr>
                  </w:pPr>
                  <w:r w:rsidRPr="00207A51">
                    <w:rPr>
                      <w:sz w:val="16"/>
                    </w:rPr>
                    <w:t>No Preamble Ack/Retry</w:t>
                  </w:r>
                </w:p>
              </w:txbxContent>
            </v:textbox>
          </v:shape>
        </w:pict>
      </w:r>
      <w:r w:rsidR="00207A51" w:rsidRPr="00207A51">
        <w:rPr>
          <w:noProof/>
          <w:lang w:val="en-US"/>
        </w:rPr>
        <w:drawing>
          <wp:inline distT="0" distB="0" distL="0" distR="0">
            <wp:extent cx="2809809" cy="2199680"/>
            <wp:effectExtent l="19050" t="0" r="0" b="0"/>
            <wp:docPr id="1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a:srcRect/>
                    <a:stretch>
                      <a:fillRect/>
                    </a:stretch>
                  </pic:blipFill>
                  <pic:spPr bwMode="auto">
                    <a:xfrm>
                      <a:off x="0" y="0"/>
                      <a:ext cx="2813714" cy="2202737"/>
                    </a:xfrm>
                    <a:prstGeom prst="rect">
                      <a:avLst/>
                    </a:prstGeom>
                    <a:noFill/>
                  </pic:spPr>
                </pic:pic>
              </a:graphicData>
            </a:graphic>
          </wp:inline>
        </w:drawing>
      </w:r>
      <w:r w:rsidR="00207A51" w:rsidRPr="00207A51">
        <w:rPr>
          <w:noProof/>
          <w:lang w:val="en-US"/>
        </w:rPr>
        <w:drawing>
          <wp:inline distT="0" distB="0" distL="0" distR="0">
            <wp:extent cx="2836618" cy="2199937"/>
            <wp:effectExtent l="19050" t="0" r="1832" b="0"/>
            <wp:docPr id="9"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srcRect/>
                    <a:stretch>
                      <a:fillRect/>
                    </a:stretch>
                  </pic:blipFill>
                  <pic:spPr bwMode="auto">
                    <a:xfrm>
                      <a:off x="0" y="0"/>
                      <a:ext cx="2837640" cy="2200730"/>
                    </a:xfrm>
                    <a:prstGeom prst="rect">
                      <a:avLst/>
                    </a:prstGeom>
                    <a:noFill/>
                  </pic:spPr>
                </pic:pic>
              </a:graphicData>
            </a:graphic>
          </wp:inline>
        </w:drawing>
      </w:r>
    </w:p>
    <w:p w:rsidR="008026B9" w:rsidRPr="005F395C" w:rsidRDefault="008026B9" w:rsidP="00315F5B">
      <w:pPr>
        <w:jc w:val="both"/>
        <w:rPr>
          <w:b/>
        </w:rPr>
      </w:pPr>
      <w:r w:rsidRPr="005F395C">
        <w:rPr>
          <w:b/>
        </w:rPr>
        <w:t>Figure 4: Detection/false alarm performance with pr</w:t>
      </w:r>
      <w:r w:rsidR="005F395C" w:rsidRPr="005F395C">
        <w:rPr>
          <w:b/>
        </w:rPr>
        <w:t xml:space="preserve">eamble Ack and Retry mechanism (Load: 500 attempts per second, </w:t>
      </w:r>
      <w:r w:rsidR="007A4D7D">
        <w:rPr>
          <w:b/>
        </w:rPr>
        <w:t>R</w:t>
      </w:r>
      <w:r w:rsidR="005F395C" w:rsidRPr="005F395C">
        <w:rPr>
          <w:b/>
        </w:rPr>
        <w:t>andom access opportunities</w:t>
      </w:r>
      <w:r w:rsidR="007A4D7D">
        <w:rPr>
          <w:b/>
        </w:rPr>
        <w:t>: 2</w:t>
      </w:r>
      <w:r w:rsidR="005F395C" w:rsidRPr="005F395C">
        <w:rPr>
          <w:b/>
        </w:rPr>
        <w:t xml:space="preserve"> per 10 ms frame</w:t>
      </w:r>
      <w:r w:rsidR="007A4D7D">
        <w:rPr>
          <w:b/>
        </w:rPr>
        <w:t>, Max number of Retries: 6</w:t>
      </w:r>
      <w:r w:rsidR="005F395C" w:rsidRPr="005F395C">
        <w:rPr>
          <w:b/>
        </w:rPr>
        <w:t>).</w:t>
      </w:r>
    </w:p>
    <w:p w:rsidR="008026B9" w:rsidRDefault="008026B9" w:rsidP="00315F5B">
      <w:pPr>
        <w:overflowPunct/>
        <w:autoSpaceDE/>
        <w:adjustRightInd/>
        <w:spacing w:after="0"/>
        <w:jc w:val="both"/>
        <w:rPr>
          <w:lang w:eastAsia="zh-CN"/>
        </w:rPr>
      </w:pPr>
    </w:p>
    <w:p w:rsidR="00CA50E3" w:rsidRDefault="008026B9" w:rsidP="00315F5B">
      <w:pPr>
        <w:overflowPunct/>
        <w:autoSpaceDE/>
        <w:adjustRightInd/>
        <w:spacing w:after="0"/>
        <w:jc w:val="both"/>
        <w:rPr>
          <w:lang w:eastAsia="zh-CN"/>
        </w:rPr>
      </w:pPr>
      <w:r>
        <w:rPr>
          <w:lang w:eastAsia="zh-CN"/>
        </w:rPr>
        <w:t>Figure 4</w:t>
      </w:r>
      <w:r w:rsidR="005F395C">
        <w:rPr>
          <w:lang w:eastAsia="zh-CN"/>
        </w:rPr>
        <w:t xml:space="preserve"> shows that</w:t>
      </w:r>
      <w:r w:rsidR="00CA50E3">
        <w:rPr>
          <w:lang w:eastAsia="zh-CN"/>
        </w:rPr>
        <w:t xml:space="preserve"> a preamble Ack</w:t>
      </w:r>
      <w:r w:rsidR="005F395C">
        <w:rPr>
          <w:lang w:eastAsia="zh-CN"/>
        </w:rPr>
        <w:t xml:space="preserve"> and retry mechanism can have significant benefits in terms of detection/false alarm performance. </w:t>
      </w:r>
      <w:r w:rsidR="00207A51">
        <w:rPr>
          <w:lang w:eastAsia="zh-CN"/>
        </w:rPr>
        <w:t xml:space="preserve">With a maximum UE transmit power of 10 dBm, the UE is heavily coverage limited and the number of </w:t>
      </w:r>
      <w:r w:rsidR="009579AE">
        <w:rPr>
          <w:lang w:eastAsia="zh-CN"/>
        </w:rPr>
        <w:t>false alarms can be relatively high</w:t>
      </w:r>
      <w:r w:rsidR="00207A51">
        <w:rPr>
          <w:lang w:eastAsia="zh-CN"/>
        </w:rPr>
        <w:t>. At a detection rate of</w:t>
      </w:r>
      <w:r w:rsidR="009579AE">
        <w:rPr>
          <w:lang w:eastAsia="zh-CN"/>
        </w:rPr>
        <w:t xml:space="preserve"> approximately 84%, the false alarm rate can be reduced by a factor of 3. However, w</w:t>
      </w:r>
      <w:r w:rsidR="00207A51">
        <w:rPr>
          <w:lang w:eastAsia="zh-CN"/>
        </w:rPr>
        <w:t xml:space="preserve">ith a maximum UE transmit power of 23 dBm, </w:t>
      </w:r>
      <w:r w:rsidR="005F395C">
        <w:rPr>
          <w:lang w:eastAsia="zh-CN"/>
        </w:rPr>
        <w:t>the number of false alarms</w:t>
      </w:r>
      <w:r w:rsidR="00207A51">
        <w:rPr>
          <w:lang w:eastAsia="zh-CN"/>
        </w:rPr>
        <w:t xml:space="preserve"> can be reduced by a factor of 7 at a detection rate exceeding 96%</w:t>
      </w:r>
      <w:r w:rsidR="005F395C">
        <w:rPr>
          <w:lang w:eastAsia="zh-CN"/>
        </w:rPr>
        <w:t xml:space="preserve">. </w:t>
      </w:r>
      <w:r w:rsidR="009579AE">
        <w:rPr>
          <w:lang w:eastAsia="zh-CN"/>
        </w:rPr>
        <w:t>The Ack/retry approach</w:t>
      </w:r>
      <w:r w:rsidR="005F395C">
        <w:rPr>
          <w:lang w:eastAsia="zh-CN"/>
        </w:rPr>
        <w:t xml:space="preserve"> has sign</w:t>
      </w:r>
      <w:r w:rsidR="00FB6713">
        <w:rPr>
          <w:lang w:eastAsia="zh-CN"/>
        </w:rPr>
        <w:t xml:space="preserve">ificant benefits for autonomous </w:t>
      </w:r>
      <w:r w:rsidR="005F395C">
        <w:rPr>
          <w:lang w:eastAsia="zh-CN"/>
        </w:rPr>
        <w:t xml:space="preserve">transmission since the receiver does not need to waste its valuable processing resources on attempting to decode false alarms. </w:t>
      </w:r>
      <w:r w:rsidR="00FB6713">
        <w:rPr>
          <w:lang w:eastAsia="zh-CN"/>
        </w:rPr>
        <w:t xml:space="preserve">While the Ack/retry scheme has the potential to increase latency for mMTC UEs that are unsuccessful in the first attempt, the benefits achieved in detection/false alarm performance far outweigh any increase in latency thus making it attractive for many mMTC applications. </w:t>
      </w:r>
      <w:r w:rsidR="005F395C">
        <w:rPr>
          <w:lang w:eastAsia="zh-CN"/>
        </w:rPr>
        <w:t>As a result, we have the following proposal:</w:t>
      </w:r>
    </w:p>
    <w:p w:rsidR="00D26963" w:rsidRDefault="00D26963" w:rsidP="00315F5B">
      <w:pPr>
        <w:overflowPunct/>
        <w:autoSpaceDE/>
        <w:adjustRightInd/>
        <w:spacing w:after="0"/>
        <w:jc w:val="both"/>
        <w:rPr>
          <w:lang w:eastAsia="zh-CN"/>
        </w:rPr>
      </w:pPr>
    </w:p>
    <w:p w:rsidR="00D26963" w:rsidRDefault="005F395C" w:rsidP="00315F5B">
      <w:pPr>
        <w:jc w:val="both"/>
        <w:rPr>
          <w:lang w:eastAsia="zh-CN"/>
        </w:rPr>
      </w:pPr>
      <w:r>
        <w:rPr>
          <w:b/>
        </w:rPr>
        <w:t>Proposal 4</w:t>
      </w:r>
      <w:r w:rsidR="00D26963" w:rsidRPr="00AE2FA3">
        <w:rPr>
          <w:b/>
        </w:rPr>
        <w:t xml:space="preserve">: </w:t>
      </w:r>
      <w:r w:rsidR="006813BC">
        <w:rPr>
          <w:b/>
        </w:rPr>
        <w:t>The support of a</w:t>
      </w:r>
      <w:r>
        <w:rPr>
          <w:b/>
        </w:rPr>
        <w:t xml:space="preserve"> Preamble Ack should be </w:t>
      </w:r>
      <w:r w:rsidR="006813BC">
        <w:rPr>
          <w:b/>
        </w:rPr>
        <w:t>studied</w:t>
      </w:r>
      <w:r>
        <w:rPr>
          <w:b/>
        </w:rPr>
        <w:t xml:space="preserve"> for </w:t>
      </w:r>
      <w:r w:rsidR="003457FA">
        <w:rPr>
          <w:b/>
        </w:rPr>
        <w:t>grant-free</w:t>
      </w:r>
      <w:r w:rsidR="006813BC">
        <w:rPr>
          <w:b/>
        </w:rPr>
        <w:t xml:space="preserve"> access with </w:t>
      </w:r>
      <w:r>
        <w:rPr>
          <w:b/>
        </w:rPr>
        <w:t>mMTC</w:t>
      </w:r>
      <w:r w:rsidR="00264411">
        <w:rPr>
          <w:b/>
        </w:rPr>
        <w:t xml:space="preserve">, targeting </w:t>
      </w:r>
      <w:r w:rsidR="00A96604">
        <w:rPr>
          <w:rFonts w:hint="eastAsia"/>
          <w:b/>
          <w:lang w:eastAsia="zh-CN"/>
        </w:rPr>
        <w:t xml:space="preserve">UEs in </w:t>
      </w:r>
      <w:r w:rsidR="00A96604">
        <w:rPr>
          <w:b/>
        </w:rPr>
        <w:t>extend</w:t>
      </w:r>
      <w:r w:rsidR="00264411">
        <w:rPr>
          <w:b/>
        </w:rPr>
        <w:t>ed</w:t>
      </w:r>
      <w:r w:rsidR="00A96604">
        <w:rPr>
          <w:b/>
        </w:rPr>
        <w:t xml:space="preserve"> coverage</w:t>
      </w:r>
      <w:r w:rsidR="007A4D7D">
        <w:rPr>
          <w:b/>
        </w:rPr>
        <w:t>.</w:t>
      </w:r>
    </w:p>
    <w:p w:rsidR="00477B08" w:rsidRDefault="00C560FF" w:rsidP="00315F5B">
      <w:pPr>
        <w:overflowPunct/>
        <w:autoSpaceDE/>
        <w:adjustRightInd/>
        <w:spacing w:after="0"/>
        <w:jc w:val="both"/>
        <w:rPr>
          <w:b/>
          <w:lang w:eastAsia="zh-CN"/>
        </w:rPr>
      </w:pPr>
      <w:r w:rsidRPr="000055D0">
        <w:rPr>
          <w:b/>
          <w:lang w:eastAsia="zh-CN"/>
        </w:rPr>
        <w:t xml:space="preserve">Proposal </w:t>
      </w:r>
      <w:r w:rsidR="007A4D7D">
        <w:rPr>
          <w:b/>
          <w:lang w:eastAsia="zh-CN"/>
        </w:rPr>
        <w:t>5</w:t>
      </w:r>
      <w:r w:rsidRPr="000055D0">
        <w:rPr>
          <w:b/>
          <w:lang w:eastAsia="zh-CN"/>
        </w:rPr>
        <w:t xml:space="preserve">: </w:t>
      </w:r>
      <w:r w:rsidR="006813BC">
        <w:rPr>
          <w:b/>
          <w:lang w:eastAsia="zh-CN"/>
        </w:rPr>
        <w:t xml:space="preserve">The support of a </w:t>
      </w:r>
      <w:r w:rsidR="007A4D7D">
        <w:rPr>
          <w:b/>
          <w:lang w:eastAsia="zh-CN"/>
        </w:rPr>
        <w:t>Preamble retry mechanism should be s</w:t>
      </w:r>
      <w:r w:rsidR="006813BC">
        <w:rPr>
          <w:b/>
          <w:lang w:eastAsia="zh-CN"/>
        </w:rPr>
        <w:t>tudied</w:t>
      </w:r>
      <w:r w:rsidR="007A4D7D">
        <w:rPr>
          <w:b/>
          <w:lang w:eastAsia="zh-CN"/>
        </w:rPr>
        <w:t xml:space="preserve"> for mMTC UEs that do not receive a Preamble Ack.</w:t>
      </w:r>
      <w:r w:rsidR="005F395C">
        <w:rPr>
          <w:b/>
          <w:lang w:eastAsia="zh-CN"/>
        </w:rPr>
        <w:t xml:space="preserve"> </w:t>
      </w:r>
    </w:p>
    <w:p w:rsidR="00477B08" w:rsidRPr="00477B08" w:rsidRDefault="00477B08" w:rsidP="00477B08">
      <w:pPr>
        <w:overflowPunct/>
        <w:autoSpaceDE/>
        <w:adjustRightInd/>
        <w:spacing w:after="0"/>
        <w:rPr>
          <w:b/>
          <w:lang w:eastAsia="zh-CN"/>
        </w:rPr>
      </w:pPr>
    </w:p>
    <w:p w:rsidR="00CC0C6D" w:rsidRPr="00027207" w:rsidRDefault="009579AE" w:rsidP="00D548BB">
      <w:pPr>
        <w:overflowPunct/>
        <w:autoSpaceDE/>
        <w:autoSpaceDN/>
        <w:adjustRightInd/>
        <w:spacing w:after="0"/>
        <w:textAlignment w:val="auto"/>
        <w:rPr>
          <w:rFonts w:eastAsia="MS Mincho"/>
          <w:lang w:val="en-US" w:eastAsia="ja-JP"/>
        </w:rPr>
      </w:pPr>
      <w:r>
        <w:rPr>
          <w:lang w:eastAsia="zh-CN"/>
        </w:rPr>
        <w:t xml:space="preserve">Tradeoffs related to latency with different preamble and data Ack transmission options are discussed in a </w:t>
      </w:r>
      <w:r w:rsidR="001D322E">
        <w:rPr>
          <w:lang w:eastAsia="zh-CN"/>
        </w:rPr>
        <w:t>companion contribution [4</w:t>
      </w:r>
      <w:r>
        <w:rPr>
          <w:lang w:eastAsia="zh-CN"/>
        </w:rPr>
        <w:t>].</w:t>
      </w:r>
    </w:p>
    <w:bookmarkEnd w:id="6"/>
    <w:bookmarkEnd w:id="7"/>
    <w:p w:rsidR="005B6509" w:rsidRDefault="00B64BEA" w:rsidP="005B6509">
      <w:pPr>
        <w:pStyle w:val="Heading1"/>
      </w:pPr>
      <w:r>
        <w:rPr>
          <w:lang w:eastAsia="zh-CN"/>
        </w:rPr>
        <w:lastRenderedPageBreak/>
        <w:t>4</w:t>
      </w:r>
      <w:r w:rsidR="005B6509" w:rsidRPr="00B266B0">
        <w:tab/>
      </w:r>
      <w:bookmarkStart w:id="8" w:name="OLE_LINK9"/>
      <w:bookmarkStart w:id="9" w:name="OLE_LINK10"/>
      <w:r w:rsidR="005B6509" w:rsidRPr="00B266B0">
        <w:t>Conclusion</w:t>
      </w:r>
      <w:bookmarkEnd w:id="8"/>
      <w:bookmarkEnd w:id="9"/>
      <w:r w:rsidR="0093457E">
        <w:t>s</w:t>
      </w:r>
    </w:p>
    <w:p w:rsidR="00217B21" w:rsidRDefault="00217B21" w:rsidP="00315F5B">
      <w:pPr>
        <w:spacing w:before="120" w:after="120"/>
        <w:jc w:val="both"/>
      </w:pPr>
      <w:bookmarkStart w:id="10" w:name="OLE_LINK43"/>
      <w:bookmarkStart w:id="11" w:name="OLE_LINK44"/>
      <w:bookmarkStart w:id="12" w:name="OLE_LINK34"/>
      <w:bookmarkStart w:id="13" w:name="OLE_LINK35"/>
      <w:r>
        <w:t xml:space="preserve">We have made the following proposals regarding </w:t>
      </w:r>
      <w:r w:rsidR="007A4D7D">
        <w:t>preamble transmission</w:t>
      </w:r>
      <w:r>
        <w:t xml:space="preserve"> for UL mMTC:</w:t>
      </w:r>
    </w:p>
    <w:p w:rsidR="007A4D7D" w:rsidRDefault="007A4D7D" w:rsidP="00315F5B">
      <w:pPr>
        <w:jc w:val="both"/>
        <w:rPr>
          <w:b/>
        </w:rPr>
      </w:pPr>
      <w:r w:rsidRPr="000207BA">
        <w:rPr>
          <w:b/>
        </w:rPr>
        <w:t>Proposal 1: Agree that preamble transmissions should be supported at the start of an autonomous transmission for mMTC.</w:t>
      </w:r>
    </w:p>
    <w:p w:rsidR="007A4D7D" w:rsidRDefault="007A4D7D" w:rsidP="00315F5B">
      <w:pPr>
        <w:jc w:val="both"/>
        <w:rPr>
          <w:b/>
        </w:rPr>
      </w:pPr>
      <w:r>
        <w:rPr>
          <w:b/>
        </w:rPr>
        <w:t xml:space="preserve">Proposal 2: Agree that random access opportunities spanning configurable time/frequency allocations be supported for preamble transmission in mMTC. </w:t>
      </w:r>
    </w:p>
    <w:p w:rsidR="00D26963" w:rsidRDefault="007A4D7D" w:rsidP="00315F5B">
      <w:pPr>
        <w:jc w:val="both"/>
        <w:rPr>
          <w:b/>
        </w:rPr>
      </w:pPr>
      <w:r>
        <w:rPr>
          <w:b/>
        </w:rPr>
        <w:t xml:space="preserve">Proposal 3: Agree that narrowband preamble transmissions, extended in time be supported for extended coverage with mMTC. </w:t>
      </w:r>
    </w:p>
    <w:p w:rsidR="007A4D7D" w:rsidRDefault="007A4D7D" w:rsidP="00BB395A">
      <w:pPr>
        <w:jc w:val="both"/>
        <w:rPr>
          <w:lang w:eastAsia="zh-CN"/>
        </w:rPr>
      </w:pPr>
      <w:r>
        <w:rPr>
          <w:b/>
        </w:rPr>
        <w:t>Proposal 4</w:t>
      </w:r>
      <w:r w:rsidRPr="00AE2FA3">
        <w:rPr>
          <w:b/>
        </w:rPr>
        <w:t xml:space="preserve">: </w:t>
      </w:r>
      <w:r w:rsidR="006813BC">
        <w:rPr>
          <w:b/>
        </w:rPr>
        <w:t xml:space="preserve">The support of a Preamble Ack should be studied for </w:t>
      </w:r>
      <w:r w:rsidR="003457FA">
        <w:rPr>
          <w:b/>
        </w:rPr>
        <w:t>grant-free</w:t>
      </w:r>
      <w:r w:rsidR="006813BC">
        <w:rPr>
          <w:b/>
        </w:rPr>
        <w:t xml:space="preserve"> access with mMTC</w:t>
      </w:r>
      <w:r w:rsidR="00BB395A">
        <w:rPr>
          <w:b/>
        </w:rPr>
        <w:t>.</w:t>
      </w:r>
    </w:p>
    <w:p w:rsidR="007A4D7D" w:rsidRDefault="007A4D7D" w:rsidP="00315F5B">
      <w:pPr>
        <w:overflowPunct/>
        <w:autoSpaceDE/>
        <w:adjustRightInd/>
        <w:spacing w:after="0"/>
        <w:jc w:val="both"/>
        <w:rPr>
          <w:b/>
          <w:lang w:eastAsia="zh-CN"/>
        </w:rPr>
      </w:pPr>
      <w:r w:rsidRPr="000055D0">
        <w:rPr>
          <w:b/>
          <w:lang w:eastAsia="zh-CN"/>
        </w:rPr>
        <w:t xml:space="preserve">Proposal </w:t>
      </w:r>
      <w:r>
        <w:rPr>
          <w:b/>
          <w:lang w:eastAsia="zh-CN"/>
        </w:rPr>
        <w:t>5</w:t>
      </w:r>
      <w:r w:rsidRPr="000055D0">
        <w:rPr>
          <w:b/>
          <w:lang w:eastAsia="zh-CN"/>
        </w:rPr>
        <w:t xml:space="preserve">: </w:t>
      </w:r>
      <w:r w:rsidR="006813BC">
        <w:rPr>
          <w:b/>
          <w:lang w:eastAsia="zh-CN"/>
        </w:rPr>
        <w:t>The support of a Preamble retry mechanism should be studied for mMTC UEs that do not receive a Preamble Ack.</w:t>
      </w:r>
    </w:p>
    <w:p w:rsidR="00217B21" w:rsidRDefault="00217B21" w:rsidP="00217B21">
      <w:pPr>
        <w:overflowPunct/>
        <w:autoSpaceDE/>
        <w:adjustRightInd/>
        <w:spacing w:after="0"/>
        <w:rPr>
          <w:lang w:eastAsia="zh-CN"/>
        </w:rPr>
      </w:pPr>
    </w:p>
    <w:bookmarkEnd w:id="10"/>
    <w:bookmarkEnd w:id="11"/>
    <w:bookmarkEnd w:id="12"/>
    <w:bookmarkEnd w:id="13"/>
    <w:p w:rsidR="000028C1" w:rsidRDefault="00B64BEA" w:rsidP="000028C1">
      <w:pPr>
        <w:pStyle w:val="Heading1"/>
      </w:pPr>
      <w:r>
        <w:rPr>
          <w:lang w:eastAsia="zh-CN"/>
        </w:rPr>
        <w:t>5</w:t>
      </w:r>
      <w:r w:rsidR="000028C1" w:rsidRPr="00B266B0">
        <w:tab/>
      </w:r>
      <w:r w:rsidR="000028C1">
        <w:t>Reference</w:t>
      </w:r>
      <w:r w:rsidR="0093457E">
        <w:t>s</w:t>
      </w:r>
    </w:p>
    <w:p w:rsidR="0059316A" w:rsidRDefault="008A7A24" w:rsidP="0059316A">
      <w:pPr>
        <w:numPr>
          <w:ilvl w:val="0"/>
          <w:numId w:val="1"/>
        </w:numPr>
        <w:spacing w:after="120"/>
        <w:jc w:val="both"/>
      </w:pPr>
      <w:bookmarkStart w:id="14" w:name="_Ref377468317"/>
      <w:bookmarkStart w:id="15" w:name="OLE_LINK23"/>
      <w:r>
        <w:t>R1-167248</w:t>
      </w:r>
      <w:r w:rsidR="0059316A">
        <w:t>, "Contention based non-orthogonal multiple access in with frequency h</w:t>
      </w:r>
      <w:r>
        <w:t>opping for the mMTC uplink"</w:t>
      </w:r>
      <w:r w:rsidR="000F74B7">
        <w:t>, Nokia, Alcatel Shanghai Bell.</w:t>
      </w:r>
    </w:p>
    <w:p w:rsidR="001D322E" w:rsidRDefault="001D322E" w:rsidP="0059316A">
      <w:pPr>
        <w:numPr>
          <w:ilvl w:val="0"/>
          <w:numId w:val="1"/>
        </w:numPr>
        <w:spacing w:after="120"/>
        <w:jc w:val="both"/>
      </w:pPr>
      <w:r>
        <w:t>R1-1609649, “Grant-free retransmission with diversity and combining for NR,” Nokia, Alcatel Shanghai Bell.</w:t>
      </w:r>
    </w:p>
    <w:p w:rsidR="009D37B9" w:rsidRDefault="008A7A24" w:rsidP="000042DD">
      <w:pPr>
        <w:numPr>
          <w:ilvl w:val="0"/>
          <w:numId w:val="1"/>
        </w:numPr>
        <w:spacing w:after="120"/>
        <w:jc w:val="both"/>
      </w:pPr>
      <w:r>
        <w:t>R1-167252</w:t>
      </w:r>
      <w:r w:rsidR="0059316A">
        <w:t>, “Basic princi</w:t>
      </w:r>
      <w:r w:rsidR="000F74B7">
        <w:t>ples of contention based access</w:t>
      </w:r>
      <w:r w:rsidR="0059316A">
        <w:t>”</w:t>
      </w:r>
      <w:r w:rsidR="000F74B7">
        <w:t>,</w:t>
      </w:r>
      <w:r w:rsidR="0059316A">
        <w:t xml:space="preserve"> </w:t>
      </w:r>
      <w:r w:rsidR="000F74B7">
        <w:t>Nokia, Alcatel Shanghai Bell</w:t>
      </w:r>
      <w:r w:rsidR="0059316A">
        <w:t xml:space="preserve">. </w:t>
      </w:r>
    </w:p>
    <w:p w:rsidR="009579AE" w:rsidRDefault="00BB395A" w:rsidP="000042DD">
      <w:pPr>
        <w:numPr>
          <w:ilvl w:val="0"/>
          <w:numId w:val="1"/>
        </w:numPr>
        <w:spacing w:after="120"/>
        <w:jc w:val="both"/>
      </w:pPr>
      <w:r>
        <w:t>R1-1609783</w:t>
      </w:r>
      <w:r w:rsidR="009579AE">
        <w:t>, “Transmission Options for the mMTC grant-free uplink, Nokia, Alcatel Shanghai Bell.</w:t>
      </w:r>
    </w:p>
    <w:p w:rsidR="00D504B6" w:rsidRDefault="00D504B6">
      <w:pPr>
        <w:overflowPunct/>
        <w:autoSpaceDE/>
        <w:autoSpaceDN/>
        <w:adjustRightInd/>
        <w:spacing w:after="0"/>
        <w:textAlignment w:val="auto"/>
      </w:pPr>
      <w:r>
        <w:br w:type="page"/>
      </w:r>
    </w:p>
    <w:p w:rsidR="009579AE" w:rsidRDefault="009579AE" w:rsidP="009579AE">
      <w:pPr>
        <w:spacing w:after="120"/>
        <w:ind w:left="360"/>
        <w:jc w:val="both"/>
      </w:pPr>
      <w:bookmarkStart w:id="16" w:name="_GoBack"/>
      <w:bookmarkEnd w:id="16"/>
    </w:p>
    <w:p w:rsidR="000042DD" w:rsidRPr="000042DD" w:rsidRDefault="000042DD" w:rsidP="000042DD">
      <w:pPr>
        <w:spacing w:after="120"/>
        <w:jc w:val="both"/>
        <w:rPr>
          <w:rFonts w:ascii="Arial" w:hAnsi="Arial" w:cs="Arial"/>
          <w:sz w:val="36"/>
          <w:szCs w:val="36"/>
        </w:rPr>
      </w:pPr>
      <w:r>
        <w:rPr>
          <w:rFonts w:ascii="Arial" w:hAnsi="Arial" w:cs="Arial"/>
          <w:sz w:val="36"/>
          <w:szCs w:val="36"/>
        </w:rPr>
        <w:t>Appendix</w:t>
      </w:r>
    </w:p>
    <w:bookmarkEnd w:id="14"/>
    <w:bookmarkEnd w:id="15"/>
    <w:p w:rsidR="00BD4897" w:rsidRDefault="0059316A" w:rsidP="009F58B4">
      <w:pPr>
        <w:spacing w:after="120"/>
        <w:jc w:val="both"/>
      </w:pPr>
      <w:r>
        <w:t>Simulation assumptions:</w:t>
      </w:r>
    </w:p>
    <w:tbl>
      <w:tblPr>
        <w:tblW w:w="7420" w:type="dxa"/>
        <w:tblCellMar>
          <w:left w:w="0" w:type="dxa"/>
          <w:right w:w="0" w:type="dxa"/>
        </w:tblCellMar>
        <w:tblLook w:val="04A0" w:firstRow="1" w:lastRow="0" w:firstColumn="1" w:lastColumn="0" w:noHBand="0" w:noVBand="1"/>
      </w:tblPr>
      <w:tblGrid>
        <w:gridCol w:w="2960"/>
        <w:gridCol w:w="4460"/>
      </w:tblGrid>
      <w:tr w:rsidR="00557C3C" w:rsidRPr="00EF0C18" w:rsidTr="00BD308C">
        <w:trPr>
          <w:trHeight w:val="270"/>
        </w:trPr>
        <w:tc>
          <w:tcPr>
            <w:tcW w:w="29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lang w:val="en-US"/>
              </w:rPr>
            </w:pPr>
            <w:r w:rsidRPr="00EF0C18">
              <w:rPr>
                <w:b/>
                <w:bCs/>
                <w:lang w:val="en-US"/>
              </w:rPr>
              <w:t>Parameters</w:t>
            </w:r>
          </w:p>
        </w:tc>
        <w:tc>
          <w:tcPr>
            <w:tcW w:w="44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lang w:val="en-US"/>
              </w:rPr>
            </w:pPr>
            <w:r w:rsidRPr="00EF0C18">
              <w:rPr>
                <w:b/>
                <w:bCs/>
                <w:lang w:val="en-US"/>
              </w:rPr>
              <w:t>Values</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lang w:val="en-US"/>
              </w:rPr>
            </w:pPr>
            <w:r w:rsidRPr="00EF0C18">
              <w:rPr>
                <w:b/>
                <w:bCs/>
                <w:lang w:val="en-US"/>
              </w:rPr>
              <w:t>Bandwidth Per PRB</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Pr="00EF0C18" w:rsidRDefault="00557C3C" w:rsidP="00BD308C">
            <w:pPr>
              <w:spacing w:after="120"/>
              <w:jc w:val="both"/>
              <w:rPr>
                <w:lang w:val="en-US"/>
              </w:rPr>
            </w:pPr>
            <w:r w:rsidRPr="00EF0C18">
              <w:rPr>
                <w:lang w:val="en-US"/>
              </w:rPr>
              <w:t>15 kHz * 12 = 180 kHz</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lang w:val="en-US"/>
              </w:rPr>
            </w:pPr>
            <w:r w:rsidRPr="00EF0C18">
              <w:rPr>
                <w:b/>
                <w:bCs/>
                <w:lang w:val="en-US"/>
              </w:rPr>
              <w:t>TTI</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57C3C" w:rsidRPr="00EF0C18" w:rsidRDefault="00557C3C" w:rsidP="00BD308C">
            <w:pPr>
              <w:spacing w:after="120"/>
              <w:jc w:val="both"/>
              <w:rPr>
                <w:lang w:val="en-US"/>
              </w:rPr>
            </w:pPr>
            <w:r w:rsidRPr="00EF0C18">
              <w:rPr>
                <w:lang w:val="en-US"/>
              </w:rPr>
              <w:t>1ms</w:t>
            </w:r>
          </w:p>
        </w:tc>
      </w:tr>
      <w:tr w:rsidR="00557C3C" w:rsidRPr="00EF0C18" w:rsidTr="00BD308C">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b/>
                <w:bCs/>
                <w:lang w:val="en-US"/>
              </w:rPr>
            </w:pPr>
            <w:r>
              <w:rPr>
                <w:b/>
                <w:bCs/>
                <w:lang w:val="en-US"/>
              </w:rPr>
              <w:t>Cellular topology</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Pr="00EF0C18" w:rsidRDefault="00557C3C" w:rsidP="00BD308C">
            <w:pPr>
              <w:spacing w:after="120"/>
              <w:jc w:val="both"/>
              <w:rPr>
                <w:lang w:val="en-US"/>
              </w:rPr>
            </w:pPr>
            <w:r>
              <w:rPr>
                <w:lang w:val="en-US"/>
              </w:rPr>
              <w:t>19 sites, 3 cloverleaf cells per site with wraparound, ISD=1732m</w:t>
            </w:r>
          </w:p>
        </w:tc>
      </w:tr>
      <w:tr w:rsidR="00557C3C" w:rsidRPr="00EF0C18" w:rsidTr="00BD308C">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b/>
                <w:bCs/>
                <w:lang w:val="en-US"/>
              </w:rPr>
            </w:pPr>
            <w:r>
              <w:rPr>
                <w:b/>
                <w:bCs/>
                <w:lang w:val="en-US"/>
              </w:rPr>
              <w:t xml:space="preserve">Carrier frequency </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Pr="00EF0C18" w:rsidRDefault="00557C3C" w:rsidP="00BD308C">
            <w:pPr>
              <w:spacing w:after="120"/>
              <w:jc w:val="both"/>
              <w:rPr>
                <w:lang w:val="en-US"/>
              </w:rPr>
            </w:pPr>
            <w:r>
              <w:rPr>
                <w:lang w:val="en-US"/>
              </w:rPr>
              <w:t>700 MHz</w:t>
            </w:r>
          </w:p>
        </w:tc>
      </w:tr>
      <w:tr w:rsidR="00557C3C" w:rsidRPr="00EF0C18" w:rsidTr="00BD308C">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Default="00557C3C" w:rsidP="00BD308C">
            <w:pPr>
              <w:spacing w:after="120"/>
              <w:jc w:val="both"/>
              <w:rPr>
                <w:b/>
                <w:bCs/>
                <w:lang w:val="en-US"/>
              </w:rPr>
            </w:pPr>
            <w:r>
              <w:rPr>
                <w:b/>
                <w:bCs/>
                <w:lang w:val="en-US"/>
              </w:rPr>
              <w:t>BS antenna</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Default="00557C3C" w:rsidP="00BD308C">
            <w:pPr>
              <w:spacing w:after="120"/>
              <w:jc w:val="both"/>
              <w:rPr>
                <w:lang w:val="en-US"/>
              </w:rPr>
            </w:pPr>
            <w:r>
              <w:rPr>
                <w:lang w:val="en-US"/>
              </w:rPr>
              <w:t>25 m height, 2 Rx, 17 dBi gain, 3 dB cable loss</w:t>
            </w:r>
          </w:p>
        </w:tc>
      </w:tr>
      <w:tr w:rsidR="00557C3C" w:rsidRPr="00EF0C18" w:rsidTr="00BD308C">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Default="00557C3C" w:rsidP="00BD308C">
            <w:pPr>
              <w:spacing w:after="120"/>
              <w:jc w:val="both"/>
              <w:rPr>
                <w:b/>
                <w:bCs/>
                <w:lang w:val="en-US"/>
              </w:rPr>
            </w:pPr>
            <w:r>
              <w:rPr>
                <w:b/>
                <w:bCs/>
                <w:lang w:val="en-US"/>
              </w:rPr>
              <w:t>UE antenna</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Default="00557C3C" w:rsidP="00BD308C">
            <w:pPr>
              <w:spacing w:after="120"/>
              <w:jc w:val="both"/>
              <w:rPr>
                <w:lang w:val="en-US"/>
              </w:rPr>
            </w:pPr>
            <w:r>
              <w:rPr>
                <w:lang w:val="en-US"/>
              </w:rPr>
              <w:t>1.5m height, 1 Tx, -4 dBi gain</w:t>
            </w:r>
          </w:p>
        </w:tc>
      </w:tr>
      <w:tr w:rsidR="00557C3C" w:rsidRPr="00EF0C18" w:rsidTr="00BD308C">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Default="00557C3C" w:rsidP="00BD308C">
            <w:pPr>
              <w:spacing w:after="120"/>
              <w:jc w:val="both"/>
              <w:rPr>
                <w:b/>
                <w:bCs/>
                <w:lang w:val="en-US"/>
              </w:rPr>
            </w:pPr>
            <w:r>
              <w:rPr>
                <w:b/>
                <w:bCs/>
                <w:lang w:val="en-US"/>
              </w:rPr>
              <w:t>BS noise figure</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Default="00557C3C" w:rsidP="00BD308C">
            <w:pPr>
              <w:spacing w:after="120"/>
              <w:jc w:val="both"/>
              <w:rPr>
                <w:lang w:val="en-US"/>
              </w:rPr>
            </w:pPr>
            <w:r>
              <w:rPr>
                <w:lang w:val="en-US"/>
              </w:rPr>
              <w:t>5 dB</w:t>
            </w:r>
          </w:p>
        </w:tc>
      </w:tr>
      <w:tr w:rsidR="00557C3C" w:rsidRPr="00EF0C18" w:rsidTr="00BD308C">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b/>
                <w:bCs/>
                <w:lang w:val="en-US"/>
              </w:rPr>
            </w:pPr>
            <w:r>
              <w:rPr>
                <w:b/>
                <w:bCs/>
                <w:lang w:val="en-US"/>
              </w:rPr>
              <w:t>Channel model</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Pr="00EF0C18" w:rsidRDefault="00557C3C" w:rsidP="00BD308C">
            <w:pPr>
              <w:spacing w:after="120"/>
              <w:jc w:val="both"/>
              <w:rPr>
                <w:lang w:val="en-US"/>
              </w:rPr>
            </w:pPr>
            <w:r>
              <w:rPr>
                <w:lang w:val="en-US"/>
              </w:rPr>
              <w:t>3D UMa</w:t>
            </w:r>
          </w:p>
        </w:tc>
      </w:tr>
      <w:tr w:rsidR="00557C3C" w:rsidRPr="00EF0C18" w:rsidTr="00BD308C">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0"/>
              <w:jc w:val="both"/>
              <w:rPr>
                <w:lang w:val="en-US"/>
              </w:rPr>
            </w:pPr>
            <w:r w:rsidRPr="00EF0C18">
              <w:rPr>
                <w:b/>
                <w:bCs/>
                <w:lang w:val="en-US"/>
              </w:rPr>
              <w:t>Channel Model</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Pr="00EF0C18" w:rsidRDefault="00557C3C" w:rsidP="00BD308C">
            <w:pPr>
              <w:spacing w:after="0"/>
              <w:jc w:val="both"/>
              <w:rPr>
                <w:lang w:val="en-US"/>
              </w:rPr>
            </w:pPr>
            <w:r>
              <w:rPr>
                <w:lang w:val="en-US"/>
              </w:rPr>
              <w:t>TU3</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Default="00557C3C" w:rsidP="00BD308C">
            <w:pPr>
              <w:spacing w:after="0"/>
              <w:jc w:val="both"/>
              <w:rPr>
                <w:b/>
                <w:bCs/>
                <w:lang w:val="en-US"/>
              </w:rPr>
            </w:pPr>
            <w:r>
              <w:rPr>
                <w:b/>
                <w:bCs/>
                <w:lang w:val="en-US"/>
              </w:rPr>
              <w:t xml:space="preserve">Preamble Sequences </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57C3C" w:rsidRDefault="00557C3C" w:rsidP="00BD308C">
            <w:pPr>
              <w:spacing w:after="0"/>
              <w:jc w:val="both"/>
              <w:rPr>
                <w:lang w:val="en-US"/>
              </w:rPr>
            </w:pPr>
            <w:r>
              <w:rPr>
                <w:lang w:val="en-US"/>
              </w:rPr>
              <w:t xml:space="preserve">ZC </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Default="00557C3C" w:rsidP="00BD308C">
            <w:pPr>
              <w:spacing w:after="0"/>
              <w:jc w:val="both"/>
              <w:rPr>
                <w:b/>
                <w:bCs/>
                <w:lang w:val="en-US"/>
              </w:rPr>
            </w:pPr>
            <w:r>
              <w:rPr>
                <w:b/>
                <w:bCs/>
                <w:lang w:val="en-US"/>
              </w:rPr>
              <w:t>Traffic model</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Default="00557C3C" w:rsidP="00BD308C">
            <w:pPr>
              <w:spacing w:after="0"/>
              <w:jc w:val="both"/>
              <w:rPr>
                <w:lang w:val="en-US"/>
              </w:rPr>
            </w:pPr>
            <w:r>
              <w:rPr>
                <w:lang w:val="en-US"/>
              </w:rPr>
              <w:t xml:space="preserve">Poisson arrivals </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0"/>
              <w:jc w:val="both"/>
              <w:rPr>
                <w:lang w:val="en-US"/>
              </w:rPr>
            </w:pPr>
            <w:r>
              <w:rPr>
                <w:b/>
                <w:bCs/>
                <w:lang w:val="en-US"/>
              </w:rPr>
              <w:t>Load</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Pr="00EF0C18" w:rsidRDefault="00557C3C" w:rsidP="00BD308C">
            <w:pPr>
              <w:spacing w:after="0"/>
              <w:jc w:val="both"/>
              <w:rPr>
                <w:lang w:val="en-US"/>
              </w:rPr>
            </w:pPr>
            <w:r>
              <w:rPr>
                <w:lang w:val="en-US"/>
              </w:rPr>
              <w:t>500 attempts per sec</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90D43" w:rsidRDefault="00557C3C" w:rsidP="00BD308C">
            <w:pPr>
              <w:spacing w:after="0"/>
              <w:jc w:val="both"/>
              <w:rPr>
                <w:b/>
                <w:lang w:val="en-US"/>
              </w:rPr>
            </w:pPr>
            <w:r w:rsidRPr="00E90D43">
              <w:rPr>
                <w:b/>
                <w:lang w:val="en-US"/>
              </w:rPr>
              <w:t>Random Access Opportunities</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57C3C" w:rsidRPr="00EF0C18" w:rsidRDefault="00557C3C" w:rsidP="00BD308C">
            <w:pPr>
              <w:spacing w:after="0"/>
              <w:jc w:val="both"/>
              <w:rPr>
                <w:lang w:val="en-US"/>
              </w:rPr>
            </w:pPr>
            <w:r>
              <w:rPr>
                <w:lang w:val="en-US"/>
              </w:rPr>
              <w:t>200 per second  (spanning 6 PRBs x 1 ms and 1 PRB x 6 ms)</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b/>
                <w:bCs/>
                <w:lang w:val="en-US"/>
              </w:rPr>
            </w:pPr>
            <w:r>
              <w:rPr>
                <w:b/>
                <w:bCs/>
                <w:lang w:val="en-US"/>
              </w:rPr>
              <w:t>Maximum UE Power</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57C3C" w:rsidRPr="00EF0C18" w:rsidRDefault="00557C3C" w:rsidP="00BD308C">
            <w:pPr>
              <w:spacing w:after="120"/>
              <w:jc w:val="both"/>
              <w:rPr>
                <w:lang w:val="en-US"/>
              </w:rPr>
            </w:pPr>
            <w:r>
              <w:rPr>
                <w:lang w:val="en-US"/>
              </w:rPr>
              <w:t>mMTC: 23 dBm and 10 dBm</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Pr="00EF0C18" w:rsidRDefault="00557C3C" w:rsidP="00BD308C">
            <w:pPr>
              <w:spacing w:after="120"/>
              <w:jc w:val="both"/>
              <w:rPr>
                <w:b/>
                <w:bCs/>
                <w:lang w:val="en-US"/>
              </w:rPr>
            </w:pPr>
            <w:r>
              <w:rPr>
                <w:b/>
                <w:bCs/>
                <w:lang w:val="en-US"/>
              </w:rPr>
              <w:t>Open Loop Power control</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57C3C" w:rsidRPr="00EF0C18" w:rsidRDefault="00557C3C" w:rsidP="00557C3C">
            <w:pPr>
              <w:spacing w:after="120"/>
              <w:jc w:val="both"/>
              <w:rPr>
                <w:lang w:val="en-US"/>
              </w:rPr>
            </w:pPr>
            <w:r>
              <w:rPr>
                <w:lang w:val="en-US"/>
              </w:rPr>
              <w:t xml:space="preserve">mMTC: </w:t>
            </w:r>
            <m:oMath>
              <m:r>
                <w:rPr>
                  <w:rFonts w:ascii="Cambria Math" w:hAnsi="Cambria Math"/>
                  <w:lang w:val="en-US"/>
                </w:rPr>
                <m:t>α=</m:t>
              </m:r>
            </m:oMath>
            <w:r>
              <w:rPr>
                <w:lang w:val="en-US"/>
              </w:rPr>
              <w:t>1, optimized P0</w:t>
            </w:r>
          </w:p>
        </w:tc>
      </w:tr>
      <w:tr w:rsidR="00557C3C" w:rsidRPr="00EF0C18" w:rsidTr="00BD308C">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57C3C" w:rsidRDefault="00557C3C" w:rsidP="00BD308C">
            <w:pPr>
              <w:spacing w:after="120"/>
              <w:jc w:val="both"/>
              <w:rPr>
                <w:b/>
                <w:bCs/>
                <w:lang w:val="en-US"/>
              </w:rPr>
            </w:pPr>
            <w:r>
              <w:rPr>
                <w:b/>
                <w:bCs/>
                <w:lang w:val="en-US"/>
              </w:rPr>
              <w:t>UE distribution</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57C3C" w:rsidRDefault="00557C3C" w:rsidP="00BD308C">
            <w:pPr>
              <w:spacing w:after="120"/>
              <w:jc w:val="both"/>
              <w:rPr>
                <w:lang w:val="en-US"/>
              </w:rPr>
            </w:pPr>
            <w:r>
              <w:rPr>
                <w:lang w:val="en-US"/>
              </w:rPr>
              <w:t>Uniformly distributed over cell, 80% indoor</w:t>
            </w:r>
          </w:p>
        </w:tc>
      </w:tr>
    </w:tbl>
    <w:p w:rsidR="00557C3C" w:rsidRDefault="00557C3C" w:rsidP="009F58B4">
      <w:pPr>
        <w:spacing w:after="120"/>
        <w:jc w:val="both"/>
      </w:pPr>
    </w:p>
    <w:sectPr w:rsidR="00557C3C" w:rsidSect="000C0C1E">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D61" w:rsidRDefault="009F5D61">
      <w:r>
        <w:separator/>
      </w:r>
    </w:p>
  </w:endnote>
  <w:endnote w:type="continuationSeparator" w:id="0">
    <w:p w:rsidR="009F5D61" w:rsidRDefault="009F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D61" w:rsidRDefault="009F5D61">
      <w:r>
        <w:separator/>
      </w:r>
    </w:p>
  </w:footnote>
  <w:footnote w:type="continuationSeparator" w:id="0">
    <w:p w:rsidR="009F5D61" w:rsidRDefault="009F5D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A70"/>
    <w:multiLevelType w:val="hybridMultilevel"/>
    <w:tmpl w:val="11CA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F44F3"/>
    <w:multiLevelType w:val="hybridMultilevel"/>
    <w:tmpl w:val="BCC0B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D35931"/>
    <w:multiLevelType w:val="hybridMultilevel"/>
    <w:tmpl w:val="CD8A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D73498"/>
    <w:multiLevelType w:val="hybridMultilevel"/>
    <w:tmpl w:val="AAE0F140"/>
    <w:lvl w:ilvl="0" w:tplc="0686879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D74861"/>
    <w:multiLevelType w:val="hybridMultilevel"/>
    <w:tmpl w:val="A03EE404"/>
    <w:lvl w:ilvl="0" w:tplc="11FEA84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16"/>
  </w:num>
  <w:num w:numId="4">
    <w:abstractNumId w:val="25"/>
  </w:num>
  <w:num w:numId="5">
    <w:abstractNumId w:val="17"/>
  </w:num>
  <w:num w:numId="6">
    <w:abstractNumId w:val="24"/>
  </w:num>
  <w:num w:numId="7">
    <w:abstractNumId w:val="32"/>
  </w:num>
  <w:num w:numId="8">
    <w:abstractNumId w:val="8"/>
  </w:num>
  <w:num w:numId="9">
    <w:abstractNumId w:val="10"/>
  </w:num>
  <w:num w:numId="10">
    <w:abstractNumId w:val="23"/>
  </w:num>
  <w:num w:numId="11">
    <w:abstractNumId w:val="13"/>
  </w:num>
  <w:num w:numId="12">
    <w:abstractNumId w:val="29"/>
  </w:num>
  <w:num w:numId="13">
    <w:abstractNumId w:val="20"/>
  </w:num>
  <w:num w:numId="14">
    <w:abstractNumId w:val="31"/>
  </w:num>
  <w:num w:numId="15">
    <w:abstractNumId w:val="11"/>
  </w:num>
  <w:num w:numId="16">
    <w:abstractNumId w:val="12"/>
  </w:num>
  <w:num w:numId="17">
    <w:abstractNumId w:val="26"/>
  </w:num>
  <w:num w:numId="1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9"/>
  </w:num>
  <w:num w:numId="20">
    <w:abstractNumId w:val="22"/>
  </w:num>
  <w:num w:numId="21">
    <w:abstractNumId w:val="27"/>
  </w:num>
  <w:num w:numId="22">
    <w:abstractNumId w:val="14"/>
  </w:num>
  <w:num w:numId="23">
    <w:abstractNumId w:val="6"/>
  </w:num>
  <w:num w:numId="24">
    <w:abstractNumId w:val="5"/>
  </w:num>
  <w:num w:numId="25">
    <w:abstractNumId w:val="21"/>
  </w:num>
  <w:num w:numId="26">
    <w:abstractNumId w:val="2"/>
  </w:num>
  <w:num w:numId="27">
    <w:abstractNumId w:val="18"/>
  </w:num>
  <w:num w:numId="28">
    <w:abstractNumId w:val="28"/>
  </w:num>
  <w:num w:numId="29">
    <w:abstractNumId w:val="0"/>
  </w:num>
  <w:num w:numId="30">
    <w:abstractNumId w:val="7"/>
  </w:num>
  <w:num w:numId="31">
    <w:abstractNumId w:val="1"/>
  </w:num>
  <w:num w:numId="32">
    <w:abstractNumId w:val="30"/>
  </w:num>
  <w:num w:numId="33">
    <w:abstractNumId w:val="33"/>
  </w:num>
  <w:num w:numId="3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0CE7"/>
    <w:rsid w:val="00000D29"/>
    <w:rsid w:val="00000ED8"/>
    <w:rsid w:val="00000FBA"/>
    <w:rsid w:val="000010BE"/>
    <w:rsid w:val="0000141D"/>
    <w:rsid w:val="000023A6"/>
    <w:rsid w:val="000025D0"/>
    <w:rsid w:val="000028C1"/>
    <w:rsid w:val="00002DEF"/>
    <w:rsid w:val="000032D6"/>
    <w:rsid w:val="000033ED"/>
    <w:rsid w:val="00003811"/>
    <w:rsid w:val="00003EF5"/>
    <w:rsid w:val="00003F15"/>
    <w:rsid w:val="000042DD"/>
    <w:rsid w:val="000055D0"/>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945"/>
    <w:rsid w:val="00014A49"/>
    <w:rsid w:val="0001541B"/>
    <w:rsid w:val="0001622B"/>
    <w:rsid w:val="0001644E"/>
    <w:rsid w:val="00016584"/>
    <w:rsid w:val="000172CA"/>
    <w:rsid w:val="00017EDA"/>
    <w:rsid w:val="000207BA"/>
    <w:rsid w:val="0002118F"/>
    <w:rsid w:val="00021990"/>
    <w:rsid w:val="00021ECE"/>
    <w:rsid w:val="00022790"/>
    <w:rsid w:val="00022B28"/>
    <w:rsid w:val="00022C9F"/>
    <w:rsid w:val="000233C9"/>
    <w:rsid w:val="000245B1"/>
    <w:rsid w:val="00024DC6"/>
    <w:rsid w:val="00025B5C"/>
    <w:rsid w:val="00025D50"/>
    <w:rsid w:val="00026130"/>
    <w:rsid w:val="000269F3"/>
    <w:rsid w:val="00027207"/>
    <w:rsid w:val="0002766A"/>
    <w:rsid w:val="00027BB9"/>
    <w:rsid w:val="00027BCE"/>
    <w:rsid w:val="00027CAF"/>
    <w:rsid w:val="00027EC6"/>
    <w:rsid w:val="00027F0D"/>
    <w:rsid w:val="000301BE"/>
    <w:rsid w:val="000304CE"/>
    <w:rsid w:val="00031425"/>
    <w:rsid w:val="000316BD"/>
    <w:rsid w:val="00031C8B"/>
    <w:rsid w:val="00032523"/>
    <w:rsid w:val="00032EE4"/>
    <w:rsid w:val="000332E5"/>
    <w:rsid w:val="0003396B"/>
    <w:rsid w:val="0003525C"/>
    <w:rsid w:val="00036747"/>
    <w:rsid w:val="000374FD"/>
    <w:rsid w:val="00037686"/>
    <w:rsid w:val="000403A2"/>
    <w:rsid w:val="00040718"/>
    <w:rsid w:val="00040B02"/>
    <w:rsid w:val="00040C6B"/>
    <w:rsid w:val="00041E94"/>
    <w:rsid w:val="000427FB"/>
    <w:rsid w:val="00042DF1"/>
    <w:rsid w:val="00042F3D"/>
    <w:rsid w:val="000438B8"/>
    <w:rsid w:val="00043CB2"/>
    <w:rsid w:val="00044EE5"/>
    <w:rsid w:val="000452CB"/>
    <w:rsid w:val="00045A94"/>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0A3"/>
    <w:rsid w:val="00057435"/>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E55"/>
    <w:rsid w:val="0007612E"/>
    <w:rsid w:val="0007686A"/>
    <w:rsid w:val="00076DB1"/>
    <w:rsid w:val="00081911"/>
    <w:rsid w:val="00081E47"/>
    <w:rsid w:val="0008247E"/>
    <w:rsid w:val="00082CDA"/>
    <w:rsid w:val="000846E5"/>
    <w:rsid w:val="00084C63"/>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DEB"/>
    <w:rsid w:val="000962CD"/>
    <w:rsid w:val="00097058"/>
    <w:rsid w:val="00097924"/>
    <w:rsid w:val="00097AD6"/>
    <w:rsid w:val="00097F98"/>
    <w:rsid w:val="000A0E19"/>
    <w:rsid w:val="000A1E11"/>
    <w:rsid w:val="000A20BA"/>
    <w:rsid w:val="000A2249"/>
    <w:rsid w:val="000A2D56"/>
    <w:rsid w:val="000A356B"/>
    <w:rsid w:val="000A3D29"/>
    <w:rsid w:val="000A46A6"/>
    <w:rsid w:val="000A47E2"/>
    <w:rsid w:val="000A4945"/>
    <w:rsid w:val="000A4B03"/>
    <w:rsid w:val="000A4D7C"/>
    <w:rsid w:val="000A5721"/>
    <w:rsid w:val="000A5A08"/>
    <w:rsid w:val="000A5CF1"/>
    <w:rsid w:val="000A609E"/>
    <w:rsid w:val="000A66C7"/>
    <w:rsid w:val="000A6A09"/>
    <w:rsid w:val="000A6CC2"/>
    <w:rsid w:val="000A6CEE"/>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C1E"/>
    <w:rsid w:val="000C0E65"/>
    <w:rsid w:val="000C12EC"/>
    <w:rsid w:val="000C27AA"/>
    <w:rsid w:val="000C2F28"/>
    <w:rsid w:val="000C2F64"/>
    <w:rsid w:val="000C3434"/>
    <w:rsid w:val="000C3DCB"/>
    <w:rsid w:val="000C4399"/>
    <w:rsid w:val="000C43A0"/>
    <w:rsid w:val="000C4545"/>
    <w:rsid w:val="000C6AB5"/>
    <w:rsid w:val="000C7659"/>
    <w:rsid w:val="000D0254"/>
    <w:rsid w:val="000D056B"/>
    <w:rsid w:val="000D1245"/>
    <w:rsid w:val="000D16C3"/>
    <w:rsid w:val="000D1E5F"/>
    <w:rsid w:val="000D24B2"/>
    <w:rsid w:val="000D273D"/>
    <w:rsid w:val="000D29A9"/>
    <w:rsid w:val="000D2A80"/>
    <w:rsid w:val="000D2FC1"/>
    <w:rsid w:val="000D3441"/>
    <w:rsid w:val="000D3941"/>
    <w:rsid w:val="000D3BE4"/>
    <w:rsid w:val="000D49A6"/>
    <w:rsid w:val="000D53B2"/>
    <w:rsid w:val="000D59E3"/>
    <w:rsid w:val="000D619B"/>
    <w:rsid w:val="000D6D22"/>
    <w:rsid w:val="000D775F"/>
    <w:rsid w:val="000D7CE1"/>
    <w:rsid w:val="000D7EC2"/>
    <w:rsid w:val="000E0D66"/>
    <w:rsid w:val="000E0ECC"/>
    <w:rsid w:val="000E13E9"/>
    <w:rsid w:val="000E16F8"/>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5CCE"/>
    <w:rsid w:val="000F74B7"/>
    <w:rsid w:val="000F7613"/>
    <w:rsid w:val="001008E4"/>
    <w:rsid w:val="00100E7C"/>
    <w:rsid w:val="00101381"/>
    <w:rsid w:val="001031C8"/>
    <w:rsid w:val="00103240"/>
    <w:rsid w:val="001033BF"/>
    <w:rsid w:val="00103417"/>
    <w:rsid w:val="001036A3"/>
    <w:rsid w:val="001036A5"/>
    <w:rsid w:val="0010375D"/>
    <w:rsid w:val="001044AC"/>
    <w:rsid w:val="00104650"/>
    <w:rsid w:val="00104752"/>
    <w:rsid w:val="00105453"/>
    <w:rsid w:val="00106127"/>
    <w:rsid w:val="00106D04"/>
    <w:rsid w:val="00106F67"/>
    <w:rsid w:val="0010734E"/>
    <w:rsid w:val="00107665"/>
    <w:rsid w:val="00107CE2"/>
    <w:rsid w:val="0011035C"/>
    <w:rsid w:val="00110C17"/>
    <w:rsid w:val="00111621"/>
    <w:rsid w:val="0011303F"/>
    <w:rsid w:val="0011310D"/>
    <w:rsid w:val="001131E2"/>
    <w:rsid w:val="001132FF"/>
    <w:rsid w:val="0011577E"/>
    <w:rsid w:val="00115EB2"/>
    <w:rsid w:val="00116B70"/>
    <w:rsid w:val="00116B79"/>
    <w:rsid w:val="001175AD"/>
    <w:rsid w:val="00120E81"/>
    <w:rsid w:val="001213C9"/>
    <w:rsid w:val="00121632"/>
    <w:rsid w:val="00121FD0"/>
    <w:rsid w:val="00122B4F"/>
    <w:rsid w:val="001231CA"/>
    <w:rsid w:val="001238D0"/>
    <w:rsid w:val="001243CE"/>
    <w:rsid w:val="00125DEF"/>
    <w:rsid w:val="00126F1D"/>
    <w:rsid w:val="0012781D"/>
    <w:rsid w:val="001301AD"/>
    <w:rsid w:val="00130BE1"/>
    <w:rsid w:val="001318E7"/>
    <w:rsid w:val="00131BC6"/>
    <w:rsid w:val="00131F8B"/>
    <w:rsid w:val="00132744"/>
    <w:rsid w:val="00132D99"/>
    <w:rsid w:val="00132F9B"/>
    <w:rsid w:val="00133AC7"/>
    <w:rsid w:val="001343F4"/>
    <w:rsid w:val="0013602C"/>
    <w:rsid w:val="001364E3"/>
    <w:rsid w:val="001365B7"/>
    <w:rsid w:val="00136D56"/>
    <w:rsid w:val="00137143"/>
    <w:rsid w:val="00137B0E"/>
    <w:rsid w:val="00137D78"/>
    <w:rsid w:val="00137E8B"/>
    <w:rsid w:val="00140456"/>
    <w:rsid w:val="00140807"/>
    <w:rsid w:val="001409FC"/>
    <w:rsid w:val="00140CCA"/>
    <w:rsid w:val="00141242"/>
    <w:rsid w:val="0014278F"/>
    <w:rsid w:val="00142A67"/>
    <w:rsid w:val="00143015"/>
    <w:rsid w:val="0014328D"/>
    <w:rsid w:val="001432F2"/>
    <w:rsid w:val="00143809"/>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C8D"/>
    <w:rsid w:val="00152A10"/>
    <w:rsid w:val="00152E2C"/>
    <w:rsid w:val="00153033"/>
    <w:rsid w:val="001532D8"/>
    <w:rsid w:val="00153463"/>
    <w:rsid w:val="00153AC8"/>
    <w:rsid w:val="00153BAC"/>
    <w:rsid w:val="00153D59"/>
    <w:rsid w:val="00153D9C"/>
    <w:rsid w:val="0015441E"/>
    <w:rsid w:val="0015442C"/>
    <w:rsid w:val="001549E6"/>
    <w:rsid w:val="00155A13"/>
    <w:rsid w:val="00156F8B"/>
    <w:rsid w:val="0015709E"/>
    <w:rsid w:val="00157760"/>
    <w:rsid w:val="00157B40"/>
    <w:rsid w:val="001601AE"/>
    <w:rsid w:val="001612C1"/>
    <w:rsid w:val="001616EE"/>
    <w:rsid w:val="00161BBE"/>
    <w:rsid w:val="00161D23"/>
    <w:rsid w:val="0016398E"/>
    <w:rsid w:val="00163BD0"/>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C1B"/>
    <w:rsid w:val="001834F4"/>
    <w:rsid w:val="00184246"/>
    <w:rsid w:val="0018584F"/>
    <w:rsid w:val="00185D9D"/>
    <w:rsid w:val="00185E10"/>
    <w:rsid w:val="00186365"/>
    <w:rsid w:val="0018664F"/>
    <w:rsid w:val="00186FFA"/>
    <w:rsid w:val="0018712B"/>
    <w:rsid w:val="00187135"/>
    <w:rsid w:val="00187A20"/>
    <w:rsid w:val="00187C6A"/>
    <w:rsid w:val="001900A2"/>
    <w:rsid w:val="0019032D"/>
    <w:rsid w:val="00190D55"/>
    <w:rsid w:val="00191226"/>
    <w:rsid w:val="001915E3"/>
    <w:rsid w:val="00191DC6"/>
    <w:rsid w:val="00191E81"/>
    <w:rsid w:val="00192BAC"/>
    <w:rsid w:val="00192DCF"/>
    <w:rsid w:val="00193DD4"/>
    <w:rsid w:val="00194A0C"/>
    <w:rsid w:val="00194D78"/>
    <w:rsid w:val="0019579C"/>
    <w:rsid w:val="00195E78"/>
    <w:rsid w:val="00196728"/>
    <w:rsid w:val="001967F8"/>
    <w:rsid w:val="0019712E"/>
    <w:rsid w:val="00197BDF"/>
    <w:rsid w:val="001A0C55"/>
    <w:rsid w:val="001A103E"/>
    <w:rsid w:val="001A111A"/>
    <w:rsid w:val="001A11A8"/>
    <w:rsid w:val="001A1940"/>
    <w:rsid w:val="001A2C5E"/>
    <w:rsid w:val="001A3C51"/>
    <w:rsid w:val="001A4160"/>
    <w:rsid w:val="001A58D0"/>
    <w:rsid w:val="001A5D07"/>
    <w:rsid w:val="001A6672"/>
    <w:rsid w:val="001A668C"/>
    <w:rsid w:val="001A6A25"/>
    <w:rsid w:val="001A6C9A"/>
    <w:rsid w:val="001A7BF3"/>
    <w:rsid w:val="001A7C85"/>
    <w:rsid w:val="001A7E74"/>
    <w:rsid w:val="001B070D"/>
    <w:rsid w:val="001B13EE"/>
    <w:rsid w:val="001B1A64"/>
    <w:rsid w:val="001B383B"/>
    <w:rsid w:val="001B3C14"/>
    <w:rsid w:val="001B4BB4"/>
    <w:rsid w:val="001B4DE0"/>
    <w:rsid w:val="001B5269"/>
    <w:rsid w:val="001B547E"/>
    <w:rsid w:val="001B5E6E"/>
    <w:rsid w:val="001B639E"/>
    <w:rsid w:val="001B6BA0"/>
    <w:rsid w:val="001B74DA"/>
    <w:rsid w:val="001B75A9"/>
    <w:rsid w:val="001C011F"/>
    <w:rsid w:val="001C0134"/>
    <w:rsid w:val="001C1F43"/>
    <w:rsid w:val="001C2D82"/>
    <w:rsid w:val="001C3918"/>
    <w:rsid w:val="001C46A1"/>
    <w:rsid w:val="001C46E6"/>
    <w:rsid w:val="001C4C61"/>
    <w:rsid w:val="001C4CC0"/>
    <w:rsid w:val="001C5DE3"/>
    <w:rsid w:val="001C6BD8"/>
    <w:rsid w:val="001C71B2"/>
    <w:rsid w:val="001C76C1"/>
    <w:rsid w:val="001C78F9"/>
    <w:rsid w:val="001C7E04"/>
    <w:rsid w:val="001D0C36"/>
    <w:rsid w:val="001D0CD2"/>
    <w:rsid w:val="001D1312"/>
    <w:rsid w:val="001D17D6"/>
    <w:rsid w:val="001D1C0B"/>
    <w:rsid w:val="001D1D0C"/>
    <w:rsid w:val="001D1F9C"/>
    <w:rsid w:val="001D2338"/>
    <w:rsid w:val="001D25DB"/>
    <w:rsid w:val="001D2F62"/>
    <w:rsid w:val="001D322E"/>
    <w:rsid w:val="001D3B95"/>
    <w:rsid w:val="001D3CDC"/>
    <w:rsid w:val="001D41AD"/>
    <w:rsid w:val="001D6678"/>
    <w:rsid w:val="001E065E"/>
    <w:rsid w:val="001E09E6"/>
    <w:rsid w:val="001E2194"/>
    <w:rsid w:val="001E2449"/>
    <w:rsid w:val="001E3C32"/>
    <w:rsid w:val="001E4473"/>
    <w:rsid w:val="001E453E"/>
    <w:rsid w:val="001E4AD8"/>
    <w:rsid w:val="001E4ADF"/>
    <w:rsid w:val="001E4ED5"/>
    <w:rsid w:val="001E5276"/>
    <w:rsid w:val="001E530D"/>
    <w:rsid w:val="001E5888"/>
    <w:rsid w:val="001E59C3"/>
    <w:rsid w:val="001E5ED3"/>
    <w:rsid w:val="001E5F13"/>
    <w:rsid w:val="001E6FEF"/>
    <w:rsid w:val="001E71DF"/>
    <w:rsid w:val="001E7260"/>
    <w:rsid w:val="001F02B8"/>
    <w:rsid w:val="001F03F7"/>
    <w:rsid w:val="001F0BB5"/>
    <w:rsid w:val="001F1283"/>
    <w:rsid w:val="001F13ED"/>
    <w:rsid w:val="001F1951"/>
    <w:rsid w:val="001F1EC6"/>
    <w:rsid w:val="001F264F"/>
    <w:rsid w:val="001F30EF"/>
    <w:rsid w:val="001F3625"/>
    <w:rsid w:val="001F3FB3"/>
    <w:rsid w:val="001F4259"/>
    <w:rsid w:val="001F4898"/>
    <w:rsid w:val="001F5019"/>
    <w:rsid w:val="001F50D7"/>
    <w:rsid w:val="001F7795"/>
    <w:rsid w:val="00200870"/>
    <w:rsid w:val="00202151"/>
    <w:rsid w:val="002021C2"/>
    <w:rsid w:val="00203461"/>
    <w:rsid w:val="002042CF"/>
    <w:rsid w:val="00204B3A"/>
    <w:rsid w:val="00205969"/>
    <w:rsid w:val="00206164"/>
    <w:rsid w:val="00206773"/>
    <w:rsid w:val="00207194"/>
    <w:rsid w:val="00207A51"/>
    <w:rsid w:val="002101E0"/>
    <w:rsid w:val="002103E3"/>
    <w:rsid w:val="00210C30"/>
    <w:rsid w:val="00210E43"/>
    <w:rsid w:val="00211698"/>
    <w:rsid w:val="0021183C"/>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21"/>
    <w:rsid w:val="00217BF4"/>
    <w:rsid w:val="00217F30"/>
    <w:rsid w:val="00220D22"/>
    <w:rsid w:val="00221167"/>
    <w:rsid w:val="00221506"/>
    <w:rsid w:val="00221B30"/>
    <w:rsid w:val="00222640"/>
    <w:rsid w:val="00222A7A"/>
    <w:rsid w:val="00223E0D"/>
    <w:rsid w:val="0022436C"/>
    <w:rsid w:val="00224A2C"/>
    <w:rsid w:val="00224E2B"/>
    <w:rsid w:val="00225164"/>
    <w:rsid w:val="0022528F"/>
    <w:rsid w:val="002269B1"/>
    <w:rsid w:val="00226BF0"/>
    <w:rsid w:val="00227DA1"/>
    <w:rsid w:val="00230232"/>
    <w:rsid w:val="0023031F"/>
    <w:rsid w:val="00230375"/>
    <w:rsid w:val="002312F4"/>
    <w:rsid w:val="002317B9"/>
    <w:rsid w:val="00231B3C"/>
    <w:rsid w:val="00231FC7"/>
    <w:rsid w:val="00232B2F"/>
    <w:rsid w:val="00232F68"/>
    <w:rsid w:val="0023325B"/>
    <w:rsid w:val="0023440D"/>
    <w:rsid w:val="0023498A"/>
    <w:rsid w:val="00234B37"/>
    <w:rsid w:val="00234B8B"/>
    <w:rsid w:val="00235B2B"/>
    <w:rsid w:val="00235B77"/>
    <w:rsid w:val="0023628A"/>
    <w:rsid w:val="0023630C"/>
    <w:rsid w:val="00236760"/>
    <w:rsid w:val="00236A8B"/>
    <w:rsid w:val="00236C20"/>
    <w:rsid w:val="00240565"/>
    <w:rsid w:val="00240A6A"/>
    <w:rsid w:val="00240D03"/>
    <w:rsid w:val="00241E67"/>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6D4D"/>
    <w:rsid w:val="00247832"/>
    <w:rsid w:val="00247DEE"/>
    <w:rsid w:val="002509B5"/>
    <w:rsid w:val="00251401"/>
    <w:rsid w:val="0025211E"/>
    <w:rsid w:val="00252C17"/>
    <w:rsid w:val="0025303A"/>
    <w:rsid w:val="0025356C"/>
    <w:rsid w:val="00253F80"/>
    <w:rsid w:val="00254706"/>
    <w:rsid w:val="0025476E"/>
    <w:rsid w:val="00255534"/>
    <w:rsid w:val="00256839"/>
    <w:rsid w:val="00256C14"/>
    <w:rsid w:val="00256CB5"/>
    <w:rsid w:val="0025735C"/>
    <w:rsid w:val="00257393"/>
    <w:rsid w:val="0025742D"/>
    <w:rsid w:val="00260035"/>
    <w:rsid w:val="002600E1"/>
    <w:rsid w:val="00260331"/>
    <w:rsid w:val="00260C1E"/>
    <w:rsid w:val="002612FE"/>
    <w:rsid w:val="00261AED"/>
    <w:rsid w:val="0026222F"/>
    <w:rsid w:val="00262516"/>
    <w:rsid w:val="00262AB8"/>
    <w:rsid w:val="002634B5"/>
    <w:rsid w:val="002635BC"/>
    <w:rsid w:val="00263BC9"/>
    <w:rsid w:val="0026435C"/>
    <w:rsid w:val="00264411"/>
    <w:rsid w:val="00266B07"/>
    <w:rsid w:val="00266F6D"/>
    <w:rsid w:val="002678A0"/>
    <w:rsid w:val="00267C85"/>
    <w:rsid w:val="00270901"/>
    <w:rsid w:val="002709F9"/>
    <w:rsid w:val="00270CD2"/>
    <w:rsid w:val="0027114C"/>
    <w:rsid w:val="0027223E"/>
    <w:rsid w:val="00272248"/>
    <w:rsid w:val="00272452"/>
    <w:rsid w:val="00272458"/>
    <w:rsid w:val="0027279F"/>
    <w:rsid w:val="0027377F"/>
    <w:rsid w:val="00273C3A"/>
    <w:rsid w:val="00274AA4"/>
    <w:rsid w:val="002750E6"/>
    <w:rsid w:val="00275220"/>
    <w:rsid w:val="00275497"/>
    <w:rsid w:val="00275636"/>
    <w:rsid w:val="00275803"/>
    <w:rsid w:val="002760EE"/>
    <w:rsid w:val="00276108"/>
    <w:rsid w:val="0027617D"/>
    <w:rsid w:val="002763A9"/>
    <w:rsid w:val="00276FDD"/>
    <w:rsid w:val="002776DB"/>
    <w:rsid w:val="00277E7D"/>
    <w:rsid w:val="00280251"/>
    <w:rsid w:val="00280569"/>
    <w:rsid w:val="00280F72"/>
    <w:rsid w:val="0028125E"/>
    <w:rsid w:val="002814FE"/>
    <w:rsid w:val="00282543"/>
    <w:rsid w:val="00283154"/>
    <w:rsid w:val="002831F2"/>
    <w:rsid w:val="00283F4B"/>
    <w:rsid w:val="00284106"/>
    <w:rsid w:val="00284145"/>
    <w:rsid w:val="002847CD"/>
    <w:rsid w:val="002848AC"/>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68DA"/>
    <w:rsid w:val="00296976"/>
    <w:rsid w:val="00296D6D"/>
    <w:rsid w:val="00297CFE"/>
    <w:rsid w:val="00297D5F"/>
    <w:rsid w:val="002A004C"/>
    <w:rsid w:val="002A02CB"/>
    <w:rsid w:val="002A05F0"/>
    <w:rsid w:val="002A0619"/>
    <w:rsid w:val="002A087B"/>
    <w:rsid w:val="002A0B65"/>
    <w:rsid w:val="002A1126"/>
    <w:rsid w:val="002A1B9E"/>
    <w:rsid w:val="002A1FD0"/>
    <w:rsid w:val="002A2D78"/>
    <w:rsid w:val="002A352A"/>
    <w:rsid w:val="002A35C4"/>
    <w:rsid w:val="002A3EA6"/>
    <w:rsid w:val="002A4800"/>
    <w:rsid w:val="002A525B"/>
    <w:rsid w:val="002A5B38"/>
    <w:rsid w:val="002A5D87"/>
    <w:rsid w:val="002A70E1"/>
    <w:rsid w:val="002B0A8F"/>
    <w:rsid w:val="002B132E"/>
    <w:rsid w:val="002B1560"/>
    <w:rsid w:val="002B21CE"/>
    <w:rsid w:val="002B2739"/>
    <w:rsid w:val="002B274D"/>
    <w:rsid w:val="002B2813"/>
    <w:rsid w:val="002B3667"/>
    <w:rsid w:val="002B4D11"/>
    <w:rsid w:val="002B4F23"/>
    <w:rsid w:val="002B577D"/>
    <w:rsid w:val="002B60E3"/>
    <w:rsid w:val="002B6C25"/>
    <w:rsid w:val="002B7215"/>
    <w:rsid w:val="002B7773"/>
    <w:rsid w:val="002B7A15"/>
    <w:rsid w:val="002C06B7"/>
    <w:rsid w:val="002C139E"/>
    <w:rsid w:val="002C1600"/>
    <w:rsid w:val="002C180A"/>
    <w:rsid w:val="002C1842"/>
    <w:rsid w:val="002C2353"/>
    <w:rsid w:val="002C33AE"/>
    <w:rsid w:val="002C39FE"/>
    <w:rsid w:val="002C4EA6"/>
    <w:rsid w:val="002C5280"/>
    <w:rsid w:val="002C55A6"/>
    <w:rsid w:val="002C5D11"/>
    <w:rsid w:val="002C6E3E"/>
    <w:rsid w:val="002C70A1"/>
    <w:rsid w:val="002C7FF1"/>
    <w:rsid w:val="002D0C48"/>
    <w:rsid w:val="002D1214"/>
    <w:rsid w:val="002D2B0D"/>
    <w:rsid w:val="002D2B82"/>
    <w:rsid w:val="002D2F36"/>
    <w:rsid w:val="002D34BE"/>
    <w:rsid w:val="002D365F"/>
    <w:rsid w:val="002D36B6"/>
    <w:rsid w:val="002D42E6"/>
    <w:rsid w:val="002D45F7"/>
    <w:rsid w:val="002D4E11"/>
    <w:rsid w:val="002D4F24"/>
    <w:rsid w:val="002D50CB"/>
    <w:rsid w:val="002D65EF"/>
    <w:rsid w:val="002D679F"/>
    <w:rsid w:val="002D78A9"/>
    <w:rsid w:val="002D79CB"/>
    <w:rsid w:val="002D7C18"/>
    <w:rsid w:val="002E0E1B"/>
    <w:rsid w:val="002E1D1D"/>
    <w:rsid w:val="002E1EB8"/>
    <w:rsid w:val="002E22C5"/>
    <w:rsid w:val="002E3686"/>
    <w:rsid w:val="002E3785"/>
    <w:rsid w:val="002E3A21"/>
    <w:rsid w:val="002E4153"/>
    <w:rsid w:val="002E46C2"/>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CA3"/>
    <w:rsid w:val="00300E13"/>
    <w:rsid w:val="003018B0"/>
    <w:rsid w:val="00301EE5"/>
    <w:rsid w:val="0030235D"/>
    <w:rsid w:val="00302857"/>
    <w:rsid w:val="00302A21"/>
    <w:rsid w:val="003035D8"/>
    <w:rsid w:val="00303B0C"/>
    <w:rsid w:val="003048D7"/>
    <w:rsid w:val="00304E42"/>
    <w:rsid w:val="003061B5"/>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51C8"/>
    <w:rsid w:val="00315F5B"/>
    <w:rsid w:val="0031771F"/>
    <w:rsid w:val="003179C3"/>
    <w:rsid w:val="00320DAA"/>
    <w:rsid w:val="00320DCD"/>
    <w:rsid w:val="003213B9"/>
    <w:rsid w:val="003216B6"/>
    <w:rsid w:val="00321FAD"/>
    <w:rsid w:val="00322314"/>
    <w:rsid w:val="0032273D"/>
    <w:rsid w:val="00322AAE"/>
    <w:rsid w:val="00323306"/>
    <w:rsid w:val="003235BC"/>
    <w:rsid w:val="00323A71"/>
    <w:rsid w:val="00324C9B"/>
    <w:rsid w:val="00324E60"/>
    <w:rsid w:val="003255AA"/>
    <w:rsid w:val="00325789"/>
    <w:rsid w:val="003258C4"/>
    <w:rsid w:val="00325C2B"/>
    <w:rsid w:val="003269F3"/>
    <w:rsid w:val="00326BD1"/>
    <w:rsid w:val="00327DEB"/>
    <w:rsid w:val="003302A3"/>
    <w:rsid w:val="003302DF"/>
    <w:rsid w:val="00330AFE"/>
    <w:rsid w:val="003315AB"/>
    <w:rsid w:val="00331C86"/>
    <w:rsid w:val="00332130"/>
    <w:rsid w:val="00332CA2"/>
    <w:rsid w:val="00332F30"/>
    <w:rsid w:val="00333E1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2F5C"/>
    <w:rsid w:val="0034388A"/>
    <w:rsid w:val="00344127"/>
    <w:rsid w:val="003449E4"/>
    <w:rsid w:val="00345063"/>
    <w:rsid w:val="003457FA"/>
    <w:rsid w:val="00346333"/>
    <w:rsid w:val="0034637B"/>
    <w:rsid w:val="00346B8E"/>
    <w:rsid w:val="00346DFD"/>
    <w:rsid w:val="00347245"/>
    <w:rsid w:val="003472CC"/>
    <w:rsid w:val="003474B8"/>
    <w:rsid w:val="00347B6F"/>
    <w:rsid w:val="00347F95"/>
    <w:rsid w:val="003501AE"/>
    <w:rsid w:val="00350582"/>
    <w:rsid w:val="003514D1"/>
    <w:rsid w:val="00351B52"/>
    <w:rsid w:val="00351E40"/>
    <w:rsid w:val="00352D21"/>
    <w:rsid w:val="003532D4"/>
    <w:rsid w:val="003536FE"/>
    <w:rsid w:val="00353A08"/>
    <w:rsid w:val="0035489E"/>
    <w:rsid w:val="0035588E"/>
    <w:rsid w:val="0035592D"/>
    <w:rsid w:val="00357B29"/>
    <w:rsid w:val="00357B9C"/>
    <w:rsid w:val="00360E66"/>
    <w:rsid w:val="00361310"/>
    <w:rsid w:val="0036140A"/>
    <w:rsid w:val="00362676"/>
    <w:rsid w:val="00363D73"/>
    <w:rsid w:val="003642A6"/>
    <w:rsid w:val="00364BBC"/>
    <w:rsid w:val="00364BDE"/>
    <w:rsid w:val="00364D63"/>
    <w:rsid w:val="0036620B"/>
    <w:rsid w:val="003666FD"/>
    <w:rsid w:val="003705AC"/>
    <w:rsid w:val="00370872"/>
    <w:rsid w:val="003709DA"/>
    <w:rsid w:val="00370EC4"/>
    <w:rsid w:val="003710E1"/>
    <w:rsid w:val="003711E9"/>
    <w:rsid w:val="003716D5"/>
    <w:rsid w:val="00371787"/>
    <w:rsid w:val="00372043"/>
    <w:rsid w:val="00372093"/>
    <w:rsid w:val="00372702"/>
    <w:rsid w:val="00372BD8"/>
    <w:rsid w:val="00372D6F"/>
    <w:rsid w:val="003742F3"/>
    <w:rsid w:val="00374C5A"/>
    <w:rsid w:val="00374CAF"/>
    <w:rsid w:val="0037554D"/>
    <w:rsid w:val="0037594A"/>
    <w:rsid w:val="00376050"/>
    <w:rsid w:val="003763EE"/>
    <w:rsid w:val="0037681E"/>
    <w:rsid w:val="00376AB4"/>
    <w:rsid w:val="00377017"/>
    <w:rsid w:val="0037751C"/>
    <w:rsid w:val="00377D2D"/>
    <w:rsid w:val="00377F01"/>
    <w:rsid w:val="00377FAA"/>
    <w:rsid w:val="0038007A"/>
    <w:rsid w:val="00380266"/>
    <w:rsid w:val="00380306"/>
    <w:rsid w:val="00380E9D"/>
    <w:rsid w:val="003810C0"/>
    <w:rsid w:val="0038208E"/>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85B"/>
    <w:rsid w:val="00395FD5"/>
    <w:rsid w:val="003970F8"/>
    <w:rsid w:val="003A00F4"/>
    <w:rsid w:val="003A0584"/>
    <w:rsid w:val="003A21AF"/>
    <w:rsid w:val="003A43B2"/>
    <w:rsid w:val="003A4D7B"/>
    <w:rsid w:val="003A597F"/>
    <w:rsid w:val="003A5F81"/>
    <w:rsid w:val="003A6088"/>
    <w:rsid w:val="003A6DA3"/>
    <w:rsid w:val="003A6E9B"/>
    <w:rsid w:val="003A7966"/>
    <w:rsid w:val="003A79F8"/>
    <w:rsid w:val="003B030B"/>
    <w:rsid w:val="003B1105"/>
    <w:rsid w:val="003B1161"/>
    <w:rsid w:val="003B126F"/>
    <w:rsid w:val="003B1448"/>
    <w:rsid w:val="003B1F57"/>
    <w:rsid w:val="003B22B4"/>
    <w:rsid w:val="003B3436"/>
    <w:rsid w:val="003B425C"/>
    <w:rsid w:val="003B4D48"/>
    <w:rsid w:val="003B5D2A"/>
    <w:rsid w:val="003B6482"/>
    <w:rsid w:val="003B6F7B"/>
    <w:rsid w:val="003B73BB"/>
    <w:rsid w:val="003B7983"/>
    <w:rsid w:val="003B79B6"/>
    <w:rsid w:val="003B7C8B"/>
    <w:rsid w:val="003C05A5"/>
    <w:rsid w:val="003C0D28"/>
    <w:rsid w:val="003C2343"/>
    <w:rsid w:val="003C2C35"/>
    <w:rsid w:val="003C2E28"/>
    <w:rsid w:val="003C34F0"/>
    <w:rsid w:val="003C3C92"/>
    <w:rsid w:val="003C42C7"/>
    <w:rsid w:val="003C7262"/>
    <w:rsid w:val="003C7570"/>
    <w:rsid w:val="003C7A07"/>
    <w:rsid w:val="003C7A5D"/>
    <w:rsid w:val="003C7E86"/>
    <w:rsid w:val="003D005E"/>
    <w:rsid w:val="003D04E2"/>
    <w:rsid w:val="003D0CCD"/>
    <w:rsid w:val="003D1076"/>
    <w:rsid w:val="003D198A"/>
    <w:rsid w:val="003D1D26"/>
    <w:rsid w:val="003D28B1"/>
    <w:rsid w:val="003D3052"/>
    <w:rsid w:val="003D38C8"/>
    <w:rsid w:val="003D3A2E"/>
    <w:rsid w:val="003D402B"/>
    <w:rsid w:val="003D54F4"/>
    <w:rsid w:val="003D767C"/>
    <w:rsid w:val="003E064A"/>
    <w:rsid w:val="003E1325"/>
    <w:rsid w:val="003E275E"/>
    <w:rsid w:val="003E3F38"/>
    <w:rsid w:val="003E52DA"/>
    <w:rsid w:val="003E5B29"/>
    <w:rsid w:val="003E5E46"/>
    <w:rsid w:val="003E61C3"/>
    <w:rsid w:val="003E6D55"/>
    <w:rsid w:val="003E6F97"/>
    <w:rsid w:val="003E74AC"/>
    <w:rsid w:val="003E7B59"/>
    <w:rsid w:val="003F04D3"/>
    <w:rsid w:val="003F1329"/>
    <w:rsid w:val="003F1A7F"/>
    <w:rsid w:val="003F3084"/>
    <w:rsid w:val="003F3B26"/>
    <w:rsid w:val="003F5B98"/>
    <w:rsid w:val="003F5D59"/>
    <w:rsid w:val="003F5DBC"/>
    <w:rsid w:val="003F6410"/>
    <w:rsid w:val="003F702F"/>
    <w:rsid w:val="003F72B5"/>
    <w:rsid w:val="0040053A"/>
    <w:rsid w:val="00400C1D"/>
    <w:rsid w:val="00400D0A"/>
    <w:rsid w:val="00401B6D"/>
    <w:rsid w:val="00401E2C"/>
    <w:rsid w:val="00402187"/>
    <w:rsid w:val="00402838"/>
    <w:rsid w:val="00403375"/>
    <w:rsid w:val="00403435"/>
    <w:rsid w:val="0040343F"/>
    <w:rsid w:val="00403EB1"/>
    <w:rsid w:val="004042DC"/>
    <w:rsid w:val="00405A85"/>
    <w:rsid w:val="00406595"/>
    <w:rsid w:val="0040697D"/>
    <w:rsid w:val="00406ED2"/>
    <w:rsid w:val="00407F27"/>
    <w:rsid w:val="00410094"/>
    <w:rsid w:val="00411843"/>
    <w:rsid w:val="00412590"/>
    <w:rsid w:val="004128A5"/>
    <w:rsid w:val="00412F13"/>
    <w:rsid w:val="0041303F"/>
    <w:rsid w:val="00413113"/>
    <w:rsid w:val="0041313A"/>
    <w:rsid w:val="004132D7"/>
    <w:rsid w:val="00413F78"/>
    <w:rsid w:val="00414292"/>
    <w:rsid w:val="00414939"/>
    <w:rsid w:val="00414C12"/>
    <w:rsid w:val="004152AA"/>
    <w:rsid w:val="00415EA2"/>
    <w:rsid w:val="00416877"/>
    <w:rsid w:val="004168E9"/>
    <w:rsid w:val="00416C24"/>
    <w:rsid w:val="004176FB"/>
    <w:rsid w:val="004176FF"/>
    <w:rsid w:val="00417D76"/>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DA6"/>
    <w:rsid w:val="0042732D"/>
    <w:rsid w:val="004276F1"/>
    <w:rsid w:val="00427BEF"/>
    <w:rsid w:val="00430158"/>
    <w:rsid w:val="00430445"/>
    <w:rsid w:val="00430D56"/>
    <w:rsid w:val="004312FD"/>
    <w:rsid w:val="0043202F"/>
    <w:rsid w:val="00432110"/>
    <w:rsid w:val="00432415"/>
    <w:rsid w:val="00432A2F"/>
    <w:rsid w:val="00432F3D"/>
    <w:rsid w:val="00433115"/>
    <w:rsid w:val="00433506"/>
    <w:rsid w:val="0043350F"/>
    <w:rsid w:val="00433730"/>
    <w:rsid w:val="0043400A"/>
    <w:rsid w:val="0043423F"/>
    <w:rsid w:val="00435652"/>
    <w:rsid w:val="00436E43"/>
    <w:rsid w:val="00436F01"/>
    <w:rsid w:val="00437258"/>
    <w:rsid w:val="0043751F"/>
    <w:rsid w:val="00437A61"/>
    <w:rsid w:val="00440860"/>
    <w:rsid w:val="00441877"/>
    <w:rsid w:val="004426C0"/>
    <w:rsid w:val="0044287D"/>
    <w:rsid w:val="00443548"/>
    <w:rsid w:val="00443C1A"/>
    <w:rsid w:val="00443D32"/>
    <w:rsid w:val="00443FF9"/>
    <w:rsid w:val="0044416F"/>
    <w:rsid w:val="00444277"/>
    <w:rsid w:val="00444B1D"/>
    <w:rsid w:val="0044514A"/>
    <w:rsid w:val="00445FF7"/>
    <w:rsid w:val="00447263"/>
    <w:rsid w:val="004478B9"/>
    <w:rsid w:val="00450C71"/>
    <w:rsid w:val="0045159A"/>
    <w:rsid w:val="004521DE"/>
    <w:rsid w:val="00452320"/>
    <w:rsid w:val="00452B9B"/>
    <w:rsid w:val="00453341"/>
    <w:rsid w:val="004534C5"/>
    <w:rsid w:val="00454106"/>
    <w:rsid w:val="004567B7"/>
    <w:rsid w:val="00456D13"/>
    <w:rsid w:val="00457671"/>
    <w:rsid w:val="00457A67"/>
    <w:rsid w:val="0046048D"/>
    <w:rsid w:val="00460FCA"/>
    <w:rsid w:val="00461210"/>
    <w:rsid w:val="00461E37"/>
    <w:rsid w:val="004632B6"/>
    <w:rsid w:val="00463B13"/>
    <w:rsid w:val="00463D93"/>
    <w:rsid w:val="00465364"/>
    <w:rsid w:val="00466292"/>
    <w:rsid w:val="00466649"/>
    <w:rsid w:val="00467311"/>
    <w:rsid w:val="004679E0"/>
    <w:rsid w:val="00467E1A"/>
    <w:rsid w:val="00467FA5"/>
    <w:rsid w:val="004701AA"/>
    <w:rsid w:val="004705EF"/>
    <w:rsid w:val="00471E37"/>
    <w:rsid w:val="004721BC"/>
    <w:rsid w:val="00472897"/>
    <w:rsid w:val="00473D37"/>
    <w:rsid w:val="0047458B"/>
    <w:rsid w:val="004748E8"/>
    <w:rsid w:val="00474E0C"/>
    <w:rsid w:val="00475614"/>
    <w:rsid w:val="004759AB"/>
    <w:rsid w:val="00475C63"/>
    <w:rsid w:val="00476262"/>
    <w:rsid w:val="004762AB"/>
    <w:rsid w:val="00476CDB"/>
    <w:rsid w:val="0047719A"/>
    <w:rsid w:val="00477593"/>
    <w:rsid w:val="004778B5"/>
    <w:rsid w:val="004778D2"/>
    <w:rsid w:val="00477B08"/>
    <w:rsid w:val="00481046"/>
    <w:rsid w:val="0048154C"/>
    <w:rsid w:val="00481645"/>
    <w:rsid w:val="004823FD"/>
    <w:rsid w:val="00483261"/>
    <w:rsid w:val="004832C7"/>
    <w:rsid w:val="0048348A"/>
    <w:rsid w:val="0048411E"/>
    <w:rsid w:val="004846DF"/>
    <w:rsid w:val="00484E71"/>
    <w:rsid w:val="00485CE3"/>
    <w:rsid w:val="00485EB5"/>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D59"/>
    <w:rsid w:val="00497C1D"/>
    <w:rsid w:val="004A1661"/>
    <w:rsid w:val="004A25B6"/>
    <w:rsid w:val="004A2685"/>
    <w:rsid w:val="004A26EF"/>
    <w:rsid w:val="004A284B"/>
    <w:rsid w:val="004A32EB"/>
    <w:rsid w:val="004A4185"/>
    <w:rsid w:val="004A4BC3"/>
    <w:rsid w:val="004A4D1B"/>
    <w:rsid w:val="004A58F3"/>
    <w:rsid w:val="004A5F12"/>
    <w:rsid w:val="004A61AC"/>
    <w:rsid w:val="004A67FF"/>
    <w:rsid w:val="004A6834"/>
    <w:rsid w:val="004A6EF7"/>
    <w:rsid w:val="004A7854"/>
    <w:rsid w:val="004B1085"/>
    <w:rsid w:val="004B1D34"/>
    <w:rsid w:val="004B2CE0"/>
    <w:rsid w:val="004B4217"/>
    <w:rsid w:val="004B47C7"/>
    <w:rsid w:val="004B48F2"/>
    <w:rsid w:val="004B4DA7"/>
    <w:rsid w:val="004B5191"/>
    <w:rsid w:val="004B51EE"/>
    <w:rsid w:val="004B529D"/>
    <w:rsid w:val="004B6209"/>
    <w:rsid w:val="004B63F0"/>
    <w:rsid w:val="004B695B"/>
    <w:rsid w:val="004B7061"/>
    <w:rsid w:val="004B725C"/>
    <w:rsid w:val="004B74FF"/>
    <w:rsid w:val="004B7DFD"/>
    <w:rsid w:val="004C011D"/>
    <w:rsid w:val="004C1394"/>
    <w:rsid w:val="004C20B0"/>
    <w:rsid w:val="004C2FE8"/>
    <w:rsid w:val="004C3A83"/>
    <w:rsid w:val="004C4B8F"/>
    <w:rsid w:val="004C4F58"/>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52C0"/>
    <w:rsid w:val="004D61FE"/>
    <w:rsid w:val="004D6321"/>
    <w:rsid w:val="004D6C29"/>
    <w:rsid w:val="004E0718"/>
    <w:rsid w:val="004E16E9"/>
    <w:rsid w:val="004E20A3"/>
    <w:rsid w:val="004E28FA"/>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B4"/>
    <w:rsid w:val="004F107A"/>
    <w:rsid w:val="004F1F16"/>
    <w:rsid w:val="004F2C55"/>
    <w:rsid w:val="004F35A9"/>
    <w:rsid w:val="004F3792"/>
    <w:rsid w:val="004F3B51"/>
    <w:rsid w:val="004F3D5D"/>
    <w:rsid w:val="004F43EA"/>
    <w:rsid w:val="004F5835"/>
    <w:rsid w:val="004F61A6"/>
    <w:rsid w:val="004F6291"/>
    <w:rsid w:val="004F6D60"/>
    <w:rsid w:val="004F6D6D"/>
    <w:rsid w:val="004F70DC"/>
    <w:rsid w:val="004F75CE"/>
    <w:rsid w:val="004F7B4B"/>
    <w:rsid w:val="00500684"/>
    <w:rsid w:val="0050071D"/>
    <w:rsid w:val="00501857"/>
    <w:rsid w:val="00501CBA"/>
    <w:rsid w:val="005021E2"/>
    <w:rsid w:val="00502A20"/>
    <w:rsid w:val="00502A5B"/>
    <w:rsid w:val="005039D8"/>
    <w:rsid w:val="00504083"/>
    <w:rsid w:val="00504F69"/>
    <w:rsid w:val="00505363"/>
    <w:rsid w:val="00505598"/>
    <w:rsid w:val="00505628"/>
    <w:rsid w:val="005063B0"/>
    <w:rsid w:val="0050653F"/>
    <w:rsid w:val="00506692"/>
    <w:rsid w:val="00506F86"/>
    <w:rsid w:val="00507623"/>
    <w:rsid w:val="00507A99"/>
    <w:rsid w:val="00507DC3"/>
    <w:rsid w:val="00511079"/>
    <w:rsid w:val="00511480"/>
    <w:rsid w:val="005122F1"/>
    <w:rsid w:val="00512D17"/>
    <w:rsid w:val="0051330B"/>
    <w:rsid w:val="0051334A"/>
    <w:rsid w:val="0051423C"/>
    <w:rsid w:val="00514416"/>
    <w:rsid w:val="0051459E"/>
    <w:rsid w:val="00515519"/>
    <w:rsid w:val="00515D58"/>
    <w:rsid w:val="00516BC5"/>
    <w:rsid w:val="00516D12"/>
    <w:rsid w:val="00516FD9"/>
    <w:rsid w:val="0051734D"/>
    <w:rsid w:val="00517C73"/>
    <w:rsid w:val="005203B2"/>
    <w:rsid w:val="005208AF"/>
    <w:rsid w:val="0052113F"/>
    <w:rsid w:val="00522027"/>
    <w:rsid w:val="00522140"/>
    <w:rsid w:val="00522867"/>
    <w:rsid w:val="00522C84"/>
    <w:rsid w:val="00522FAD"/>
    <w:rsid w:val="00523764"/>
    <w:rsid w:val="00524572"/>
    <w:rsid w:val="00524B65"/>
    <w:rsid w:val="005256FD"/>
    <w:rsid w:val="0052595A"/>
    <w:rsid w:val="00525B52"/>
    <w:rsid w:val="00525D5F"/>
    <w:rsid w:val="00526E11"/>
    <w:rsid w:val="00526FB5"/>
    <w:rsid w:val="005276BC"/>
    <w:rsid w:val="00527B03"/>
    <w:rsid w:val="00527E6D"/>
    <w:rsid w:val="00530AED"/>
    <w:rsid w:val="005319EC"/>
    <w:rsid w:val="00532165"/>
    <w:rsid w:val="00532ADE"/>
    <w:rsid w:val="0053421D"/>
    <w:rsid w:val="005342F0"/>
    <w:rsid w:val="005346A5"/>
    <w:rsid w:val="0053541B"/>
    <w:rsid w:val="00535D9C"/>
    <w:rsid w:val="005363E8"/>
    <w:rsid w:val="005367BE"/>
    <w:rsid w:val="00536B4D"/>
    <w:rsid w:val="00536D95"/>
    <w:rsid w:val="005417C9"/>
    <w:rsid w:val="00541C4E"/>
    <w:rsid w:val="00541E42"/>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75D"/>
    <w:rsid w:val="00546419"/>
    <w:rsid w:val="0054648D"/>
    <w:rsid w:val="005469C3"/>
    <w:rsid w:val="00546FCF"/>
    <w:rsid w:val="005475D7"/>
    <w:rsid w:val="0054774B"/>
    <w:rsid w:val="00547900"/>
    <w:rsid w:val="00547A84"/>
    <w:rsid w:val="005504B5"/>
    <w:rsid w:val="005504DB"/>
    <w:rsid w:val="00550B6C"/>
    <w:rsid w:val="00550CFB"/>
    <w:rsid w:val="0055120C"/>
    <w:rsid w:val="00551303"/>
    <w:rsid w:val="0055140D"/>
    <w:rsid w:val="0055195C"/>
    <w:rsid w:val="0055267C"/>
    <w:rsid w:val="00552A89"/>
    <w:rsid w:val="00553448"/>
    <w:rsid w:val="00553E6C"/>
    <w:rsid w:val="005542C2"/>
    <w:rsid w:val="00554C82"/>
    <w:rsid w:val="00554F95"/>
    <w:rsid w:val="00556021"/>
    <w:rsid w:val="0055647A"/>
    <w:rsid w:val="005568BC"/>
    <w:rsid w:val="00556AA8"/>
    <w:rsid w:val="00556B8A"/>
    <w:rsid w:val="00557174"/>
    <w:rsid w:val="00557C3C"/>
    <w:rsid w:val="00557E83"/>
    <w:rsid w:val="00557FAE"/>
    <w:rsid w:val="0056162A"/>
    <w:rsid w:val="00561812"/>
    <w:rsid w:val="005619C5"/>
    <w:rsid w:val="005623AE"/>
    <w:rsid w:val="00562675"/>
    <w:rsid w:val="00562DF2"/>
    <w:rsid w:val="005634BB"/>
    <w:rsid w:val="00563831"/>
    <w:rsid w:val="00564670"/>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2336"/>
    <w:rsid w:val="00572393"/>
    <w:rsid w:val="00572F2E"/>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172"/>
    <w:rsid w:val="005866AE"/>
    <w:rsid w:val="00587209"/>
    <w:rsid w:val="00587583"/>
    <w:rsid w:val="00587D66"/>
    <w:rsid w:val="00590508"/>
    <w:rsid w:val="005910FF"/>
    <w:rsid w:val="00591182"/>
    <w:rsid w:val="005929A4"/>
    <w:rsid w:val="00592A63"/>
    <w:rsid w:val="00592E78"/>
    <w:rsid w:val="00592EB2"/>
    <w:rsid w:val="0059316A"/>
    <w:rsid w:val="00593442"/>
    <w:rsid w:val="00594105"/>
    <w:rsid w:val="005951B6"/>
    <w:rsid w:val="0059645C"/>
    <w:rsid w:val="005966B3"/>
    <w:rsid w:val="005975F5"/>
    <w:rsid w:val="00597EBB"/>
    <w:rsid w:val="005A0173"/>
    <w:rsid w:val="005A06AE"/>
    <w:rsid w:val="005A1C50"/>
    <w:rsid w:val="005A2A83"/>
    <w:rsid w:val="005A36A5"/>
    <w:rsid w:val="005A40A6"/>
    <w:rsid w:val="005A4CA5"/>
    <w:rsid w:val="005A510C"/>
    <w:rsid w:val="005A58FF"/>
    <w:rsid w:val="005A5FE6"/>
    <w:rsid w:val="005A6290"/>
    <w:rsid w:val="005A70F8"/>
    <w:rsid w:val="005B1B58"/>
    <w:rsid w:val="005B247D"/>
    <w:rsid w:val="005B324E"/>
    <w:rsid w:val="005B361D"/>
    <w:rsid w:val="005B3643"/>
    <w:rsid w:val="005B392A"/>
    <w:rsid w:val="005B3A95"/>
    <w:rsid w:val="005B3D59"/>
    <w:rsid w:val="005B4058"/>
    <w:rsid w:val="005B406F"/>
    <w:rsid w:val="005B42A2"/>
    <w:rsid w:val="005B44DB"/>
    <w:rsid w:val="005B4F58"/>
    <w:rsid w:val="005B5498"/>
    <w:rsid w:val="005B6509"/>
    <w:rsid w:val="005B6C71"/>
    <w:rsid w:val="005B6E87"/>
    <w:rsid w:val="005B7774"/>
    <w:rsid w:val="005B79A4"/>
    <w:rsid w:val="005B7CB7"/>
    <w:rsid w:val="005B7FB0"/>
    <w:rsid w:val="005C005D"/>
    <w:rsid w:val="005C04AE"/>
    <w:rsid w:val="005C11C0"/>
    <w:rsid w:val="005C2162"/>
    <w:rsid w:val="005C2684"/>
    <w:rsid w:val="005C2FE5"/>
    <w:rsid w:val="005C492F"/>
    <w:rsid w:val="005C50BD"/>
    <w:rsid w:val="005C5591"/>
    <w:rsid w:val="005C55F6"/>
    <w:rsid w:val="005C5A5E"/>
    <w:rsid w:val="005C6B73"/>
    <w:rsid w:val="005C76DF"/>
    <w:rsid w:val="005C7C25"/>
    <w:rsid w:val="005D0033"/>
    <w:rsid w:val="005D1312"/>
    <w:rsid w:val="005D2497"/>
    <w:rsid w:val="005D26C8"/>
    <w:rsid w:val="005D2DF3"/>
    <w:rsid w:val="005D2E62"/>
    <w:rsid w:val="005D3076"/>
    <w:rsid w:val="005D3310"/>
    <w:rsid w:val="005D3565"/>
    <w:rsid w:val="005D3842"/>
    <w:rsid w:val="005D49DA"/>
    <w:rsid w:val="005D67F8"/>
    <w:rsid w:val="005D6AFC"/>
    <w:rsid w:val="005D712D"/>
    <w:rsid w:val="005D718D"/>
    <w:rsid w:val="005D79C5"/>
    <w:rsid w:val="005D7DE6"/>
    <w:rsid w:val="005E0005"/>
    <w:rsid w:val="005E165C"/>
    <w:rsid w:val="005E24E6"/>
    <w:rsid w:val="005E2732"/>
    <w:rsid w:val="005E2BA5"/>
    <w:rsid w:val="005E3DF7"/>
    <w:rsid w:val="005E3F9F"/>
    <w:rsid w:val="005E4F2B"/>
    <w:rsid w:val="005E7AA9"/>
    <w:rsid w:val="005F085D"/>
    <w:rsid w:val="005F0D07"/>
    <w:rsid w:val="005F0E4E"/>
    <w:rsid w:val="005F12A1"/>
    <w:rsid w:val="005F30A0"/>
    <w:rsid w:val="005F366E"/>
    <w:rsid w:val="005F3814"/>
    <w:rsid w:val="005F395C"/>
    <w:rsid w:val="005F4D47"/>
    <w:rsid w:val="005F5B47"/>
    <w:rsid w:val="005F60D1"/>
    <w:rsid w:val="005F6844"/>
    <w:rsid w:val="005F6D0A"/>
    <w:rsid w:val="005F6DA0"/>
    <w:rsid w:val="00600509"/>
    <w:rsid w:val="00601116"/>
    <w:rsid w:val="00601227"/>
    <w:rsid w:val="00601B26"/>
    <w:rsid w:val="00601B65"/>
    <w:rsid w:val="00601BD4"/>
    <w:rsid w:val="00602670"/>
    <w:rsid w:val="00602ED7"/>
    <w:rsid w:val="0060303A"/>
    <w:rsid w:val="0060346C"/>
    <w:rsid w:val="006038A6"/>
    <w:rsid w:val="00603E9F"/>
    <w:rsid w:val="00604258"/>
    <w:rsid w:val="0060483B"/>
    <w:rsid w:val="00604A8C"/>
    <w:rsid w:val="00605AA9"/>
    <w:rsid w:val="00605C62"/>
    <w:rsid w:val="00605E70"/>
    <w:rsid w:val="00606A4F"/>
    <w:rsid w:val="00607973"/>
    <w:rsid w:val="0061051E"/>
    <w:rsid w:val="006106A7"/>
    <w:rsid w:val="00610E1D"/>
    <w:rsid w:val="00612DF0"/>
    <w:rsid w:val="006135EF"/>
    <w:rsid w:val="006139EF"/>
    <w:rsid w:val="00614CD1"/>
    <w:rsid w:val="00614FCF"/>
    <w:rsid w:val="0061521A"/>
    <w:rsid w:val="00616FAD"/>
    <w:rsid w:val="006175D5"/>
    <w:rsid w:val="00617D97"/>
    <w:rsid w:val="006208E0"/>
    <w:rsid w:val="0062202B"/>
    <w:rsid w:val="006224A4"/>
    <w:rsid w:val="00623140"/>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36F"/>
    <w:rsid w:val="00645A59"/>
    <w:rsid w:val="00646676"/>
    <w:rsid w:val="006466FB"/>
    <w:rsid w:val="006467E6"/>
    <w:rsid w:val="006472E1"/>
    <w:rsid w:val="006476E0"/>
    <w:rsid w:val="006503A0"/>
    <w:rsid w:val="006504C3"/>
    <w:rsid w:val="00650E37"/>
    <w:rsid w:val="00650E59"/>
    <w:rsid w:val="00650E85"/>
    <w:rsid w:val="00652869"/>
    <w:rsid w:val="00652D86"/>
    <w:rsid w:val="00652F24"/>
    <w:rsid w:val="00652FFF"/>
    <w:rsid w:val="00653F38"/>
    <w:rsid w:val="0065409A"/>
    <w:rsid w:val="0065486C"/>
    <w:rsid w:val="00654B21"/>
    <w:rsid w:val="00654CCF"/>
    <w:rsid w:val="00655975"/>
    <w:rsid w:val="00655D1E"/>
    <w:rsid w:val="00655F0E"/>
    <w:rsid w:val="00660670"/>
    <w:rsid w:val="006607D5"/>
    <w:rsid w:val="00661412"/>
    <w:rsid w:val="0066185B"/>
    <w:rsid w:val="006625AC"/>
    <w:rsid w:val="006625C9"/>
    <w:rsid w:val="00662B01"/>
    <w:rsid w:val="00662DC9"/>
    <w:rsid w:val="00663245"/>
    <w:rsid w:val="0066370B"/>
    <w:rsid w:val="00664540"/>
    <w:rsid w:val="00664C81"/>
    <w:rsid w:val="006652BE"/>
    <w:rsid w:val="006657E2"/>
    <w:rsid w:val="00666086"/>
    <w:rsid w:val="006667F3"/>
    <w:rsid w:val="00667501"/>
    <w:rsid w:val="00667550"/>
    <w:rsid w:val="00667F37"/>
    <w:rsid w:val="00670071"/>
    <w:rsid w:val="0067015A"/>
    <w:rsid w:val="0067017C"/>
    <w:rsid w:val="006705F7"/>
    <w:rsid w:val="00670DDA"/>
    <w:rsid w:val="00670FE6"/>
    <w:rsid w:val="00671E11"/>
    <w:rsid w:val="00672014"/>
    <w:rsid w:val="006734F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13BC"/>
    <w:rsid w:val="0068169C"/>
    <w:rsid w:val="00681855"/>
    <w:rsid w:val="006818A4"/>
    <w:rsid w:val="0068212A"/>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3F7D"/>
    <w:rsid w:val="00694270"/>
    <w:rsid w:val="006944F3"/>
    <w:rsid w:val="00694C3E"/>
    <w:rsid w:val="00695F8B"/>
    <w:rsid w:val="00696093"/>
    <w:rsid w:val="00696C78"/>
    <w:rsid w:val="006973F6"/>
    <w:rsid w:val="006975A7"/>
    <w:rsid w:val="006A0B24"/>
    <w:rsid w:val="006A0D77"/>
    <w:rsid w:val="006A0DF4"/>
    <w:rsid w:val="006A196A"/>
    <w:rsid w:val="006A216A"/>
    <w:rsid w:val="006A2B01"/>
    <w:rsid w:val="006A2EEE"/>
    <w:rsid w:val="006A3441"/>
    <w:rsid w:val="006A35F7"/>
    <w:rsid w:val="006A409D"/>
    <w:rsid w:val="006A458B"/>
    <w:rsid w:val="006A4807"/>
    <w:rsid w:val="006A4E28"/>
    <w:rsid w:val="006A5E1B"/>
    <w:rsid w:val="006A5E84"/>
    <w:rsid w:val="006A617C"/>
    <w:rsid w:val="006A6506"/>
    <w:rsid w:val="006A6BB4"/>
    <w:rsid w:val="006A72E3"/>
    <w:rsid w:val="006A7589"/>
    <w:rsid w:val="006A76B6"/>
    <w:rsid w:val="006A7FFB"/>
    <w:rsid w:val="006B05A2"/>
    <w:rsid w:val="006B18A9"/>
    <w:rsid w:val="006B2238"/>
    <w:rsid w:val="006B28E9"/>
    <w:rsid w:val="006B2CD5"/>
    <w:rsid w:val="006B3459"/>
    <w:rsid w:val="006B35D1"/>
    <w:rsid w:val="006B39A2"/>
    <w:rsid w:val="006B4FC0"/>
    <w:rsid w:val="006B4FEC"/>
    <w:rsid w:val="006B5095"/>
    <w:rsid w:val="006B6977"/>
    <w:rsid w:val="006B75E4"/>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1EC3"/>
    <w:rsid w:val="006D247B"/>
    <w:rsid w:val="006D2CF9"/>
    <w:rsid w:val="006D2DFD"/>
    <w:rsid w:val="006D31BC"/>
    <w:rsid w:val="006D3FD3"/>
    <w:rsid w:val="006D4697"/>
    <w:rsid w:val="006D4736"/>
    <w:rsid w:val="006D58D9"/>
    <w:rsid w:val="006D62E3"/>
    <w:rsid w:val="006D63B9"/>
    <w:rsid w:val="006E059F"/>
    <w:rsid w:val="006E08E5"/>
    <w:rsid w:val="006E0BDC"/>
    <w:rsid w:val="006E13D1"/>
    <w:rsid w:val="006E22A7"/>
    <w:rsid w:val="006E2632"/>
    <w:rsid w:val="006E2981"/>
    <w:rsid w:val="006E35FB"/>
    <w:rsid w:val="006E3D74"/>
    <w:rsid w:val="006E4ADB"/>
    <w:rsid w:val="006E52A1"/>
    <w:rsid w:val="006E6A0C"/>
    <w:rsid w:val="006E6AB2"/>
    <w:rsid w:val="006E6BA3"/>
    <w:rsid w:val="006E6FFE"/>
    <w:rsid w:val="006E773F"/>
    <w:rsid w:val="006E7EE5"/>
    <w:rsid w:val="006F0214"/>
    <w:rsid w:val="006F06D5"/>
    <w:rsid w:val="006F076B"/>
    <w:rsid w:val="006F123E"/>
    <w:rsid w:val="006F2D22"/>
    <w:rsid w:val="006F310D"/>
    <w:rsid w:val="006F3589"/>
    <w:rsid w:val="006F4583"/>
    <w:rsid w:val="006F4B34"/>
    <w:rsid w:val="006F4BD4"/>
    <w:rsid w:val="006F5B4E"/>
    <w:rsid w:val="006F63D1"/>
    <w:rsid w:val="006F6E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51C7"/>
    <w:rsid w:val="00705D03"/>
    <w:rsid w:val="00706D72"/>
    <w:rsid w:val="00707A3A"/>
    <w:rsid w:val="007100F9"/>
    <w:rsid w:val="00710282"/>
    <w:rsid w:val="007106D4"/>
    <w:rsid w:val="00710BCC"/>
    <w:rsid w:val="0071101B"/>
    <w:rsid w:val="00711275"/>
    <w:rsid w:val="0071180D"/>
    <w:rsid w:val="00711B0A"/>
    <w:rsid w:val="00711E13"/>
    <w:rsid w:val="00712A7A"/>
    <w:rsid w:val="00712EDA"/>
    <w:rsid w:val="007132FF"/>
    <w:rsid w:val="00713A18"/>
    <w:rsid w:val="00713D60"/>
    <w:rsid w:val="007143F8"/>
    <w:rsid w:val="007162D8"/>
    <w:rsid w:val="0071705B"/>
    <w:rsid w:val="007202E7"/>
    <w:rsid w:val="0072256E"/>
    <w:rsid w:val="0072313E"/>
    <w:rsid w:val="007236A6"/>
    <w:rsid w:val="007237A2"/>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634"/>
    <w:rsid w:val="00736EA8"/>
    <w:rsid w:val="007375A2"/>
    <w:rsid w:val="007401FE"/>
    <w:rsid w:val="007405B2"/>
    <w:rsid w:val="0074067F"/>
    <w:rsid w:val="00740832"/>
    <w:rsid w:val="007412C6"/>
    <w:rsid w:val="007418A0"/>
    <w:rsid w:val="00742BAA"/>
    <w:rsid w:val="00743028"/>
    <w:rsid w:val="007433FE"/>
    <w:rsid w:val="00743D64"/>
    <w:rsid w:val="00744F01"/>
    <w:rsid w:val="007455FD"/>
    <w:rsid w:val="00746086"/>
    <w:rsid w:val="007460F5"/>
    <w:rsid w:val="00746659"/>
    <w:rsid w:val="0074691A"/>
    <w:rsid w:val="0075175D"/>
    <w:rsid w:val="00752717"/>
    <w:rsid w:val="00752A90"/>
    <w:rsid w:val="00752F4E"/>
    <w:rsid w:val="0075348F"/>
    <w:rsid w:val="0075373E"/>
    <w:rsid w:val="00753902"/>
    <w:rsid w:val="00753E62"/>
    <w:rsid w:val="00754C7C"/>
    <w:rsid w:val="00755B3F"/>
    <w:rsid w:val="00755F8D"/>
    <w:rsid w:val="00756365"/>
    <w:rsid w:val="00756832"/>
    <w:rsid w:val="00757E6B"/>
    <w:rsid w:val="00760478"/>
    <w:rsid w:val="007608E1"/>
    <w:rsid w:val="007613F5"/>
    <w:rsid w:val="00761485"/>
    <w:rsid w:val="0076338E"/>
    <w:rsid w:val="007633C9"/>
    <w:rsid w:val="00763B3C"/>
    <w:rsid w:val="00763EF1"/>
    <w:rsid w:val="00765261"/>
    <w:rsid w:val="0076662D"/>
    <w:rsid w:val="007677ED"/>
    <w:rsid w:val="0076783D"/>
    <w:rsid w:val="00767AB7"/>
    <w:rsid w:val="00767E10"/>
    <w:rsid w:val="00771FFA"/>
    <w:rsid w:val="0077237F"/>
    <w:rsid w:val="007725F9"/>
    <w:rsid w:val="0077335D"/>
    <w:rsid w:val="007739FC"/>
    <w:rsid w:val="007746CD"/>
    <w:rsid w:val="0077548E"/>
    <w:rsid w:val="007757FC"/>
    <w:rsid w:val="0077597C"/>
    <w:rsid w:val="00775AED"/>
    <w:rsid w:val="00776626"/>
    <w:rsid w:val="007768E1"/>
    <w:rsid w:val="00776F0C"/>
    <w:rsid w:val="00777911"/>
    <w:rsid w:val="00777B09"/>
    <w:rsid w:val="007805A8"/>
    <w:rsid w:val="00780D9D"/>
    <w:rsid w:val="00781026"/>
    <w:rsid w:val="00781E6B"/>
    <w:rsid w:val="00782217"/>
    <w:rsid w:val="00782222"/>
    <w:rsid w:val="0078327E"/>
    <w:rsid w:val="0078349C"/>
    <w:rsid w:val="0078369B"/>
    <w:rsid w:val="00783B37"/>
    <w:rsid w:val="0078457B"/>
    <w:rsid w:val="007865DE"/>
    <w:rsid w:val="00787051"/>
    <w:rsid w:val="00787640"/>
    <w:rsid w:val="007876E4"/>
    <w:rsid w:val="00787AD6"/>
    <w:rsid w:val="007906C3"/>
    <w:rsid w:val="00790791"/>
    <w:rsid w:val="007909D7"/>
    <w:rsid w:val="0079129A"/>
    <w:rsid w:val="00791731"/>
    <w:rsid w:val="007917B8"/>
    <w:rsid w:val="00792284"/>
    <w:rsid w:val="007923AE"/>
    <w:rsid w:val="007925CC"/>
    <w:rsid w:val="00792652"/>
    <w:rsid w:val="00793675"/>
    <w:rsid w:val="00793E48"/>
    <w:rsid w:val="0079566B"/>
    <w:rsid w:val="00795DE5"/>
    <w:rsid w:val="00796029"/>
    <w:rsid w:val="0079602D"/>
    <w:rsid w:val="0079653C"/>
    <w:rsid w:val="007A08F5"/>
    <w:rsid w:val="007A0D24"/>
    <w:rsid w:val="007A120A"/>
    <w:rsid w:val="007A14FB"/>
    <w:rsid w:val="007A1FAB"/>
    <w:rsid w:val="007A27EA"/>
    <w:rsid w:val="007A2812"/>
    <w:rsid w:val="007A2963"/>
    <w:rsid w:val="007A2E87"/>
    <w:rsid w:val="007A3290"/>
    <w:rsid w:val="007A3F51"/>
    <w:rsid w:val="007A4162"/>
    <w:rsid w:val="007A425B"/>
    <w:rsid w:val="007A457B"/>
    <w:rsid w:val="007A47B7"/>
    <w:rsid w:val="007A48CE"/>
    <w:rsid w:val="007A4B1D"/>
    <w:rsid w:val="007A4D7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96"/>
    <w:rsid w:val="007B7C20"/>
    <w:rsid w:val="007B7EDA"/>
    <w:rsid w:val="007C138A"/>
    <w:rsid w:val="007C1885"/>
    <w:rsid w:val="007C2739"/>
    <w:rsid w:val="007C2751"/>
    <w:rsid w:val="007C289D"/>
    <w:rsid w:val="007C2ED0"/>
    <w:rsid w:val="007C2EE5"/>
    <w:rsid w:val="007C3FCB"/>
    <w:rsid w:val="007C421E"/>
    <w:rsid w:val="007C5270"/>
    <w:rsid w:val="007C5584"/>
    <w:rsid w:val="007C6341"/>
    <w:rsid w:val="007C6516"/>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248"/>
    <w:rsid w:val="007E4656"/>
    <w:rsid w:val="007E4CAF"/>
    <w:rsid w:val="007E54CB"/>
    <w:rsid w:val="007E5863"/>
    <w:rsid w:val="007E5BB1"/>
    <w:rsid w:val="007E61D7"/>
    <w:rsid w:val="007E670B"/>
    <w:rsid w:val="007E7F73"/>
    <w:rsid w:val="007F0168"/>
    <w:rsid w:val="007F03DB"/>
    <w:rsid w:val="007F15EE"/>
    <w:rsid w:val="007F19F8"/>
    <w:rsid w:val="007F29F0"/>
    <w:rsid w:val="007F3427"/>
    <w:rsid w:val="007F3683"/>
    <w:rsid w:val="007F3862"/>
    <w:rsid w:val="007F40A5"/>
    <w:rsid w:val="007F493D"/>
    <w:rsid w:val="007F4B96"/>
    <w:rsid w:val="007F4D38"/>
    <w:rsid w:val="007F5CFE"/>
    <w:rsid w:val="007F6568"/>
    <w:rsid w:val="007F67E3"/>
    <w:rsid w:val="007F6D3E"/>
    <w:rsid w:val="007F75DC"/>
    <w:rsid w:val="007F76A3"/>
    <w:rsid w:val="0080051D"/>
    <w:rsid w:val="00800662"/>
    <w:rsid w:val="008006AF"/>
    <w:rsid w:val="008012B9"/>
    <w:rsid w:val="0080153E"/>
    <w:rsid w:val="00801B4B"/>
    <w:rsid w:val="0080242F"/>
    <w:rsid w:val="0080266B"/>
    <w:rsid w:val="008026B9"/>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8EC"/>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46F0"/>
    <w:rsid w:val="008248A4"/>
    <w:rsid w:val="0082505B"/>
    <w:rsid w:val="008268DA"/>
    <w:rsid w:val="00826D49"/>
    <w:rsid w:val="00826DD9"/>
    <w:rsid w:val="00827842"/>
    <w:rsid w:val="008278B6"/>
    <w:rsid w:val="00827AD8"/>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83"/>
    <w:rsid w:val="0083686A"/>
    <w:rsid w:val="00836DCA"/>
    <w:rsid w:val="0083775A"/>
    <w:rsid w:val="00837C36"/>
    <w:rsid w:val="00837D64"/>
    <w:rsid w:val="008402A1"/>
    <w:rsid w:val="00841255"/>
    <w:rsid w:val="0084126B"/>
    <w:rsid w:val="00841D1E"/>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8B1"/>
    <w:rsid w:val="00851964"/>
    <w:rsid w:val="00851DCF"/>
    <w:rsid w:val="00852307"/>
    <w:rsid w:val="008524EA"/>
    <w:rsid w:val="00852B47"/>
    <w:rsid w:val="00853FE7"/>
    <w:rsid w:val="0085450D"/>
    <w:rsid w:val="0085452C"/>
    <w:rsid w:val="00854DA4"/>
    <w:rsid w:val="008551A7"/>
    <w:rsid w:val="008556AB"/>
    <w:rsid w:val="00855C9D"/>
    <w:rsid w:val="008602D0"/>
    <w:rsid w:val="00860479"/>
    <w:rsid w:val="00860D76"/>
    <w:rsid w:val="00861BA6"/>
    <w:rsid w:val="00861CF7"/>
    <w:rsid w:val="008620E7"/>
    <w:rsid w:val="008627F9"/>
    <w:rsid w:val="00862C9D"/>
    <w:rsid w:val="008632B9"/>
    <w:rsid w:val="0086332D"/>
    <w:rsid w:val="0086362F"/>
    <w:rsid w:val="00863F16"/>
    <w:rsid w:val="00864B7F"/>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A2"/>
    <w:rsid w:val="00883DD0"/>
    <w:rsid w:val="00883F3B"/>
    <w:rsid w:val="008848BA"/>
    <w:rsid w:val="00885499"/>
    <w:rsid w:val="0088573F"/>
    <w:rsid w:val="008868B1"/>
    <w:rsid w:val="008872E0"/>
    <w:rsid w:val="00887C46"/>
    <w:rsid w:val="008908D5"/>
    <w:rsid w:val="008914ED"/>
    <w:rsid w:val="008926FE"/>
    <w:rsid w:val="0089365F"/>
    <w:rsid w:val="00894076"/>
    <w:rsid w:val="00894FF0"/>
    <w:rsid w:val="0089558A"/>
    <w:rsid w:val="00895D56"/>
    <w:rsid w:val="008963D7"/>
    <w:rsid w:val="00896937"/>
    <w:rsid w:val="00896CB5"/>
    <w:rsid w:val="008976FE"/>
    <w:rsid w:val="008978D1"/>
    <w:rsid w:val="00897C5A"/>
    <w:rsid w:val="008A02FB"/>
    <w:rsid w:val="008A1DD7"/>
    <w:rsid w:val="008A338F"/>
    <w:rsid w:val="008A36E4"/>
    <w:rsid w:val="008A4146"/>
    <w:rsid w:val="008A416F"/>
    <w:rsid w:val="008A4614"/>
    <w:rsid w:val="008A5008"/>
    <w:rsid w:val="008A5258"/>
    <w:rsid w:val="008A6487"/>
    <w:rsid w:val="008A66DC"/>
    <w:rsid w:val="008A7340"/>
    <w:rsid w:val="008A75FE"/>
    <w:rsid w:val="008A7A24"/>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D6"/>
    <w:rsid w:val="008B6D07"/>
    <w:rsid w:val="008B77E6"/>
    <w:rsid w:val="008C0821"/>
    <w:rsid w:val="008C0FEE"/>
    <w:rsid w:val="008C1AD6"/>
    <w:rsid w:val="008C1DC0"/>
    <w:rsid w:val="008C2658"/>
    <w:rsid w:val="008C2964"/>
    <w:rsid w:val="008C375E"/>
    <w:rsid w:val="008C3A63"/>
    <w:rsid w:val="008C4147"/>
    <w:rsid w:val="008C4C4D"/>
    <w:rsid w:val="008C62C8"/>
    <w:rsid w:val="008C6EF2"/>
    <w:rsid w:val="008D0543"/>
    <w:rsid w:val="008D0BE2"/>
    <w:rsid w:val="008D20AB"/>
    <w:rsid w:val="008D2946"/>
    <w:rsid w:val="008D2C20"/>
    <w:rsid w:val="008D3C06"/>
    <w:rsid w:val="008D4596"/>
    <w:rsid w:val="008D51B2"/>
    <w:rsid w:val="008D707B"/>
    <w:rsid w:val="008E005E"/>
    <w:rsid w:val="008E0F52"/>
    <w:rsid w:val="008E103B"/>
    <w:rsid w:val="008E1390"/>
    <w:rsid w:val="008E13F3"/>
    <w:rsid w:val="008E1644"/>
    <w:rsid w:val="008E1A57"/>
    <w:rsid w:val="008E1D83"/>
    <w:rsid w:val="008E34F3"/>
    <w:rsid w:val="008E39E6"/>
    <w:rsid w:val="008E3F75"/>
    <w:rsid w:val="008E4461"/>
    <w:rsid w:val="008E4716"/>
    <w:rsid w:val="008E4D92"/>
    <w:rsid w:val="008E5029"/>
    <w:rsid w:val="008E595F"/>
    <w:rsid w:val="008E5F57"/>
    <w:rsid w:val="008E5F66"/>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E9B"/>
    <w:rsid w:val="008F30E5"/>
    <w:rsid w:val="008F42A5"/>
    <w:rsid w:val="008F4992"/>
    <w:rsid w:val="008F5959"/>
    <w:rsid w:val="008F5F11"/>
    <w:rsid w:val="008F6514"/>
    <w:rsid w:val="008F7E79"/>
    <w:rsid w:val="009007BB"/>
    <w:rsid w:val="00901315"/>
    <w:rsid w:val="0090140C"/>
    <w:rsid w:val="00901C0D"/>
    <w:rsid w:val="00902C20"/>
    <w:rsid w:val="00902E5B"/>
    <w:rsid w:val="00903166"/>
    <w:rsid w:val="00903329"/>
    <w:rsid w:val="0090350E"/>
    <w:rsid w:val="00904142"/>
    <w:rsid w:val="00904A84"/>
    <w:rsid w:val="00904B3D"/>
    <w:rsid w:val="00905124"/>
    <w:rsid w:val="00905E05"/>
    <w:rsid w:val="00905F83"/>
    <w:rsid w:val="00906721"/>
    <w:rsid w:val="009068FB"/>
    <w:rsid w:val="00906AFA"/>
    <w:rsid w:val="0090791B"/>
    <w:rsid w:val="00907E66"/>
    <w:rsid w:val="009104EF"/>
    <w:rsid w:val="009105A0"/>
    <w:rsid w:val="0091070D"/>
    <w:rsid w:val="009109D3"/>
    <w:rsid w:val="00910B28"/>
    <w:rsid w:val="0091146A"/>
    <w:rsid w:val="00911AB3"/>
    <w:rsid w:val="0091221F"/>
    <w:rsid w:val="009129DC"/>
    <w:rsid w:val="009137C1"/>
    <w:rsid w:val="009139E7"/>
    <w:rsid w:val="0091466E"/>
    <w:rsid w:val="00914A4F"/>
    <w:rsid w:val="009150B4"/>
    <w:rsid w:val="00915311"/>
    <w:rsid w:val="00915531"/>
    <w:rsid w:val="00915849"/>
    <w:rsid w:val="009159A4"/>
    <w:rsid w:val="00915B81"/>
    <w:rsid w:val="00916873"/>
    <w:rsid w:val="009171CA"/>
    <w:rsid w:val="009171F7"/>
    <w:rsid w:val="0092067F"/>
    <w:rsid w:val="0092101F"/>
    <w:rsid w:val="00921F0F"/>
    <w:rsid w:val="009227EA"/>
    <w:rsid w:val="00922B26"/>
    <w:rsid w:val="009239C1"/>
    <w:rsid w:val="00923D46"/>
    <w:rsid w:val="00925776"/>
    <w:rsid w:val="00926359"/>
    <w:rsid w:val="009268FF"/>
    <w:rsid w:val="00927C14"/>
    <w:rsid w:val="00927E04"/>
    <w:rsid w:val="00930C42"/>
    <w:rsid w:val="0093353F"/>
    <w:rsid w:val="0093373F"/>
    <w:rsid w:val="0093457E"/>
    <w:rsid w:val="00934CCE"/>
    <w:rsid w:val="00935994"/>
    <w:rsid w:val="0093660A"/>
    <w:rsid w:val="00936767"/>
    <w:rsid w:val="00937321"/>
    <w:rsid w:val="009377EA"/>
    <w:rsid w:val="00937883"/>
    <w:rsid w:val="00937AC7"/>
    <w:rsid w:val="00937EAA"/>
    <w:rsid w:val="00940198"/>
    <w:rsid w:val="009413A4"/>
    <w:rsid w:val="009424A0"/>
    <w:rsid w:val="00942B97"/>
    <w:rsid w:val="00943136"/>
    <w:rsid w:val="009437A1"/>
    <w:rsid w:val="00943BC9"/>
    <w:rsid w:val="00943C91"/>
    <w:rsid w:val="00944079"/>
    <w:rsid w:val="00945D9E"/>
    <w:rsid w:val="009466BD"/>
    <w:rsid w:val="00946DE8"/>
    <w:rsid w:val="00947AC8"/>
    <w:rsid w:val="00951861"/>
    <w:rsid w:val="009519EE"/>
    <w:rsid w:val="00951DEE"/>
    <w:rsid w:val="00952530"/>
    <w:rsid w:val="00952D5F"/>
    <w:rsid w:val="00952F25"/>
    <w:rsid w:val="009547CF"/>
    <w:rsid w:val="00954BA3"/>
    <w:rsid w:val="00954EF6"/>
    <w:rsid w:val="00955274"/>
    <w:rsid w:val="009562A9"/>
    <w:rsid w:val="009564FC"/>
    <w:rsid w:val="00956889"/>
    <w:rsid w:val="00956D9D"/>
    <w:rsid w:val="009579AE"/>
    <w:rsid w:val="009605D7"/>
    <w:rsid w:val="00960A56"/>
    <w:rsid w:val="00961004"/>
    <w:rsid w:val="00961386"/>
    <w:rsid w:val="0096480E"/>
    <w:rsid w:val="00964B9E"/>
    <w:rsid w:val="009651BC"/>
    <w:rsid w:val="00965938"/>
    <w:rsid w:val="00965A73"/>
    <w:rsid w:val="00965D49"/>
    <w:rsid w:val="00966093"/>
    <w:rsid w:val="00966C68"/>
    <w:rsid w:val="00966EEA"/>
    <w:rsid w:val="0096767F"/>
    <w:rsid w:val="009705AA"/>
    <w:rsid w:val="00970DD5"/>
    <w:rsid w:val="009715AB"/>
    <w:rsid w:val="00971634"/>
    <w:rsid w:val="00972090"/>
    <w:rsid w:val="009720AB"/>
    <w:rsid w:val="00972BF4"/>
    <w:rsid w:val="0097313A"/>
    <w:rsid w:val="0097371B"/>
    <w:rsid w:val="00973C34"/>
    <w:rsid w:val="009748BF"/>
    <w:rsid w:val="00974F09"/>
    <w:rsid w:val="00976052"/>
    <w:rsid w:val="00976F48"/>
    <w:rsid w:val="00977746"/>
    <w:rsid w:val="00977BDB"/>
    <w:rsid w:val="0098092C"/>
    <w:rsid w:val="009815C8"/>
    <w:rsid w:val="0098268E"/>
    <w:rsid w:val="00983AFA"/>
    <w:rsid w:val="009841A0"/>
    <w:rsid w:val="00984E48"/>
    <w:rsid w:val="009859D5"/>
    <w:rsid w:val="00985CEC"/>
    <w:rsid w:val="00985EF7"/>
    <w:rsid w:val="009864B1"/>
    <w:rsid w:val="00986573"/>
    <w:rsid w:val="00986876"/>
    <w:rsid w:val="009874E8"/>
    <w:rsid w:val="009879B9"/>
    <w:rsid w:val="00987B6C"/>
    <w:rsid w:val="009901D2"/>
    <w:rsid w:val="00990A92"/>
    <w:rsid w:val="00990D45"/>
    <w:rsid w:val="00991C38"/>
    <w:rsid w:val="0099279D"/>
    <w:rsid w:val="00992E50"/>
    <w:rsid w:val="00993836"/>
    <w:rsid w:val="00993B2C"/>
    <w:rsid w:val="00994A50"/>
    <w:rsid w:val="009952AC"/>
    <w:rsid w:val="00995FB5"/>
    <w:rsid w:val="00997F19"/>
    <w:rsid w:val="009A02C8"/>
    <w:rsid w:val="009A03E1"/>
    <w:rsid w:val="009A0972"/>
    <w:rsid w:val="009A0E19"/>
    <w:rsid w:val="009A16BB"/>
    <w:rsid w:val="009A29B3"/>
    <w:rsid w:val="009A31E9"/>
    <w:rsid w:val="009A33EF"/>
    <w:rsid w:val="009A33F0"/>
    <w:rsid w:val="009A3B0D"/>
    <w:rsid w:val="009A3CE1"/>
    <w:rsid w:val="009A4ACA"/>
    <w:rsid w:val="009A6574"/>
    <w:rsid w:val="009A7C8E"/>
    <w:rsid w:val="009B08B6"/>
    <w:rsid w:val="009B173B"/>
    <w:rsid w:val="009B17E6"/>
    <w:rsid w:val="009B2051"/>
    <w:rsid w:val="009B2AE9"/>
    <w:rsid w:val="009B3BB5"/>
    <w:rsid w:val="009B3EFF"/>
    <w:rsid w:val="009B5F01"/>
    <w:rsid w:val="009B5FEE"/>
    <w:rsid w:val="009B6496"/>
    <w:rsid w:val="009B6538"/>
    <w:rsid w:val="009B7ABB"/>
    <w:rsid w:val="009C2C91"/>
    <w:rsid w:val="009C2DD2"/>
    <w:rsid w:val="009C3DB4"/>
    <w:rsid w:val="009C3FCB"/>
    <w:rsid w:val="009C4B78"/>
    <w:rsid w:val="009C4CF1"/>
    <w:rsid w:val="009C51D5"/>
    <w:rsid w:val="009C5880"/>
    <w:rsid w:val="009C6335"/>
    <w:rsid w:val="009C7356"/>
    <w:rsid w:val="009C73D2"/>
    <w:rsid w:val="009D0220"/>
    <w:rsid w:val="009D14D0"/>
    <w:rsid w:val="009D37B9"/>
    <w:rsid w:val="009D444F"/>
    <w:rsid w:val="009D4A84"/>
    <w:rsid w:val="009D4F75"/>
    <w:rsid w:val="009D5E9C"/>
    <w:rsid w:val="009D698E"/>
    <w:rsid w:val="009D747E"/>
    <w:rsid w:val="009D7FA7"/>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712"/>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5D61"/>
    <w:rsid w:val="009F763A"/>
    <w:rsid w:val="009F78A1"/>
    <w:rsid w:val="009F7988"/>
    <w:rsid w:val="009F7B2D"/>
    <w:rsid w:val="009F7D66"/>
    <w:rsid w:val="009F7F58"/>
    <w:rsid w:val="00A00553"/>
    <w:rsid w:val="00A007D4"/>
    <w:rsid w:val="00A00F43"/>
    <w:rsid w:val="00A01739"/>
    <w:rsid w:val="00A01967"/>
    <w:rsid w:val="00A01E73"/>
    <w:rsid w:val="00A02164"/>
    <w:rsid w:val="00A02498"/>
    <w:rsid w:val="00A02DD6"/>
    <w:rsid w:val="00A02FCE"/>
    <w:rsid w:val="00A04123"/>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402C"/>
    <w:rsid w:val="00A14C42"/>
    <w:rsid w:val="00A14D40"/>
    <w:rsid w:val="00A1575C"/>
    <w:rsid w:val="00A15A9B"/>
    <w:rsid w:val="00A16294"/>
    <w:rsid w:val="00A16ABE"/>
    <w:rsid w:val="00A20BFC"/>
    <w:rsid w:val="00A2103E"/>
    <w:rsid w:val="00A213C0"/>
    <w:rsid w:val="00A21556"/>
    <w:rsid w:val="00A217B0"/>
    <w:rsid w:val="00A21C03"/>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2980"/>
    <w:rsid w:val="00A32D13"/>
    <w:rsid w:val="00A32E39"/>
    <w:rsid w:val="00A32ED5"/>
    <w:rsid w:val="00A33A7D"/>
    <w:rsid w:val="00A34056"/>
    <w:rsid w:val="00A34785"/>
    <w:rsid w:val="00A3493B"/>
    <w:rsid w:val="00A349E6"/>
    <w:rsid w:val="00A34AB0"/>
    <w:rsid w:val="00A359A9"/>
    <w:rsid w:val="00A36541"/>
    <w:rsid w:val="00A37BAB"/>
    <w:rsid w:val="00A37D08"/>
    <w:rsid w:val="00A40227"/>
    <w:rsid w:val="00A40E01"/>
    <w:rsid w:val="00A4171B"/>
    <w:rsid w:val="00A41BEA"/>
    <w:rsid w:val="00A4307B"/>
    <w:rsid w:val="00A4345E"/>
    <w:rsid w:val="00A439F1"/>
    <w:rsid w:val="00A452A4"/>
    <w:rsid w:val="00A454B6"/>
    <w:rsid w:val="00A454EB"/>
    <w:rsid w:val="00A46203"/>
    <w:rsid w:val="00A4639E"/>
    <w:rsid w:val="00A466FC"/>
    <w:rsid w:val="00A46A0D"/>
    <w:rsid w:val="00A46C62"/>
    <w:rsid w:val="00A47E8D"/>
    <w:rsid w:val="00A50661"/>
    <w:rsid w:val="00A507B3"/>
    <w:rsid w:val="00A50806"/>
    <w:rsid w:val="00A50888"/>
    <w:rsid w:val="00A50C22"/>
    <w:rsid w:val="00A51E31"/>
    <w:rsid w:val="00A52355"/>
    <w:rsid w:val="00A531E0"/>
    <w:rsid w:val="00A5359F"/>
    <w:rsid w:val="00A539D1"/>
    <w:rsid w:val="00A53A07"/>
    <w:rsid w:val="00A53B8A"/>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AFD"/>
    <w:rsid w:val="00A72295"/>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8025E"/>
    <w:rsid w:val="00A818C3"/>
    <w:rsid w:val="00A81AA3"/>
    <w:rsid w:val="00A81B6C"/>
    <w:rsid w:val="00A81F18"/>
    <w:rsid w:val="00A8240F"/>
    <w:rsid w:val="00A830EA"/>
    <w:rsid w:val="00A83B05"/>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604"/>
    <w:rsid w:val="00A96E8B"/>
    <w:rsid w:val="00A97090"/>
    <w:rsid w:val="00A9773C"/>
    <w:rsid w:val="00A97B18"/>
    <w:rsid w:val="00AA0AFC"/>
    <w:rsid w:val="00AA1324"/>
    <w:rsid w:val="00AA1440"/>
    <w:rsid w:val="00AA18CB"/>
    <w:rsid w:val="00AA1ACE"/>
    <w:rsid w:val="00AA1C10"/>
    <w:rsid w:val="00AA33A6"/>
    <w:rsid w:val="00AA3683"/>
    <w:rsid w:val="00AA447E"/>
    <w:rsid w:val="00AA57A4"/>
    <w:rsid w:val="00AA5CF8"/>
    <w:rsid w:val="00AA5E1B"/>
    <w:rsid w:val="00AA66C7"/>
    <w:rsid w:val="00AA7819"/>
    <w:rsid w:val="00AA7FA4"/>
    <w:rsid w:val="00AB0407"/>
    <w:rsid w:val="00AB0E52"/>
    <w:rsid w:val="00AB1A65"/>
    <w:rsid w:val="00AB2574"/>
    <w:rsid w:val="00AB2697"/>
    <w:rsid w:val="00AB2B21"/>
    <w:rsid w:val="00AB2CEF"/>
    <w:rsid w:val="00AB4757"/>
    <w:rsid w:val="00AB4FCB"/>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A25"/>
    <w:rsid w:val="00AC410B"/>
    <w:rsid w:val="00AC4685"/>
    <w:rsid w:val="00AC4E9E"/>
    <w:rsid w:val="00AC5561"/>
    <w:rsid w:val="00AC6650"/>
    <w:rsid w:val="00AC6658"/>
    <w:rsid w:val="00AC67AA"/>
    <w:rsid w:val="00AC6C3E"/>
    <w:rsid w:val="00AC6F30"/>
    <w:rsid w:val="00AC7B39"/>
    <w:rsid w:val="00AC7DED"/>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181D"/>
    <w:rsid w:val="00AE2112"/>
    <w:rsid w:val="00AE2F67"/>
    <w:rsid w:val="00AE2F7E"/>
    <w:rsid w:val="00AE2FA3"/>
    <w:rsid w:val="00AE3289"/>
    <w:rsid w:val="00AE328D"/>
    <w:rsid w:val="00AE3D02"/>
    <w:rsid w:val="00AE3FBF"/>
    <w:rsid w:val="00AE42C8"/>
    <w:rsid w:val="00AE4DC1"/>
    <w:rsid w:val="00AE516B"/>
    <w:rsid w:val="00AE5330"/>
    <w:rsid w:val="00AE5E52"/>
    <w:rsid w:val="00AE5F5C"/>
    <w:rsid w:val="00AE6B28"/>
    <w:rsid w:val="00AE6E4A"/>
    <w:rsid w:val="00AE732B"/>
    <w:rsid w:val="00AE776C"/>
    <w:rsid w:val="00AE7A30"/>
    <w:rsid w:val="00AF076B"/>
    <w:rsid w:val="00AF1890"/>
    <w:rsid w:val="00AF2095"/>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42"/>
    <w:rsid w:val="00B022F0"/>
    <w:rsid w:val="00B0254E"/>
    <w:rsid w:val="00B026C5"/>
    <w:rsid w:val="00B02D45"/>
    <w:rsid w:val="00B037B6"/>
    <w:rsid w:val="00B03816"/>
    <w:rsid w:val="00B04B60"/>
    <w:rsid w:val="00B059DE"/>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60BC"/>
    <w:rsid w:val="00B17CCB"/>
    <w:rsid w:val="00B20A13"/>
    <w:rsid w:val="00B20E92"/>
    <w:rsid w:val="00B2136C"/>
    <w:rsid w:val="00B215E5"/>
    <w:rsid w:val="00B21744"/>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6E5B"/>
    <w:rsid w:val="00B36FD9"/>
    <w:rsid w:val="00B3749F"/>
    <w:rsid w:val="00B374C7"/>
    <w:rsid w:val="00B375FC"/>
    <w:rsid w:val="00B37A1C"/>
    <w:rsid w:val="00B4023B"/>
    <w:rsid w:val="00B4038D"/>
    <w:rsid w:val="00B41222"/>
    <w:rsid w:val="00B41444"/>
    <w:rsid w:val="00B41DAE"/>
    <w:rsid w:val="00B4235B"/>
    <w:rsid w:val="00B42793"/>
    <w:rsid w:val="00B42877"/>
    <w:rsid w:val="00B43034"/>
    <w:rsid w:val="00B44A37"/>
    <w:rsid w:val="00B4533D"/>
    <w:rsid w:val="00B45355"/>
    <w:rsid w:val="00B463A5"/>
    <w:rsid w:val="00B46640"/>
    <w:rsid w:val="00B46916"/>
    <w:rsid w:val="00B50069"/>
    <w:rsid w:val="00B50D62"/>
    <w:rsid w:val="00B51741"/>
    <w:rsid w:val="00B5213A"/>
    <w:rsid w:val="00B5227A"/>
    <w:rsid w:val="00B53405"/>
    <w:rsid w:val="00B53D99"/>
    <w:rsid w:val="00B54028"/>
    <w:rsid w:val="00B54668"/>
    <w:rsid w:val="00B54D86"/>
    <w:rsid w:val="00B54FEC"/>
    <w:rsid w:val="00B55771"/>
    <w:rsid w:val="00B559CA"/>
    <w:rsid w:val="00B55CF0"/>
    <w:rsid w:val="00B56309"/>
    <w:rsid w:val="00B5637A"/>
    <w:rsid w:val="00B56DDA"/>
    <w:rsid w:val="00B5733E"/>
    <w:rsid w:val="00B57F55"/>
    <w:rsid w:val="00B60272"/>
    <w:rsid w:val="00B6333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F58"/>
    <w:rsid w:val="00B77258"/>
    <w:rsid w:val="00B80672"/>
    <w:rsid w:val="00B81B02"/>
    <w:rsid w:val="00B82613"/>
    <w:rsid w:val="00B829BB"/>
    <w:rsid w:val="00B83AD7"/>
    <w:rsid w:val="00B83BAD"/>
    <w:rsid w:val="00B84437"/>
    <w:rsid w:val="00B84C4E"/>
    <w:rsid w:val="00B855C5"/>
    <w:rsid w:val="00B86580"/>
    <w:rsid w:val="00B870D1"/>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B13"/>
    <w:rsid w:val="00BA4DC5"/>
    <w:rsid w:val="00BA4F15"/>
    <w:rsid w:val="00BA7C92"/>
    <w:rsid w:val="00BA7D5C"/>
    <w:rsid w:val="00BB0CF2"/>
    <w:rsid w:val="00BB0D59"/>
    <w:rsid w:val="00BB1020"/>
    <w:rsid w:val="00BB1FA5"/>
    <w:rsid w:val="00BB21A4"/>
    <w:rsid w:val="00BB2D58"/>
    <w:rsid w:val="00BB33C3"/>
    <w:rsid w:val="00BB362E"/>
    <w:rsid w:val="00BB38E7"/>
    <w:rsid w:val="00BB395A"/>
    <w:rsid w:val="00BB3CB8"/>
    <w:rsid w:val="00BB3E2B"/>
    <w:rsid w:val="00BB425F"/>
    <w:rsid w:val="00BB4C88"/>
    <w:rsid w:val="00BB5298"/>
    <w:rsid w:val="00BB5439"/>
    <w:rsid w:val="00BB5773"/>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897"/>
    <w:rsid w:val="00BD4A29"/>
    <w:rsid w:val="00BD4B6D"/>
    <w:rsid w:val="00BD4C57"/>
    <w:rsid w:val="00BD4FAC"/>
    <w:rsid w:val="00BD51DE"/>
    <w:rsid w:val="00BD5366"/>
    <w:rsid w:val="00BD5BB8"/>
    <w:rsid w:val="00BD71CB"/>
    <w:rsid w:val="00BE02B4"/>
    <w:rsid w:val="00BE04FE"/>
    <w:rsid w:val="00BE05B6"/>
    <w:rsid w:val="00BE08E0"/>
    <w:rsid w:val="00BE1000"/>
    <w:rsid w:val="00BE12DF"/>
    <w:rsid w:val="00BE1F1E"/>
    <w:rsid w:val="00BE2220"/>
    <w:rsid w:val="00BE2B9A"/>
    <w:rsid w:val="00BE2C45"/>
    <w:rsid w:val="00BE3594"/>
    <w:rsid w:val="00BE372B"/>
    <w:rsid w:val="00BE3F4B"/>
    <w:rsid w:val="00BE51CA"/>
    <w:rsid w:val="00BE5836"/>
    <w:rsid w:val="00BE58E6"/>
    <w:rsid w:val="00BE5907"/>
    <w:rsid w:val="00BE5DE3"/>
    <w:rsid w:val="00BE5F83"/>
    <w:rsid w:val="00BE6227"/>
    <w:rsid w:val="00BE637B"/>
    <w:rsid w:val="00BE79B1"/>
    <w:rsid w:val="00BF0C64"/>
    <w:rsid w:val="00BF10BC"/>
    <w:rsid w:val="00BF22FA"/>
    <w:rsid w:val="00BF2641"/>
    <w:rsid w:val="00BF26F6"/>
    <w:rsid w:val="00BF2888"/>
    <w:rsid w:val="00BF39AA"/>
    <w:rsid w:val="00BF3BA0"/>
    <w:rsid w:val="00BF3FA3"/>
    <w:rsid w:val="00BF3FFF"/>
    <w:rsid w:val="00BF581A"/>
    <w:rsid w:val="00BF69B8"/>
    <w:rsid w:val="00BF706E"/>
    <w:rsid w:val="00BF7791"/>
    <w:rsid w:val="00C000BB"/>
    <w:rsid w:val="00C00638"/>
    <w:rsid w:val="00C00695"/>
    <w:rsid w:val="00C007A3"/>
    <w:rsid w:val="00C009AE"/>
    <w:rsid w:val="00C00E99"/>
    <w:rsid w:val="00C0196A"/>
    <w:rsid w:val="00C024FC"/>
    <w:rsid w:val="00C03476"/>
    <w:rsid w:val="00C045B3"/>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2EB1"/>
    <w:rsid w:val="00C13014"/>
    <w:rsid w:val="00C135E3"/>
    <w:rsid w:val="00C13D66"/>
    <w:rsid w:val="00C14541"/>
    <w:rsid w:val="00C14773"/>
    <w:rsid w:val="00C1478B"/>
    <w:rsid w:val="00C150C6"/>
    <w:rsid w:val="00C15D66"/>
    <w:rsid w:val="00C15EDB"/>
    <w:rsid w:val="00C1675B"/>
    <w:rsid w:val="00C16C4F"/>
    <w:rsid w:val="00C16CA0"/>
    <w:rsid w:val="00C17DBD"/>
    <w:rsid w:val="00C20531"/>
    <w:rsid w:val="00C223EF"/>
    <w:rsid w:val="00C2253B"/>
    <w:rsid w:val="00C2255D"/>
    <w:rsid w:val="00C22B9D"/>
    <w:rsid w:val="00C24087"/>
    <w:rsid w:val="00C25681"/>
    <w:rsid w:val="00C26CD4"/>
    <w:rsid w:val="00C31852"/>
    <w:rsid w:val="00C3187D"/>
    <w:rsid w:val="00C328B1"/>
    <w:rsid w:val="00C32C8F"/>
    <w:rsid w:val="00C32CA6"/>
    <w:rsid w:val="00C33B9C"/>
    <w:rsid w:val="00C34ABD"/>
    <w:rsid w:val="00C34C35"/>
    <w:rsid w:val="00C34DC6"/>
    <w:rsid w:val="00C35C47"/>
    <w:rsid w:val="00C36170"/>
    <w:rsid w:val="00C36613"/>
    <w:rsid w:val="00C400B7"/>
    <w:rsid w:val="00C415F7"/>
    <w:rsid w:val="00C41F77"/>
    <w:rsid w:val="00C4242B"/>
    <w:rsid w:val="00C4253A"/>
    <w:rsid w:val="00C4292C"/>
    <w:rsid w:val="00C429DB"/>
    <w:rsid w:val="00C42B2E"/>
    <w:rsid w:val="00C42B74"/>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874"/>
    <w:rsid w:val="00C50DF6"/>
    <w:rsid w:val="00C5117A"/>
    <w:rsid w:val="00C51760"/>
    <w:rsid w:val="00C51916"/>
    <w:rsid w:val="00C52410"/>
    <w:rsid w:val="00C525B3"/>
    <w:rsid w:val="00C52652"/>
    <w:rsid w:val="00C53372"/>
    <w:rsid w:val="00C5531A"/>
    <w:rsid w:val="00C55384"/>
    <w:rsid w:val="00C556CE"/>
    <w:rsid w:val="00C560FF"/>
    <w:rsid w:val="00C569EF"/>
    <w:rsid w:val="00C57751"/>
    <w:rsid w:val="00C6225A"/>
    <w:rsid w:val="00C6234B"/>
    <w:rsid w:val="00C62D35"/>
    <w:rsid w:val="00C63B22"/>
    <w:rsid w:val="00C649D5"/>
    <w:rsid w:val="00C657AE"/>
    <w:rsid w:val="00C65BD3"/>
    <w:rsid w:val="00C66225"/>
    <w:rsid w:val="00C66542"/>
    <w:rsid w:val="00C6716C"/>
    <w:rsid w:val="00C67CB9"/>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18EB"/>
    <w:rsid w:val="00C81BA7"/>
    <w:rsid w:val="00C826BB"/>
    <w:rsid w:val="00C82B67"/>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479"/>
    <w:rsid w:val="00C90EE5"/>
    <w:rsid w:val="00C91A44"/>
    <w:rsid w:val="00C92461"/>
    <w:rsid w:val="00C92603"/>
    <w:rsid w:val="00C929B5"/>
    <w:rsid w:val="00C92B57"/>
    <w:rsid w:val="00C92CEB"/>
    <w:rsid w:val="00C931EC"/>
    <w:rsid w:val="00C942D9"/>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0E3"/>
    <w:rsid w:val="00CA5583"/>
    <w:rsid w:val="00CA66A8"/>
    <w:rsid w:val="00CA79B4"/>
    <w:rsid w:val="00CA7E2D"/>
    <w:rsid w:val="00CB02BA"/>
    <w:rsid w:val="00CB02D2"/>
    <w:rsid w:val="00CB04B7"/>
    <w:rsid w:val="00CB09DA"/>
    <w:rsid w:val="00CB0A90"/>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C6D"/>
    <w:rsid w:val="00CC0E6B"/>
    <w:rsid w:val="00CC23E5"/>
    <w:rsid w:val="00CC2B37"/>
    <w:rsid w:val="00CC32BE"/>
    <w:rsid w:val="00CC3315"/>
    <w:rsid w:val="00CC3D74"/>
    <w:rsid w:val="00CC3E3B"/>
    <w:rsid w:val="00CC3F68"/>
    <w:rsid w:val="00CC4912"/>
    <w:rsid w:val="00CC4B64"/>
    <w:rsid w:val="00CC4D38"/>
    <w:rsid w:val="00CC51E4"/>
    <w:rsid w:val="00CC6167"/>
    <w:rsid w:val="00CC67A0"/>
    <w:rsid w:val="00CC6E7A"/>
    <w:rsid w:val="00CC7032"/>
    <w:rsid w:val="00CD003E"/>
    <w:rsid w:val="00CD00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E10EF"/>
    <w:rsid w:val="00CE1355"/>
    <w:rsid w:val="00CE1390"/>
    <w:rsid w:val="00CE1757"/>
    <w:rsid w:val="00CE18DA"/>
    <w:rsid w:val="00CE1ACE"/>
    <w:rsid w:val="00CE2622"/>
    <w:rsid w:val="00CE358B"/>
    <w:rsid w:val="00CE3BEA"/>
    <w:rsid w:val="00CE3EAB"/>
    <w:rsid w:val="00CE4235"/>
    <w:rsid w:val="00CE4482"/>
    <w:rsid w:val="00CE50A2"/>
    <w:rsid w:val="00CE50FD"/>
    <w:rsid w:val="00CE5975"/>
    <w:rsid w:val="00CE5A6E"/>
    <w:rsid w:val="00CE5DCA"/>
    <w:rsid w:val="00CE5E28"/>
    <w:rsid w:val="00CE64C9"/>
    <w:rsid w:val="00CE752A"/>
    <w:rsid w:val="00CE76CC"/>
    <w:rsid w:val="00CE78E1"/>
    <w:rsid w:val="00CE79D2"/>
    <w:rsid w:val="00CE7B6C"/>
    <w:rsid w:val="00CF1099"/>
    <w:rsid w:val="00CF1211"/>
    <w:rsid w:val="00CF15D6"/>
    <w:rsid w:val="00CF1FC3"/>
    <w:rsid w:val="00CF430B"/>
    <w:rsid w:val="00CF474F"/>
    <w:rsid w:val="00CF4BA8"/>
    <w:rsid w:val="00CF5440"/>
    <w:rsid w:val="00CF5D21"/>
    <w:rsid w:val="00CF5D28"/>
    <w:rsid w:val="00CF5D72"/>
    <w:rsid w:val="00CF613D"/>
    <w:rsid w:val="00CF6951"/>
    <w:rsid w:val="00CF6AEE"/>
    <w:rsid w:val="00CF6C02"/>
    <w:rsid w:val="00CF75E7"/>
    <w:rsid w:val="00D013E9"/>
    <w:rsid w:val="00D01722"/>
    <w:rsid w:val="00D01830"/>
    <w:rsid w:val="00D019DB"/>
    <w:rsid w:val="00D02C40"/>
    <w:rsid w:val="00D03718"/>
    <w:rsid w:val="00D03A33"/>
    <w:rsid w:val="00D03A8A"/>
    <w:rsid w:val="00D04400"/>
    <w:rsid w:val="00D0479E"/>
    <w:rsid w:val="00D050B0"/>
    <w:rsid w:val="00D055E0"/>
    <w:rsid w:val="00D0568C"/>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55A"/>
    <w:rsid w:val="00D14E8C"/>
    <w:rsid w:val="00D15A9C"/>
    <w:rsid w:val="00D15C2E"/>
    <w:rsid w:val="00D173F5"/>
    <w:rsid w:val="00D17426"/>
    <w:rsid w:val="00D17F4E"/>
    <w:rsid w:val="00D2024A"/>
    <w:rsid w:val="00D20962"/>
    <w:rsid w:val="00D20F2B"/>
    <w:rsid w:val="00D216A7"/>
    <w:rsid w:val="00D21944"/>
    <w:rsid w:val="00D21F99"/>
    <w:rsid w:val="00D2251A"/>
    <w:rsid w:val="00D22FBD"/>
    <w:rsid w:val="00D242AE"/>
    <w:rsid w:val="00D243D0"/>
    <w:rsid w:val="00D2476A"/>
    <w:rsid w:val="00D24ED6"/>
    <w:rsid w:val="00D24EE5"/>
    <w:rsid w:val="00D250DC"/>
    <w:rsid w:val="00D25A33"/>
    <w:rsid w:val="00D25EA1"/>
    <w:rsid w:val="00D26036"/>
    <w:rsid w:val="00D264C7"/>
    <w:rsid w:val="00D26963"/>
    <w:rsid w:val="00D26CDA"/>
    <w:rsid w:val="00D30216"/>
    <w:rsid w:val="00D30C19"/>
    <w:rsid w:val="00D30C89"/>
    <w:rsid w:val="00D310A6"/>
    <w:rsid w:val="00D31BF6"/>
    <w:rsid w:val="00D32059"/>
    <w:rsid w:val="00D32284"/>
    <w:rsid w:val="00D33917"/>
    <w:rsid w:val="00D34000"/>
    <w:rsid w:val="00D35D5A"/>
    <w:rsid w:val="00D36107"/>
    <w:rsid w:val="00D3626A"/>
    <w:rsid w:val="00D37E2C"/>
    <w:rsid w:val="00D4055D"/>
    <w:rsid w:val="00D4067B"/>
    <w:rsid w:val="00D40835"/>
    <w:rsid w:val="00D41ADD"/>
    <w:rsid w:val="00D433D2"/>
    <w:rsid w:val="00D435A9"/>
    <w:rsid w:val="00D44018"/>
    <w:rsid w:val="00D440BD"/>
    <w:rsid w:val="00D44806"/>
    <w:rsid w:val="00D44AF7"/>
    <w:rsid w:val="00D45567"/>
    <w:rsid w:val="00D458B4"/>
    <w:rsid w:val="00D46824"/>
    <w:rsid w:val="00D46997"/>
    <w:rsid w:val="00D46C97"/>
    <w:rsid w:val="00D4716F"/>
    <w:rsid w:val="00D4746F"/>
    <w:rsid w:val="00D4758C"/>
    <w:rsid w:val="00D4778C"/>
    <w:rsid w:val="00D47A8D"/>
    <w:rsid w:val="00D47C16"/>
    <w:rsid w:val="00D50245"/>
    <w:rsid w:val="00D50248"/>
    <w:rsid w:val="00D504B6"/>
    <w:rsid w:val="00D50C12"/>
    <w:rsid w:val="00D50DDC"/>
    <w:rsid w:val="00D51483"/>
    <w:rsid w:val="00D51749"/>
    <w:rsid w:val="00D5181B"/>
    <w:rsid w:val="00D5183D"/>
    <w:rsid w:val="00D51BC1"/>
    <w:rsid w:val="00D520C9"/>
    <w:rsid w:val="00D521F3"/>
    <w:rsid w:val="00D531A5"/>
    <w:rsid w:val="00D53232"/>
    <w:rsid w:val="00D539E6"/>
    <w:rsid w:val="00D548BB"/>
    <w:rsid w:val="00D5494F"/>
    <w:rsid w:val="00D5577E"/>
    <w:rsid w:val="00D574BF"/>
    <w:rsid w:val="00D5790C"/>
    <w:rsid w:val="00D60BA3"/>
    <w:rsid w:val="00D610D7"/>
    <w:rsid w:val="00D6196C"/>
    <w:rsid w:val="00D61E61"/>
    <w:rsid w:val="00D61F09"/>
    <w:rsid w:val="00D62439"/>
    <w:rsid w:val="00D62CD1"/>
    <w:rsid w:val="00D62D0A"/>
    <w:rsid w:val="00D63597"/>
    <w:rsid w:val="00D63DE8"/>
    <w:rsid w:val="00D6443E"/>
    <w:rsid w:val="00D64472"/>
    <w:rsid w:val="00D653DA"/>
    <w:rsid w:val="00D66089"/>
    <w:rsid w:val="00D70107"/>
    <w:rsid w:val="00D701D6"/>
    <w:rsid w:val="00D70794"/>
    <w:rsid w:val="00D70B9C"/>
    <w:rsid w:val="00D7181F"/>
    <w:rsid w:val="00D72111"/>
    <w:rsid w:val="00D72257"/>
    <w:rsid w:val="00D7334A"/>
    <w:rsid w:val="00D74499"/>
    <w:rsid w:val="00D745B1"/>
    <w:rsid w:val="00D74C1B"/>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375C"/>
    <w:rsid w:val="00D83EB8"/>
    <w:rsid w:val="00D843BE"/>
    <w:rsid w:val="00D8469B"/>
    <w:rsid w:val="00D847B9"/>
    <w:rsid w:val="00D84A7D"/>
    <w:rsid w:val="00D85866"/>
    <w:rsid w:val="00D86772"/>
    <w:rsid w:val="00D86ED8"/>
    <w:rsid w:val="00D86F68"/>
    <w:rsid w:val="00D874DF"/>
    <w:rsid w:val="00D90057"/>
    <w:rsid w:val="00D905CE"/>
    <w:rsid w:val="00D907BF"/>
    <w:rsid w:val="00D90BE2"/>
    <w:rsid w:val="00D90FE5"/>
    <w:rsid w:val="00D91BED"/>
    <w:rsid w:val="00D91EAE"/>
    <w:rsid w:val="00D925F6"/>
    <w:rsid w:val="00D92919"/>
    <w:rsid w:val="00D92DA6"/>
    <w:rsid w:val="00D9344A"/>
    <w:rsid w:val="00D935E4"/>
    <w:rsid w:val="00D93837"/>
    <w:rsid w:val="00D9415C"/>
    <w:rsid w:val="00D94F4C"/>
    <w:rsid w:val="00D95434"/>
    <w:rsid w:val="00D9557D"/>
    <w:rsid w:val="00D95889"/>
    <w:rsid w:val="00D95AC1"/>
    <w:rsid w:val="00D95FE1"/>
    <w:rsid w:val="00D96075"/>
    <w:rsid w:val="00D966C9"/>
    <w:rsid w:val="00D975EB"/>
    <w:rsid w:val="00D97EE0"/>
    <w:rsid w:val="00DA0E18"/>
    <w:rsid w:val="00DA2642"/>
    <w:rsid w:val="00DA3695"/>
    <w:rsid w:val="00DA44F0"/>
    <w:rsid w:val="00DA4D0A"/>
    <w:rsid w:val="00DA5323"/>
    <w:rsid w:val="00DA6405"/>
    <w:rsid w:val="00DA6810"/>
    <w:rsid w:val="00DA6BA7"/>
    <w:rsid w:val="00DA6FA3"/>
    <w:rsid w:val="00DA75E5"/>
    <w:rsid w:val="00DB0363"/>
    <w:rsid w:val="00DB08C6"/>
    <w:rsid w:val="00DB166E"/>
    <w:rsid w:val="00DB1971"/>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C91"/>
    <w:rsid w:val="00DC7D84"/>
    <w:rsid w:val="00DD02EC"/>
    <w:rsid w:val="00DD0340"/>
    <w:rsid w:val="00DD07D2"/>
    <w:rsid w:val="00DD0F34"/>
    <w:rsid w:val="00DD14BB"/>
    <w:rsid w:val="00DD208B"/>
    <w:rsid w:val="00DD229E"/>
    <w:rsid w:val="00DD25E6"/>
    <w:rsid w:val="00DD2FF4"/>
    <w:rsid w:val="00DD30EC"/>
    <w:rsid w:val="00DD3C41"/>
    <w:rsid w:val="00DD3DA3"/>
    <w:rsid w:val="00DD449B"/>
    <w:rsid w:val="00DD48B3"/>
    <w:rsid w:val="00DD4D8F"/>
    <w:rsid w:val="00DD5551"/>
    <w:rsid w:val="00DD55E0"/>
    <w:rsid w:val="00DD603D"/>
    <w:rsid w:val="00DD67C3"/>
    <w:rsid w:val="00DE0291"/>
    <w:rsid w:val="00DE0D05"/>
    <w:rsid w:val="00DE124A"/>
    <w:rsid w:val="00DE1FBC"/>
    <w:rsid w:val="00DE22B5"/>
    <w:rsid w:val="00DE22F5"/>
    <w:rsid w:val="00DE26D0"/>
    <w:rsid w:val="00DE3C97"/>
    <w:rsid w:val="00DE3DBB"/>
    <w:rsid w:val="00DE3EB8"/>
    <w:rsid w:val="00DE46AC"/>
    <w:rsid w:val="00DE4AF9"/>
    <w:rsid w:val="00DE544A"/>
    <w:rsid w:val="00DE69EF"/>
    <w:rsid w:val="00DE77F5"/>
    <w:rsid w:val="00DE7C46"/>
    <w:rsid w:val="00DF0205"/>
    <w:rsid w:val="00DF11BA"/>
    <w:rsid w:val="00DF192B"/>
    <w:rsid w:val="00DF1FC1"/>
    <w:rsid w:val="00DF247E"/>
    <w:rsid w:val="00DF2800"/>
    <w:rsid w:val="00DF34FE"/>
    <w:rsid w:val="00DF4D29"/>
    <w:rsid w:val="00DF5E4B"/>
    <w:rsid w:val="00DF5F30"/>
    <w:rsid w:val="00DF6BE6"/>
    <w:rsid w:val="00DF6CD2"/>
    <w:rsid w:val="00DF747F"/>
    <w:rsid w:val="00DF74E3"/>
    <w:rsid w:val="00DF7746"/>
    <w:rsid w:val="00DF777C"/>
    <w:rsid w:val="00DF7ED2"/>
    <w:rsid w:val="00E0000A"/>
    <w:rsid w:val="00E00AC0"/>
    <w:rsid w:val="00E03EBD"/>
    <w:rsid w:val="00E04778"/>
    <w:rsid w:val="00E04F40"/>
    <w:rsid w:val="00E053E3"/>
    <w:rsid w:val="00E0576C"/>
    <w:rsid w:val="00E05CAD"/>
    <w:rsid w:val="00E074BE"/>
    <w:rsid w:val="00E077E2"/>
    <w:rsid w:val="00E100B8"/>
    <w:rsid w:val="00E11788"/>
    <w:rsid w:val="00E11882"/>
    <w:rsid w:val="00E1359E"/>
    <w:rsid w:val="00E13897"/>
    <w:rsid w:val="00E13A07"/>
    <w:rsid w:val="00E13CA8"/>
    <w:rsid w:val="00E13CB7"/>
    <w:rsid w:val="00E13DAE"/>
    <w:rsid w:val="00E142A4"/>
    <w:rsid w:val="00E155C9"/>
    <w:rsid w:val="00E1576F"/>
    <w:rsid w:val="00E15BC4"/>
    <w:rsid w:val="00E1650E"/>
    <w:rsid w:val="00E1683E"/>
    <w:rsid w:val="00E16A48"/>
    <w:rsid w:val="00E16AF6"/>
    <w:rsid w:val="00E16D35"/>
    <w:rsid w:val="00E173C0"/>
    <w:rsid w:val="00E17BC3"/>
    <w:rsid w:val="00E212E9"/>
    <w:rsid w:val="00E21526"/>
    <w:rsid w:val="00E217EC"/>
    <w:rsid w:val="00E21B33"/>
    <w:rsid w:val="00E24656"/>
    <w:rsid w:val="00E251EC"/>
    <w:rsid w:val="00E257A7"/>
    <w:rsid w:val="00E26244"/>
    <w:rsid w:val="00E268E6"/>
    <w:rsid w:val="00E26DB9"/>
    <w:rsid w:val="00E27222"/>
    <w:rsid w:val="00E27FC2"/>
    <w:rsid w:val="00E30565"/>
    <w:rsid w:val="00E308C5"/>
    <w:rsid w:val="00E30BDE"/>
    <w:rsid w:val="00E30FE9"/>
    <w:rsid w:val="00E31F13"/>
    <w:rsid w:val="00E31FAC"/>
    <w:rsid w:val="00E32470"/>
    <w:rsid w:val="00E32958"/>
    <w:rsid w:val="00E329BB"/>
    <w:rsid w:val="00E35256"/>
    <w:rsid w:val="00E35875"/>
    <w:rsid w:val="00E359F4"/>
    <w:rsid w:val="00E35C04"/>
    <w:rsid w:val="00E36207"/>
    <w:rsid w:val="00E36798"/>
    <w:rsid w:val="00E36DD8"/>
    <w:rsid w:val="00E3712F"/>
    <w:rsid w:val="00E37B51"/>
    <w:rsid w:val="00E40057"/>
    <w:rsid w:val="00E4060A"/>
    <w:rsid w:val="00E40C38"/>
    <w:rsid w:val="00E40D62"/>
    <w:rsid w:val="00E41083"/>
    <w:rsid w:val="00E41430"/>
    <w:rsid w:val="00E42800"/>
    <w:rsid w:val="00E42AD4"/>
    <w:rsid w:val="00E43B5F"/>
    <w:rsid w:val="00E43F8E"/>
    <w:rsid w:val="00E44045"/>
    <w:rsid w:val="00E44D5C"/>
    <w:rsid w:val="00E45798"/>
    <w:rsid w:val="00E45FB6"/>
    <w:rsid w:val="00E46037"/>
    <w:rsid w:val="00E464DA"/>
    <w:rsid w:val="00E4675F"/>
    <w:rsid w:val="00E469DD"/>
    <w:rsid w:val="00E47226"/>
    <w:rsid w:val="00E5039C"/>
    <w:rsid w:val="00E506A0"/>
    <w:rsid w:val="00E51205"/>
    <w:rsid w:val="00E51AFB"/>
    <w:rsid w:val="00E51CE8"/>
    <w:rsid w:val="00E51E73"/>
    <w:rsid w:val="00E51EAA"/>
    <w:rsid w:val="00E51F46"/>
    <w:rsid w:val="00E51FA8"/>
    <w:rsid w:val="00E52365"/>
    <w:rsid w:val="00E524D6"/>
    <w:rsid w:val="00E52EC8"/>
    <w:rsid w:val="00E53A22"/>
    <w:rsid w:val="00E54D5E"/>
    <w:rsid w:val="00E56DEE"/>
    <w:rsid w:val="00E57227"/>
    <w:rsid w:val="00E57BAF"/>
    <w:rsid w:val="00E60E96"/>
    <w:rsid w:val="00E62033"/>
    <w:rsid w:val="00E62369"/>
    <w:rsid w:val="00E626CB"/>
    <w:rsid w:val="00E63979"/>
    <w:rsid w:val="00E64757"/>
    <w:rsid w:val="00E64EB3"/>
    <w:rsid w:val="00E65642"/>
    <w:rsid w:val="00E66098"/>
    <w:rsid w:val="00E6686F"/>
    <w:rsid w:val="00E674C4"/>
    <w:rsid w:val="00E67C1A"/>
    <w:rsid w:val="00E71360"/>
    <w:rsid w:val="00E71E56"/>
    <w:rsid w:val="00E723A7"/>
    <w:rsid w:val="00E727A2"/>
    <w:rsid w:val="00E7338E"/>
    <w:rsid w:val="00E74212"/>
    <w:rsid w:val="00E744E6"/>
    <w:rsid w:val="00E748A8"/>
    <w:rsid w:val="00E74DCB"/>
    <w:rsid w:val="00E769F7"/>
    <w:rsid w:val="00E76A94"/>
    <w:rsid w:val="00E76DAC"/>
    <w:rsid w:val="00E7723E"/>
    <w:rsid w:val="00E7767B"/>
    <w:rsid w:val="00E77EDE"/>
    <w:rsid w:val="00E805E0"/>
    <w:rsid w:val="00E814CD"/>
    <w:rsid w:val="00E83214"/>
    <w:rsid w:val="00E835A2"/>
    <w:rsid w:val="00E8397E"/>
    <w:rsid w:val="00E839F4"/>
    <w:rsid w:val="00E83CC4"/>
    <w:rsid w:val="00E83F4B"/>
    <w:rsid w:val="00E84689"/>
    <w:rsid w:val="00E850C4"/>
    <w:rsid w:val="00E85307"/>
    <w:rsid w:val="00E858F1"/>
    <w:rsid w:val="00E85A07"/>
    <w:rsid w:val="00E8684F"/>
    <w:rsid w:val="00E8688E"/>
    <w:rsid w:val="00E86949"/>
    <w:rsid w:val="00E8696A"/>
    <w:rsid w:val="00E87A05"/>
    <w:rsid w:val="00E905F6"/>
    <w:rsid w:val="00E9069B"/>
    <w:rsid w:val="00E90D43"/>
    <w:rsid w:val="00E91B8A"/>
    <w:rsid w:val="00E91C1D"/>
    <w:rsid w:val="00E925A5"/>
    <w:rsid w:val="00E92C32"/>
    <w:rsid w:val="00E93A02"/>
    <w:rsid w:val="00E93C02"/>
    <w:rsid w:val="00E943FF"/>
    <w:rsid w:val="00E946A6"/>
    <w:rsid w:val="00E94C64"/>
    <w:rsid w:val="00E95302"/>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601F"/>
    <w:rsid w:val="00EA63BA"/>
    <w:rsid w:val="00EA6746"/>
    <w:rsid w:val="00EA709C"/>
    <w:rsid w:val="00EA70ED"/>
    <w:rsid w:val="00EA719A"/>
    <w:rsid w:val="00EA7DBF"/>
    <w:rsid w:val="00EB002D"/>
    <w:rsid w:val="00EB0B82"/>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6399"/>
    <w:rsid w:val="00EB728A"/>
    <w:rsid w:val="00EB763C"/>
    <w:rsid w:val="00EC04C7"/>
    <w:rsid w:val="00EC1BA5"/>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E0891"/>
    <w:rsid w:val="00EE0C5A"/>
    <w:rsid w:val="00EE0EEA"/>
    <w:rsid w:val="00EE1325"/>
    <w:rsid w:val="00EE1329"/>
    <w:rsid w:val="00EE1E49"/>
    <w:rsid w:val="00EE1E51"/>
    <w:rsid w:val="00EE2BD6"/>
    <w:rsid w:val="00EE368E"/>
    <w:rsid w:val="00EE413F"/>
    <w:rsid w:val="00EE4732"/>
    <w:rsid w:val="00EE49B7"/>
    <w:rsid w:val="00EE5E29"/>
    <w:rsid w:val="00EE6085"/>
    <w:rsid w:val="00EE63B3"/>
    <w:rsid w:val="00EE640B"/>
    <w:rsid w:val="00EE675E"/>
    <w:rsid w:val="00EE76A9"/>
    <w:rsid w:val="00EE78AB"/>
    <w:rsid w:val="00EE79A3"/>
    <w:rsid w:val="00EE7C27"/>
    <w:rsid w:val="00EE7CDB"/>
    <w:rsid w:val="00EE7FA7"/>
    <w:rsid w:val="00EF0631"/>
    <w:rsid w:val="00EF0930"/>
    <w:rsid w:val="00EF0BCA"/>
    <w:rsid w:val="00EF0C18"/>
    <w:rsid w:val="00EF1DDD"/>
    <w:rsid w:val="00EF21C3"/>
    <w:rsid w:val="00EF28FE"/>
    <w:rsid w:val="00EF36C6"/>
    <w:rsid w:val="00EF4108"/>
    <w:rsid w:val="00EF43A6"/>
    <w:rsid w:val="00EF44AC"/>
    <w:rsid w:val="00EF4694"/>
    <w:rsid w:val="00EF4DBB"/>
    <w:rsid w:val="00EF51F9"/>
    <w:rsid w:val="00EF5FE4"/>
    <w:rsid w:val="00EF6523"/>
    <w:rsid w:val="00EF69F9"/>
    <w:rsid w:val="00EF7502"/>
    <w:rsid w:val="00F00170"/>
    <w:rsid w:val="00F002F7"/>
    <w:rsid w:val="00F01C15"/>
    <w:rsid w:val="00F02218"/>
    <w:rsid w:val="00F0264D"/>
    <w:rsid w:val="00F02969"/>
    <w:rsid w:val="00F02F80"/>
    <w:rsid w:val="00F036D7"/>
    <w:rsid w:val="00F04563"/>
    <w:rsid w:val="00F04888"/>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3EC7"/>
    <w:rsid w:val="00F14A1A"/>
    <w:rsid w:val="00F14AE7"/>
    <w:rsid w:val="00F15774"/>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4CE"/>
    <w:rsid w:val="00F326B2"/>
    <w:rsid w:val="00F34481"/>
    <w:rsid w:val="00F35279"/>
    <w:rsid w:val="00F357EE"/>
    <w:rsid w:val="00F360E9"/>
    <w:rsid w:val="00F41501"/>
    <w:rsid w:val="00F41DEF"/>
    <w:rsid w:val="00F429B6"/>
    <w:rsid w:val="00F42DFF"/>
    <w:rsid w:val="00F436DB"/>
    <w:rsid w:val="00F44F4F"/>
    <w:rsid w:val="00F45040"/>
    <w:rsid w:val="00F45117"/>
    <w:rsid w:val="00F45732"/>
    <w:rsid w:val="00F45C6F"/>
    <w:rsid w:val="00F46488"/>
    <w:rsid w:val="00F4767F"/>
    <w:rsid w:val="00F47F85"/>
    <w:rsid w:val="00F514B0"/>
    <w:rsid w:val="00F520BC"/>
    <w:rsid w:val="00F532E8"/>
    <w:rsid w:val="00F5351E"/>
    <w:rsid w:val="00F541DD"/>
    <w:rsid w:val="00F5433D"/>
    <w:rsid w:val="00F54E01"/>
    <w:rsid w:val="00F55311"/>
    <w:rsid w:val="00F55466"/>
    <w:rsid w:val="00F55682"/>
    <w:rsid w:val="00F55CF6"/>
    <w:rsid w:val="00F56ABB"/>
    <w:rsid w:val="00F570E9"/>
    <w:rsid w:val="00F5733A"/>
    <w:rsid w:val="00F57D1E"/>
    <w:rsid w:val="00F57F8D"/>
    <w:rsid w:val="00F60432"/>
    <w:rsid w:val="00F60A52"/>
    <w:rsid w:val="00F60D72"/>
    <w:rsid w:val="00F6171B"/>
    <w:rsid w:val="00F6202E"/>
    <w:rsid w:val="00F625CD"/>
    <w:rsid w:val="00F6264A"/>
    <w:rsid w:val="00F62C49"/>
    <w:rsid w:val="00F63549"/>
    <w:rsid w:val="00F647DE"/>
    <w:rsid w:val="00F64FE9"/>
    <w:rsid w:val="00F66123"/>
    <w:rsid w:val="00F66421"/>
    <w:rsid w:val="00F665FA"/>
    <w:rsid w:val="00F667EE"/>
    <w:rsid w:val="00F66A34"/>
    <w:rsid w:val="00F67CEA"/>
    <w:rsid w:val="00F7026B"/>
    <w:rsid w:val="00F7039A"/>
    <w:rsid w:val="00F70CC7"/>
    <w:rsid w:val="00F719CA"/>
    <w:rsid w:val="00F72BAF"/>
    <w:rsid w:val="00F7364D"/>
    <w:rsid w:val="00F73782"/>
    <w:rsid w:val="00F73D93"/>
    <w:rsid w:val="00F744C7"/>
    <w:rsid w:val="00F747CF"/>
    <w:rsid w:val="00F74EB5"/>
    <w:rsid w:val="00F76C9A"/>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A4B"/>
    <w:rsid w:val="00F86CE4"/>
    <w:rsid w:val="00F8730F"/>
    <w:rsid w:val="00F8735D"/>
    <w:rsid w:val="00F87C0E"/>
    <w:rsid w:val="00F9063A"/>
    <w:rsid w:val="00F90A62"/>
    <w:rsid w:val="00F91321"/>
    <w:rsid w:val="00F917B3"/>
    <w:rsid w:val="00F91DCA"/>
    <w:rsid w:val="00F92070"/>
    <w:rsid w:val="00F92443"/>
    <w:rsid w:val="00F93C33"/>
    <w:rsid w:val="00F9418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59"/>
    <w:rsid w:val="00FB6713"/>
    <w:rsid w:val="00FC0687"/>
    <w:rsid w:val="00FC0E66"/>
    <w:rsid w:val="00FC1C03"/>
    <w:rsid w:val="00FC1EEE"/>
    <w:rsid w:val="00FC2F6F"/>
    <w:rsid w:val="00FC396F"/>
    <w:rsid w:val="00FC3AEE"/>
    <w:rsid w:val="00FC3FFB"/>
    <w:rsid w:val="00FC401B"/>
    <w:rsid w:val="00FC4218"/>
    <w:rsid w:val="00FC4453"/>
    <w:rsid w:val="00FC44B4"/>
    <w:rsid w:val="00FC4B60"/>
    <w:rsid w:val="00FC5B5F"/>
    <w:rsid w:val="00FC5C9D"/>
    <w:rsid w:val="00FC60E9"/>
    <w:rsid w:val="00FC63F3"/>
    <w:rsid w:val="00FC67F4"/>
    <w:rsid w:val="00FD0411"/>
    <w:rsid w:val="00FD065C"/>
    <w:rsid w:val="00FD06C1"/>
    <w:rsid w:val="00FD0A05"/>
    <w:rsid w:val="00FD0B14"/>
    <w:rsid w:val="00FD14CF"/>
    <w:rsid w:val="00FD16B9"/>
    <w:rsid w:val="00FD175D"/>
    <w:rsid w:val="00FD276E"/>
    <w:rsid w:val="00FD27CB"/>
    <w:rsid w:val="00FD3A91"/>
    <w:rsid w:val="00FD3CFA"/>
    <w:rsid w:val="00FD3FBB"/>
    <w:rsid w:val="00FD3FE1"/>
    <w:rsid w:val="00FD4D36"/>
    <w:rsid w:val="00FD69BA"/>
    <w:rsid w:val="00FD6C26"/>
    <w:rsid w:val="00FD7800"/>
    <w:rsid w:val="00FE002E"/>
    <w:rsid w:val="00FE080F"/>
    <w:rsid w:val="00FE089B"/>
    <w:rsid w:val="00FE0CF3"/>
    <w:rsid w:val="00FE1BD1"/>
    <w:rsid w:val="00FE1DE3"/>
    <w:rsid w:val="00FE212F"/>
    <w:rsid w:val="00FE2291"/>
    <w:rsid w:val="00FE2DD8"/>
    <w:rsid w:val="00FE6B28"/>
    <w:rsid w:val="00FE78AD"/>
    <w:rsid w:val="00FE7B8E"/>
    <w:rsid w:val="00FE7C7C"/>
    <w:rsid w:val="00FF076B"/>
    <w:rsid w:val="00FF16F2"/>
    <w:rsid w:val="00FF201A"/>
    <w:rsid w:val="00FF2CDC"/>
    <w:rsid w:val="00FF2ED0"/>
    <w:rsid w:val="00FF450D"/>
    <w:rsid w:val="00FF453D"/>
    <w:rsid w:val="00FF50A6"/>
    <w:rsid w:val="00FF5B20"/>
    <w:rsid w:val="00FF6AD7"/>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9"/>
    <o:shapelayout v:ext="edit">
      <o:idmap v:ext="edit" data="1"/>
      <o:rules v:ext="edit">
        <o:r id="V:Rule1" type="connector" idref="#AutoShape 23"/>
        <o:r id="V:Rule2" type="connector" idref="#AutoShape 105"/>
        <o:r id="V:Rule3" type="connector" idref="#AutoShape 22"/>
        <o:r id="V:Rule4" type="connector" idref="#AutoShape 101"/>
        <o:r id="V:Rule5" type="connector" idref="#AutoShape 46"/>
        <o:r id="V:Rule6" type="connector" idref="#AutoShape 25"/>
        <o:r id="V:Rule7" type="connector" idref="#AutoShape 39"/>
        <o:r id="V:Rule8" type="connector" idref="#AutoShape 92"/>
        <o:r id="V:Rule9" type="connector" idref="#AutoShape 52"/>
        <o:r id="V:Rule10" type="connector" idref="#AutoShape 49"/>
        <o:r id="V:Rule11" type="connector" idref="#AutoShape 90"/>
        <o:r id="V:Rule12" type="connector" idref="#AutoShape 84"/>
        <o:r id="V:Rule13" type="connector" idref="#AutoShape 85"/>
        <o:r id="V:Rule14" type="connector" idref="#AutoShape 21"/>
        <o:r id="V:Rule15" type="connector" idref="#AutoShape 103"/>
        <o:r id="V:Rule16" type="connector" idref="#AutoShape 88"/>
        <o:r id="V:Rule17" type="connector" idref="#AutoShape 26"/>
        <o:r id="V:Rule18" type="connector" idref="#AutoShape 89"/>
        <o:r id="V:Rule19" type="connector" idref="#AutoShape 48"/>
        <o:r id="V:Rule20" type="connector" idref="#AutoShape 38"/>
        <o:r id="V:Rule21" type="connector" idref="#AutoShape 24"/>
        <o:r id="V:Rule22" type="connector" idref="#AutoShape 91"/>
      </o:rules>
    </o:shapelayout>
  </w:shapeDefaults>
  <w:decimalSymbol w:val=","/>
  <w:listSeparator w:val=";"/>
  <w15:docId w15:val="{CCEC0E7B-9840-4F7A-ABC0-9EB82EB64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CA50E3"/>
    <w:pPr>
      <w:pBdr>
        <w:top w:val="none" w:sz="0" w:space="0" w:color="auto"/>
      </w:pBdr>
      <w:spacing w:before="180"/>
      <w:outlineLvl w:val="1"/>
    </w:pPr>
    <w:rPr>
      <w:sz w:val="2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styleId="PlaceholderText">
    <w:name w:val="Placeholder Text"/>
    <w:basedOn w:val="DefaultParagraphFont"/>
    <w:uiPriority w:val="99"/>
    <w:semiHidden/>
    <w:rsid w:val="004F70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7D42A-7444-4CE1-ACD5-8299E63A5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7EECA-6124-4D7E-8A46-F699ADE41041}">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C22790C3-F207-4643-8036-9017CB575E6F}">
  <ds:schemaRefs>
    <ds:schemaRef ds:uri="http://schemas.microsoft.com/sharepoint/v3/contenttype/forms"/>
  </ds:schemaRefs>
</ds:datastoreItem>
</file>

<file path=customXml/itemProps4.xml><?xml version="1.0" encoding="utf-8"?>
<ds:datastoreItem xmlns:ds="http://schemas.openxmlformats.org/officeDocument/2006/customXml" ds:itemID="{6458F0B5-9CED-4846-AF52-B292AF5F8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6</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11568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
  <cp:lastModifiedBy>Ranta-Aho, Karri (Nokia - FI/Espoo)</cp:lastModifiedBy>
  <cp:revision>5</cp:revision>
  <cp:lastPrinted>2011-05-02T15:38:00Z</cp:lastPrinted>
  <dcterms:created xsi:type="dcterms:W3CDTF">2016-09-30T14:37:00Z</dcterms:created>
  <dcterms:modified xsi:type="dcterms:W3CDTF">2016-09-30T14:58:00Z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0x01010083D7957DE8F4C7428D913A84920F99E8</vt:lpwstr>
  </property>
  <property fmtid="{D5CDD505-2E9C-101B-9397-08002B2CF9AE}" pid="5" name="TaxKeyword">
    <vt:lpwstr/>
  </property>
  <property fmtid="{D5CDD505-2E9C-101B-9397-08002B2CF9AE}" pid="6" name="_NewReviewCycle">
    <vt:lpwstr/>
  </property>
</Properties>
</file>