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3F2B3F">
      <w:pPr>
        <w:pStyle w:val="103"/>
        <w:adjustRightInd w:val="0"/>
        <w:snapToGrid w:val="0"/>
        <w:spacing w:before="0" w:after="0"/>
        <w:jc w:val="left"/>
        <w:rPr>
          <w:rFonts w:ascii="Times New Roman" w:hAnsi="Times New Roman"/>
          <w:sz w:val="24"/>
          <w:szCs w:val="24"/>
          <w:lang w:val="en-US"/>
        </w:rPr>
      </w:pPr>
      <w:bookmarkStart w:id="0" w:name="_Hlk145670493"/>
      <w:bookmarkStart w:id="1" w:name="OLE_LINK4"/>
      <w:bookmarkStart w:id="2" w:name="OLE_LINK3"/>
      <w:r>
        <w:rPr>
          <w:rFonts w:ascii="Times New Roman" w:hAnsi="Times New Roman"/>
          <w:sz w:val="24"/>
          <w:szCs w:val="24"/>
          <w:lang w:val="en-US"/>
        </w:rPr>
        <w:t>3GPP TSG RAN WG1 #12</w:t>
      </w:r>
      <w:r>
        <w:rPr>
          <w:rFonts w:hint="eastAsia" w:ascii="Times New Roman" w:hAnsi="Times New Roman"/>
          <w:sz w:val="24"/>
          <w:szCs w:val="24"/>
          <w:lang w:val="en-US" w:eastAsia="zh-CN"/>
        </w:rPr>
        <w:t>2bis</w:t>
      </w:r>
      <w:r>
        <w:rPr>
          <w:rFonts w:ascii="Times New Roman" w:hAnsi="Times New Roman"/>
          <w:sz w:val="24"/>
          <w:szCs w:val="24"/>
          <w:lang w:val="en-US"/>
        </w:rPr>
        <w:tab/>
      </w:r>
      <w:bookmarkStart w:id="7" w:name="_GoBack"/>
      <w:bookmarkEnd w:id="7"/>
      <w:r>
        <w:rPr>
          <w:rFonts w:ascii="Times New Roman" w:hAnsi="Times New Roman"/>
          <w:sz w:val="24"/>
          <w:szCs w:val="24"/>
          <w:lang w:val="en-US"/>
        </w:rPr>
        <w:t>R1-2506997</w:t>
      </w:r>
    </w:p>
    <w:p w14:paraId="636ACE26">
      <w:pPr>
        <w:pStyle w:val="103"/>
        <w:adjustRightInd w:val="0"/>
        <w:snapToGrid w:val="0"/>
        <w:spacing w:before="0" w:after="0"/>
        <w:jc w:val="left"/>
        <w:rPr>
          <w:rFonts w:ascii="Times New Roman" w:hAnsi="Times New Roman"/>
          <w:sz w:val="24"/>
          <w:szCs w:val="24"/>
          <w:lang w:val="en-US"/>
        </w:rPr>
      </w:pPr>
      <w:r>
        <w:rPr>
          <w:rFonts w:hint="eastAsia" w:ascii="Times New Roman" w:hAnsi="Times New Roman"/>
          <w:sz w:val="24"/>
          <w:szCs w:val="24"/>
          <w:lang w:val="en-US"/>
        </w:rPr>
        <w:t>Prague</w:t>
      </w:r>
      <w:r>
        <w:rPr>
          <w:rFonts w:ascii="Times New Roman" w:hAnsi="Times New Roman"/>
          <w:sz w:val="24"/>
          <w:szCs w:val="24"/>
          <w:lang w:val="en-US"/>
        </w:rPr>
        <w:t xml:space="preserve">, </w:t>
      </w:r>
      <w:r>
        <w:rPr>
          <w:rFonts w:hint="eastAsia" w:ascii="Times New Roman" w:hAnsi="Times New Roman"/>
          <w:sz w:val="24"/>
          <w:szCs w:val="24"/>
          <w:lang w:val="en-US"/>
        </w:rPr>
        <w:t>Czech</w:t>
      </w:r>
      <w:r>
        <w:rPr>
          <w:rFonts w:ascii="Times New Roman" w:hAnsi="Times New Roman"/>
          <w:sz w:val="24"/>
          <w:szCs w:val="24"/>
          <w:lang w:val="en-US"/>
        </w:rPr>
        <w:t xml:space="preserve">, </w:t>
      </w:r>
      <w:r>
        <w:rPr>
          <w:rFonts w:hint="eastAsia" w:ascii="Times New Roman" w:hAnsi="Times New Roman"/>
          <w:sz w:val="24"/>
          <w:szCs w:val="24"/>
          <w:lang w:val="en-US"/>
        </w:rPr>
        <w:t>Oct 13th</w:t>
      </w:r>
      <w:r>
        <w:rPr>
          <w:rFonts w:ascii="Times New Roman" w:hAnsi="Times New Roman"/>
          <w:sz w:val="24"/>
          <w:szCs w:val="24"/>
          <w:lang w:val="en-US"/>
        </w:rPr>
        <w:t xml:space="preserve"> – </w:t>
      </w:r>
      <w:r>
        <w:rPr>
          <w:rFonts w:hint="eastAsia" w:ascii="Times New Roman" w:hAnsi="Times New Roman"/>
          <w:sz w:val="24"/>
          <w:szCs w:val="24"/>
          <w:lang w:val="en-US"/>
        </w:rPr>
        <w:t>17</w:t>
      </w:r>
      <w:r>
        <w:rPr>
          <w:rFonts w:ascii="Times New Roman" w:hAnsi="Times New Roman"/>
          <w:sz w:val="24"/>
          <w:szCs w:val="24"/>
          <w:lang w:val="en-US"/>
        </w:rPr>
        <w:t>th, 2025</w:t>
      </w:r>
    </w:p>
    <w:p w14:paraId="137385D6">
      <w:pPr>
        <w:pStyle w:val="103"/>
        <w:adjustRightInd w:val="0"/>
        <w:snapToGrid w:val="0"/>
        <w:spacing w:before="0" w:after="0"/>
        <w:jc w:val="left"/>
        <w:rPr>
          <w:rFonts w:ascii="Times New Roman" w:hAnsi="Times New Roman"/>
          <w:sz w:val="24"/>
          <w:szCs w:val="24"/>
          <w:lang w:val="en-US"/>
        </w:rPr>
      </w:pPr>
    </w:p>
    <w:bookmarkEnd w:id="0"/>
    <w:p w14:paraId="51E22A26">
      <w:pPr>
        <w:pStyle w:val="103"/>
        <w:adjustRightInd w:val="0"/>
        <w:snapToGrid w:val="0"/>
        <w:spacing w:before="0" w:after="0"/>
        <w:jc w:val="left"/>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14:paraId="6C77D19D">
      <w:pPr>
        <w:pStyle w:val="103"/>
        <w:adjustRightInd w:val="0"/>
        <w:snapToGrid w:val="0"/>
        <w:spacing w:before="0" w:after="0"/>
        <w:ind w:left="1790" w:hanging="1790" w:hangingChars="743"/>
        <w:jc w:val="left"/>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ascii="Times New Roman" w:hAnsi="Times New Roman"/>
          <w:sz w:val="24"/>
          <w:szCs w:val="24"/>
          <w:lang w:val="en-US"/>
        </w:rPr>
        <w:t xml:space="preserve">Discussion on </w:t>
      </w:r>
      <w:r>
        <w:rPr>
          <w:rFonts w:hint="eastAsia" w:ascii="Times New Roman" w:hAnsi="Times New Roman"/>
          <w:sz w:val="24"/>
          <w:szCs w:val="24"/>
          <w:lang w:val="en-US" w:eastAsia="zh-CN"/>
        </w:rPr>
        <w:t>LS on when RRC layer submits periodic CSI inference configuration to lower layer</w:t>
      </w:r>
    </w:p>
    <w:p w14:paraId="4BB15DC2">
      <w:pPr>
        <w:pStyle w:val="103"/>
        <w:adjustRightInd w:val="0"/>
        <w:snapToGrid w:val="0"/>
        <w:spacing w:before="0" w:after="0"/>
        <w:jc w:val="left"/>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eastAsia="zh-CN"/>
        </w:rPr>
        <w:t>5</w:t>
      </w:r>
    </w:p>
    <w:p w14:paraId="6E66C0B4">
      <w:pPr>
        <w:pStyle w:val="103"/>
        <w:adjustRightInd w:val="0"/>
        <w:snapToGrid w:val="0"/>
        <w:spacing w:before="0" w:after="0"/>
        <w:jc w:val="left"/>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1"/>
    <w:bookmarkEnd w:id="2"/>
    <w:p w14:paraId="76FBA270">
      <w:pPr>
        <w:pStyle w:val="2"/>
      </w:pPr>
      <w:bookmarkStart w:id="5" w:name="_Toc120549591"/>
      <w:r>
        <w:t>Introduction</w:t>
      </w:r>
      <w:bookmarkEnd w:id="5"/>
    </w:p>
    <w:p w14:paraId="7DA57BC7">
      <w:pPr>
        <w:adjustRightInd w:val="0"/>
        <w:snapToGrid w:val="0"/>
        <w:rPr>
          <w:bCs/>
          <w:iCs/>
          <w:lang w:eastAsia="zh-CN"/>
        </w:rPr>
      </w:pPr>
      <w:r>
        <w:rPr>
          <w:rFonts w:hint="eastAsia"/>
          <w:bCs/>
          <w:iCs/>
        </w:rPr>
        <w:t xml:space="preserve">RAN2 has sent an LS to RAN1 </w:t>
      </w:r>
      <w:r>
        <w:rPr>
          <w:rFonts w:hint="eastAsia"/>
          <w:bCs/>
          <w:iCs/>
          <w:lang w:eastAsia="zh-CN"/>
        </w:rPr>
        <w:t>on the iss</w:t>
      </w:r>
      <w:r>
        <w:rPr>
          <w:rFonts w:hint="eastAsia"/>
          <w:bCs/>
          <w:iCs/>
        </w:rPr>
        <w:t xml:space="preserve">ue of </w:t>
      </w:r>
      <w:r>
        <w:rPr>
          <w:bCs/>
          <w:iCs/>
        </w:rPr>
        <w:t>when RRC layer submits periodic CSI inference configuration to lower layer</w:t>
      </w:r>
      <w:r>
        <w:rPr>
          <w:rFonts w:hint="eastAsia"/>
          <w:bCs/>
          <w:iCs/>
          <w:lang w:eastAsia="zh-CN"/>
        </w:rPr>
        <w:t xml:space="preserve"> [1].</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28A5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14:paraId="65385E9A">
            <w:pPr>
              <w:overflowPunct w:val="0"/>
              <w:autoSpaceDE w:val="0"/>
              <w:autoSpaceDN w:val="0"/>
              <w:adjustRightInd w:val="0"/>
              <w:snapToGrid w:val="0"/>
              <w:spacing w:before="0" w:after="0"/>
              <w:textAlignment w:val="baseline"/>
              <w:rPr>
                <w:lang w:val="en-US" w:eastAsia="zh-CN"/>
              </w:rPr>
            </w:pPr>
          </w:p>
          <w:p w14:paraId="3E92234B">
            <w:pPr>
              <w:overflowPunct w:val="0"/>
              <w:autoSpaceDE w:val="0"/>
              <w:autoSpaceDN w:val="0"/>
              <w:adjustRightInd w:val="0"/>
              <w:snapToGrid w:val="0"/>
              <w:spacing w:before="0" w:after="0"/>
              <w:textAlignment w:val="baseline"/>
              <w:rPr>
                <w:lang w:eastAsia="en-GB"/>
              </w:rPr>
            </w:pPr>
            <w:r>
              <w:rPr>
                <w:rFonts w:hint="eastAsia"/>
                <w:lang w:val="en-US" w:eastAsia="zh-CN"/>
              </w:rPr>
              <w:t xml:space="preserve">In RAN2#131, </w:t>
            </w:r>
            <w:r>
              <w:rPr>
                <w:lang w:eastAsia="en-GB"/>
              </w:rPr>
              <w:t xml:space="preserve">RAN2 can’t achieve consensus on how to correctly capture the following </w:t>
            </w:r>
            <w:r>
              <w:rPr>
                <w:b/>
                <w:bCs/>
                <w:lang w:eastAsia="en-GB"/>
              </w:rPr>
              <w:t>highlighted</w:t>
            </w:r>
            <w:r>
              <w:rPr>
                <w:lang w:eastAsia="en-GB"/>
              </w:rPr>
              <w:t xml:space="preserve"> </w:t>
            </w:r>
            <w:r>
              <w:rPr>
                <w:b/>
                <w:bCs/>
                <w:lang w:eastAsia="en-GB"/>
              </w:rPr>
              <w:t>part</w:t>
            </w:r>
            <w:r>
              <w:rPr>
                <w:lang w:eastAsia="en-GB"/>
              </w:rPr>
              <w:t xml:space="preserve"> in RAN1 Reply LS (</w:t>
            </w:r>
            <w:r>
              <w:rPr>
                <w:bCs/>
                <w:lang w:eastAsia="en-GB"/>
              </w:rPr>
              <w:t>R1-2410898</w:t>
            </w:r>
            <w:r>
              <w:rPr>
                <w:lang w:eastAsia="en-GB"/>
              </w:rPr>
              <w:t>) in RRC running CR:</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3"/>
            </w:tblGrid>
            <w:tr w14:paraId="15258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14:paraId="0760DCED">
                  <w:pPr>
                    <w:overflowPunct w:val="0"/>
                    <w:autoSpaceDE w:val="0"/>
                    <w:autoSpaceDN w:val="0"/>
                    <w:adjustRightInd w:val="0"/>
                    <w:snapToGrid w:val="0"/>
                    <w:spacing w:before="0" w:after="0"/>
                    <w:textAlignment w:val="baseline"/>
                    <w:rPr>
                      <w:rFonts w:eastAsia="等线"/>
                      <w:lang w:val="it-IT" w:eastAsia="zh-CN"/>
                    </w:rPr>
                  </w:pPr>
                  <w:r>
                    <w:rPr>
                      <w:rFonts w:eastAsia="等线"/>
                      <w:lang w:val="it-IT" w:eastAsia="zh-CN"/>
                    </w:rPr>
                    <w:t>&lt;omit unrelated text&gt;</w:t>
                  </w:r>
                </w:p>
                <w:p w14:paraId="2A081A0F">
                  <w:pPr>
                    <w:numPr>
                      <w:ilvl w:val="0"/>
                      <w:numId w:val="7"/>
                    </w:numPr>
                    <w:overflowPunct/>
                    <w:autoSpaceDE/>
                    <w:autoSpaceDN/>
                    <w:adjustRightInd w:val="0"/>
                    <w:snapToGrid w:val="0"/>
                    <w:spacing w:before="0" w:after="0"/>
                    <w:textAlignment w:val="baseline"/>
                    <w:rPr>
                      <w:rFonts w:eastAsia="Times New Roman" w:cs="Times"/>
                      <w:lang w:val="it-IT" w:eastAsia="zh-CN"/>
                    </w:rPr>
                  </w:pPr>
                  <w:r>
                    <w:rPr>
                      <w:rFonts w:eastAsia="Times New Roman" w:cs="Times"/>
                      <w:lang w:val="it-IT" w:eastAsia="zh-CN"/>
                    </w:rPr>
                    <w:t>In Step 4, UE reports applicability for all the above A) one or more </w:t>
                  </w:r>
                  <w:r>
                    <w:rPr>
                      <w:rFonts w:eastAsia="Times New Roman" w:cs="Times"/>
                      <w:i/>
                      <w:iCs/>
                      <w:lang w:val="it-IT" w:eastAsia="zh-CN"/>
                    </w:rPr>
                    <w:t>CSI-ReportConfig </w:t>
                  </w:r>
                  <w:r>
                    <w:rPr>
                      <w:rFonts w:eastAsia="Times New Roman" w:cs="Times"/>
                      <w:lang w:val="it-IT" w:eastAsia="zh-CN"/>
                    </w:rPr>
                    <w:t>and/or B) set(s) of inference related parameters </w:t>
                  </w:r>
                </w:p>
                <w:p w14:paraId="13DC8080">
                  <w:pPr>
                    <w:numPr>
                      <w:ilvl w:val="1"/>
                      <w:numId w:val="7"/>
                    </w:numPr>
                    <w:overflowPunct/>
                    <w:autoSpaceDE/>
                    <w:autoSpaceDN/>
                    <w:adjustRightInd w:val="0"/>
                    <w:snapToGrid w:val="0"/>
                    <w:spacing w:before="0" w:after="0"/>
                    <w:textAlignment w:val="baseline"/>
                    <w:rPr>
                      <w:rFonts w:eastAsia="Times New Roman" w:cs="Times"/>
                      <w:lang w:val="it-IT" w:eastAsia="zh-CN"/>
                    </w:rPr>
                  </w:pPr>
                  <w:r>
                    <w:rPr>
                      <w:rFonts w:eastAsia="Times New Roman" w:cs="Times"/>
                      <w:lang w:val="it-IT" w:eastAsia="zh-CN"/>
                    </w:rPr>
                    <w:t>FFS on whether/what other information along with the applicability is needed</w:t>
                  </w:r>
                </w:p>
                <w:p w14:paraId="0D3A7A2E">
                  <w:pPr>
                    <w:numPr>
                      <w:ilvl w:val="1"/>
                      <w:numId w:val="7"/>
                    </w:numPr>
                    <w:overflowPunct/>
                    <w:autoSpaceDE/>
                    <w:autoSpaceDN/>
                    <w:adjustRightInd w:val="0"/>
                    <w:snapToGrid w:val="0"/>
                    <w:spacing w:before="0" w:after="0"/>
                    <w:textAlignment w:val="baseline"/>
                    <w:rPr>
                      <w:rFonts w:eastAsia="Times New Roman" w:cs="Times"/>
                      <w:lang w:val="it-IT" w:eastAsia="zh-CN"/>
                    </w:rPr>
                  </w:pPr>
                  <w:r>
                    <w:rPr>
                      <w:rFonts w:eastAsia="Times New Roman" w:cs="Times"/>
                      <w:lang w:val="it-IT" w:eastAsia="zh-CN"/>
                    </w:rPr>
                    <w:t>If</w:t>
                  </w:r>
                  <w:r>
                    <w:rPr>
                      <w:rFonts w:eastAsia="Times New Roman"/>
                      <w:lang w:val="it-IT" w:eastAsia="zh-CN"/>
                    </w:rPr>
                    <w:t> A)</w:t>
                  </w:r>
                  <w:r>
                    <w:rPr>
                      <w:rFonts w:eastAsia="Times New Roman"/>
                      <w:i/>
                      <w:iCs/>
                      <w:lang w:val="it-IT" w:eastAsia="zh-CN"/>
                    </w:rPr>
                    <w:t> </w:t>
                  </w:r>
                  <w:r>
                    <w:rPr>
                      <w:rFonts w:eastAsia="Times New Roman" w:cs="Times"/>
                      <w:lang w:val="it-IT" w:eastAsia="zh-CN"/>
                    </w:rPr>
                    <w:t xml:space="preserve">is configured in Step 3, </w:t>
                  </w:r>
                </w:p>
                <w:p w14:paraId="176DFBB9">
                  <w:pPr>
                    <w:numPr>
                      <w:ilvl w:val="2"/>
                      <w:numId w:val="7"/>
                    </w:numPr>
                    <w:overflowPunct/>
                    <w:autoSpaceDE/>
                    <w:autoSpaceDN/>
                    <w:adjustRightInd w:val="0"/>
                    <w:snapToGrid w:val="0"/>
                    <w:spacing w:before="0" w:after="0"/>
                    <w:textAlignment w:val="baseline"/>
                    <w:rPr>
                      <w:rFonts w:eastAsia="Times New Roman" w:cs="Times"/>
                      <w:lang w:val="it-IT" w:eastAsia="zh-CN"/>
                    </w:rPr>
                  </w:pPr>
                  <w:r>
                    <w:rPr>
                      <w:rFonts w:eastAsia="Times New Roman" w:cs="Times"/>
                      <w:lang w:val="it-IT" w:eastAsia="zh-CN"/>
                    </w:rPr>
                    <w:t>Applicable aperiodic CSI Report and semi-persistent CSI report can be activated/triggered by NW after the applicability reported.  </w:t>
                  </w:r>
                </w:p>
                <w:p w14:paraId="715EA6D8">
                  <w:pPr>
                    <w:numPr>
                      <w:ilvl w:val="2"/>
                      <w:numId w:val="7"/>
                    </w:numPr>
                    <w:overflowPunct/>
                    <w:autoSpaceDE/>
                    <w:autoSpaceDN/>
                    <w:adjustRightInd w:val="0"/>
                    <w:snapToGrid w:val="0"/>
                    <w:spacing w:before="0" w:after="0"/>
                    <w:textAlignment w:val="baseline"/>
                    <w:rPr>
                      <w:rFonts w:eastAsia="Times New Roman" w:cs="Times"/>
                      <w:b/>
                      <w:bCs/>
                      <w:lang w:val="it-IT" w:eastAsia="zh-CN"/>
                    </w:rPr>
                  </w:pPr>
                  <w:r>
                    <w:rPr>
                      <w:rFonts w:eastAsia="Times New Roman" w:cs="Times"/>
                      <w:b/>
                      <w:bCs/>
                      <w:lang w:val="it-IT" w:eastAsia="zh-CN"/>
                    </w:rPr>
                    <w:t xml:space="preserve">Applicable periodic CSI Report is considered as activated only if the applicability of the corresponding </w:t>
                  </w:r>
                  <w:r>
                    <w:rPr>
                      <w:rFonts w:eastAsia="Times New Roman" w:cs="Times"/>
                      <w:b/>
                      <w:bCs/>
                      <w:i/>
                      <w:iCs/>
                      <w:lang w:val="it-IT" w:eastAsia="zh-CN"/>
                    </w:rPr>
                    <w:t>CSI-ReportConfig </w:t>
                  </w:r>
                  <w:r>
                    <w:rPr>
                      <w:rFonts w:eastAsia="Times New Roman" w:cs="Times"/>
                      <w:b/>
                      <w:bCs/>
                      <w:lang w:val="it-IT" w:eastAsia="zh-CN"/>
                    </w:rPr>
                    <w:t>is reported in </w:t>
                  </w:r>
                  <w:r>
                    <w:rPr>
                      <w:rFonts w:eastAsia="Times New Roman" w:cs="Times"/>
                      <w:b/>
                      <w:bCs/>
                      <w:i/>
                      <w:iCs/>
                      <w:lang w:val="it-IT" w:eastAsia="zh-CN"/>
                    </w:rPr>
                    <w:t>RRCReconfigurationComplete.</w:t>
                  </w:r>
                </w:p>
                <w:p w14:paraId="5733A6FA">
                  <w:pPr>
                    <w:overflowPunct w:val="0"/>
                    <w:autoSpaceDE w:val="0"/>
                    <w:autoSpaceDN w:val="0"/>
                    <w:adjustRightInd w:val="0"/>
                    <w:snapToGrid w:val="0"/>
                    <w:spacing w:before="0" w:after="0"/>
                    <w:textAlignment w:val="baseline"/>
                    <w:rPr>
                      <w:rFonts w:eastAsia="等线"/>
                      <w:lang w:val="it-IT" w:eastAsia="zh-CN"/>
                    </w:rPr>
                  </w:pPr>
                  <w:r>
                    <w:rPr>
                      <w:rFonts w:eastAsia="等线"/>
                      <w:lang w:val="it-IT" w:eastAsia="zh-CN"/>
                    </w:rPr>
                    <w:t>&lt;omit unrelated text&gt;</w:t>
                  </w:r>
                </w:p>
                <w:p w14:paraId="73999E0F">
                  <w:pPr>
                    <w:overflowPunct w:val="0"/>
                    <w:autoSpaceDE w:val="0"/>
                    <w:autoSpaceDN w:val="0"/>
                    <w:adjustRightInd w:val="0"/>
                    <w:snapToGrid w:val="0"/>
                    <w:spacing w:before="0" w:after="0"/>
                    <w:textAlignment w:val="baseline"/>
                    <w:rPr>
                      <w:rFonts w:eastAsia="等线"/>
                      <w:lang w:val="it-IT" w:eastAsia="zh-CN"/>
                    </w:rPr>
                  </w:pPr>
                  <w:r>
                    <w:rPr>
                      <w:rFonts w:eastAsia="等线"/>
                      <w:lang w:val="it-IT" w:eastAsia="zh-CN"/>
                    </w:rPr>
                    <w:t>Conclusion</w:t>
                  </w:r>
                </w:p>
                <w:p w14:paraId="67518C19">
                  <w:pPr>
                    <w:overflowPunct w:val="0"/>
                    <w:autoSpaceDE w:val="0"/>
                    <w:autoSpaceDN w:val="0"/>
                    <w:adjustRightInd w:val="0"/>
                    <w:snapToGrid w:val="0"/>
                    <w:spacing w:before="0" w:after="0"/>
                    <w:textAlignment w:val="baseline"/>
                    <w:rPr>
                      <w:rFonts w:eastAsia="MS Mincho" w:cs="Arial"/>
                      <w:lang w:val="it-IT"/>
                    </w:rPr>
                  </w:pPr>
                  <w:r>
                    <w:rPr>
                      <w:rFonts w:eastAsia="MS Mincho" w:cs="Arial"/>
                      <w:lang w:val="it-IT"/>
                    </w:rPr>
                    <w:t xml:space="preserve">For the </w:t>
                  </w:r>
                  <w:r>
                    <w:rPr>
                      <w:rFonts w:eastAsia="Times New Roman" w:cs="Times"/>
                      <w:i/>
                      <w:iCs/>
                      <w:lang w:val="it-IT" w:eastAsia="zh-CN"/>
                    </w:rPr>
                    <w:t>CSI-ReportConfig</w:t>
                  </w:r>
                  <w:r>
                    <w:rPr>
                      <w:rFonts w:eastAsia="Times New Roman" w:cs="Times"/>
                      <w:lang w:val="it-IT" w:eastAsia="zh-CN"/>
                    </w:rPr>
                    <w:t xml:space="preserve"> for inference configuration provided in </w:t>
                  </w:r>
                  <w:r>
                    <w:rPr>
                      <w:rFonts w:eastAsia="MS Mincho" w:cs="Arial"/>
                      <w:lang w:val="it-IT"/>
                    </w:rPr>
                    <w:t>Step 5,</w:t>
                  </w:r>
                </w:p>
                <w:p w14:paraId="3E789597">
                  <w:pPr>
                    <w:pStyle w:val="133"/>
                    <w:numPr>
                      <w:ilvl w:val="0"/>
                      <w:numId w:val="8"/>
                    </w:numPr>
                    <w:overflowPunct/>
                    <w:autoSpaceDE/>
                    <w:autoSpaceDN/>
                    <w:adjustRightInd w:val="0"/>
                    <w:snapToGrid w:val="0"/>
                    <w:spacing w:before="0"/>
                    <w:ind w:left="1160"/>
                    <w:contextualSpacing/>
                    <w:textAlignment w:val="auto"/>
                    <w:rPr>
                      <w:rFonts w:cs="Times"/>
                      <w:lang w:val="it-IT" w:eastAsia="zh-CN"/>
                    </w:rPr>
                  </w:pPr>
                  <w:r>
                    <w:rPr>
                      <w:rFonts w:cs="Times"/>
                      <w:lang w:val="it-IT" w:eastAsia="zh-CN"/>
                    </w:rPr>
                    <w:t xml:space="preserve">aperiodic CSI Report and semi-persistent CSI report can be activated/triggered by NW after </w:t>
                  </w:r>
                  <w:r>
                    <w:rPr>
                      <w:rFonts w:cs="Times"/>
                      <w:i/>
                      <w:iCs/>
                      <w:lang w:val="it-IT" w:eastAsia="zh-CN"/>
                    </w:rPr>
                    <w:t>RRCReconfigurationComplete</w:t>
                  </w:r>
                  <w:r>
                    <w:rPr>
                      <w:rFonts w:cs="Times"/>
                      <w:lang w:val="it-IT" w:eastAsia="zh-CN"/>
                    </w:rPr>
                    <w:t>.</w:t>
                  </w:r>
                </w:p>
                <w:p w14:paraId="330F9B05">
                  <w:pPr>
                    <w:pStyle w:val="133"/>
                    <w:numPr>
                      <w:ilvl w:val="0"/>
                      <w:numId w:val="8"/>
                    </w:numPr>
                    <w:overflowPunct/>
                    <w:autoSpaceDE/>
                    <w:autoSpaceDN/>
                    <w:adjustRightInd w:val="0"/>
                    <w:snapToGrid w:val="0"/>
                    <w:spacing w:before="0"/>
                    <w:ind w:left="1160"/>
                    <w:contextualSpacing/>
                    <w:textAlignment w:val="auto"/>
                    <w:rPr>
                      <w:rFonts w:cs="Times"/>
                      <w:b/>
                      <w:bCs/>
                      <w:lang w:val="it-IT" w:eastAsia="zh-CN"/>
                    </w:rPr>
                  </w:pPr>
                  <w:r>
                    <w:rPr>
                      <w:rFonts w:cs="Times"/>
                      <w:b/>
                      <w:bCs/>
                      <w:lang w:val="it-IT" w:eastAsia="zh-CN"/>
                    </w:rPr>
                    <w:t xml:space="preserve">periodic CSI Report is considered as activated after </w:t>
                  </w:r>
                  <w:r>
                    <w:rPr>
                      <w:rFonts w:cs="Times"/>
                      <w:b/>
                      <w:bCs/>
                      <w:i/>
                      <w:iCs/>
                      <w:lang w:val="it-IT" w:eastAsia="zh-CN"/>
                    </w:rPr>
                    <w:t>RRCReconfigurationComplete</w:t>
                  </w:r>
                  <w:r>
                    <w:rPr>
                      <w:rFonts w:cs="Times"/>
                      <w:b/>
                      <w:bCs/>
                      <w:lang w:val="it-IT" w:eastAsia="zh-CN"/>
                    </w:rPr>
                    <w:t>.</w:t>
                  </w:r>
                  <w:r>
                    <w:rPr>
                      <w:rFonts w:cs="Times"/>
                      <w:b/>
                      <w:bCs/>
                      <w:i/>
                      <w:iCs/>
                      <w:lang w:val="it-IT" w:eastAsia="zh-CN"/>
                    </w:rPr>
                    <w:t xml:space="preserve"> </w:t>
                  </w:r>
                </w:p>
                <w:p w14:paraId="78BAEE7F">
                  <w:pPr>
                    <w:pStyle w:val="133"/>
                    <w:numPr>
                      <w:ilvl w:val="0"/>
                      <w:numId w:val="8"/>
                    </w:numPr>
                    <w:overflowPunct/>
                    <w:autoSpaceDE/>
                    <w:autoSpaceDN/>
                    <w:adjustRightInd w:val="0"/>
                    <w:snapToGrid w:val="0"/>
                    <w:spacing w:before="0"/>
                    <w:ind w:left="1160"/>
                    <w:contextualSpacing/>
                    <w:textAlignment w:val="auto"/>
                    <w:rPr>
                      <w:rFonts w:cs="Times"/>
                      <w:b/>
                      <w:bCs/>
                      <w:lang w:val="it-IT" w:eastAsia="zh-CN"/>
                    </w:rPr>
                  </w:pPr>
                  <w:r>
                    <w:rPr>
                      <w:rFonts w:cs="Times"/>
                      <w:b/>
                      <w:bCs/>
                      <w:lang w:val="it-IT" w:eastAsia="zh-CN"/>
                    </w:rPr>
                    <w:t xml:space="preserve">Note: UE is not expected to be configured with a </w:t>
                  </w:r>
                  <w:r>
                    <w:rPr>
                      <w:rFonts w:cs="Times"/>
                      <w:b/>
                      <w:bCs/>
                      <w:i/>
                      <w:iCs/>
                      <w:lang w:val="it-IT" w:eastAsia="zh-CN"/>
                    </w:rPr>
                    <w:t>CSI-ReportConfig</w:t>
                  </w:r>
                  <w:r>
                    <w:rPr>
                      <w:rFonts w:cs="Times"/>
                      <w:b/>
                      <w:bCs/>
                      <w:lang w:val="it-IT" w:eastAsia="zh-CN"/>
                    </w:rPr>
                    <w:t xml:space="preserve"> for inference configuration for a non-applicable set of inference parameters or a non-applicable </w:t>
                  </w:r>
                  <w:r>
                    <w:rPr>
                      <w:rFonts w:cs="Times"/>
                      <w:b/>
                      <w:bCs/>
                      <w:i/>
                      <w:iCs/>
                      <w:lang w:val="it-IT" w:eastAsia="zh-CN"/>
                    </w:rPr>
                    <w:t>CSI-ReportConfig</w:t>
                  </w:r>
                  <w:r>
                    <w:rPr>
                      <w:rFonts w:cs="Times"/>
                      <w:b/>
                      <w:bCs/>
                      <w:lang w:val="it-IT" w:eastAsia="zh-CN"/>
                    </w:rPr>
                    <w:t xml:space="preserve">  </w:t>
                  </w:r>
                </w:p>
                <w:p w14:paraId="365C7C9E">
                  <w:pPr>
                    <w:overflowPunct w:val="0"/>
                    <w:autoSpaceDE w:val="0"/>
                    <w:autoSpaceDN w:val="0"/>
                    <w:adjustRightInd w:val="0"/>
                    <w:snapToGrid w:val="0"/>
                    <w:spacing w:before="0" w:after="0"/>
                    <w:textAlignment w:val="baseline"/>
                    <w:rPr>
                      <w:rFonts w:eastAsia="MS Mincho"/>
                      <w:lang w:eastAsia="en-GB"/>
                    </w:rPr>
                  </w:pPr>
                  <w:r>
                    <w:rPr>
                      <w:rFonts w:eastAsia="Times New Roman" w:cs="Times"/>
                      <w:lang w:val="it-IT" w:eastAsia="zh-CN"/>
                    </w:rPr>
                    <w:t>Any specification impact is a separate discussion</w:t>
                  </w:r>
                  <w:r>
                    <w:rPr>
                      <w:rFonts w:eastAsia="MS Mincho"/>
                      <w:lang w:eastAsia="en-GB"/>
                    </w:rPr>
                    <w:t xml:space="preserve">  </w:t>
                  </w:r>
                </w:p>
              </w:tc>
            </w:tr>
          </w:tbl>
          <w:p w14:paraId="5B4F76B2">
            <w:pPr>
              <w:overflowPunct w:val="0"/>
              <w:autoSpaceDE w:val="0"/>
              <w:autoSpaceDN w:val="0"/>
              <w:adjustRightInd w:val="0"/>
              <w:snapToGrid w:val="0"/>
              <w:spacing w:before="0" w:after="0"/>
              <w:textAlignment w:val="baseline"/>
              <w:rPr>
                <w:lang w:eastAsia="en-GB"/>
              </w:rPr>
            </w:pPr>
          </w:p>
          <w:p w14:paraId="128976A4">
            <w:pPr>
              <w:overflowPunct w:val="0"/>
              <w:autoSpaceDE w:val="0"/>
              <w:autoSpaceDN w:val="0"/>
              <w:adjustRightInd w:val="0"/>
              <w:snapToGrid w:val="0"/>
              <w:spacing w:before="0" w:after="0"/>
              <w:textAlignment w:val="baseline"/>
              <w:rPr>
                <w:lang w:eastAsia="en-GB"/>
              </w:rPr>
            </w:pPr>
            <w:r>
              <w:rPr>
                <w:lang w:eastAsia="en-GB"/>
              </w:rPr>
              <w:t xml:space="preserve">In more details, RAN2 identified the following two options on when RRC layer submits periodic CSI inference configuration (i.e. </w:t>
            </w:r>
            <w:r>
              <w:rPr>
                <w:i/>
                <w:iCs/>
                <w:lang w:eastAsia="en-GB"/>
              </w:rPr>
              <w:t>CSI-ReportConfig</w:t>
            </w:r>
            <w:r>
              <w:rPr>
                <w:lang w:eastAsia="en-GB"/>
              </w:rPr>
              <w:t>) to lower layer (i.e. PHY layer):</w:t>
            </w:r>
          </w:p>
          <w:p w14:paraId="3E991B3D">
            <w:pPr>
              <w:pStyle w:val="133"/>
              <w:numPr>
                <w:ilvl w:val="0"/>
                <w:numId w:val="9"/>
              </w:numPr>
              <w:overflowPunct w:val="0"/>
              <w:autoSpaceDE w:val="0"/>
              <w:autoSpaceDN w:val="0"/>
              <w:adjustRightInd w:val="0"/>
              <w:snapToGrid w:val="0"/>
              <w:spacing w:before="0"/>
              <w:ind w:left="1160"/>
              <w:textAlignment w:val="baseline"/>
              <w:rPr>
                <w:rFonts w:eastAsia="宋体"/>
                <w:lang w:eastAsia="en-GB"/>
              </w:rPr>
            </w:pPr>
            <w:r>
              <w:rPr>
                <w:rFonts w:eastAsia="宋体"/>
                <w:lang w:eastAsia="en-GB"/>
              </w:rPr>
              <w:t xml:space="preserve">Option 1: Upon reception of RRC Reconfiguration message, UE’s RRC layer immediately submits inference configuration of periodic CSI to lower layer. </w:t>
            </w:r>
          </w:p>
          <w:p w14:paraId="12B6CCB4">
            <w:pPr>
              <w:pStyle w:val="133"/>
              <w:numPr>
                <w:ilvl w:val="0"/>
                <w:numId w:val="9"/>
              </w:numPr>
              <w:overflowPunct w:val="0"/>
              <w:autoSpaceDE w:val="0"/>
              <w:autoSpaceDN w:val="0"/>
              <w:adjustRightInd w:val="0"/>
              <w:snapToGrid w:val="0"/>
              <w:spacing w:before="0"/>
              <w:ind w:left="1160"/>
              <w:textAlignment w:val="baseline"/>
              <w:rPr>
                <w:lang w:eastAsia="en-GB"/>
              </w:rPr>
            </w:pPr>
            <w:r>
              <w:rPr>
                <w:rFonts w:eastAsia="宋体"/>
                <w:lang w:eastAsia="en-GB"/>
              </w:rPr>
              <w:t>Option 2: Upon reception</w:t>
            </w:r>
            <w:r>
              <w:rPr>
                <w:lang w:eastAsia="en-GB"/>
              </w:rPr>
              <w:t xml:space="preserve"> of RRC Reconfiguration message, </w:t>
            </w:r>
            <w:r>
              <w:rPr>
                <w:rFonts w:eastAsia="宋体"/>
                <w:lang w:eastAsia="en-GB"/>
              </w:rPr>
              <w:t>UE’s RRC layer</w:t>
            </w:r>
            <w:r>
              <w:rPr>
                <w:lang w:eastAsia="en-GB"/>
              </w:rPr>
              <w:t xml:space="preserve">  doesn’t submit inference configuration of periodic CSI to lower layer until reporting as applicable in </w:t>
            </w:r>
            <w:r>
              <w:rPr>
                <w:rFonts w:eastAsia="宋体"/>
                <w:i/>
                <w:iCs/>
                <w:lang w:eastAsia="en-GB"/>
              </w:rPr>
              <w:t>RRCReconfigurationComplete</w:t>
            </w:r>
            <w:r>
              <w:rPr>
                <w:lang w:eastAsia="en-GB"/>
              </w:rPr>
              <w:t>.</w:t>
            </w:r>
          </w:p>
          <w:p w14:paraId="1D8F90D7">
            <w:pPr>
              <w:overflowPunct w:val="0"/>
              <w:autoSpaceDE w:val="0"/>
              <w:autoSpaceDN w:val="0"/>
              <w:adjustRightInd w:val="0"/>
              <w:snapToGrid w:val="0"/>
              <w:spacing w:before="0" w:after="0"/>
              <w:textAlignment w:val="baseline"/>
            </w:pPr>
          </w:p>
          <w:p w14:paraId="09D7CB31">
            <w:pPr>
              <w:overflowPunct w:val="0"/>
              <w:autoSpaceDE w:val="0"/>
              <w:autoSpaceDN w:val="0"/>
              <w:adjustRightInd w:val="0"/>
              <w:snapToGrid w:val="0"/>
              <w:spacing w:before="0" w:after="0"/>
              <w:textAlignment w:val="baseline"/>
            </w:pPr>
            <w:r>
              <w:t>From RAN2 point of view, the consequence of the two options can be described as follows:</w:t>
            </w:r>
          </w:p>
          <w:p w14:paraId="369ADA50">
            <w:pPr>
              <w:pStyle w:val="133"/>
              <w:numPr>
                <w:ilvl w:val="0"/>
                <w:numId w:val="10"/>
              </w:numPr>
              <w:overflowPunct w:val="0"/>
              <w:autoSpaceDE w:val="0"/>
              <w:autoSpaceDN w:val="0"/>
              <w:adjustRightInd w:val="0"/>
              <w:snapToGrid w:val="0"/>
              <w:spacing w:before="0"/>
              <w:ind w:left="1160"/>
              <w:textAlignment w:val="baseline"/>
            </w:pPr>
            <w:r>
              <w:t xml:space="preserve">For Option 1, companies in RAN2 think there may be two different potential approaches in PHY layer how to handle non-applicable periodic </w:t>
            </w:r>
            <w:r>
              <w:rPr>
                <w:i/>
                <w:iCs/>
              </w:rPr>
              <w:t>CSI-ReportConfig</w:t>
            </w:r>
            <w:r>
              <w:t>. It is for RAN1 information.</w:t>
            </w:r>
          </w:p>
          <w:p w14:paraId="6DB5FBC9">
            <w:pPr>
              <w:pStyle w:val="133"/>
              <w:numPr>
                <w:ilvl w:val="2"/>
                <w:numId w:val="10"/>
              </w:numPr>
              <w:overflowPunct w:val="0"/>
              <w:autoSpaceDE w:val="0"/>
              <w:autoSpaceDN w:val="0"/>
              <w:adjustRightInd w:val="0"/>
              <w:snapToGrid w:val="0"/>
              <w:spacing w:before="0"/>
              <w:ind w:leftChars="0"/>
              <w:textAlignment w:val="baseline"/>
            </w:pPr>
            <w:r>
              <w:t xml:space="preserve">Approach 1: The UE’s </w:t>
            </w:r>
            <w:r>
              <w:rPr>
                <w:rFonts w:hint="eastAsia"/>
                <w:lang w:eastAsia="zh-CN"/>
              </w:rPr>
              <w:t>P</w:t>
            </w:r>
            <w:r>
              <w:rPr>
                <w:lang w:eastAsia="zh-CN"/>
              </w:rPr>
              <w:t xml:space="preserve">HY layer </w:t>
            </w:r>
            <w:r>
              <w:t xml:space="preserve">will immediately perform inference of periodic CSI, even if the inference configuration is non-applicable. Consequently, the UE may report invalid periodic CSI before the corresponding </w:t>
            </w:r>
            <w:r>
              <w:rPr>
                <w:rFonts w:cs="Times"/>
                <w:i/>
                <w:iCs/>
                <w:lang w:eastAsia="zh-CN"/>
              </w:rPr>
              <w:t>CSI-ReportConfig</w:t>
            </w:r>
            <w:r>
              <w:t xml:space="preserve"> becomes applicable. </w:t>
            </w:r>
          </w:p>
          <w:p w14:paraId="79894E38">
            <w:pPr>
              <w:pStyle w:val="133"/>
              <w:numPr>
                <w:ilvl w:val="2"/>
                <w:numId w:val="10"/>
              </w:numPr>
              <w:overflowPunct w:val="0"/>
              <w:autoSpaceDE w:val="0"/>
              <w:autoSpaceDN w:val="0"/>
              <w:adjustRightInd w:val="0"/>
              <w:snapToGrid w:val="0"/>
              <w:spacing w:before="0"/>
              <w:ind w:leftChars="0"/>
              <w:textAlignment w:val="baseline"/>
            </w:pPr>
            <w:r>
              <w:t xml:space="preserve">Approach 2: The UE’s </w:t>
            </w:r>
            <w:r>
              <w:rPr>
                <w:rFonts w:hint="eastAsia"/>
                <w:lang w:eastAsia="zh-CN"/>
              </w:rPr>
              <w:t>P</w:t>
            </w:r>
            <w:r>
              <w:rPr>
                <w:lang w:eastAsia="zh-CN"/>
              </w:rPr>
              <w:t xml:space="preserve">HY layer </w:t>
            </w:r>
            <w:r>
              <w:t xml:space="preserve">will ignore the inference configuration of periodic CSI if it is non-applicable. Consequently, the UE will not report periodic CSI before the corresponding </w:t>
            </w:r>
            <w:r>
              <w:rPr>
                <w:rFonts w:cs="Times"/>
                <w:i/>
                <w:iCs/>
                <w:lang w:eastAsia="zh-CN"/>
              </w:rPr>
              <w:t>CSI-ReportConfig</w:t>
            </w:r>
            <w:r>
              <w:t xml:space="preserve"> becomes applicable. </w:t>
            </w:r>
          </w:p>
          <w:p w14:paraId="238AB275">
            <w:pPr>
              <w:pStyle w:val="133"/>
              <w:numPr>
                <w:ilvl w:val="0"/>
                <w:numId w:val="10"/>
              </w:numPr>
              <w:overflowPunct w:val="0"/>
              <w:autoSpaceDE w:val="0"/>
              <w:autoSpaceDN w:val="0"/>
              <w:adjustRightInd w:val="0"/>
              <w:snapToGrid w:val="0"/>
              <w:spacing w:before="0"/>
              <w:ind w:left="1160"/>
              <w:textAlignment w:val="baseline"/>
            </w:pPr>
            <w:r>
              <w:t xml:space="preserve">For Option 2, as RRC layer holds on submitting the inference configuration to lower layer until reporting as applicable, the UE’s PHY layer will perform inference of periodic CSI and report only after sending </w:t>
            </w:r>
            <w:r>
              <w:rPr>
                <w:rFonts w:cs="Times"/>
                <w:i/>
                <w:iCs/>
                <w:lang w:eastAsia="zh-CN"/>
              </w:rPr>
              <w:t xml:space="preserve">RRCReconfigurationComplete </w:t>
            </w:r>
            <w:r>
              <w:rPr>
                <w:rFonts w:cs="Times"/>
                <w:lang w:eastAsia="zh-CN"/>
              </w:rPr>
              <w:t xml:space="preserve">with the corresponding </w:t>
            </w:r>
            <w:r>
              <w:rPr>
                <w:rFonts w:cs="Times"/>
                <w:i/>
                <w:iCs/>
                <w:lang w:eastAsia="zh-CN"/>
              </w:rPr>
              <w:t>CSI-ReportConfig</w:t>
            </w:r>
            <w:r>
              <w:rPr>
                <w:rFonts w:cs="Times"/>
                <w:lang w:eastAsia="zh-CN"/>
              </w:rPr>
              <w:t xml:space="preserve"> setting to “applicable”</w:t>
            </w:r>
            <w:r>
              <w:t xml:space="preserve">. </w:t>
            </w:r>
          </w:p>
          <w:p w14:paraId="36E3A88C">
            <w:pPr>
              <w:overflowPunct w:val="0"/>
              <w:autoSpaceDE w:val="0"/>
              <w:autoSpaceDN w:val="0"/>
              <w:adjustRightInd w:val="0"/>
              <w:snapToGrid w:val="0"/>
              <w:spacing w:before="0" w:after="0"/>
              <w:textAlignment w:val="baseline"/>
              <w:rPr>
                <w:lang w:val="en-US" w:eastAsia="zh-CN"/>
              </w:rPr>
            </w:pPr>
            <w:r>
              <w:rPr>
                <w:bCs/>
              </w:rPr>
              <w:t>From RAN2 point of view, this issue can be solved by option 2 but needs to check with RAN1. RAN2 also discussed option 1 and couldn’t conclude as its consequence is outside scope of RAN2. RAN2 would like to ask RAN1 which one is best.</w:t>
            </w:r>
          </w:p>
          <w:p w14:paraId="48370A13">
            <w:pPr>
              <w:overflowPunct w:val="0"/>
              <w:autoSpaceDE w:val="0"/>
              <w:autoSpaceDN w:val="0"/>
              <w:adjustRightInd w:val="0"/>
              <w:snapToGrid w:val="0"/>
              <w:spacing w:before="0" w:after="0"/>
              <w:textAlignment w:val="baseline"/>
              <w:rPr>
                <w:lang w:val="en-US" w:eastAsia="zh-CN"/>
              </w:rPr>
            </w:pPr>
          </w:p>
        </w:tc>
      </w:tr>
    </w:tbl>
    <w:p w14:paraId="1ABA6C69">
      <w:pPr>
        <w:adjustRightInd w:val="0"/>
        <w:snapToGrid w:val="0"/>
        <w:spacing w:before="0" w:after="0"/>
        <w:jc w:val="both"/>
        <w:rPr>
          <w:bCs/>
        </w:rPr>
      </w:pPr>
    </w:p>
    <w:p w14:paraId="7C9AE90C">
      <w:pPr>
        <w:adjustRightInd w:val="0"/>
        <w:snapToGrid w:val="0"/>
        <w:spacing w:before="0" w:after="0"/>
        <w:jc w:val="both"/>
        <w:rPr>
          <w:bCs/>
          <w:lang w:eastAsia="zh-CN"/>
        </w:rPr>
      </w:pPr>
      <w:r>
        <w:rPr>
          <w:bCs/>
          <w:lang w:eastAsia="zh-CN"/>
        </w:rPr>
        <w:t xml:space="preserve">In this contribution, we </w:t>
      </w:r>
      <w:r>
        <w:rPr>
          <w:rFonts w:hint="eastAsia"/>
          <w:bCs/>
          <w:lang w:eastAsia="zh-CN"/>
        </w:rPr>
        <w:t>discuss</w:t>
      </w:r>
      <w:r>
        <w:rPr>
          <w:rFonts w:hint="eastAsia"/>
          <w:bCs/>
          <w:lang w:val="en-US" w:eastAsia="zh-CN"/>
        </w:rPr>
        <w:t xml:space="preserve"> </w:t>
      </w:r>
      <w:r>
        <w:rPr>
          <w:lang w:eastAsia="en-GB"/>
        </w:rPr>
        <w:t xml:space="preserve">two options on when RRC layer submits periodic CSI inference configuration (i.e. </w:t>
      </w:r>
      <w:r>
        <w:rPr>
          <w:i/>
          <w:iCs/>
          <w:lang w:eastAsia="en-GB"/>
        </w:rPr>
        <w:t>CSI-ReportConfig</w:t>
      </w:r>
      <w:r>
        <w:rPr>
          <w:lang w:eastAsia="en-GB"/>
        </w:rPr>
        <w:t>) to lower layer</w:t>
      </w:r>
      <w:r>
        <w:rPr>
          <w:bCs/>
          <w:lang w:eastAsia="zh-CN"/>
        </w:rPr>
        <w:t>.</w:t>
      </w:r>
    </w:p>
    <w:p w14:paraId="5DEB75AE">
      <w:pPr>
        <w:pStyle w:val="2"/>
        <w:rPr>
          <w:lang w:eastAsia="zh-CN"/>
        </w:rPr>
      </w:pPr>
      <w:r>
        <w:rPr>
          <w:rFonts w:hint="eastAsia"/>
          <w:lang w:val="en-US" w:eastAsia="zh-CN"/>
        </w:rPr>
        <w:t xml:space="preserve">The time </w:t>
      </w:r>
      <w:r>
        <w:rPr>
          <w:lang w:eastAsia="en-GB"/>
        </w:rPr>
        <w:t>RRC layer submits periodic CSI inference configuration to lower layer</w:t>
      </w:r>
    </w:p>
    <w:p w14:paraId="0ADA7D67">
      <w:pPr>
        <w:adjustRightInd w:val="0"/>
        <w:snapToGrid w:val="0"/>
        <w:spacing w:before="0" w:after="0"/>
        <w:rPr>
          <w:rFonts w:ascii="Times" w:hAnsi="Times" w:eastAsiaTheme="minorEastAsia"/>
          <w:szCs w:val="24"/>
          <w:lang w:eastAsia="zh-CN"/>
        </w:rPr>
      </w:pPr>
    </w:p>
    <w:p w14:paraId="248B215C">
      <w:pPr>
        <w:adjustRightInd w:val="0"/>
        <w:snapToGrid w:val="0"/>
        <w:spacing w:before="0" w:after="0"/>
        <w:rPr>
          <w:rFonts w:ascii="Times" w:hAnsi="Times" w:eastAsiaTheme="minorEastAsia"/>
          <w:szCs w:val="24"/>
          <w:lang w:eastAsia="zh-CN"/>
        </w:rPr>
      </w:pPr>
      <w:r>
        <w:rPr>
          <w:rFonts w:ascii="Times" w:hAnsi="Times" w:eastAsiaTheme="minorEastAsia"/>
          <w:szCs w:val="24"/>
          <w:lang w:eastAsia="zh-CN"/>
        </w:rPr>
        <w:t>A</w:t>
      </w:r>
      <w:r>
        <w:rPr>
          <w:rFonts w:hint="eastAsia" w:ascii="Times" w:hAnsi="Times" w:eastAsiaTheme="minorEastAsia"/>
          <w:szCs w:val="24"/>
          <w:lang w:eastAsia="zh-CN"/>
        </w:rPr>
        <w:t xml:space="preserve">s RAN2 has discussed and agreed to </w:t>
      </w:r>
      <w:r>
        <w:rPr>
          <w:rFonts w:ascii="Times" w:hAnsi="Times" w:eastAsiaTheme="minorEastAsia"/>
          <w:szCs w:val="24"/>
          <w:lang w:eastAsia="zh-CN"/>
        </w:rPr>
        <w:t>introduce</w:t>
      </w:r>
      <w:r>
        <w:rPr>
          <w:rFonts w:hint="eastAsia" w:ascii="Times" w:hAnsi="Times" w:eastAsiaTheme="minorEastAsia"/>
          <w:szCs w:val="24"/>
          <w:lang w:eastAsia="zh-CN"/>
        </w:rPr>
        <w:t xml:space="preserve"> a procedure determining whether configuration is applicable or not, our thinking is </w:t>
      </w:r>
      <w:r>
        <w:rPr>
          <w:rFonts w:ascii="Times" w:hAnsi="Times" w:eastAsiaTheme="minorEastAsia"/>
          <w:szCs w:val="24"/>
          <w:lang w:eastAsia="zh-CN"/>
        </w:rPr>
        <w:t>that</w:t>
      </w:r>
      <w:r>
        <w:rPr>
          <w:rFonts w:hint="eastAsia" w:ascii="Times" w:hAnsi="Times" w:eastAsiaTheme="minorEastAsia"/>
          <w:szCs w:val="24"/>
          <w:lang w:eastAsia="zh-CN"/>
        </w:rPr>
        <w:t xml:space="preserve"> based on the RRC configuration (option A) or model/functionality/configuration related information (option B), higher layer or RRC layer can make a </w:t>
      </w:r>
      <w:r>
        <w:rPr>
          <w:rFonts w:ascii="Times" w:hAnsi="Times" w:eastAsiaTheme="minorEastAsia"/>
          <w:szCs w:val="24"/>
          <w:lang w:eastAsia="zh-CN"/>
        </w:rPr>
        <w:t>decision</w:t>
      </w:r>
      <w:r>
        <w:rPr>
          <w:rFonts w:hint="eastAsia" w:ascii="Times" w:hAnsi="Times" w:eastAsiaTheme="minorEastAsia"/>
          <w:szCs w:val="24"/>
          <w:lang w:eastAsia="zh-CN"/>
        </w:rPr>
        <w:t xml:space="preserve"> on whether the inference configuration is applicable or not </w:t>
      </w:r>
      <w:r>
        <w:rPr>
          <w:rFonts w:ascii="Times" w:hAnsi="Times" w:eastAsiaTheme="minorEastAsia"/>
          <w:szCs w:val="24"/>
          <w:lang w:eastAsia="zh-CN"/>
        </w:rPr>
        <w:t>and</w:t>
      </w:r>
      <w:r>
        <w:rPr>
          <w:rFonts w:hint="eastAsia" w:ascii="Times" w:hAnsi="Times" w:eastAsiaTheme="minorEastAsia"/>
          <w:szCs w:val="24"/>
          <w:lang w:eastAsia="zh-CN"/>
        </w:rPr>
        <w:t xml:space="preserve"> decide whether to submit it to the lower layer or not. </w:t>
      </w:r>
    </w:p>
    <w:p w14:paraId="218600D0">
      <w:pPr>
        <w:adjustRightInd w:val="0"/>
        <w:snapToGrid w:val="0"/>
        <w:spacing w:before="0" w:after="0"/>
        <w:rPr>
          <w:rFonts w:ascii="Times" w:hAnsi="Times" w:eastAsiaTheme="minorEastAsia"/>
          <w:szCs w:val="24"/>
          <w:lang w:eastAsia="zh-CN"/>
        </w:rPr>
      </w:pPr>
    </w:p>
    <w:p w14:paraId="41C660D5">
      <w:pPr>
        <w:adjustRightInd w:val="0"/>
        <w:snapToGrid w:val="0"/>
        <w:spacing w:before="0" w:after="0"/>
        <w:rPr>
          <w:rFonts w:ascii="Times" w:hAnsi="Times" w:eastAsiaTheme="minorEastAsia"/>
          <w:b/>
          <w:bCs/>
          <w:szCs w:val="24"/>
          <w:lang w:eastAsia="zh-CN"/>
        </w:rPr>
      </w:pPr>
      <w:r>
        <w:rPr>
          <w:rFonts w:hint="eastAsia" w:ascii="Times" w:hAnsi="Times" w:eastAsiaTheme="minorEastAsia"/>
          <w:b/>
          <w:bCs/>
          <w:szCs w:val="24"/>
          <w:lang w:eastAsia="zh-CN"/>
        </w:rPr>
        <w:t>Observation 1:</w:t>
      </w:r>
    </w:p>
    <w:p w14:paraId="32D15F4D">
      <w:pPr>
        <w:adjustRightInd w:val="0"/>
        <w:snapToGrid w:val="0"/>
        <w:spacing w:before="0" w:after="0"/>
        <w:rPr>
          <w:rFonts w:ascii="Times" w:hAnsi="Times" w:eastAsiaTheme="minorEastAsia"/>
          <w:b/>
          <w:bCs/>
          <w:szCs w:val="24"/>
          <w:lang w:eastAsia="zh-CN"/>
        </w:rPr>
      </w:pPr>
      <w:r>
        <w:rPr>
          <w:rFonts w:ascii="Times" w:hAnsi="Times" w:eastAsiaTheme="minorEastAsia"/>
          <w:b/>
          <w:bCs/>
          <w:szCs w:val="24"/>
          <w:lang w:eastAsia="zh-CN"/>
        </w:rPr>
        <w:t>H</w:t>
      </w:r>
      <w:r>
        <w:rPr>
          <w:rFonts w:hint="eastAsia" w:ascii="Times" w:hAnsi="Times" w:eastAsiaTheme="minorEastAsia"/>
          <w:b/>
          <w:bCs/>
          <w:szCs w:val="24"/>
          <w:lang w:eastAsia="zh-CN"/>
        </w:rPr>
        <w:t xml:space="preserve">igher layer or RRC layer can make a </w:t>
      </w:r>
      <w:r>
        <w:rPr>
          <w:rFonts w:ascii="Times" w:hAnsi="Times" w:eastAsiaTheme="minorEastAsia"/>
          <w:b/>
          <w:bCs/>
          <w:szCs w:val="24"/>
          <w:lang w:eastAsia="zh-CN"/>
        </w:rPr>
        <w:t>decision</w:t>
      </w:r>
      <w:r>
        <w:rPr>
          <w:rFonts w:hint="eastAsia" w:ascii="Times" w:hAnsi="Times" w:eastAsiaTheme="minorEastAsia"/>
          <w:b/>
          <w:bCs/>
          <w:szCs w:val="24"/>
          <w:lang w:eastAsia="zh-CN"/>
        </w:rPr>
        <w:t xml:space="preserve"> on whether the inference configuration is applicable or not </w:t>
      </w:r>
      <w:r>
        <w:rPr>
          <w:rFonts w:ascii="Times" w:hAnsi="Times" w:eastAsiaTheme="minorEastAsia"/>
          <w:b/>
          <w:bCs/>
          <w:szCs w:val="24"/>
          <w:lang w:eastAsia="zh-CN"/>
        </w:rPr>
        <w:t>and</w:t>
      </w:r>
      <w:r>
        <w:rPr>
          <w:rFonts w:hint="eastAsia" w:ascii="Times" w:hAnsi="Times" w:eastAsiaTheme="minorEastAsia"/>
          <w:b/>
          <w:bCs/>
          <w:szCs w:val="24"/>
          <w:lang w:eastAsia="zh-CN"/>
        </w:rPr>
        <w:t xml:space="preserve"> decide whether to submit it to the lower layer or not, based on the either the inference configuration or </w:t>
      </w:r>
      <w:r>
        <w:rPr>
          <w:rFonts w:eastAsia="Times New Roman" w:cs="Times"/>
          <w:b/>
          <w:bCs/>
          <w:lang w:eastAsia="zh-CN"/>
        </w:rPr>
        <w:t>inference related parameters</w:t>
      </w:r>
      <w:r>
        <w:rPr>
          <w:rFonts w:hint="eastAsia" w:cs="Times" w:eastAsiaTheme="minorEastAsia"/>
          <w:b/>
          <w:bCs/>
          <w:lang w:eastAsia="zh-CN"/>
        </w:rPr>
        <w:t>.</w:t>
      </w:r>
    </w:p>
    <w:p w14:paraId="3731CE69">
      <w:pPr>
        <w:adjustRightInd w:val="0"/>
        <w:snapToGrid w:val="0"/>
        <w:spacing w:before="0" w:after="0"/>
        <w:rPr>
          <w:rFonts w:ascii="Times" w:hAnsi="Times" w:eastAsiaTheme="minorEastAsia"/>
          <w:szCs w:val="24"/>
          <w:lang w:eastAsia="zh-CN"/>
        </w:rPr>
      </w:pPr>
    </w:p>
    <w:p w14:paraId="27265D71">
      <w:pPr>
        <w:adjustRightInd w:val="0"/>
        <w:snapToGrid w:val="0"/>
        <w:spacing w:before="0" w:after="0"/>
        <w:rPr>
          <w:rFonts w:ascii="Times" w:hAnsi="Times" w:eastAsiaTheme="minorEastAsia"/>
          <w:szCs w:val="24"/>
          <w:lang w:eastAsia="zh-CN"/>
        </w:rPr>
      </w:pPr>
      <w:r>
        <w:rPr>
          <w:rFonts w:ascii="Times" w:hAnsi="Times" w:eastAsiaTheme="minorEastAsia"/>
          <w:szCs w:val="24"/>
          <w:lang w:eastAsia="zh-CN"/>
        </w:rPr>
        <w:t>Sin</w:t>
      </w:r>
      <w:r>
        <w:rPr>
          <w:rFonts w:hint="eastAsia" w:ascii="Times" w:hAnsi="Times" w:eastAsiaTheme="minorEastAsia"/>
          <w:szCs w:val="24"/>
          <w:lang w:eastAsia="zh-CN"/>
        </w:rPr>
        <w:t xml:space="preserve">ce higher layer or RRC layer can decide whether the inference </w:t>
      </w:r>
      <w:r>
        <w:rPr>
          <w:rFonts w:ascii="Times" w:hAnsi="Times" w:eastAsiaTheme="minorEastAsia"/>
          <w:szCs w:val="24"/>
          <w:lang w:eastAsia="zh-CN"/>
        </w:rPr>
        <w:t>configuration</w:t>
      </w:r>
      <w:r>
        <w:rPr>
          <w:rFonts w:hint="eastAsia" w:ascii="Times" w:hAnsi="Times" w:eastAsiaTheme="minorEastAsia"/>
          <w:szCs w:val="24"/>
          <w:lang w:eastAsia="zh-CN"/>
        </w:rPr>
        <w:t xml:space="preserve"> is applicable or not, there is no need to </w:t>
      </w:r>
      <w:r>
        <w:rPr>
          <w:rFonts w:ascii="Times" w:hAnsi="Times" w:eastAsiaTheme="minorEastAsia"/>
          <w:szCs w:val="24"/>
          <w:lang w:eastAsia="zh-CN"/>
        </w:rPr>
        <w:t>transfer</w:t>
      </w:r>
      <w:r>
        <w:rPr>
          <w:rFonts w:hint="eastAsia" w:ascii="Times" w:hAnsi="Times" w:eastAsiaTheme="minorEastAsia"/>
          <w:szCs w:val="24"/>
          <w:lang w:eastAsia="zh-CN"/>
        </w:rPr>
        <w:t xml:space="preserve"> the inference </w:t>
      </w:r>
      <w:r>
        <w:rPr>
          <w:rFonts w:ascii="Times" w:hAnsi="Times" w:eastAsiaTheme="minorEastAsia"/>
          <w:szCs w:val="24"/>
          <w:lang w:eastAsia="zh-CN"/>
        </w:rPr>
        <w:t>configuration</w:t>
      </w:r>
      <w:r>
        <w:rPr>
          <w:rFonts w:hint="eastAsia" w:ascii="Times" w:hAnsi="Times" w:eastAsiaTheme="minorEastAsia"/>
          <w:szCs w:val="24"/>
          <w:lang w:eastAsia="zh-CN"/>
        </w:rPr>
        <w:t xml:space="preserve"> immediately to lower layer. </w:t>
      </w:r>
      <w:r>
        <w:rPr>
          <w:rFonts w:ascii="Times" w:hAnsi="Times" w:eastAsiaTheme="minorEastAsia"/>
          <w:szCs w:val="24"/>
          <w:lang w:eastAsia="zh-CN"/>
        </w:rPr>
        <w:t>A</w:t>
      </w:r>
      <w:r>
        <w:rPr>
          <w:rFonts w:hint="eastAsia" w:ascii="Times" w:hAnsi="Times" w:eastAsiaTheme="minorEastAsia"/>
          <w:szCs w:val="24"/>
          <w:lang w:eastAsia="zh-CN"/>
        </w:rPr>
        <w:t xml:space="preserve">s a normal </w:t>
      </w:r>
      <w:r>
        <w:rPr>
          <w:rFonts w:ascii="Times" w:hAnsi="Times" w:eastAsiaTheme="minorEastAsia"/>
          <w:szCs w:val="24"/>
          <w:lang w:eastAsia="zh-CN"/>
        </w:rPr>
        <w:t>behaviour</w:t>
      </w:r>
      <w:r>
        <w:rPr>
          <w:rFonts w:hint="eastAsia" w:ascii="Times" w:hAnsi="Times" w:eastAsiaTheme="minorEastAsia"/>
          <w:szCs w:val="24"/>
          <w:lang w:eastAsia="zh-CN"/>
        </w:rPr>
        <w:t xml:space="preserve">, it is that PHY layer will </w:t>
      </w:r>
      <w:r>
        <w:rPr>
          <w:rFonts w:ascii="Times" w:hAnsi="Times" w:eastAsiaTheme="minorEastAsia"/>
          <w:szCs w:val="24"/>
          <w:lang w:eastAsia="zh-CN"/>
        </w:rPr>
        <w:t>execute</w:t>
      </w:r>
      <w:r>
        <w:rPr>
          <w:rFonts w:hint="eastAsia" w:ascii="Times" w:hAnsi="Times" w:eastAsiaTheme="minorEastAsia"/>
          <w:szCs w:val="24"/>
          <w:lang w:eastAsia="zh-CN"/>
        </w:rPr>
        <w:t xml:space="preserve"> RRC configuration immediately as in Option 1-Approach 1. That lower layer can ignore higher layer</w:t>
      </w:r>
      <w:r>
        <w:rPr>
          <w:rFonts w:ascii="Times" w:hAnsi="Times" w:eastAsiaTheme="minorEastAsia"/>
          <w:szCs w:val="24"/>
          <w:lang w:eastAsia="zh-CN"/>
        </w:rPr>
        <w:t>’</w:t>
      </w:r>
      <w:r>
        <w:rPr>
          <w:rFonts w:hint="eastAsia" w:ascii="Times" w:hAnsi="Times" w:eastAsiaTheme="minorEastAsia"/>
          <w:szCs w:val="24"/>
          <w:lang w:eastAsia="zh-CN"/>
        </w:rPr>
        <w:t xml:space="preserve">s instruction is not a proper </w:t>
      </w:r>
      <w:r>
        <w:rPr>
          <w:rFonts w:ascii="Times" w:hAnsi="Times" w:eastAsiaTheme="minorEastAsia"/>
          <w:szCs w:val="24"/>
          <w:lang w:eastAsia="zh-CN"/>
        </w:rPr>
        <w:t>behaviour</w:t>
      </w:r>
      <w:r>
        <w:rPr>
          <w:rFonts w:hint="eastAsia" w:ascii="Times" w:hAnsi="Times" w:eastAsiaTheme="minorEastAsia"/>
          <w:szCs w:val="24"/>
          <w:lang w:eastAsia="zh-CN"/>
        </w:rPr>
        <w:t xml:space="preserve"> or proper design. </w:t>
      </w:r>
      <w:r>
        <w:rPr>
          <w:rFonts w:ascii="Times" w:hAnsi="Times" w:eastAsiaTheme="minorEastAsia"/>
          <w:szCs w:val="24"/>
          <w:lang w:eastAsia="zh-CN"/>
        </w:rPr>
        <w:t>B</w:t>
      </w:r>
      <w:r>
        <w:rPr>
          <w:rFonts w:hint="eastAsia" w:ascii="Times" w:hAnsi="Times" w:eastAsiaTheme="minorEastAsia"/>
          <w:szCs w:val="24"/>
          <w:lang w:eastAsia="zh-CN"/>
        </w:rPr>
        <w:t xml:space="preserve">ut option 1-Approach 1 has its problem. </w:t>
      </w:r>
      <w:r>
        <w:rPr>
          <w:rFonts w:ascii="Times" w:hAnsi="Times" w:eastAsiaTheme="minorEastAsia"/>
          <w:szCs w:val="24"/>
          <w:lang w:eastAsia="zh-CN"/>
        </w:rPr>
        <w:t>S</w:t>
      </w:r>
      <w:r>
        <w:rPr>
          <w:rFonts w:hint="eastAsia" w:ascii="Times" w:hAnsi="Times" w:eastAsiaTheme="minorEastAsia"/>
          <w:szCs w:val="24"/>
          <w:lang w:eastAsia="zh-CN"/>
        </w:rPr>
        <w:t xml:space="preserve">ince the model is not working, with the inference </w:t>
      </w:r>
      <w:r>
        <w:rPr>
          <w:rFonts w:ascii="Times" w:hAnsi="Times" w:eastAsiaTheme="minorEastAsia"/>
          <w:szCs w:val="24"/>
          <w:lang w:eastAsia="zh-CN"/>
        </w:rPr>
        <w:t>configuration</w:t>
      </w:r>
      <w:r>
        <w:rPr>
          <w:rFonts w:hint="eastAsia" w:ascii="Times" w:hAnsi="Times" w:eastAsiaTheme="minorEastAsia"/>
          <w:szCs w:val="24"/>
          <w:lang w:eastAsia="zh-CN"/>
        </w:rPr>
        <w:t xml:space="preserve">, UE will measure the configured resources but may or may not have any outputs from the model. </w:t>
      </w:r>
      <w:r>
        <w:rPr>
          <w:rFonts w:ascii="Times" w:hAnsi="Times" w:eastAsiaTheme="minorEastAsia"/>
          <w:szCs w:val="24"/>
          <w:lang w:eastAsia="zh-CN"/>
        </w:rPr>
        <w:t>I</w:t>
      </w:r>
      <w:r>
        <w:rPr>
          <w:rFonts w:hint="eastAsia" w:ascii="Times" w:hAnsi="Times" w:eastAsiaTheme="minorEastAsia"/>
          <w:szCs w:val="24"/>
          <w:lang w:eastAsia="zh-CN"/>
        </w:rPr>
        <w:t xml:space="preserve">n </w:t>
      </w:r>
      <w:r>
        <w:rPr>
          <w:rFonts w:ascii="Times" w:hAnsi="Times" w:eastAsiaTheme="minorEastAsia"/>
          <w:szCs w:val="24"/>
          <w:lang w:eastAsia="zh-CN"/>
        </w:rPr>
        <w:t>addition</w:t>
      </w:r>
      <w:r>
        <w:rPr>
          <w:rFonts w:hint="eastAsia" w:ascii="Times" w:hAnsi="Times" w:eastAsiaTheme="minorEastAsia"/>
          <w:szCs w:val="24"/>
          <w:lang w:eastAsia="zh-CN"/>
        </w:rPr>
        <w:t xml:space="preserve">, UE will also pre-occupied the uplink resources, e.g. PUCCH resources, preparing for the uplink reporting. </w:t>
      </w:r>
      <w:r>
        <w:rPr>
          <w:rFonts w:ascii="Times" w:hAnsi="Times" w:eastAsiaTheme="minorEastAsia"/>
          <w:szCs w:val="24"/>
          <w:lang w:eastAsia="zh-CN"/>
        </w:rPr>
        <w:t>O</w:t>
      </w:r>
      <w:r>
        <w:rPr>
          <w:rFonts w:hint="eastAsia" w:ascii="Times" w:hAnsi="Times" w:eastAsiaTheme="minorEastAsia"/>
          <w:szCs w:val="24"/>
          <w:lang w:eastAsia="zh-CN"/>
        </w:rPr>
        <w:t xml:space="preserve">ption 1 which </w:t>
      </w:r>
      <w:r>
        <w:rPr>
          <w:rFonts w:ascii="Times" w:hAnsi="Times" w:eastAsiaTheme="minorEastAsia"/>
          <w:szCs w:val="24"/>
          <w:lang w:eastAsia="zh-CN"/>
        </w:rPr>
        <w:t>immediately</w:t>
      </w:r>
      <w:r>
        <w:rPr>
          <w:rFonts w:hint="eastAsia" w:ascii="Times" w:hAnsi="Times" w:eastAsiaTheme="minorEastAsia"/>
          <w:szCs w:val="24"/>
          <w:lang w:eastAsia="zh-CN"/>
        </w:rPr>
        <w:t xml:space="preserve"> transfer the inference </w:t>
      </w:r>
      <w:r>
        <w:rPr>
          <w:rFonts w:ascii="Times" w:hAnsi="Times" w:eastAsiaTheme="minorEastAsia"/>
          <w:szCs w:val="24"/>
          <w:lang w:eastAsia="zh-CN"/>
        </w:rPr>
        <w:t>configuration</w:t>
      </w:r>
      <w:r>
        <w:rPr>
          <w:rFonts w:hint="eastAsia" w:ascii="Times" w:hAnsi="Times" w:eastAsiaTheme="minorEastAsia"/>
          <w:szCs w:val="24"/>
          <w:lang w:eastAsia="zh-CN"/>
        </w:rPr>
        <w:t xml:space="preserve"> without </w:t>
      </w:r>
      <w:r>
        <w:rPr>
          <w:rFonts w:ascii="Times" w:hAnsi="Times" w:eastAsiaTheme="minorEastAsia"/>
          <w:szCs w:val="24"/>
          <w:lang w:eastAsia="zh-CN"/>
        </w:rPr>
        <w:t>facilitating</w:t>
      </w:r>
      <w:r>
        <w:rPr>
          <w:rFonts w:hint="eastAsia" w:ascii="Times" w:hAnsi="Times" w:eastAsiaTheme="minorEastAsia"/>
          <w:i/>
          <w:iCs/>
          <w:szCs w:val="24"/>
          <w:lang w:eastAsia="zh-CN"/>
        </w:rPr>
        <w:t xml:space="preserve"> </w:t>
      </w:r>
      <w:r>
        <w:rPr>
          <w:rFonts w:hint="eastAsia" w:ascii="Times" w:hAnsi="Times" w:eastAsiaTheme="minorEastAsia"/>
          <w:szCs w:val="24"/>
          <w:lang w:eastAsia="zh-CN"/>
        </w:rPr>
        <w:t xml:space="preserve">from higher layer is not </w:t>
      </w:r>
      <w:r>
        <w:rPr>
          <w:rFonts w:ascii="Times" w:hAnsi="Times" w:eastAsiaTheme="minorEastAsia"/>
          <w:szCs w:val="24"/>
          <w:lang w:eastAsia="zh-CN"/>
        </w:rPr>
        <w:t>preferred</w:t>
      </w:r>
      <w:r>
        <w:rPr>
          <w:rFonts w:hint="eastAsia" w:ascii="Times" w:hAnsi="Times" w:eastAsiaTheme="minorEastAsia"/>
          <w:szCs w:val="24"/>
          <w:lang w:eastAsia="zh-CN"/>
        </w:rPr>
        <w:t xml:space="preserve">. </w:t>
      </w:r>
      <w:r>
        <w:rPr>
          <w:rFonts w:ascii="Times" w:hAnsi="Times" w:eastAsiaTheme="minorEastAsia"/>
          <w:szCs w:val="24"/>
          <w:lang w:eastAsia="zh-CN"/>
        </w:rPr>
        <w:t>O</w:t>
      </w:r>
      <w:r>
        <w:rPr>
          <w:rFonts w:hint="eastAsia" w:ascii="Times" w:hAnsi="Times" w:eastAsiaTheme="minorEastAsia"/>
          <w:szCs w:val="24"/>
          <w:lang w:eastAsia="zh-CN"/>
        </w:rPr>
        <w:t xml:space="preserve">ur </w:t>
      </w:r>
      <w:r>
        <w:rPr>
          <w:rFonts w:ascii="Times" w:hAnsi="Times" w:eastAsiaTheme="minorEastAsia"/>
          <w:szCs w:val="24"/>
          <w:lang w:eastAsia="zh-CN"/>
        </w:rPr>
        <w:t>understanding</w:t>
      </w:r>
      <w:r>
        <w:rPr>
          <w:rFonts w:hint="eastAsia" w:ascii="Times" w:hAnsi="Times" w:eastAsiaTheme="minorEastAsia"/>
          <w:szCs w:val="24"/>
          <w:lang w:eastAsia="zh-CN"/>
        </w:rPr>
        <w:t xml:space="preserve"> is that option 2 is more reasonable. </w:t>
      </w:r>
    </w:p>
    <w:p w14:paraId="36F18ECE">
      <w:pPr>
        <w:adjustRightInd w:val="0"/>
        <w:snapToGrid w:val="0"/>
        <w:spacing w:before="0" w:after="0"/>
        <w:rPr>
          <w:rFonts w:ascii="Times" w:hAnsi="Times" w:eastAsiaTheme="minorEastAsia"/>
          <w:szCs w:val="24"/>
          <w:lang w:eastAsia="zh-CN"/>
        </w:rPr>
      </w:pPr>
    </w:p>
    <w:p w14:paraId="60E8AAC3">
      <w:pPr>
        <w:adjustRightInd w:val="0"/>
        <w:snapToGrid w:val="0"/>
        <w:spacing w:before="0" w:after="0"/>
        <w:rPr>
          <w:rFonts w:ascii="Times" w:hAnsi="Times" w:eastAsiaTheme="minorEastAsia"/>
          <w:b/>
          <w:bCs/>
          <w:szCs w:val="24"/>
          <w:lang w:eastAsia="zh-CN"/>
        </w:rPr>
      </w:pPr>
      <w:r>
        <w:rPr>
          <w:rFonts w:ascii="Times" w:hAnsi="Times" w:eastAsiaTheme="minorEastAsia"/>
          <w:b/>
          <w:bCs/>
          <w:szCs w:val="24"/>
          <w:lang w:eastAsia="zh-CN"/>
        </w:rPr>
        <w:t>P</w:t>
      </w:r>
      <w:r>
        <w:rPr>
          <w:rFonts w:hint="eastAsia" w:ascii="Times" w:hAnsi="Times" w:eastAsiaTheme="minorEastAsia"/>
          <w:b/>
          <w:bCs/>
          <w:szCs w:val="24"/>
          <w:lang w:eastAsia="zh-CN"/>
        </w:rPr>
        <w:t xml:space="preserve">roposal 1: </w:t>
      </w:r>
    </w:p>
    <w:p w14:paraId="42AE1E29">
      <w:pPr>
        <w:adjustRightInd w:val="0"/>
        <w:snapToGrid w:val="0"/>
        <w:spacing w:before="0" w:after="0"/>
        <w:rPr>
          <w:b/>
          <w:bCs/>
          <w:lang w:eastAsia="zh-CN"/>
        </w:rPr>
      </w:pPr>
      <w:r>
        <w:rPr>
          <w:rFonts w:ascii="Times" w:hAnsi="Times" w:eastAsiaTheme="minorEastAsia"/>
          <w:b/>
          <w:bCs/>
          <w:szCs w:val="24"/>
          <w:lang w:eastAsia="zh-CN"/>
        </w:rPr>
        <w:t>T</w:t>
      </w:r>
      <w:r>
        <w:rPr>
          <w:rFonts w:hint="eastAsia" w:ascii="Times" w:hAnsi="Times" w:eastAsiaTheme="minorEastAsia"/>
          <w:b/>
          <w:bCs/>
          <w:szCs w:val="24"/>
          <w:lang w:eastAsia="zh-CN"/>
        </w:rPr>
        <w:t xml:space="preserve">he option 2 is more </w:t>
      </w:r>
      <w:r>
        <w:rPr>
          <w:rFonts w:ascii="Times" w:hAnsi="Times" w:eastAsiaTheme="minorEastAsia"/>
          <w:b/>
          <w:bCs/>
          <w:szCs w:val="24"/>
          <w:lang w:eastAsia="zh-CN"/>
        </w:rPr>
        <w:t>reasonable</w:t>
      </w:r>
      <w:r>
        <w:rPr>
          <w:rFonts w:hint="eastAsia" w:ascii="Times" w:hAnsi="Times" w:eastAsiaTheme="minorEastAsia"/>
          <w:b/>
          <w:bCs/>
          <w:szCs w:val="24"/>
          <w:lang w:eastAsia="zh-CN"/>
        </w:rPr>
        <w:t xml:space="preserve"> and </w:t>
      </w:r>
      <w:r>
        <w:rPr>
          <w:rFonts w:ascii="Times" w:hAnsi="Times" w:eastAsiaTheme="minorEastAsia"/>
          <w:b/>
          <w:bCs/>
          <w:szCs w:val="24"/>
          <w:lang w:eastAsia="zh-CN"/>
        </w:rPr>
        <w:t>preferred</w:t>
      </w:r>
      <w:r>
        <w:rPr>
          <w:rFonts w:hint="eastAsia" w:ascii="Times" w:hAnsi="Times" w:eastAsiaTheme="minorEastAsia"/>
          <w:b/>
          <w:bCs/>
          <w:szCs w:val="24"/>
          <w:lang w:eastAsia="zh-CN"/>
        </w:rPr>
        <w:t xml:space="preserve"> for the issue </w:t>
      </w:r>
      <w:bookmarkStart w:id="6" w:name="_Hlk209773577"/>
      <w:r>
        <w:rPr>
          <w:b/>
          <w:bCs/>
          <w:lang w:eastAsia="en-GB"/>
        </w:rPr>
        <w:t xml:space="preserve">on when RRC layer submits periodic CSI inference configuration (i.e. </w:t>
      </w:r>
      <w:r>
        <w:rPr>
          <w:b/>
          <w:bCs/>
          <w:i/>
          <w:iCs/>
          <w:lang w:eastAsia="en-GB"/>
        </w:rPr>
        <w:t>CSI-ReportConfig</w:t>
      </w:r>
      <w:r>
        <w:rPr>
          <w:b/>
          <w:bCs/>
          <w:lang w:eastAsia="en-GB"/>
        </w:rPr>
        <w:t>) to lower layer</w:t>
      </w:r>
      <w:bookmarkEnd w:id="6"/>
      <w:r>
        <w:rPr>
          <w:b/>
          <w:bCs/>
          <w:lang w:eastAsia="en-GB"/>
        </w:rPr>
        <w:t xml:space="preserve"> (i.e. PHY layer)</w:t>
      </w:r>
      <w:r>
        <w:rPr>
          <w:rFonts w:hint="eastAsia"/>
          <w:b/>
          <w:bCs/>
          <w:lang w:eastAsia="zh-CN"/>
        </w:rPr>
        <w:t xml:space="preserve">: </w:t>
      </w:r>
    </w:p>
    <w:p w14:paraId="217D8A05">
      <w:pPr>
        <w:pStyle w:val="133"/>
        <w:numPr>
          <w:ilvl w:val="0"/>
          <w:numId w:val="9"/>
        </w:numPr>
        <w:overflowPunct w:val="0"/>
        <w:autoSpaceDE w:val="0"/>
        <w:autoSpaceDN w:val="0"/>
        <w:adjustRightInd w:val="0"/>
        <w:spacing w:before="0"/>
        <w:ind w:leftChars="0"/>
        <w:textAlignment w:val="baseline"/>
        <w:rPr>
          <w:b/>
          <w:bCs/>
          <w:lang w:eastAsia="en-GB"/>
        </w:rPr>
      </w:pPr>
      <w:r>
        <w:rPr>
          <w:rFonts w:eastAsia="宋体"/>
          <w:b/>
          <w:bCs/>
          <w:lang w:eastAsia="en-GB"/>
        </w:rPr>
        <w:t>Option 2: Upon reception</w:t>
      </w:r>
      <w:r>
        <w:rPr>
          <w:b/>
          <w:bCs/>
          <w:lang w:eastAsia="en-GB"/>
        </w:rPr>
        <w:t xml:space="preserve"> of RRC Reconfiguration message, </w:t>
      </w:r>
      <w:r>
        <w:rPr>
          <w:rFonts w:eastAsia="宋体"/>
          <w:b/>
          <w:bCs/>
          <w:lang w:eastAsia="en-GB"/>
        </w:rPr>
        <w:t>UE’s RRC layer</w:t>
      </w:r>
      <w:r>
        <w:rPr>
          <w:b/>
          <w:bCs/>
          <w:lang w:eastAsia="en-GB"/>
        </w:rPr>
        <w:t xml:space="preserve"> submits inference configuration of periodic CSI to lower layer only if it is reported as applicable in </w:t>
      </w:r>
      <w:r>
        <w:rPr>
          <w:rFonts w:eastAsia="宋体"/>
          <w:b/>
          <w:bCs/>
          <w:i/>
          <w:iCs/>
          <w:lang w:eastAsia="en-GB"/>
        </w:rPr>
        <w:t>RRCReconfigurationComplete</w:t>
      </w:r>
      <w:r>
        <w:rPr>
          <w:b/>
          <w:bCs/>
          <w:lang w:eastAsia="en-GB"/>
        </w:rPr>
        <w:t>.</w:t>
      </w:r>
    </w:p>
    <w:p w14:paraId="2C9B4600">
      <w:pPr>
        <w:adjustRightInd w:val="0"/>
        <w:snapToGrid w:val="0"/>
        <w:spacing w:before="0" w:after="0"/>
        <w:rPr>
          <w:lang w:eastAsia="zh-CN"/>
        </w:rPr>
      </w:pPr>
    </w:p>
    <w:p w14:paraId="6627EDB0">
      <w:pPr>
        <w:pStyle w:val="133"/>
        <w:keepNext/>
        <w:keepLines/>
        <w:pBdr>
          <w:top w:val="single" w:color="auto" w:sz="12" w:space="3"/>
        </w:pBdr>
        <w:spacing w:before="240" w:after="180"/>
        <w:ind w:left="432" w:leftChars="0" w:firstLine="0"/>
        <w:outlineLvl w:val="0"/>
        <w:rPr>
          <w:rFonts w:ascii="Cambria" w:hAnsi="Cambria" w:eastAsia="宋体"/>
          <w:b/>
          <w:bCs/>
          <w:vanish/>
          <w:kern w:val="32"/>
          <w:sz w:val="32"/>
          <w:szCs w:val="32"/>
          <w:lang w:eastAsia="zh-CN"/>
        </w:rPr>
      </w:pPr>
    </w:p>
    <w:p w14:paraId="24D6752C">
      <w:pPr>
        <w:pStyle w:val="2"/>
        <w:rPr>
          <w:lang w:val="en-US" w:eastAsia="zh-CN"/>
        </w:rPr>
      </w:pPr>
      <w:r>
        <w:rPr>
          <w:rFonts w:hint="eastAsia"/>
          <w:lang w:val="en-US" w:eastAsia="zh-CN"/>
        </w:rPr>
        <w:t>Conclusion</w:t>
      </w:r>
    </w:p>
    <w:p w14:paraId="1F3C49E2">
      <w:pPr>
        <w:adjustRightInd w:val="0"/>
        <w:snapToGrid w:val="0"/>
        <w:spacing w:before="0" w:after="0"/>
        <w:jc w:val="both"/>
        <w:rPr>
          <w:bCs/>
          <w:lang w:eastAsia="zh-CN"/>
        </w:rPr>
      </w:pPr>
      <w:r>
        <w:rPr>
          <w:bCs/>
          <w:lang w:eastAsia="zh-CN"/>
        </w:rPr>
        <w:t xml:space="preserve">In this contribution, we </w:t>
      </w:r>
      <w:r>
        <w:rPr>
          <w:rFonts w:hint="eastAsia"/>
          <w:bCs/>
          <w:lang w:eastAsia="zh-CN"/>
        </w:rPr>
        <w:t>discuss</w:t>
      </w:r>
      <w:r>
        <w:rPr>
          <w:rFonts w:hint="eastAsia"/>
          <w:bCs/>
          <w:lang w:val="en-US" w:eastAsia="zh-CN"/>
        </w:rPr>
        <w:t xml:space="preserve"> </w:t>
      </w:r>
      <w:r>
        <w:rPr>
          <w:lang w:eastAsia="en-GB"/>
        </w:rPr>
        <w:t xml:space="preserve">two options on when RRC layer submits periodic CSI inference configuration (i.e. </w:t>
      </w:r>
      <w:r>
        <w:rPr>
          <w:i/>
          <w:iCs/>
          <w:lang w:eastAsia="en-GB"/>
        </w:rPr>
        <w:t>CSI-ReportConfig</w:t>
      </w:r>
      <w:r>
        <w:rPr>
          <w:lang w:eastAsia="en-GB"/>
        </w:rPr>
        <w:t>) to lower layer</w:t>
      </w:r>
      <w:r>
        <w:rPr>
          <w:bCs/>
          <w:lang w:eastAsia="zh-CN"/>
        </w:rPr>
        <w:t>.</w:t>
      </w:r>
      <w:r>
        <w:rPr>
          <w:rFonts w:hint="eastAsia"/>
          <w:bCs/>
          <w:lang w:eastAsia="zh-CN"/>
        </w:rPr>
        <w:t xml:space="preserve"> </w:t>
      </w:r>
      <w:r>
        <w:rPr>
          <w:bCs/>
          <w:lang w:eastAsia="zh-CN"/>
        </w:rPr>
        <w:t>T</w:t>
      </w:r>
      <w:r>
        <w:rPr>
          <w:rFonts w:hint="eastAsia"/>
          <w:bCs/>
          <w:lang w:eastAsia="zh-CN"/>
        </w:rPr>
        <w:t xml:space="preserve">he observations and proposals are as follows. </w:t>
      </w:r>
    </w:p>
    <w:p w14:paraId="660FC371">
      <w:pPr>
        <w:adjustRightInd w:val="0"/>
        <w:snapToGrid w:val="0"/>
        <w:spacing w:before="0" w:after="0"/>
        <w:jc w:val="both"/>
        <w:rPr>
          <w:bCs/>
          <w:lang w:eastAsia="zh-CN"/>
        </w:rPr>
      </w:pPr>
    </w:p>
    <w:p w14:paraId="0C80BF77">
      <w:pPr>
        <w:adjustRightInd w:val="0"/>
        <w:snapToGrid w:val="0"/>
        <w:spacing w:before="0" w:after="0"/>
        <w:rPr>
          <w:rFonts w:ascii="Times" w:hAnsi="Times" w:eastAsiaTheme="minorEastAsia"/>
          <w:b/>
          <w:bCs/>
          <w:szCs w:val="24"/>
          <w:lang w:eastAsia="zh-CN"/>
        </w:rPr>
      </w:pPr>
      <w:r>
        <w:rPr>
          <w:rFonts w:hint="eastAsia" w:ascii="Times" w:hAnsi="Times" w:eastAsiaTheme="minorEastAsia"/>
          <w:b/>
          <w:bCs/>
          <w:szCs w:val="24"/>
          <w:lang w:eastAsia="zh-CN"/>
        </w:rPr>
        <w:t>Observation 1:</w:t>
      </w:r>
    </w:p>
    <w:p w14:paraId="423DE8EF">
      <w:pPr>
        <w:adjustRightInd w:val="0"/>
        <w:snapToGrid w:val="0"/>
        <w:spacing w:before="0" w:after="0"/>
        <w:rPr>
          <w:rFonts w:ascii="Times" w:hAnsi="Times" w:eastAsiaTheme="minorEastAsia"/>
          <w:b/>
          <w:bCs/>
          <w:szCs w:val="24"/>
          <w:lang w:eastAsia="zh-CN"/>
        </w:rPr>
      </w:pPr>
      <w:r>
        <w:rPr>
          <w:rFonts w:ascii="Times" w:hAnsi="Times" w:eastAsiaTheme="minorEastAsia"/>
          <w:b/>
          <w:bCs/>
          <w:szCs w:val="24"/>
          <w:lang w:eastAsia="zh-CN"/>
        </w:rPr>
        <w:t>H</w:t>
      </w:r>
      <w:r>
        <w:rPr>
          <w:rFonts w:hint="eastAsia" w:ascii="Times" w:hAnsi="Times" w:eastAsiaTheme="minorEastAsia"/>
          <w:b/>
          <w:bCs/>
          <w:szCs w:val="24"/>
          <w:lang w:eastAsia="zh-CN"/>
        </w:rPr>
        <w:t xml:space="preserve">igher layer or RRC layer can make a </w:t>
      </w:r>
      <w:r>
        <w:rPr>
          <w:rFonts w:ascii="Times" w:hAnsi="Times" w:eastAsiaTheme="minorEastAsia"/>
          <w:b/>
          <w:bCs/>
          <w:szCs w:val="24"/>
          <w:lang w:eastAsia="zh-CN"/>
        </w:rPr>
        <w:t>decision</w:t>
      </w:r>
      <w:r>
        <w:rPr>
          <w:rFonts w:hint="eastAsia" w:ascii="Times" w:hAnsi="Times" w:eastAsiaTheme="minorEastAsia"/>
          <w:b/>
          <w:bCs/>
          <w:szCs w:val="24"/>
          <w:lang w:eastAsia="zh-CN"/>
        </w:rPr>
        <w:t xml:space="preserve"> on whether the inference configuration is applicable or not </w:t>
      </w:r>
      <w:r>
        <w:rPr>
          <w:rFonts w:ascii="Times" w:hAnsi="Times" w:eastAsiaTheme="minorEastAsia"/>
          <w:b/>
          <w:bCs/>
          <w:szCs w:val="24"/>
          <w:lang w:eastAsia="zh-CN"/>
        </w:rPr>
        <w:t>and</w:t>
      </w:r>
      <w:r>
        <w:rPr>
          <w:rFonts w:hint="eastAsia" w:ascii="Times" w:hAnsi="Times" w:eastAsiaTheme="minorEastAsia"/>
          <w:b/>
          <w:bCs/>
          <w:szCs w:val="24"/>
          <w:lang w:eastAsia="zh-CN"/>
        </w:rPr>
        <w:t xml:space="preserve"> decide whether to submit it to the lower layer or not, based on the either the inference configuration or </w:t>
      </w:r>
      <w:r>
        <w:rPr>
          <w:rFonts w:eastAsia="Times New Roman" w:cs="Times"/>
          <w:b/>
          <w:bCs/>
          <w:lang w:eastAsia="zh-CN"/>
        </w:rPr>
        <w:t>inference related parameters</w:t>
      </w:r>
      <w:r>
        <w:rPr>
          <w:rFonts w:hint="eastAsia" w:cs="Times" w:eastAsiaTheme="minorEastAsia"/>
          <w:b/>
          <w:bCs/>
          <w:lang w:eastAsia="zh-CN"/>
        </w:rPr>
        <w:t>.</w:t>
      </w:r>
    </w:p>
    <w:p w14:paraId="2A715ED2">
      <w:pPr>
        <w:adjustRightInd w:val="0"/>
        <w:snapToGrid w:val="0"/>
        <w:spacing w:before="0" w:after="0"/>
        <w:jc w:val="both"/>
        <w:rPr>
          <w:bCs/>
          <w:lang w:eastAsia="zh-CN"/>
        </w:rPr>
      </w:pPr>
    </w:p>
    <w:p w14:paraId="61D55DFC">
      <w:pPr>
        <w:adjustRightInd w:val="0"/>
        <w:snapToGrid w:val="0"/>
        <w:spacing w:before="0" w:after="0"/>
        <w:rPr>
          <w:rFonts w:ascii="Times" w:hAnsi="Times" w:eastAsiaTheme="minorEastAsia"/>
          <w:b/>
          <w:bCs/>
          <w:szCs w:val="24"/>
          <w:lang w:eastAsia="zh-CN"/>
        </w:rPr>
      </w:pPr>
      <w:r>
        <w:rPr>
          <w:rFonts w:ascii="Times" w:hAnsi="Times" w:eastAsiaTheme="minorEastAsia"/>
          <w:b/>
          <w:bCs/>
          <w:szCs w:val="24"/>
          <w:lang w:eastAsia="zh-CN"/>
        </w:rPr>
        <w:t>P</w:t>
      </w:r>
      <w:r>
        <w:rPr>
          <w:rFonts w:hint="eastAsia" w:ascii="Times" w:hAnsi="Times" w:eastAsiaTheme="minorEastAsia"/>
          <w:b/>
          <w:bCs/>
          <w:szCs w:val="24"/>
          <w:lang w:eastAsia="zh-CN"/>
        </w:rPr>
        <w:t xml:space="preserve">roposal 1: </w:t>
      </w:r>
    </w:p>
    <w:p w14:paraId="51837C6A">
      <w:pPr>
        <w:adjustRightInd w:val="0"/>
        <w:snapToGrid w:val="0"/>
        <w:spacing w:before="0" w:after="0"/>
        <w:rPr>
          <w:b/>
          <w:bCs/>
          <w:lang w:eastAsia="zh-CN"/>
        </w:rPr>
      </w:pPr>
      <w:r>
        <w:rPr>
          <w:rFonts w:ascii="Times" w:hAnsi="Times" w:eastAsiaTheme="minorEastAsia"/>
          <w:b/>
          <w:bCs/>
          <w:szCs w:val="24"/>
          <w:lang w:eastAsia="zh-CN"/>
        </w:rPr>
        <w:t>T</w:t>
      </w:r>
      <w:r>
        <w:rPr>
          <w:rFonts w:hint="eastAsia" w:ascii="Times" w:hAnsi="Times" w:eastAsiaTheme="minorEastAsia"/>
          <w:b/>
          <w:bCs/>
          <w:szCs w:val="24"/>
          <w:lang w:eastAsia="zh-CN"/>
        </w:rPr>
        <w:t xml:space="preserve">he option 2 is more </w:t>
      </w:r>
      <w:r>
        <w:rPr>
          <w:rFonts w:ascii="Times" w:hAnsi="Times" w:eastAsiaTheme="minorEastAsia"/>
          <w:b/>
          <w:bCs/>
          <w:szCs w:val="24"/>
          <w:lang w:eastAsia="zh-CN"/>
        </w:rPr>
        <w:t>reasonable</w:t>
      </w:r>
      <w:r>
        <w:rPr>
          <w:rFonts w:hint="eastAsia" w:ascii="Times" w:hAnsi="Times" w:eastAsiaTheme="minorEastAsia"/>
          <w:b/>
          <w:bCs/>
          <w:szCs w:val="24"/>
          <w:lang w:eastAsia="zh-CN"/>
        </w:rPr>
        <w:t xml:space="preserve"> and </w:t>
      </w:r>
      <w:r>
        <w:rPr>
          <w:rFonts w:ascii="Times" w:hAnsi="Times" w:eastAsiaTheme="minorEastAsia"/>
          <w:b/>
          <w:bCs/>
          <w:szCs w:val="24"/>
          <w:lang w:eastAsia="zh-CN"/>
        </w:rPr>
        <w:t>preferred</w:t>
      </w:r>
      <w:r>
        <w:rPr>
          <w:rFonts w:hint="eastAsia" w:ascii="Times" w:hAnsi="Times" w:eastAsiaTheme="minorEastAsia"/>
          <w:b/>
          <w:bCs/>
          <w:szCs w:val="24"/>
          <w:lang w:eastAsia="zh-CN"/>
        </w:rPr>
        <w:t xml:space="preserve"> for the issue </w:t>
      </w:r>
      <w:r>
        <w:rPr>
          <w:b/>
          <w:bCs/>
          <w:lang w:eastAsia="en-GB"/>
        </w:rPr>
        <w:t xml:space="preserve">on when RRC layer submits periodic CSI inference configuration (i.e. </w:t>
      </w:r>
      <w:r>
        <w:rPr>
          <w:b/>
          <w:bCs/>
          <w:i/>
          <w:iCs/>
          <w:lang w:eastAsia="en-GB"/>
        </w:rPr>
        <w:t>CSI-ReportConfig</w:t>
      </w:r>
      <w:r>
        <w:rPr>
          <w:b/>
          <w:bCs/>
          <w:lang w:eastAsia="en-GB"/>
        </w:rPr>
        <w:t>) to lower layer (i.e. PHY layer)</w:t>
      </w:r>
      <w:r>
        <w:rPr>
          <w:rFonts w:hint="eastAsia"/>
          <w:b/>
          <w:bCs/>
          <w:lang w:eastAsia="zh-CN"/>
        </w:rPr>
        <w:t xml:space="preserve">: </w:t>
      </w:r>
    </w:p>
    <w:p w14:paraId="3C48CF9E">
      <w:pPr>
        <w:pStyle w:val="133"/>
        <w:numPr>
          <w:ilvl w:val="0"/>
          <w:numId w:val="9"/>
        </w:numPr>
        <w:overflowPunct w:val="0"/>
        <w:autoSpaceDE w:val="0"/>
        <w:autoSpaceDN w:val="0"/>
        <w:adjustRightInd w:val="0"/>
        <w:spacing w:before="0"/>
        <w:ind w:leftChars="0"/>
        <w:textAlignment w:val="baseline"/>
        <w:rPr>
          <w:b/>
          <w:bCs/>
          <w:lang w:eastAsia="en-GB"/>
        </w:rPr>
      </w:pPr>
      <w:r>
        <w:rPr>
          <w:rFonts w:eastAsia="宋体"/>
          <w:b/>
          <w:bCs/>
          <w:lang w:eastAsia="en-GB"/>
        </w:rPr>
        <w:t>Option 2: Upon reception</w:t>
      </w:r>
      <w:r>
        <w:rPr>
          <w:b/>
          <w:bCs/>
          <w:lang w:eastAsia="en-GB"/>
        </w:rPr>
        <w:t xml:space="preserve"> of RRC Reconfiguration message, </w:t>
      </w:r>
      <w:r>
        <w:rPr>
          <w:rFonts w:eastAsia="宋体"/>
          <w:b/>
          <w:bCs/>
          <w:lang w:eastAsia="en-GB"/>
        </w:rPr>
        <w:t>UE’s RRC layer</w:t>
      </w:r>
      <w:r>
        <w:rPr>
          <w:b/>
          <w:bCs/>
          <w:lang w:eastAsia="en-GB"/>
        </w:rPr>
        <w:t xml:space="preserve"> submits inference configuration of periodic CSI to lower layer only if it is reported as applicable in </w:t>
      </w:r>
      <w:r>
        <w:rPr>
          <w:rFonts w:eastAsia="宋体"/>
          <w:b/>
          <w:bCs/>
          <w:i/>
          <w:iCs/>
          <w:lang w:eastAsia="en-GB"/>
        </w:rPr>
        <w:t>RRCReconfigurationComplete</w:t>
      </w:r>
      <w:r>
        <w:rPr>
          <w:b/>
          <w:bCs/>
          <w:lang w:eastAsia="en-GB"/>
        </w:rPr>
        <w:t>.</w:t>
      </w:r>
    </w:p>
    <w:p w14:paraId="355E1A88">
      <w:pPr>
        <w:pStyle w:val="2"/>
        <w:rPr>
          <w:lang w:val="en-US" w:eastAsia="zh-CN"/>
        </w:rPr>
      </w:pPr>
      <w:r>
        <w:rPr>
          <w:lang w:val="en-US" w:eastAsia="zh-CN"/>
        </w:rPr>
        <w:t>References</w:t>
      </w:r>
    </w:p>
    <w:p w14:paraId="7B8FC71D">
      <w:pPr>
        <w:pStyle w:val="144"/>
        <w:numPr>
          <w:ilvl w:val="0"/>
          <w:numId w:val="11"/>
        </w:numPr>
        <w:rPr>
          <w:rFonts w:eastAsia="Times New Roman"/>
          <w:szCs w:val="20"/>
          <w:lang w:val="en-GB" w:eastAsia="en-GB"/>
        </w:rPr>
      </w:pPr>
      <w:r>
        <w:rPr>
          <w:szCs w:val="20"/>
          <w:lang w:eastAsia="zh-CN"/>
        </w:rPr>
        <w:t xml:space="preserve">R1-2506720 , LS on when RRC layer submits periodic CSI inference configuration to lower layer, </w:t>
      </w:r>
      <w:r>
        <w:rPr>
          <w:rFonts w:eastAsia="Times New Roman"/>
          <w:szCs w:val="20"/>
          <w:lang w:val="en-GB" w:eastAsia="en-GB"/>
        </w:rPr>
        <w:t>3GPP TSG-RAN WG1 Meeting #122bis</w:t>
      </w:r>
      <w:r>
        <w:rPr>
          <w:szCs w:val="20"/>
          <w:lang w:eastAsia="zh-CN"/>
        </w:rPr>
        <w:t xml:space="preserve">, </w:t>
      </w:r>
      <w:r>
        <w:rPr>
          <w:rFonts w:eastAsia="Times New Roman"/>
          <w:szCs w:val="20"/>
          <w:lang w:val="en-GB" w:eastAsia="en-GB"/>
        </w:rPr>
        <w:t>Prague, CZ, 13</w:t>
      </w:r>
      <w:r>
        <w:rPr>
          <w:rFonts w:eastAsia="Times New Roman"/>
          <w:szCs w:val="20"/>
          <w:vertAlign w:val="superscript"/>
          <w:lang w:val="en-GB" w:eastAsia="en-GB"/>
        </w:rPr>
        <w:t>th</w:t>
      </w:r>
      <w:r>
        <w:rPr>
          <w:rFonts w:eastAsia="Times New Roman"/>
          <w:szCs w:val="20"/>
          <w:lang w:val="en-GB" w:eastAsia="en-GB"/>
        </w:rPr>
        <w:t xml:space="preserve"> – 17</w:t>
      </w:r>
      <w:r>
        <w:rPr>
          <w:rFonts w:eastAsia="Times New Roman"/>
          <w:szCs w:val="20"/>
          <w:vertAlign w:val="superscript"/>
          <w:lang w:val="en-GB" w:eastAsia="en-GB"/>
        </w:rPr>
        <w:t>th</w:t>
      </w:r>
      <w:r>
        <w:rPr>
          <w:rFonts w:eastAsia="Times New Roman"/>
          <w:szCs w:val="20"/>
          <w:lang w:val="en-GB" w:eastAsia="en-GB"/>
        </w:rPr>
        <w:t xml:space="preserve"> October, 2025</w:t>
      </w:r>
    </w:p>
    <w:p w14:paraId="2BA01451">
      <w:pPr>
        <w:pStyle w:val="159"/>
        <w:snapToGrid w:val="0"/>
        <w:jc w:val="both"/>
        <w:rPr>
          <w:sz w:val="20"/>
          <w:szCs w:val="20"/>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ZapfDingbats">
    <w:altName w:val="Segoe Print"/>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4FD2D">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00A9C"/>
    <w:multiLevelType w:val="multilevel"/>
    <w:tmpl w:val="EAE00A9C"/>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225B3DDA"/>
    <w:multiLevelType w:val="multilevel"/>
    <w:tmpl w:val="225B3DD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877D64"/>
    <w:multiLevelType w:val="singleLevel"/>
    <w:tmpl w:val="3A877D64"/>
    <w:lvl w:ilvl="0" w:tentative="0">
      <w:start w:val="1"/>
      <w:numFmt w:val="decimal"/>
      <w:pStyle w:val="144"/>
      <w:lvlText w:val="[%1]"/>
      <w:lvlJc w:val="left"/>
      <w:pPr>
        <w:tabs>
          <w:tab w:val="left" w:pos="360"/>
        </w:tabs>
        <w:ind w:left="360" w:hanging="360"/>
      </w:pPr>
    </w:lvl>
  </w:abstractNum>
  <w:abstractNum w:abstractNumId="4">
    <w:nsid w:val="483B3CA3"/>
    <w:multiLevelType w:val="multilevel"/>
    <w:tmpl w:val="483B3CA3"/>
    <w:lvl w:ilvl="0" w:tentative="0">
      <w:start w:val="1"/>
      <w:numFmt w:val="bullet"/>
      <w:lvlText w:val=""/>
      <w:lvlJc w:val="left"/>
      <w:pPr>
        <w:ind w:left="770" w:hanging="360"/>
      </w:pPr>
      <w:rPr>
        <w:rFonts w:hint="default" w:ascii="Symbol" w:hAnsi="Symbol"/>
      </w:rPr>
    </w:lvl>
    <w:lvl w:ilvl="1" w:tentative="0">
      <w:start w:val="1"/>
      <w:numFmt w:val="bullet"/>
      <w:lvlText w:val="o"/>
      <w:lvlJc w:val="left"/>
      <w:pPr>
        <w:ind w:left="1490" w:hanging="360"/>
      </w:pPr>
      <w:rPr>
        <w:rFonts w:hint="default" w:ascii="Courier New" w:hAnsi="Courier New" w:cs="Courier New"/>
      </w:rPr>
    </w:lvl>
    <w:lvl w:ilvl="2" w:tentative="0">
      <w:start w:val="1"/>
      <w:numFmt w:val="bullet"/>
      <w:lvlText w:val=""/>
      <w:lvlJc w:val="left"/>
      <w:pPr>
        <w:ind w:left="2210" w:hanging="360"/>
      </w:pPr>
      <w:rPr>
        <w:rFonts w:hint="default" w:ascii="Wingdings" w:hAnsi="Wingdings"/>
      </w:rPr>
    </w:lvl>
    <w:lvl w:ilvl="3" w:tentative="0">
      <w:start w:val="1"/>
      <w:numFmt w:val="bullet"/>
      <w:lvlText w:val=""/>
      <w:lvlJc w:val="left"/>
      <w:pPr>
        <w:ind w:left="2930" w:hanging="360"/>
      </w:pPr>
      <w:rPr>
        <w:rFonts w:hint="default" w:ascii="Symbol" w:hAnsi="Symbol"/>
      </w:rPr>
    </w:lvl>
    <w:lvl w:ilvl="4" w:tentative="0">
      <w:start w:val="1"/>
      <w:numFmt w:val="bullet"/>
      <w:lvlText w:val="o"/>
      <w:lvlJc w:val="left"/>
      <w:pPr>
        <w:ind w:left="3650" w:hanging="360"/>
      </w:pPr>
      <w:rPr>
        <w:rFonts w:hint="default" w:ascii="Courier New" w:hAnsi="Courier New" w:cs="Courier New"/>
      </w:rPr>
    </w:lvl>
    <w:lvl w:ilvl="5" w:tentative="0">
      <w:start w:val="1"/>
      <w:numFmt w:val="bullet"/>
      <w:lvlText w:val=""/>
      <w:lvlJc w:val="left"/>
      <w:pPr>
        <w:ind w:left="4370" w:hanging="360"/>
      </w:pPr>
      <w:rPr>
        <w:rFonts w:hint="default" w:ascii="Wingdings" w:hAnsi="Wingdings"/>
      </w:rPr>
    </w:lvl>
    <w:lvl w:ilvl="6" w:tentative="0">
      <w:start w:val="1"/>
      <w:numFmt w:val="bullet"/>
      <w:lvlText w:val=""/>
      <w:lvlJc w:val="left"/>
      <w:pPr>
        <w:ind w:left="5090" w:hanging="360"/>
      </w:pPr>
      <w:rPr>
        <w:rFonts w:hint="default" w:ascii="Symbol" w:hAnsi="Symbol"/>
      </w:rPr>
    </w:lvl>
    <w:lvl w:ilvl="7" w:tentative="0">
      <w:start w:val="1"/>
      <w:numFmt w:val="bullet"/>
      <w:lvlText w:val="o"/>
      <w:lvlJc w:val="left"/>
      <w:pPr>
        <w:ind w:left="5810" w:hanging="360"/>
      </w:pPr>
      <w:rPr>
        <w:rFonts w:hint="default" w:ascii="Courier New" w:hAnsi="Courier New" w:cs="Courier New"/>
      </w:rPr>
    </w:lvl>
    <w:lvl w:ilvl="8" w:tentative="0">
      <w:start w:val="1"/>
      <w:numFmt w:val="bullet"/>
      <w:lvlText w:val=""/>
      <w:lvlJc w:val="left"/>
      <w:pPr>
        <w:ind w:left="6530" w:hanging="360"/>
      </w:pPr>
      <w:rPr>
        <w:rFonts w:hint="default" w:ascii="Wingdings" w:hAnsi="Wingdings"/>
      </w:rPr>
    </w:lvl>
  </w:abstractNum>
  <w:abstractNum w:abstractNumId="5">
    <w:nsid w:val="52CA544A"/>
    <w:multiLevelType w:val="singleLevel"/>
    <w:tmpl w:val="52CA544A"/>
    <w:lvl w:ilvl="0" w:tentative="0">
      <w:start w:val="1"/>
      <w:numFmt w:val="decimal"/>
      <w:pStyle w:val="11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6">
    <w:nsid w:val="5BFC153E"/>
    <w:multiLevelType w:val="multilevel"/>
    <w:tmpl w:val="5BFC153E"/>
    <w:lvl w:ilvl="0" w:tentative="0">
      <w:start w:val="1"/>
      <w:numFmt w:val="bullet"/>
      <w:lvlText w:val="•"/>
      <w:lvlJc w:val="left"/>
      <w:pPr>
        <w:tabs>
          <w:tab w:val="left" w:pos="360"/>
        </w:tabs>
        <w:ind w:left="360" w:hanging="360"/>
      </w:pPr>
      <w:rPr>
        <w:rFonts w:hint="default" w:ascii="Arial" w:hAnsi="Arial" w:cs="Times New Roman"/>
      </w:rPr>
    </w:lvl>
    <w:lvl w:ilvl="1" w:tentative="0">
      <w:start w:val="1"/>
      <w:numFmt w:val="bullet"/>
      <w:lvlText w:val="o"/>
      <w:lvlJc w:val="left"/>
      <w:pPr>
        <w:ind w:left="1440" w:hanging="360"/>
      </w:pPr>
      <w:rPr>
        <w:rFonts w:hint="default" w:ascii="Courier New" w:hAnsi="Courier New" w:cs="Courier New"/>
        <w:strike w:val="0"/>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color w:val="auto"/>
      </w:rPr>
    </w:lvl>
    <w:lvl w:ilvl="4" w:tentative="0">
      <w:start w:val="1"/>
      <w:numFmt w:val="bullet"/>
      <w:lvlText w:val="o"/>
      <w:lvlJc w:val="left"/>
      <w:pPr>
        <w:ind w:left="3600" w:hanging="360"/>
      </w:pPr>
      <w:rPr>
        <w:rFonts w:hint="default" w:ascii="Courier New" w:hAnsi="Courier New" w:cs="Courier New"/>
        <w:strike w:val="0"/>
        <w:color w:val="auto"/>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08316CF"/>
    <w:multiLevelType w:val="multilevel"/>
    <w:tmpl w:val="708316C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519885"/>
    <w:multiLevelType w:val="singleLevel"/>
    <w:tmpl w:val="79519885"/>
    <w:lvl w:ilvl="0" w:tentative="0">
      <w:start w:val="1"/>
      <w:numFmt w:val="decimal"/>
      <w:lvlText w:val="[%1]"/>
      <w:lvlJc w:val="left"/>
    </w:lvl>
  </w:abstractNum>
  <w:abstractNum w:abstractNumId="9">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DC436CD"/>
    <w:multiLevelType w:val="singleLevel"/>
    <w:tmpl w:val="7DC436CD"/>
    <w:lvl w:ilvl="0" w:tentative="0">
      <w:start w:val="1"/>
      <w:numFmt w:val="bullet"/>
      <w:pStyle w:val="161"/>
      <w:lvlText w:val="•"/>
      <w:lvlJc w:val="left"/>
      <w:pPr>
        <w:tabs>
          <w:tab w:val="left" w:pos="420"/>
        </w:tabs>
        <w:ind w:left="420" w:hanging="378"/>
      </w:pPr>
      <w:rPr>
        <w:rFonts w:hint="default" w:ascii="Arial" w:hAnsi="Arial" w:cs="Arial"/>
      </w:rPr>
    </w:lvl>
  </w:abstractNum>
  <w:num w:numId="1">
    <w:abstractNumId w:val="0"/>
  </w:num>
  <w:num w:numId="2">
    <w:abstractNumId w:val="1"/>
  </w:num>
  <w:num w:numId="3">
    <w:abstractNumId w:val="9"/>
  </w:num>
  <w:num w:numId="4">
    <w:abstractNumId w:val="5"/>
  </w:num>
  <w:num w:numId="5">
    <w:abstractNumId w:val="3"/>
    <w:lvlOverride w:ilvl="0">
      <w:startOverride w:val="1"/>
    </w:lvlOverride>
  </w:num>
  <w:num w:numId="6">
    <w:abstractNumId w:val="10"/>
  </w:num>
  <w:num w:numId="7">
    <w:abstractNumId w:val="6"/>
  </w:num>
  <w:num w:numId="8">
    <w:abstractNumId w:val="4"/>
  </w:num>
  <w:num w:numId="9">
    <w:abstractNumId w:val="7"/>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0D8D"/>
    <w:rsid w:val="000010F6"/>
    <w:rsid w:val="00001B8D"/>
    <w:rsid w:val="00001B9A"/>
    <w:rsid w:val="000022B8"/>
    <w:rsid w:val="00002325"/>
    <w:rsid w:val="0000234E"/>
    <w:rsid w:val="00002571"/>
    <w:rsid w:val="00002D15"/>
    <w:rsid w:val="00002E0F"/>
    <w:rsid w:val="000030EB"/>
    <w:rsid w:val="000035F6"/>
    <w:rsid w:val="000040C6"/>
    <w:rsid w:val="0000411A"/>
    <w:rsid w:val="00004192"/>
    <w:rsid w:val="00004351"/>
    <w:rsid w:val="00004511"/>
    <w:rsid w:val="000046F3"/>
    <w:rsid w:val="000047B7"/>
    <w:rsid w:val="0000498E"/>
    <w:rsid w:val="00004A3E"/>
    <w:rsid w:val="00004ACC"/>
    <w:rsid w:val="00004C48"/>
    <w:rsid w:val="00004CED"/>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E55"/>
    <w:rsid w:val="00006EA3"/>
    <w:rsid w:val="00007012"/>
    <w:rsid w:val="000079F7"/>
    <w:rsid w:val="00007C4C"/>
    <w:rsid w:val="00007E66"/>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EC3"/>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0AFA"/>
    <w:rsid w:val="00020C28"/>
    <w:rsid w:val="00020E56"/>
    <w:rsid w:val="0002184D"/>
    <w:rsid w:val="00021884"/>
    <w:rsid w:val="0002198E"/>
    <w:rsid w:val="00021A14"/>
    <w:rsid w:val="00022325"/>
    <w:rsid w:val="00022365"/>
    <w:rsid w:val="0002269B"/>
    <w:rsid w:val="00022D93"/>
    <w:rsid w:val="00023A85"/>
    <w:rsid w:val="00023BCD"/>
    <w:rsid w:val="00023FBF"/>
    <w:rsid w:val="00024170"/>
    <w:rsid w:val="000241B0"/>
    <w:rsid w:val="000241F9"/>
    <w:rsid w:val="0002420F"/>
    <w:rsid w:val="000242A3"/>
    <w:rsid w:val="0002489D"/>
    <w:rsid w:val="000248FD"/>
    <w:rsid w:val="00024A32"/>
    <w:rsid w:val="00024E61"/>
    <w:rsid w:val="00025A02"/>
    <w:rsid w:val="00025DEA"/>
    <w:rsid w:val="000261AD"/>
    <w:rsid w:val="000268BE"/>
    <w:rsid w:val="000268D3"/>
    <w:rsid w:val="00026ADD"/>
    <w:rsid w:val="00026B07"/>
    <w:rsid w:val="00026B80"/>
    <w:rsid w:val="00026C4D"/>
    <w:rsid w:val="0002764E"/>
    <w:rsid w:val="00027751"/>
    <w:rsid w:val="00027BD7"/>
    <w:rsid w:val="00027F10"/>
    <w:rsid w:val="000300C0"/>
    <w:rsid w:val="000303C3"/>
    <w:rsid w:val="000303D4"/>
    <w:rsid w:val="000304E9"/>
    <w:rsid w:val="000307DA"/>
    <w:rsid w:val="00030987"/>
    <w:rsid w:val="00030BA0"/>
    <w:rsid w:val="00030F54"/>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5C9D"/>
    <w:rsid w:val="00035D6F"/>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CDC"/>
    <w:rsid w:val="00043D95"/>
    <w:rsid w:val="00043E34"/>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E34"/>
    <w:rsid w:val="00046F98"/>
    <w:rsid w:val="00047156"/>
    <w:rsid w:val="0004737A"/>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57CAE"/>
    <w:rsid w:val="000604C3"/>
    <w:rsid w:val="0006063D"/>
    <w:rsid w:val="0006084A"/>
    <w:rsid w:val="00060E44"/>
    <w:rsid w:val="00061113"/>
    <w:rsid w:val="000612AB"/>
    <w:rsid w:val="00061391"/>
    <w:rsid w:val="00061855"/>
    <w:rsid w:val="0006195D"/>
    <w:rsid w:val="000619DC"/>
    <w:rsid w:val="00061C5D"/>
    <w:rsid w:val="00062277"/>
    <w:rsid w:val="00062323"/>
    <w:rsid w:val="00062547"/>
    <w:rsid w:val="00062CA3"/>
    <w:rsid w:val="00062E51"/>
    <w:rsid w:val="000631DC"/>
    <w:rsid w:val="0006337F"/>
    <w:rsid w:val="000635B0"/>
    <w:rsid w:val="000639E3"/>
    <w:rsid w:val="00063AAA"/>
    <w:rsid w:val="00063D05"/>
    <w:rsid w:val="0006415B"/>
    <w:rsid w:val="0006422D"/>
    <w:rsid w:val="00064368"/>
    <w:rsid w:val="00064E27"/>
    <w:rsid w:val="00064F16"/>
    <w:rsid w:val="00065209"/>
    <w:rsid w:val="0006560A"/>
    <w:rsid w:val="00065792"/>
    <w:rsid w:val="00065CBB"/>
    <w:rsid w:val="00065E25"/>
    <w:rsid w:val="000661C0"/>
    <w:rsid w:val="00066653"/>
    <w:rsid w:val="00066D51"/>
    <w:rsid w:val="00067476"/>
    <w:rsid w:val="000679E1"/>
    <w:rsid w:val="00067DD2"/>
    <w:rsid w:val="00067F3E"/>
    <w:rsid w:val="00070086"/>
    <w:rsid w:val="000701A8"/>
    <w:rsid w:val="000702BE"/>
    <w:rsid w:val="000704DB"/>
    <w:rsid w:val="000707E7"/>
    <w:rsid w:val="00070961"/>
    <w:rsid w:val="00070BD2"/>
    <w:rsid w:val="00070C42"/>
    <w:rsid w:val="00071791"/>
    <w:rsid w:val="00072005"/>
    <w:rsid w:val="00072040"/>
    <w:rsid w:val="00072615"/>
    <w:rsid w:val="00072755"/>
    <w:rsid w:val="00072A2F"/>
    <w:rsid w:val="00072E13"/>
    <w:rsid w:val="00073125"/>
    <w:rsid w:val="00073340"/>
    <w:rsid w:val="0007338E"/>
    <w:rsid w:val="00073448"/>
    <w:rsid w:val="0007425F"/>
    <w:rsid w:val="0007436C"/>
    <w:rsid w:val="000743C5"/>
    <w:rsid w:val="00074BED"/>
    <w:rsid w:val="00075077"/>
    <w:rsid w:val="000754EC"/>
    <w:rsid w:val="0007645E"/>
    <w:rsid w:val="00076678"/>
    <w:rsid w:val="0007674B"/>
    <w:rsid w:val="00076A0C"/>
    <w:rsid w:val="00076A57"/>
    <w:rsid w:val="00076A88"/>
    <w:rsid w:val="00076B12"/>
    <w:rsid w:val="0007777E"/>
    <w:rsid w:val="000778E9"/>
    <w:rsid w:val="000779AF"/>
    <w:rsid w:val="00077AAA"/>
    <w:rsid w:val="00077D8A"/>
    <w:rsid w:val="00077D99"/>
    <w:rsid w:val="00080190"/>
    <w:rsid w:val="00080245"/>
    <w:rsid w:val="00080C6D"/>
    <w:rsid w:val="00080E30"/>
    <w:rsid w:val="00080FF4"/>
    <w:rsid w:val="00081255"/>
    <w:rsid w:val="00081836"/>
    <w:rsid w:val="00081BC7"/>
    <w:rsid w:val="00081C2D"/>
    <w:rsid w:val="00081E7C"/>
    <w:rsid w:val="0008207F"/>
    <w:rsid w:val="00082126"/>
    <w:rsid w:val="0008232D"/>
    <w:rsid w:val="00082535"/>
    <w:rsid w:val="000828BF"/>
    <w:rsid w:val="000829B4"/>
    <w:rsid w:val="00082A07"/>
    <w:rsid w:val="00083612"/>
    <w:rsid w:val="00083ABD"/>
    <w:rsid w:val="00083AC0"/>
    <w:rsid w:val="00083C02"/>
    <w:rsid w:val="00083CC7"/>
    <w:rsid w:val="00083F72"/>
    <w:rsid w:val="00084114"/>
    <w:rsid w:val="00084829"/>
    <w:rsid w:val="00084A00"/>
    <w:rsid w:val="00084BCD"/>
    <w:rsid w:val="00085188"/>
    <w:rsid w:val="00085276"/>
    <w:rsid w:val="000855F3"/>
    <w:rsid w:val="00085664"/>
    <w:rsid w:val="00085C7E"/>
    <w:rsid w:val="00085DE1"/>
    <w:rsid w:val="00086726"/>
    <w:rsid w:val="00086AE0"/>
    <w:rsid w:val="00086D87"/>
    <w:rsid w:val="0008718C"/>
    <w:rsid w:val="0008764F"/>
    <w:rsid w:val="00087EB0"/>
    <w:rsid w:val="00090193"/>
    <w:rsid w:val="000903D9"/>
    <w:rsid w:val="000906F7"/>
    <w:rsid w:val="00090784"/>
    <w:rsid w:val="00090FA4"/>
    <w:rsid w:val="000910A5"/>
    <w:rsid w:val="0009129D"/>
    <w:rsid w:val="0009141A"/>
    <w:rsid w:val="000916AA"/>
    <w:rsid w:val="00091938"/>
    <w:rsid w:val="00091DEF"/>
    <w:rsid w:val="00091E6D"/>
    <w:rsid w:val="00092636"/>
    <w:rsid w:val="000928A2"/>
    <w:rsid w:val="00092B49"/>
    <w:rsid w:val="00092B6E"/>
    <w:rsid w:val="00092BD4"/>
    <w:rsid w:val="00092E37"/>
    <w:rsid w:val="000930B8"/>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2F0"/>
    <w:rsid w:val="00096346"/>
    <w:rsid w:val="00096641"/>
    <w:rsid w:val="0009672C"/>
    <w:rsid w:val="000969B5"/>
    <w:rsid w:val="00096FDB"/>
    <w:rsid w:val="000976B9"/>
    <w:rsid w:val="00097898"/>
    <w:rsid w:val="000978D8"/>
    <w:rsid w:val="00097CD4"/>
    <w:rsid w:val="00097E74"/>
    <w:rsid w:val="000A01A9"/>
    <w:rsid w:val="000A0446"/>
    <w:rsid w:val="000A04C9"/>
    <w:rsid w:val="000A0834"/>
    <w:rsid w:val="000A08D8"/>
    <w:rsid w:val="000A09CC"/>
    <w:rsid w:val="000A1092"/>
    <w:rsid w:val="000A13B3"/>
    <w:rsid w:val="000A1482"/>
    <w:rsid w:val="000A173A"/>
    <w:rsid w:val="000A1887"/>
    <w:rsid w:val="000A188A"/>
    <w:rsid w:val="000A1A22"/>
    <w:rsid w:val="000A1D65"/>
    <w:rsid w:val="000A2144"/>
    <w:rsid w:val="000A2614"/>
    <w:rsid w:val="000A310A"/>
    <w:rsid w:val="000A33F0"/>
    <w:rsid w:val="000A36DA"/>
    <w:rsid w:val="000A3E82"/>
    <w:rsid w:val="000A4AC4"/>
    <w:rsid w:val="000A4AD5"/>
    <w:rsid w:val="000A4CB0"/>
    <w:rsid w:val="000A4D3B"/>
    <w:rsid w:val="000A511E"/>
    <w:rsid w:val="000A54C0"/>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B78"/>
    <w:rsid w:val="000A7C54"/>
    <w:rsid w:val="000A7C7A"/>
    <w:rsid w:val="000B0023"/>
    <w:rsid w:val="000B006E"/>
    <w:rsid w:val="000B05C4"/>
    <w:rsid w:val="000B0658"/>
    <w:rsid w:val="000B098D"/>
    <w:rsid w:val="000B0CC8"/>
    <w:rsid w:val="000B0E31"/>
    <w:rsid w:val="000B0F83"/>
    <w:rsid w:val="000B152D"/>
    <w:rsid w:val="000B18A6"/>
    <w:rsid w:val="000B193F"/>
    <w:rsid w:val="000B19BE"/>
    <w:rsid w:val="000B2553"/>
    <w:rsid w:val="000B2BFA"/>
    <w:rsid w:val="000B2E1C"/>
    <w:rsid w:val="000B2F6C"/>
    <w:rsid w:val="000B3673"/>
    <w:rsid w:val="000B36BC"/>
    <w:rsid w:val="000B381B"/>
    <w:rsid w:val="000B3928"/>
    <w:rsid w:val="000B3C04"/>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13C"/>
    <w:rsid w:val="000C35C6"/>
    <w:rsid w:val="000C396F"/>
    <w:rsid w:val="000C3AD8"/>
    <w:rsid w:val="000C3FB0"/>
    <w:rsid w:val="000C4A8A"/>
    <w:rsid w:val="000C4DEA"/>
    <w:rsid w:val="000C4DF0"/>
    <w:rsid w:val="000C5085"/>
    <w:rsid w:val="000C5190"/>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CB8"/>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957"/>
    <w:rsid w:val="000D3AE7"/>
    <w:rsid w:val="000D3DD5"/>
    <w:rsid w:val="000D3E8D"/>
    <w:rsid w:val="000D4205"/>
    <w:rsid w:val="000D46D5"/>
    <w:rsid w:val="000D4913"/>
    <w:rsid w:val="000D4945"/>
    <w:rsid w:val="000D4A95"/>
    <w:rsid w:val="000D4AF3"/>
    <w:rsid w:val="000D4B45"/>
    <w:rsid w:val="000D4DA8"/>
    <w:rsid w:val="000D4F8B"/>
    <w:rsid w:val="000D5085"/>
    <w:rsid w:val="000D548A"/>
    <w:rsid w:val="000D5532"/>
    <w:rsid w:val="000D580C"/>
    <w:rsid w:val="000D5943"/>
    <w:rsid w:val="000D60C8"/>
    <w:rsid w:val="000D63FD"/>
    <w:rsid w:val="000D65A4"/>
    <w:rsid w:val="000D66B4"/>
    <w:rsid w:val="000D7308"/>
    <w:rsid w:val="000D7521"/>
    <w:rsid w:val="000D7F78"/>
    <w:rsid w:val="000E019F"/>
    <w:rsid w:val="000E0EC6"/>
    <w:rsid w:val="000E1047"/>
    <w:rsid w:val="000E1228"/>
    <w:rsid w:val="000E13BE"/>
    <w:rsid w:val="000E199F"/>
    <w:rsid w:val="000E1CFB"/>
    <w:rsid w:val="000E1F4F"/>
    <w:rsid w:val="000E265A"/>
    <w:rsid w:val="000E279A"/>
    <w:rsid w:val="000E2A3A"/>
    <w:rsid w:val="000E2D30"/>
    <w:rsid w:val="000E2D40"/>
    <w:rsid w:val="000E3175"/>
    <w:rsid w:val="000E33D0"/>
    <w:rsid w:val="000E3B82"/>
    <w:rsid w:val="000E3C74"/>
    <w:rsid w:val="000E3E84"/>
    <w:rsid w:val="000E4121"/>
    <w:rsid w:val="000E45B8"/>
    <w:rsid w:val="000E4970"/>
    <w:rsid w:val="000E4AB9"/>
    <w:rsid w:val="000E4B3D"/>
    <w:rsid w:val="000E4B6C"/>
    <w:rsid w:val="000E4CC9"/>
    <w:rsid w:val="000E5060"/>
    <w:rsid w:val="000E52F0"/>
    <w:rsid w:val="000E57F9"/>
    <w:rsid w:val="000E587F"/>
    <w:rsid w:val="000E59C2"/>
    <w:rsid w:val="000E5B7D"/>
    <w:rsid w:val="000E6369"/>
    <w:rsid w:val="000E6461"/>
    <w:rsid w:val="000E6852"/>
    <w:rsid w:val="000E694F"/>
    <w:rsid w:val="000E6DCB"/>
    <w:rsid w:val="000E6DF9"/>
    <w:rsid w:val="000E73FA"/>
    <w:rsid w:val="000E7511"/>
    <w:rsid w:val="000E77BA"/>
    <w:rsid w:val="000E7869"/>
    <w:rsid w:val="000F04FD"/>
    <w:rsid w:val="000F0CC4"/>
    <w:rsid w:val="000F0D30"/>
    <w:rsid w:val="000F1205"/>
    <w:rsid w:val="000F1257"/>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C8"/>
    <w:rsid w:val="000F600C"/>
    <w:rsid w:val="000F60B1"/>
    <w:rsid w:val="000F6789"/>
    <w:rsid w:val="000F70A2"/>
    <w:rsid w:val="000F7468"/>
    <w:rsid w:val="000F77EF"/>
    <w:rsid w:val="000F78BF"/>
    <w:rsid w:val="000F78F0"/>
    <w:rsid w:val="000F7C42"/>
    <w:rsid w:val="000F7D05"/>
    <w:rsid w:val="000F7F21"/>
    <w:rsid w:val="000F7FAB"/>
    <w:rsid w:val="00100232"/>
    <w:rsid w:val="001003BE"/>
    <w:rsid w:val="001005A4"/>
    <w:rsid w:val="00100744"/>
    <w:rsid w:val="00100921"/>
    <w:rsid w:val="001009AA"/>
    <w:rsid w:val="00100DF8"/>
    <w:rsid w:val="00100F59"/>
    <w:rsid w:val="001010C3"/>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A0D"/>
    <w:rsid w:val="00107E5D"/>
    <w:rsid w:val="001102EE"/>
    <w:rsid w:val="001106EC"/>
    <w:rsid w:val="00110D44"/>
    <w:rsid w:val="00110E22"/>
    <w:rsid w:val="00110EF6"/>
    <w:rsid w:val="001110DD"/>
    <w:rsid w:val="00111215"/>
    <w:rsid w:val="00111297"/>
    <w:rsid w:val="00112B32"/>
    <w:rsid w:val="00112F55"/>
    <w:rsid w:val="0011314E"/>
    <w:rsid w:val="0011347E"/>
    <w:rsid w:val="001134A5"/>
    <w:rsid w:val="001136FB"/>
    <w:rsid w:val="00113813"/>
    <w:rsid w:val="0011409D"/>
    <w:rsid w:val="00114A25"/>
    <w:rsid w:val="00114BAA"/>
    <w:rsid w:val="00114C3D"/>
    <w:rsid w:val="001154FE"/>
    <w:rsid w:val="0011570A"/>
    <w:rsid w:val="0011575F"/>
    <w:rsid w:val="001157A4"/>
    <w:rsid w:val="00115B1B"/>
    <w:rsid w:val="00115B59"/>
    <w:rsid w:val="00115E68"/>
    <w:rsid w:val="00116662"/>
    <w:rsid w:val="00116891"/>
    <w:rsid w:val="00116DB0"/>
    <w:rsid w:val="001177C7"/>
    <w:rsid w:val="0012013B"/>
    <w:rsid w:val="001201AA"/>
    <w:rsid w:val="001202FA"/>
    <w:rsid w:val="0012047A"/>
    <w:rsid w:val="001208B6"/>
    <w:rsid w:val="001208CA"/>
    <w:rsid w:val="00120DB0"/>
    <w:rsid w:val="001216A3"/>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4F"/>
    <w:rsid w:val="001259EB"/>
    <w:rsid w:val="00125A67"/>
    <w:rsid w:val="00125BB0"/>
    <w:rsid w:val="0012601B"/>
    <w:rsid w:val="00126282"/>
    <w:rsid w:val="001268EA"/>
    <w:rsid w:val="00126A51"/>
    <w:rsid w:val="00126C15"/>
    <w:rsid w:val="00126E0C"/>
    <w:rsid w:val="00126FE6"/>
    <w:rsid w:val="00127058"/>
    <w:rsid w:val="00127176"/>
    <w:rsid w:val="001273DB"/>
    <w:rsid w:val="001279F0"/>
    <w:rsid w:val="00127EA2"/>
    <w:rsid w:val="0013032A"/>
    <w:rsid w:val="001304A1"/>
    <w:rsid w:val="0013075F"/>
    <w:rsid w:val="0013139A"/>
    <w:rsid w:val="001313FC"/>
    <w:rsid w:val="00131633"/>
    <w:rsid w:val="0013164D"/>
    <w:rsid w:val="001319E3"/>
    <w:rsid w:val="00131C8A"/>
    <w:rsid w:val="001323C2"/>
    <w:rsid w:val="001323FD"/>
    <w:rsid w:val="00132408"/>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16D"/>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840"/>
    <w:rsid w:val="0014291C"/>
    <w:rsid w:val="001436C9"/>
    <w:rsid w:val="00143CE3"/>
    <w:rsid w:val="00143D6A"/>
    <w:rsid w:val="00143FED"/>
    <w:rsid w:val="00144381"/>
    <w:rsid w:val="00144B25"/>
    <w:rsid w:val="00144E1E"/>
    <w:rsid w:val="00144E53"/>
    <w:rsid w:val="0014506C"/>
    <w:rsid w:val="00145312"/>
    <w:rsid w:val="00145B8A"/>
    <w:rsid w:val="00145BEF"/>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47D77"/>
    <w:rsid w:val="00147E52"/>
    <w:rsid w:val="0015046A"/>
    <w:rsid w:val="00150503"/>
    <w:rsid w:val="00150745"/>
    <w:rsid w:val="001509E6"/>
    <w:rsid w:val="00150C7E"/>
    <w:rsid w:val="00150E18"/>
    <w:rsid w:val="001511EF"/>
    <w:rsid w:val="00151911"/>
    <w:rsid w:val="001519D5"/>
    <w:rsid w:val="00151A8A"/>
    <w:rsid w:val="00151FF3"/>
    <w:rsid w:val="00152226"/>
    <w:rsid w:val="0015279F"/>
    <w:rsid w:val="00152CBD"/>
    <w:rsid w:val="00152FD5"/>
    <w:rsid w:val="0015317A"/>
    <w:rsid w:val="001535CD"/>
    <w:rsid w:val="00153C6E"/>
    <w:rsid w:val="00153F78"/>
    <w:rsid w:val="00153FEF"/>
    <w:rsid w:val="00154206"/>
    <w:rsid w:val="00154349"/>
    <w:rsid w:val="00154CA4"/>
    <w:rsid w:val="001554FC"/>
    <w:rsid w:val="00155847"/>
    <w:rsid w:val="001559DE"/>
    <w:rsid w:val="00155CA0"/>
    <w:rsid w:val="00155DE9"/>
    <w:rsid w:val="0015627D"/>
    <w:rsid w:val="0015631A"/>
    <w:rsid w:val="00156BE5"/>
    <w:rsid w:val="00156C63"/>
    <w:rsid w:val="00156EF9"/>
    <w:rsid w:val="0015713D"/>
    <w:rsid w:val="001572B7"/>
    <w:rsid w:val="00157507"/>
    <w:rsid w:val="0015767C"/>
    <w:rsid w:val="0015785B"/>
    <w:rsid w:val="00157885"/>
    <w:rsid w:val="00157CE1"/>
    <w:rsid w:val="00157DE9"/>
    <w:rsid w:val="00160068"/>
    <w:rsid w:val="00160354"/>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2B"/>
    <w:rsid w:val="00167484"/>
    <w:rsid w:val="00167553"/>
    <w:rsid w:val="00167884"/>
    <w:rsid w:val="00167FF2"/>
    <w:rsid w:val="00170A7C"/>
    <w:rsid w:val="00171291"/>
    <w:rsid w:val="00171308"/>
    <w:rsid w:val="00171752"/>
    <w:rsid w:val="00171C3B"/>
    <w:rsid w:val="00171D20"/>
    <w:rsid w:val="0017201B"/>
    <w:rsid w:val="00172236"/>
    <w:rsid w:val="001728A1"/>
    <w:rsid w:val="001728B4"/>
    <w:rsid w:val="00172C86"/>
    <w:rsid w:val="00173304"/>
    <w:rsid w:val="00173356"/>
    <w:rsid w:val="001734C9"/>
    <w:rsid w:val="00173B0B"/>
    <w:rsid w:val="00173D52"/>
    <w:rsid w:val="001740DD"/>
    <w:rsid w:val="00174463"/>
    <w:rsid w:val="00174557"/>
    <w:rsid w:val="00174CAB"/>
    <w:rsid w:val="00174D8E"/>
    <w:rsid w:val="00174F2E"/>
    <w:rsid w:val="001750A9"/>
    <w:rsid w:val="001752C4"/>
    <w:rsid w:val="00175988"/>
    <w:rsid w:val="00176433"/>
    <w:rsid w:val="00176D3B"/>
    <w:rsid w:val="00176E4B"/>
    <w:rsid w:val="00176F07"/>
    <w:rsid w:val="00176F84"/>
    <w:rsid w:val="00177180"/>
    <w:rsid w:val="001776EE"/>
    <w:rsid w:val="00177C9B"/>
    <w:rsid w:val="00177F85"/>
    <w:rsid w:val="001809C7"/>
    <w:rsid w:val="00180CD3"/>
    <w:rsid w:val="00181291"/>
    <w:rsid w:val="0018139F"/>
    <w:rsid w:val="0018145E"/>
    <w:rsid w:val="00181571"/>
    <w:rsid w:val="00181B40"/>
    <w:rsid w:val="001823B6"/>
    <w:rsid w:val="0018267C"/>
    <w:rsid w:val="00182777"/>
    <w:rsid w:val="00182970"/>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4B7"/>
    <w:rsid w:val="00185B10"/>
    <w:rsid w:val="001865E1"/>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A13"/>
    <w:rsid w:val="00196B25"/>
    <w:rsid w:val="00196B76"/>
    <w:rsid w:val="001973E2"/>
    <w:rsid w:val="001974B3"/>
    <w:rsid w:val="00197927"/>
    <w:rsid w:val="00197EA3"/>
    <w:rsid w:val="00197F72"/>
    <w:rsid w:val="001A0191"/>
    <w:rsid w:val="001A04FC"/>
    <w:rsid w:val="001A05CC"/>
    <w:rsid w:val="001A069F"/>
    <w:rsid w:val="001A0D32"/>
    <w:rsid w:val="001A0DD8"/>
    <w:rsid w:val="001A0EB4"/>
    <w:rsid w:val="001A1060"/>
    <w:rsid w:val="001A1561"/>
    <w:rsid w:val="001A1610"/>
    <w:rsid w:val="001A16C2"/>
    <w:rsid w:val="001A181C"/>
    <w:rsid w:val="001A193D"/>
    <w:rsid w:val="001A195C"/>
    <w:rsid w:val="001A2706"/>
    <w:rsid w:val="001A2721"/>
    <w:rsid w:val="001A27BF"/>
    <w:rsid w:val="001A31B9"/>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BB2"/>
    <w:rsid w:val="001B5E69"/>
    <w:rsid w:val="001B5FB6"/>
    <w:rsid w:val="001B6B57"/>
    <w:rsid w:val="001B7021"/>
    <w:rsid w:val="001B70A2"/>
    <w:rsid w:val="001B70A3"/>
    <w:rsid w:val="001B74A5"/>
    <w:rsid w:val="001B74E2"/>
    <w:rsid w:val="001B7BCA"/>
    <w:rsid w:val="001B7C6B"/>
    <w:rsid w:val="001B7C7B"/>
    <w:rsid w:val="001B7D04"/>
    <w:rsid w:val="001C03B5"/>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B1B"/>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44A"/>
    <w:rsid w:val="001D4711"/>
    <w:rsid w:val="001D5012"/>
    <w:rsid w:val="001D53AB"/>
    <w:rsid w:val="001D55A2"/>
    <w:rsid w:val="001D59FD"/>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DFF"/>
    <w:rsid w:val="001E6024"/>
    <w:rsid w:val="001E62CA"/>
    <w:rsid w:val="001E637F"/>
    <w:rsid w:val="001E63D5"/>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4C8"/>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CE3"/>
    <w:rsid w:val="00200D92"/>
    <w:rsid w:val="00201A94"/>
    <w:rsid w:val="00201B59"/>
    <w:rsid w:val="00201D53"/>
    <w:rsid w:val="00201DD6"/>
    <w:rsid w:val="00202105"/>
    <w:rsid w:val="0020210F"/>
    <w:rsid w:val="002022AC"/>
    <w:rsid w:val="00202A44"/>
    <w:rsid w:val="00203243"/>
    <w:rsid w:val="0020400D"/>
    <w:rsid w:val="0020406E"/>
    <w:rsid w:val="002046ED"/>
    <w:rsid w:val="00204C28"/>
    <w:rsid w:val="0020517F"/>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25B"/>
    <w:rsid w:val="00210371"/>
    <w:rsid w:val="0021072B"/>
    <w:rsid w:val="00210EC6"/>
    <w:rsid w:val="002111F5"/>
    <w:rsid w:val="0021122C"/>
    <w:rsid w:val="002112A3"/>
    <w:rsid w:val="002113E7"/>
    <w:rsid w:val="00211B26"/>
    <w:rsid w:val="00211EB9"/>
    <w:rsid w:val="00212283"/>
    <w:rsid w:val="00212732"/>
    <w:rsid w:val="00212733"/>
    <w:rsid w:val="00212781"/>
    <w:rsid w:val="0021282B"/>
    <w:rsid w:val="002128A4"/>
    <w:rsid w:val="00212A81"/>
    <w:rsid w:val="00212D55"/>
    <w:rsid w:val="002136B8"/>
    <w:rsid w:val="0021385B"/>
    <w:rsid w:val="00213F12"/>
    <w:rsid w:val="00214215"/>
    <w:rsid w:val="0021429E"/>
    <w:rsid w:val="002143C4"/>
    <w:rsid w:val="00214A4F"/>
    <w:rsid w:val="00214FBC"/>
    <w:rsid w:val="002152E7"/>
    <w:rsid w:val="00215391"/>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0F6A"/>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A1"/>
    <w:rsid w:val="00226706"/>
    <w:rsid w:val="00226A99"/>
    <w:rsid w:val="00226FE3"/>
    <w:rsid w:val="0022705A"/>
    <w:rsid w:val="002270BF"/>
    <w:rsid w:val="0022715F"/>
    <w:rsid w:val="002273C5"/>
    <w:rsid w:val="00227597"/>
    <w:rsid w:val="00230148"/>
    <w:rsid w:val="0023038A"/>
    <w:rsid w:val="00230977"/>
    <w:rsid w:val="00230D0B"/>
    <w:rsid w:val="00230E00"/>
    <w:rsid w:val="002317A1"/>
    <w:rsid w:val="0023196E"/>
    <w:rsid w:val="00231FDE"/>
    <w:rsid w:val="0023203C"/>
    <w:rsid w:val="0023282E"/>
    <w:rsid w:val="00232B6D"/>
    <w:rsid w:val="00232D16"/>
    <w:rsid w:val="00232DA4"/>
    <w:rsid w:val="002331E8"/>
    <w:rsid w:val="002331FB"/>
    <w:rsid w:val="002333FA"/>
    <w:rsid w:val="002338CB"/>
    <w:rsid w:val="002339AE"/>
    <w:rsid w:val="00234736"/>
    <w:rsid w:val="002347BE"/>
    <w:rsid w:val="002348EC"/>
    <w:rsid w:val="00234B71"/>
    <w:rsid w:val="00234B92"/>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D89"/>
    <w:rsid w:val="00240E25"/>
    <w:rsid w:val="00240F44"/>
    <w:rsid w:val="002410DA"/>
    <w:rsid w:val="00241168"/>
    <w:rsid w:val="0024117E"/>
    <w:rsid w:val="00241B74"/>
    <w:rsid w:val="00241D8C"/>
    <w:rsid w:val="00241DBF"/>
    <w:rsid w:val="00241F79"/>
    <w:rsid w:val="002421FB"/>
    <w:rsid w:val="00242406"/>
    <w:rsid w:val="00242605"/>
    <w:rsid w:val="002426E5"/>
    <w:rsid w:val="002426FE"/>
    <w:rsid w:val="0024303A"/>
    <w:rsid w:val="002437E6"/>
    <w:rsid w:val="00243B78"/>
    <w:rsid w:val="00244245"/>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98A"/>
    <w:rsid w:val="00247ABA"/>
    <w:rsid w:val="00247AD6"/>
    <w:rsid w:val="00247B51"/>
    <w:rsid w:val="00247D81"/>
    <w:rsid w:val="00247F46"/>
    <w:rsid w:val="00247FA8"/>
    <w:rsid w:val="00250575"/>
    <w:rsid w:val="00250C0A"/>
    <w:rsid w:val="00250D91"/>
    <w:rsid w:val="002511F5"/>
    <w:rsid w:val="00251247"/>
    <w:rsid w:val="002518E3"/>
    <w:rsid w:val="00251A7C"/>
    <w:rsid w:val="00252177"/>
    <w:rsid w:val="00252368"/>
    <w:rsid w:val="002526F3"/>
    <w:rsid w:val="00252738"/>
    <w:rsid w:val="002527E9"/>
    <w:rsid w:val="002531DC"/>
    <w:rsid w:val="002533DA"/>
    <w:rsid w:val="00253595"/>
    <w:rsid w:val="00253EA7"/>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299"/>
    <w:rsid w:val="0026742E"/>
    <w:rsid w:val="00267562"/>
    <w:rsid w:val="00267D93"/>
    <w:rsid w:val="00267EDB"/>
    <w:rsid w:val="0027074A"/>
    <w:rsid w:val="00270F30"/>
    <w:rsid w:val="00271732"/>
    <w:rsid w:val="002724E0"/>
    <w:rsid w:val="002727FB"/>
    <w:rsid w:val="00272A47"/>
    <w:rsid w:val="0027344E"/>
    <w:rsid w:val="0027347E"/>
    <w:rsid w:val="00273963"/>
    <w:rsid w:val="00273E15"/>
    <w:rsid w:val="0027405C"/>
    <w:rsid w:val="00274D05"/>
    <w:rsid w:val="00275167"/>
    <w:rsid w:val="00275259"/>
    <w:rsid w:val="00275430"/>
    <w:rsid w:val="002754DA"/>
    <w:rsid w:val="00275D86"/>
    <w:rsid w:val="00275DA9"/>
    <w:rsid w:val="0027641A"/>
    <w:rsid w:val="0027647A"/>
    <w:rsid w:val="002766BB"/>
    <w:rsid w:val="00276B0B"/>
    <w:rsid w:val="00276B3E"/>
    <w:rsid w:val="00276E4C"/>
    <w:rsid w:val="00277024"/>
    <w:rsid w:val="00277412"/>
    <w:rsid w:val="002776A4"/>
    <w:rsid w:val="0027773A"/>
    <w:rsid w:val="0027779A"/>
    <w:rsid w:val="00277924"/>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B2F"/>
    <w:rsid w:val="00284D5F"/>
    <w:rsid w:val="00284E0C"/>
    <w:rsid w:val="00284FC1"/>
    <w:rsid w:val="00285467"/>
    <w:rsid w:val="002854D2"/>
    <w:rsid w:val="002858B2"/>
    <w:rsid w:val="00285B81"/>
    <w:rsid w:val="002861D7"/>
    <w:rsid w:val="00286AF8"/>
    <w:rsid w:val="00286F69"/>
    <w:rsid w:val="0028727D"/>
    <w:rsid w:val="00287387"/>
    <w:rsid w:val="002874ED"/>
    <w:rsid w:val="002875EE"/>
    <w:rsid w:val="0028771F"/>
    <w:rsid w:val="00287CE2"/>
    <w:rsid w:val="00287E3A"/>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4118"/>
    <w:rsid w:val="0029468A"/>
    <w:rsid w:val="00294936"/>
    <w:rsid w:val="00294BA0"/>
    <w:rsid w:val="00295470"/>
    <w:rsid w:val="002955B4"/>
    <w:rsid w:val="00295715"/>
    <w:rsid w:val="0029578C"/>
    <w:rsid w:val="00295A77"/>
    <w:rsid w:val="00295A7E"/>
    <w:rsid w:val="00295AE3"/>
    <w:rsid w:val="00296045"/>
    <w:rsid w:val="0029626E"/>
    <w:rsid w:val="0029677D"/>
    <w:rsid w:val="00296A1D"/>
    <w:rsid w:val="00296BFF"/>
    <w:rsid w:val="0029754D"/>
    <w:rsid w:val="0029786F"/>
    <w:rsid w:val="00297B7A"/>
    <w:rsid w:val="002A031A"/>
    <w:rsid w:val="002A0E77"/>
    <w:rsid w:val="002A0F26"/>
    <w:rsid w:val="002A1656"/>
    <w:rsid w:val="002A20AF"/>
    <w:rsid w:val="002A2177"/>
    <w:rsid w:val="002A2772"/>
    <w:rsid w:val="002A28C0"/>
    <w:rsid w:val="002A2F48"/>
    <w:rsid w:val="002A30C5"/>
    <w:rsid w:val="002A3436"/>
    <w:rsid w:val="002A4181"/>
    <w:rsid w:val="002A44F8"/>
    <w:rsid w:val="002A461E"/>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375"/>
    <w:rsid w:val="002A7766"/>
    <w:rsid w:val="002A77C8"/>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5D30"/>
    <w:rsid w:val="002B686B"/>
    <w:rsid w:val="002B6BBC"/>
    <w:rsid w:val="002B709C"/>
    <w:rsid w:val="002B75A2"/>
    <w:rsid w:val="002B77A0"/>
    <w:rsid w:val="002B785F"/>
    <w:rsid w:val="002B7A35"/>
    <w:rsid w:val="002B7C1F"/>
    <w:rsid w:val="002B7DF7"/>
    <w:rsid w:val="002C00F2"/>
    <w:rsid w:val="002C051E"/>
    <w:rsid w:val="002C0784"/>
    <w:rsid w:val="002C0AAD"/>
    <w:rsid w:val="002C0C5A"/>
    <w:rsid w:val="002C0EB2"/>
    <w:rsid w:val="002C1A63"/>
    <w:rsid w:val="002C1B2B"/>
    <w:rsid w:val="002C1F8B"/>
    <w:rsid w:val="002C2060"/>
    <w:rsid w:val="002C243A"/>
    <w:rsid w:val="002C2A19"/>
    <w:rsid w:val="002C3375"/>
    <w:rsid w:val="002C3420"/>
    <w:rsid w:val="002C38FA"/>
    <w:rsid w:val="002C3DC5"/>
    <w:rsid w:val="002C4305"/>
    <w:rsid w:val="002C43B8"/>
    <w:rsid w:val="002C4543"/>
    <w:rsid w:val="002C4A4A"/>
    <w:rsid w:val="002C4EAD"/>
    <w:rsid w:val="002C5385"/>
    <w:rsid w:val="002C5622"/>
    <w:rsid w:val="002C57F8"/>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4CD9"/>
    <w:rsid w:val="002D54B0"/>
    <w:rsid w:val="002D5F2C"/>
    <w:rsid w:val="002D5F86"/>
    <w:rsid w:val="002D631E"/>
    <w:rsid w:val="002D70BB"/>
    <w:rsid w:val="002D7309"/>
    <w:rsid w:val="002D739F"/>
    <w:rsid w:val="002D7FFD"/>
    <w:rsid w:val="002E0019"/>
    <w:rsid w:val="002E0592"/>
    <w:rsid w:val="002E0677"/>
    <w:rsid w:val="002E06A8"/>
    <w:rsid w:val="002E0E55"/>
    <w:rsid w:val="002E1589"/>
    <w:rsid w:val="002E1C4B"/>
    <w:rsid w:val="002E21B4"/>
    <w:rsid w:val="002E2666"/>
    <w:rsid w:val="002E2C92"/>
    <w:rsid w:val="002E2D7C"/>
    <w:rsid w:val="002E3027"/>
    <w:rsid w:val="002E32E5"/>
    <w:rsid w:val="002E349B"/>
    <w:rsid w:val="002E3F36"/>
    <w:rsid w:val="002E43A0"/>
    <w:rsid w:val="002E482B"/>
    <w:rsid w:val="002E4903"/>
    <w:rsid w:val="002E4CF7"/>
    <w:rsid w:val="002E4DC8"/>
    <w:rsid w:val="002E4E60"/>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428"/>
    <w:rsid w:val="00300534"/>
    <w:rsid w:val="00300A2F"/>
    <w:rsid w:val="00300A9B"/>
    <w:rsid w:val="00300ECF"/>
    <w:rsid w:val="00300FB4"/>
    <w:rsid w:val="0030150E"/>
    <w:rsid w:val="00301524"/>
    <w:rsid w:val="003018CD"/>
    <w:rsid w:val="003020E7"/>
    <w:rsid w:val="00302218"/>
    <w:rsid w:val="00302421"/>
    <w:rsid w:val="00302523"/>
    <w:rsid w:val="0030265C"/>
    <w:rsid w:val="0030276E"/>
    <w:rsid w:val="003029BD"/>
    <w:rsid w:val="0030323A"/>
    <w:rsid w:val="00303978"/>
    <w:rsid w:val="00303ACC"/>
    <w:rsid w:val="00303CAF"/>
    <w:rsid w:val="00303D18"/>
    <w:rsid w:val="00303D71"/>
    <w:rsid w:val="00303F2A"/>
    <w:rsid w:val="0030430C"/>
    <w:rsid w:val="00304A05"/>
    <w:rsid w:val="00304ABA"/>
    <w:rsid w:val="00305072"/>
    <w:rsid w:val="00305188"/>
    <w:rsid w:val="00305482"/>
    <w:rsid w:val="00305AB5"/>
    <w:rsid w:val="00305BCE"/>
    <w:rsid w:val="00305D6C"/>
    <w:rsid w:val="0030686C"/>
    <w:rsid w:val="00306F3C"/>
    <w:rsid w:val="00306FC7"/>
    <w:rsid w:val="00307522"/>
    <w:rsid w:val="003077B1"/>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0D9A"/>
    <w:rsid w:val="00320F51"/>
    <w:rsid w:val="003212B8"/>
    <w:rsid w:val="003217B8"/>
    <w:rsid w:val="00322547"/>
    <w:rsid w:val="00322EE5"/>
    <w:rsid w:val="00322F85"/>
    <w:rsid w:val="003230D0"/>
    <w:rsid w:val="003234A3"/>
    <w:rsid w:val="0032356D"/>
    <w:rsid w:val="0032359E"/>
    <w:rsid w:val="003235D4"/>
    <w:rsid w:val="003237B8"/>
    <w:rsid w:val="00323907"/>
    <w:rsid w:val="003239E1"/>
    <w:rsid w:val="00323C96"/>
    <w:rsid w:val="00324608"/>
    <w:rsid w:val="00324D4E"/>
    <w:rsid w:val="0032507F"/>
    <w:rsid w:val="00325AB7"/>
    <w:rsid w:val="003260A6"/>
    <w:rsid w:val="0032612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613B"/>
    <w:rsid w:val="0033616B"/>
    <w:rsid w:val="00336406"/>
    <w:rsid w:val="00336601"/>
    <w:rsid w:val="00336D33"/>
    <w:rsid w:val="00336E10"/>
    <w:rsid w:val="00337560"/>
    <w:rsid w:val="003376BA"/>
    <w:rsid w:val="003377CA"/>
    <w:rsid w:val="00337CDA"/>
    <w:rsid w:val="00337E13"/>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93F"/>
    <w:rsid w:val="00344DE1"/>
    <w:rsid w:val="00344E15"/>
    <w:rsid w:val="00344EDF"/>
    <w:rsid w:val="00345050"/>
    <w:rsid w:val="0034523F"/>
    <w:rsid w:val="0034575C"/>
    <w:rsid w:val="00345818"/>
    <w:rsid w:val="00345CD7"/>
    <w:rsid w:val="00345E81"/>
    <w:rsid w:val="00346471"/>
    <w:rsid w:val="0034666C"/>
    <w:rsid w:val="00346915"/>
    <w:rsid w:val="00346B67"/>
    <w:rsid w:val="00347716"/>
    <w:rsid w:val="00347EE4"/>
    <w:rsid w:val="003509C5"/>
    <w:rsid w:val="00350D02"/>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A3C"/>
    <w:rsid w:val="00357A48"/>
    <w:rsid w:val="00357B23"/>
    <w:rsid w:val="00357B3F"/>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BEE"/>
    <w:rsid w:val="00362D13"/>
    <w:rsid w:val="00362D37"/>
    <w:rsid w:val="003634DD"/>
    <w:rsid w:val="00363940"/>
    <w:rsid w:val="00363A1E"/>
    <w:rsid w:val="00363ADC"/>
    <w:rsid w:val="00363C34"/>
    <w:rsid w:val="003640A0"/>
    <w:rsid w:val="00364173"/>
    <w:rsid w:val="003644EF"/>
    <w:rsid w:val="0036456A"/>
    <w:rsid w:val="00364646"/>
    <w:rsid w:val="003649DD"/>
    <w:rsid w:val="00364CC9"/>
    <w:rsid w:val="00365345"/>
    <w:rsid w:val="0036548D"/>
    <w:rsid w:val="003654AB"/>
    <w:rsid w:val="003654F8"/>
    <w:rsid w:val="003656A2"/>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34"/>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0BE"/>
    <w:rsid w:val="0038057F"/>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DC7"/>
    <w:rsid w:val="00385155"/>
    <w:rsid w:val="003852A3"/>
    <w:rsid w:val="00385332"/>
    <w:rsid w:val="0038539B"/>
    <w:rsid w:val="003854C2"/>
    <w:rsid w:val="003855E1"/>
    <w:rsid w:val="00385678"/>
    <w:rsid w:val="00385769"/>
    <w:rsid w:val="00385CBC"/>
    <w:rsid w:val="00385DD0"/>
    <w:rsid w:val="003861F8"/>
    <w:rsid w:val="00386307"/>
    <w:rsid w:val="003864D8"/>
    <w:rsid w:val="003864F0"/>
    <w:rsid w:val="00386B1C"/>
    <w:rsid w:val="00386F9D"/>
    <w:rsid w:val="003870CF"/>
    <w:rsid w:val="00387142"/>
    <w:rsid w:val="003871F3"/>
    <w:rsid w:val="0038757B"/>
    <w:rsid w:val="0038773F"/>
    <w:rsid w:val="0038788B"/>
    <w:rsid w:val="00387F1E"/>
    <w:rsid w:val="00387F7A"/>
    <w:rsid w:val="00390B38"/>
    <w:rsid w:val="00390D24"/>
    <w:rsid w:val="003916F3"/>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5AF6"/>
    <w:rsid w:val="00395B02"/>
    <w:rsid w:val="00395FEE"/>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3C"/>
    <w:rsid w:val="003A2169"/>
    <w:rsid w:val="003A2463"/>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150"/>
    <w:rsid w:val="003C0783"/>
    <w:rsid w:val="003C0B30"/>
    <w:rsid w:val="003C0BB3"/>
    <w:rsid w:val="003C0CAF"/>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062"/>
    <w:rsid w:val="003C6268"/>
    <w:rsid w:val="003C67BC"/>
    <w:rsid w:val="003C67E3"/>
    <w:rsid w:val="003C68F5"/>
    <w:rsid w:val="003C6900"/>
    <w:rsid w:val="003C69EB"/>
    <w:rsid w:val="003C6A09"/>
    <w:rsid w:val="003C73EE"/>
    <w:rsid w:val="003C7467"/>
    <w:rsid w:val="003C7A78"/>
    <w:rsid w:val="003C7AA5"/>
    <w:rsid w:val="003C7C61"/>
    <w:rsid w:val="003D05D2"/>
    <w:rsid w:val="003D07E0"/>
    <w:rsid w:val="003D0B5D"/>
    <w:rsid w:val="003D1038"/>
    <w:rsid w:val="003D1152"/>
    <w:rsid w:val="003D1927"/>
    <w:rsid w:val="003D1BC8"/>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7BA"/>
    <w:rsid w:val="003E0A40"/>
    <w:rsid w:val="003E1493"/>
    <w:rsid w:val="003E1DF8"/>
    <w:rsid w:val="003E2D05"/>
    <w:rsid w:val="003E3057"/>
    <w:rsid w:val="003E32BF"/>
    <w:rsid w:val="003E344A"/>
    <w:rsid w:val="003E3826"/>
    <w:rsid w:val="003E3A23"/>
    <w:rsid w:val="003E3A68"/>
    <w:rsid w:val="003E4657"/>
    <w:rsid w:val="003E478C"/>
    <w:rsid w:val="003E481A"/>
    <w:rsid w:val="003E49BA"/>
    <w:rsid w:val="003E4BE6"/>
    <w:rsid w:val="003E4E88"/>
    <w:rsid w:val="003E4ECC"/>
    <w:rsid w:val="003E51C1"/>
    <w:rsid w:val="003E52A3"/>
    <w:rsid w:val="003E5581"/>
    <w:rsid w:val="003E55F8"/>
    <w:rsid w:val="003E5629"/>
    <w:rsid w:val="003E5EB1"/>
    <w:rsid w:val="003E628E"/>
    <w:rsid w:val="003E640E"/>
    <w:rsid w:val="003E6CC8"/>
    <w:rsid w:val="003E6D23"/>
    <w:rsid w:val="003E6FD3"/>
    <w:rsid w:val="003E72EE"/>
    <w:rsid w:val="003E7659"/>
    <w:rsid w:val="003E76EE"/>
    <w:rsid w:val="003E7A87"/>
    <w:rsid w:val="003E7E6A"/>
    <w:rsid w:val="003F00A9"/>
    <w:rsid w:val="003F08F8"/>
    <w:rsid w:val="003F0A95"/>
    <w:rsid w:val="003F1130"/>
    <w:rsid w:val="003F1594"/>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B00"/>
    <w:rsid w:val="003F693C"/>
    <w:rsid w:val="003F7287"/>
    <w:rsid w:val="003F79A9"/>
    <w:rsid w:val="003F7BE6"/>
    <w:rsid w:val="004005C7"/>
    <w:rsid w:val="00400FC6"/>
    <w:rsid w:val="00400FFC"/>
    <w:rsid w:val="004012C8"/>
    <w:rsid w:val="00401367"/>
    <w:rsid w:val="0040159E"/>
    <w:rsid w:val="00401687"/>
    <w:rsid w:val="00401C6B"/>
    <w:rsid w:val="00401EF0"/>
    <w:rsid w:val="00402112"/>
    <w:rsid w:val="0040232F"/>
    <w:rsid w:val="00402B2A"/>
    <w:rsid w:val="00402E43"/>
    <w:rsid w:val="00403010"/>
    <w:rsid w:val="0040310A"/>
    <w:rsid w:val="0040324D"/>
    <w:rsid w:val="00403461"/>
    <w:rsid w:val="004035D1"/>
    <w:rsid w:val="00403AD6"/>
    <w:rsid w:val="00403F04"/>
    <w:rsid w:val="0040465B"/>
    <w:rsid w:val="00404804"/>
    <w:rsid w:val="004049E8"/>
    <w:rsid w:val="00405133"/>
    <w:rsid w:val="0040518D"/>
    <w:rsid w:val="0040523F"/>
    <w:rsid w:val="00405620"/>
    <w:rsid w:val="00405871"/>
    <w:rsid w:val="004059A1"/>
    <w:rsid w:val="00405CCD"/>
    <w:rsid w:val="00405CFE"/>
    <w:rsid w:val="00405E9C"/>
    <w:rsid w:val="00405F87"/>
    <w:rsid w:val="00406352"/>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B35"/>
    <w:rsid w:val="00414DB2"/>
    <w:rsid w:val="00414DBE"/>
    <w:rsid w:val="00414DC8"/>
    <w:rsid w:val="0041516B"/>
    <w:rsid w:val="00415EAF"/>
    <w:rsid w:val="00416723"/>
    <w:rsid w:val="0041681B"/>
    <w:rsid w:val="004168F2"/>
    <w:rsid w:val="00416C2D"/>
    <w:rsid w:val="00416D1C"/>
    <w:rsid w:val="00416D26"/>
    <w:rsid w:val="00416F14"/>
    <w:rsid w:val="0041703D"/>
    <w:rsid w:val="00417067"/>
    <w:rsid w:val="00417203"/>
    <w:rsid w:val="00417228"/>
    <w:rsid w:val="00417250"/>
    <w:rsid w:val="00417734"/>
    <w:rsid w:val="00417FC3"/>
    <w:rsid w:val="0042032D"/>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A68"/>
    <w:rsid w:val="00425B8F"/>
    <w:rsid w:val="00425D71"/>
    <w:rsid w:val="00426093"/>
    <w:rsid w:val="00426109"/>
    <w:rsid w:val="0042620D"/>
    <w:rsid w:val="0042627E"/>
    <w:rsid w:val="00426CC1"/>
    <w:rsid w:val="00426E5F"/>
    <w:rsid w:val="00426F0A"/>
    <w:rsid w:val="00426FCF"/>
    <w:rsid w:val="00427038"/>
    <w:rsid w:val="0042719A"/>
    <w:rsid w:val="0042777D"/>
    <w:rsid w:val="004279C0"/>
    <w:rsid w:val="00427AB6"/>
    <w:rsid w:val="00427BD9"/>
    <w:rsid w:val="00427D0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506F"/>
    <w:rsid w:val="0043517A"/>
    <w:rsid w:val="00435207"/>
    <w:rsid w:val="00435F83"/>
    <w:rsid w:val="00435FE0"/>
    <w:rsid w:val="0043601B"/>
    <w:rsid w:val="0043624E"/>
    <w:rsid w:val="00436296"/>
    <w:rsid w:val="004365C7"/>
    <w:rsid w:val="00436630"/>
    <w:rsid w:val="00436804"/>
    <w:rsid w:val="004368EA"/>
    <w:rsid w:val="00436AA1"/>
    <w:rsid w:val="00436F1A"/>
    <w:rsid w:val="00437159"/>
    <w:rsid w:val="00437361"/>
    <w:rsid w:val="00437433"/>
    <w:rsid w:val="0043743A"/>
    <w:rsid w:val="0043789C"/>
    <w:rsid w:val="00437AAE"/>
    <w:rsid w:val="00437B53"/>
    <w:rsid w:val="004404C0"/>
    <w:rsid w:val="00440659"/>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2EA5"/>
    <w:rsid w:val="00453174"/>
    <w:rsid w:val="0045333E"/>
    <w:rsid w:val="00453750"/>
    <w:rsid w:val="004537CF"/>
    <w:rsid w:val="004539FC"/>
    <w:rsid w:val="00453AE2"/>
    <w:rsid w:val="00453D69"/>
    <w:rsid w:val="0045428B"/>
    <w:rsid w:val="00454577"/>
    <w:rsid w:val="0045461E"/>
    <w:rsid w:val="004546E5"/>
    <w:rsid w:val="00454D4A"/>
    <w:rsid w:val="00455105"/>
    <w:rsid w:val="004551A4"/>
    <w:rsid w:val="004551BC"/>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6E2"/>
    <w:rsid w:val="00461753"/>
    <w:rsid w:val="00461831"/>
    <w:rsid w:val="00461A7C"/>
    <w:rsid w:val="00461BC2"/>
    <w:rsid w:val="0046234D"/>
    <w:rsid w:val="004627EB"/>
    <w:rsid w:val="00462AF2"/>
    <w:rsid w:val="00462C24"/>
    <w:rsid w:val="00462EC7"/>
    <w:rsid w:val="00463207"/>
    <w:rsid w:val="004637B4"/>
    <w:rsid w:val="00463827"/>
    <w:rsid w:val="004638DA"/>
    <w:rsid w:val="00463963"/>
    <w:rsid w:val="00463A09"/>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10A1"/>
    <w:rsid w:val="00471917"/>
    <w:rsid w:val="00471A0B"/>
    <w:rsid w:val="00471E2D"/>
    <w:rsid w:val="00471E76"/>
    <w:rsid w:val="00471F7A"/>
    <w:rsid w:val="00471FD5"/>
    <w:rsid w:val="004720F7"/>
    <w:rsid w:val="004726F9"/>
    <w:rsid w:val="00472D97"/>
    <w:rsid w:val="00473053"/>
    <w:rsid w:val="00473730"/>
    <w:rsid w:val="00473A01"/>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1FC"/>
    <w:rsid w:val="004825B2"/>
    <w:rsid w:val="0048292E"/>
    <w:rsid w:val="00482B81"/>
    <w:rsid w:val="00482E02"/>
    <w:rsid w:val="00482F1E"/>
    <w:rsid w:val="004832DC"/>
    <w:rsid w:val="00483459"/>
    <w:rsid w:val="00483577"/>
    <w:rsid w:val="004835E4"/>
    <w:rsid w:val="0048476B"/>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985"/>
    <w:rsid w:val="00491AC6"/>
    <w:rsid w:val="00491DB8"/>
    <w:rsid w:val="0049201C"/>
    <w:rsid w:val="004921C7"/>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294"/>
    <w:rsid w:val="004A4313"/>
    <w:rsid w:val="004A4363"/>
    <w:rsid w:val="004A4813"/>
    <w:rsid w:val="004A48B2"/>
    <w:rsid w:val="004A4DA8"/>
    <w:rsid w:val="004A5900"/>
    <w:rsid w:val="004A62A0"/>
    <w:rsid w:val="004A68EB"/>
    <w:rsid w:val="004A6F98"/>
    <w:rsid w:val="004A6FB5"/>
    <w:rsid w:val="004A7749"/>
    <w:rsid w:val="004A7CAB"/>
    <w:rsid w:val="004B030C"/>
    <w:rsid w:val="004B03E6"/>
    <w:rsid w:val="004B0772"/>
    <w:rsid w:val="004B0D88"/>
    <w:rsid w:val="004B0E52"/>
    <w:rsid w:val="004B107F"/>
    <w:rsid w:val="004B1273"/>
    <w:rsid w:val="004B150C"/>
    <w:rsid w:val="004B1806"/>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B84"/>
    <w:rsid w:val="004C3E32"/>
    <w:rsid w:val="004C4172"/>
    <w:rsid w:val="004C4563"/>
    <w:rsid w:val="004C4609"/>
    <w:rsid w:val="004C472C"/>
    <w:rsid w:val="004C472F"/>
    <w:rsid w:val="004C4B5E"/>
    <w:rsid w:val="004C4BA3"/>
    <w:rsid w:val="004C4BCE"/>
    <w:rsid w:val="004C50A6"/>
    <w:rsid w:val="004C552B"/>
    <w:rsid w:val="004C56F7"/>
    <w:rsid w:val="004C5C5B"/>
    <w:rsid w:val="004C5C5C"/>
    <w:rsid w:val="004C5F7E"/>
    <w:rsid w:val="004C6021"/>
    <w:rsid w:val="004C6BF2"/>
    <w:rsid w:val="004C71AC"/>
    <w:rsid w:val="004C71B6"/>
    <w:rsid w:val="004C76EA"/>
    <w:rsid w:val="004D016C"/>
    <w:rsid w:val="004D0825"/>
    <w:rsid w:val="004D0F41"/>
    <w:rsid w:val="004D10F0"/>
    <w:rsid w:val="004D11F7"/>
    <w:rsid w:val="004D13DB"/>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9D5"/>
    <w:rsid w:val="004D4AD6"/>
    <w:rsid w:val="004D4B3E"/>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334"/>
    <w:rsid w:val="004E181E"/>
    <w:rsid w:val="004E1855"/>
    <w:rsid w:val="004E1905"/>
    <w:rsid w:val="004E22D5"/>
    <w:rsid w:val="004E2BFA"/>
    <w:rsid w:val="004E2E62"/>
    <w:rsid w:val="004E36E2"/>
    <w:rsid w:val="004E3C56"/>
    <w:rsid w:val="004E3FF2"/>
    <w:rsid w:val="004E5242"/>
    <w:rsid w:val="004E546A"/>
    <w:rsid w:val="004E5811"/>
    <w:rsid w:val="004E5F45"/>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425"/>
    <w:rsid w:val="004F7666"/>
    <w:rsid w:val="004F77AF"/>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530"/>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5D8"/>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386"/>
    <w:rsid w:val="00522680"/>
    <w:rsid w:val="005227C3"/>
    <w:rsid w:val="005228B1"/>
    <w:rsid w:val="00522CB7"/>
    <w:rsid w:val="005230F3"/>
    <w:rsid w:val="00523400"/>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542"/>
    <w:rsid w:val="00526B3A"/>
    <w:rsid w:val="00526FFE"/>
    <w:rsid w:val="0052708F"/>
    <w:rsid w:val="005270BF"/>
    <w:rsid w:val="005271DB"/>
    <w:rsid w:val="00527A38"/>
    <w:rsid w:val="00527B28"/>
    <w:rsid w:val="00527F8F"/>
    <w:rsid w:val="005304CB"/>
    <w:rsid w:val="00530D34"/>
    <w:rsid w:val="005313B8"/>
    <w:rsid w:val="00531508"/>
    <w:rsid w:val="0053197B"/>
    <w:rsid w:val="00531A84"/>
    <w:rsid w:val="00531C94"/>
    <w:rsid w:val="00531F23"/>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27B"/>
    <w:rsid w:val="00537494"/>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1E5"/>
    <w:rsid w:val="00546459"/>
    <w:rsid w:val="00546699"/>
    <w:rsid w:val="00546E18"/>
    <w:rsid w:val="00547060"/>
    <w:rsid w:val="00547874"/>
    <w:rsid w:val="005502DC"/>
    <w:rsid w:val="0055049C"/>
    <w:rsid w:val="00550B17"/>
    <w:rsid w:val="00550B24"/>
    <w:rsid w:val="00550CAF"/>
    <w:rsid w:val="005514C9"/>
    <w:rsid w:val="005516C9"/>
    <w:rsid w:val="00551899"/>
    <w:rsid w:val="00551928"/>
    <w:rsid w:val="005521AB"/>
    <w:rsid w:val="005522EE"/>
    <w:rsid w:val="0055269C"/>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3EC3"/>
    <w:rsid w:val="005541B5"/>
    <w:rsid w:val="005542C7"/>
    <w:rsid w:val="0055432C"/>
    <w:rsid w:val="005550B3"/>
    <w:rsid w:val="005554AD"/>
    <w:rsid w:val="00555533"/>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570"/>
    <w:rsid w:val="00560669"/>
    <w:rsid w:val="005606FD"/>
    <w:rsid w:val="00560946"/>
    <w:rsid w:val="00560C3D"/>
    <w:rsid w:val="00560DB1"/>
    <w:rsid w:val="00561084"/>
    <w:rsid w:val="00561373"/>
    <w:rsid w:val="005615EB"/>
    <w:rsid w:val="005619F2"/>
    <w:rsid w:val="00561A59"/>
    <w:rsid w:val="00561CDA"/>
    <w:rsid w:val="00561E15"/>
    <w:rsid w:val="00561ED1"/>
    <w:rsid w:val="00562A66"/>
    <w:rsid w:val="00562C03"/>
    <w:rsid w:val="00562EB9"/>
    <w:rsid w:val="005636F0"/>
    <w:rsid w:val="00563759"/>
    <w:rsid w:val="00563D96"/>
    <w:rsid w:val="00563F1D"/>
    <w:rsid w:val="0056418F"/>
    <w:rsid w:val="005648CF"/>
    <w:rsid w:val="005649CA"/>
    <w:rsid w:val="00565916"/>
    <w:rsid w:val="00565E1D"/>
    <w:rsid w:val="00565E62"/>
    <w:rsid w:val="00565FAF"/>
    <w:rsid w:val="00566092"/>
    <w:rsid w:val="005664BF"/>
    <w:rsid w:val="005666C9"/>
    <w:rsid w:val="00566A29"/>
    <w:rsid w:val="00566E3F"/>
    <w:rsid w:val="00566FC3"/>
    <w:rsid w:val="0056753C"/>
    <w:rsid w:val="00567A81"/>
    <w:rsid w:val="005700CD"/>
    <w:rsid w:val="00570992"/>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B0C"/>
    <w:rsid w:val="00576F76"/>
    <w:rsid w:val="00577014"/>
    <w:rsid w:val="0057777C"/>
    <w:rsid w:val="005777FC"/>
    <w:rsid w:val="00577B07"/>
    <w:rsid w:val="00577B63"/>
    <w:rsid w:val="005800F2"/>
    <w:rsid w:val="005806F1"/>
    <w:rsid w:val="00580820"/>
    <w:rsid w:val="00580AFD"/>
    <w:rsid w:val="00580EFF"/>
    <w:rsid w:val="0058101F"/>
    <w:rsid w:val="0058191C"/>
    <w:rsid w:val="00581A30"/>
    <w:rsid w:val="005820B6"/>
    <w:rsid w:val="0058229E"/>
    <w:rsid w:val="005824CD"/>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6098"/>
    <w:rsid w:val="00586233"/>
    <w:rsid w:val="005862CB"/>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DB8"/>
    <w:rsid w:val="00590E7C"/>
    <w:rsid w:val="00591303"/>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7B4"/>
    <w:rsid w:val="005978C9"/>
    <w:rsid w:val="00597A44"/>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AA2"/>
    <w:rsid w:val="005A3BD2"/>
    <w:rsid w:val="005A404F"/>
    <w:rsid w:val="005A444D"/>
    <w:rsid w:val="005A4AAA"/>
    <w:rsid w:val="005A4C3E"/>
    <w:rsid w:val="005A581E"/>
    <w:rsid w:val="005A5AF0"/>
    <w:rsid w:val="005A5B91"/>
    <w:rsid w:val="005A5F48"/>
    <w:rsid w:val="005A5FE1"/>
    <w:rsid w:val="005A61B9"/>
    <w:rsid w:val="005A645D"/>
    <w:rsid w:val="005A677E"/>
    <w:rsid w:val="005A697C"/>
    <w:rsid w:val="005A7091"/>
    <w:rsid w:val="005A70EE"/>
    <w:rsid w:val="005A7421"/>
    <w:rsid w:val="005A7C6E"/>
    <w:rsid w:val="005B002B"/>
    <w:rsid w:val="005B083D"/>
    <w:rsid w:val="005B0C78"/>
    <w:rsid w:val="005B13BD"/>
    <w:rsid w:val="005B176E"/>
    <w:rsid w:val="005B18BF"/>
    <w:rsid w:val="005B1B70"/>
    <w:rsid w:val="005B235D"/>
    <w:rsid w:val="005B2515"/>
    <w:rsid w:val="005B2634"/>
    <w:rsid w:val="005B28CF"/>
    <w:rsid w:val="005B2A14"/>
    <w:rsid w:val="005B2C24"/>
    <w:rsid w:val="005B2D34"/>
    <w:rsid w:val="005B2EF2"/>
    <w:rsid w:val="005B2F2C"/>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5FD4"/>
    <w:rsid w:val="005B6099"/>
    <w:rsid w:val="005B60AA"/>
    <w:rsid w:val="005B694D"/>
    <w:rsid w:val="005B6C62"/>
    <w:rsid w:val="005B6DD2"/>
    <w:rsid w:val="005B776C"/>
    <w:rsid w:val="005B77A0"/>
    <w:rsid w:val="005B7BD7"/>
    <w:rsid w:val="005B7D2C"/>
    <w:rsid w:val="005B7EE3"/>
    <w:rsid w:val="005B7F18"/>
    <w:rsid w:val="005C0023"/>
    <w:rsid w:val="005C0488"/>
    <w:rsid w:val="005C06EA"/>
    <w:rsid w:val="005C0E08"/>
    <w:rsid w:val="005C1C73"/>
    <w:rsid w:val="005C1E38"/>
    <w:rsid w:val="005C2767"/>
    <w:rsid w:val="005C2938"/>
    <w:rsid w:val="005C3246"/>
    <w:rsid w:val="005C343E"/>
    <w:rsid w:val="005C384E"/>
    <w:rsid w:val="005C3A6E"/>
    <w:rsid w:val="005C3C17"/>
    <w:rsid w:val="005C3DFA"/>
    <w:rsid w:val="005C4013"/>
    <w:rsid w:val="005C4540"/>
    <w:rsid w:val="005C4660"/>
    <w:rsid w:val="005C4C4E"/>
    <w:rsid w:val="005C519E"/>
    <w:rsid w:val="005C53A5"/>
    <w:rsid w:val="005C5592"/>
    <w:rsid w:val="005C5623"/>
    <w:rsid w:val="005C569F"/>
    <w:rsid w:val="005C58BD"/>
    <w:rsid w:val="005C5AB3"/>
    <w:rsid w:val="005C5CB7"/>
    <w:rsid w:val="005C5F06"/>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6A4"/>
    <w:rsid w:val="005D674E"/>
    <w:rsid w:val="005D6B25"/>
    <w:rsid w:val="005D6F58"/>
    <w:rsid w:val="005D7189"/>
    <w:rsid w:val="005D7242"/>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465C"/>
    <w:rsid w:val="005F4991"/>
    <w:rsid w:val="005F4A08"/>
    <w:rsid w:val="005F4E34"/>
    <w:rsid w:val="005F524F"/>
    <w:rsid w:val="005F5E7C"/>
    <w:rsid w:val="005F6029"/>
    <w:rsid w:val="005F60E7"/>
    <w:rsid w:val="005F6717"/>
    <w:rsid w:val="005F6925"/>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E05"/>
    <w:rsid w:val="00601F82"/>
    <w:rsid w:val="0060270F"/>
    <w:rsid w:val="00603B1E"/>
    <w:rsid w:val="00603D3E"/>
    <w:rsid w:val="006040C8"/>
    <w:rsid w:val="006042B5"/>
    <w:rsid w:val="00604523"/>
    <w:rsid w:val="006046E6"/>
    <w:rsid w:val="0060483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0EC0"/>
    <w:rsid w:val="00611B56"/>
    <w:rsid w:val="0061201C"/>
    <w:rsid w:val="0061229B"/>
    <w:rsid w:val="00612556"/>
    <w:rsid w:val="00612964"/>
    <w:rsid w:val="00612A3A"/>
    <w:rsid w:val="0061338C"/>
    <w:rsid w:val="0061339E"/>
    <w:rsid w:val="00613531"/>
    <w:rsid w:val="006137FF"/>
    <w:rsid w:val="00613A0F"/>
    <w:rsid w:val="00613BA9"/>
    <w:rsid w:val="00613F63"/>
    <w:rsid w:val="00614265"/>
    <w:rsid w:val="00614372"/>
    <w:rsid w:val="00614453"/>
    <w:rsid w:val="006144D8"/>
    <w:rsid w:val="0061494F"/>
    <w:rsid w:val="00614BBB"/>
    <w:rsid w:val="00615002"/>
    <w:rsid w:val="00615088"/>
    <w:rsid w:val="006152B3"/>
    <w:rsid w:val="00615EBF"/>
    <w:rsid w:val="00616120"/>
    <w:rsid w:val="0061696E"/>
    <w:rsid w:val="00616A28"/>
    <w:rsid w:val="00616A99"/>
    <w:rsid w:val="00617147"/>
    <w:rsid w:val="006175EE"/>
    <w:rsid w:val="00617A02"/>
    <w:rsid w:val="00617A14"/>
    <w:rsid w:val="00617BD0"/>
    <w:rsid w:val="00617DBA"/>
    <w:rsid w:val="006204D9"/>
    <w:rsid w:val="00620A34"/>
    <w:rsid w:val="00620C13"/>
    <w:rsid w:val="00620C1C"/>
    <w:rsid w:val="00620C25"/>
    <w:rsid w:val="00620DA8"/>
    <w:rsid w:val="006210BE"/>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936"/>
    <w:rsid w:val="00624F68"/>
    <w:rsid w:val="00625040"/>
    <w:rsid w:val="00625976"/>
    <w:rsid w:val="00625D06"/>
    <w:rsid w:val="00625EDE"/>
    <w:rsid w:val="006263E0"/>
    <w:rsid w:val="00626B0C"/>
    <w:rsid w:val="00626FAD"/>
    <w:rsid w:val="00627042"/>
    <w:rsid w:val="006273C4"/>
    <w:rsid w:val="00627702"/>
    <w:rsid w:val="00627721"/>
    <w:rsid w:val="00627D5C"/>
    <w:rsid w:val="00627D77"/>
    <w:rsid w:val="00627FDD"/>
    <w:rsid w:val="0063016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39B"/>
    <w:rsid w:val="00634A90"/>
    <w:rsid w:val="0063503E"/>
    <w:rsid w:val="006350EE"/>
    <w:rsid w:val="006351CF"/>
    <w:rsid w:val="00635446"/>
    <w:rsid w:val="00635774"/>
    <w:rsid w:val="0063580D"/>
    <w:rsid w:val="00635BA4"/>
    <w:rsid w:val="00635C4D"/>
    <w:rsid w:val="00635CFC"/>
    <w:rsid w:val="006362B6"/>
    <w:rsid w:val="00636612"/>
    <w:rsid w:val="00636980"/>
    <w:rsid w:val="00636DE2"/>
    <w:rsid w:val="0063793E"/>
    <w:rsid w:val="00637D77"/>
    <w:rsid w:val="00641078"/>
    <w:rsid w:val="0064128F"/>
    <w:rsid w:val="006412CE"/>
    <w:rsid w:val="00641417"/>
    <w:rsid w:val="0064182B"/>
    <w:rsid w:val="00641AA7"/>
    <w:rsid w:val="00641BF1"/>
    <w:rsid w:val="00641BFE"/>
    <w:rsid w:val="00641D7F"/>
    <w:rsid w:val="00641E64"/>
    <w:rsid w:val="00642C6B"/>
    <w:rsid w:val="00642D3E"/>
    <w:rsid w:val="00642E9A"/>
    <w:rsid w:val="00643692"/>
    <w:rsid w:val="00643907"/>
    <w:rsid w:val="00643B87"/>
    <w:rsid w:val="00643C8B"/>
    <w:rsid w:val="00643F72"/>
    <w:rsid w:val="006449EC"/>
    <w:rsid w:val="00644A06"/>
    <w:rsid w:val="00644F55"/>
    <w:rsid w:val="0064515D"/>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8F1"/>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4DD"/>
    <w:rsid w:val="00655551"/>
    <w:rsid w:val="0065555A"/>
    <w:rsid w:val="00655872"/>
    <w:rsid w:val="00655A0B"/>
    <w:rsid w:val="00655B6E"/>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CB5"/>
    <w:rsid w:val="00661F04"/>
    <w:rsid w:val="00662156"/>
    <w:rsid w:val="0066223C"/>
    <w:rsid w:val="00662248"/>
    <w:rsid w:val="00662684"/>
    <w:rsid w:val="00662DD2"/>
    <w:rsid w:val="00662F27"/>
    <w:rsid w:val="0066377F"/>
    <w:rsid w:val="006639BD"/>
    <w:rsid w:val="00663FFF"/>
    <w:rsid w:val="00664060"/>
    <w:rsid w:val="00664078"/>
    <w:rsid w:val="00664BB7"/>
    <w:rsid w:val="00664E13"/>
    <w:rsid w:val="00665352"/>
    <w:rsid w:val="00665536"/>
    <w:rsid w:val="00665873"/>
    <w:rsid w:val="00666075"/>
    <w:rsid w:val="00666489"/>
    <w:rsid w:val="006665F1"/>
    <w:rsid w:val="006668F1"/>
    <w:rsid w:val="00666D19"/>
    <w:rsid w:val="00666FD4"/>
    <w:rsid w:val="00667035"/>
    <w:rsid w:val="00667281"/>
    <w:rsid w:val="00667515"/>
    <w:rsid w:val="006676D8"/>
    <w:rsid w:val="006679D1"/>
    <w:rsid w:val="00667F7C"/>
    <w:rsid w:val="00670651"/>
    <w:rsid w:val="006709A0"/>
    <w:rsid w:val="00670C56"/>
    <w:rsid w:val="00671898"/>
    <w:rsid w:val="006718AE"/>
    <w:rsid w:val="00671C9C"/>
    <w:rsid w:val="00672037"/>
    <w:rsid w:val="00672109"/>
    <w:rsid w:val="006727FB"/>
    <w:rsid w:val="00672926"/>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894"/>
    <w:rsid w:val="006864EB"/>
    <w:rsid w:val="006865B8"/>
    <w:rsid w:val="0068667A"/>
    <w:rsid w:val="00686936"/>
    <w:rsid w:val="006869E4"/>
    <w:rsid w:val="00686FB0"/>
    <w:rsid w:val="00687121"/>
    <w:rsid w:val="00687C8C"/>
    <w:rsid w:val="00687DBF"/>
    <w:rsid w:val="00690452"/>
    <w:rsid w:val="006909C1"/>
    <w:rsid w:val="00690A38"/>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EAA"/>
    <w:rsid w:val="00694F8D"/>
    <w:rsid w:val="0069515B"/>
    <w:rsid w:val="006952A8"/>
    <w:rsid w:val="00695474"/>
    <w:rsid w:val="006956B6"/>
    <w:rsid w:val="0069586D"/>
    <w:rsid w:val="00696243"/>
    <w:rsid w:val="0069679A"/>
    <w:rsid w:val="00697067"/>
    <w:rsid w:val="00697331"/>
    <w:rsid w:val="006973FA"/>
    <w:rsid w:val="0069750A"/>
    <w:rsid w:val="0069760D"/>
    <w:rsid w:val="0069775E"/>
    <w:rsid w:val="00697CF3"/>
    <w:rsid w:val="006A01D4"/>
    <w:rsid w:val="006A0549"/>
    <w:rsid w:val="006A05CF"/>
    <w:rsid w:val="006A0C44"/>
    <w:rsid w:val="006A0F4F"/>
    <w:rsid w:val="006A11C6"/>
    <w:rsid w:val="006A13B2"/>
    <w:rsid w:val="006A15D5"/>
    <w:rsid w:val="006A16CE"/>
    <w:rsid w:val="006A1803"/>
    <w:rsid w:val="006A19B3"/>
    <w:rsid w:val="006A272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333"/>
    <w:rsid w:val="006B4696"/>
    <w:rsid w:val="006B47F9"/>
    <w:rsid w:val="006B4F22"/>
    <w:rsid w:val="006B53FC"/>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589"/>
    <w:rsid w:val="006B766F"/>
    <w:rsid w:val="006B7854"/>
    <w:rsid w:val="006B7A0E"/>
    <w:rsid w:val="006B7D6C"/>
    <w:rsid w:val="006C0006"/>
    <w:rsid w:val="006C06AD"/>
    <w:rsid w:val="006C0A28"/>
    <w:rsid w:val="006C0C3B"/>
    <w:rsid w:val="006C0E56"/>
    <w:rsid w:val="006C148F"/>
    <w:rsid w:val="006C1564"/>
    <w:rsid w:val="006C184A"/>
    <w:rsid w:val="006C215C"/>
    <w:rsid w:val="006C26BB"/>
    <w:rsid w:val="006C2B65"/>
    <w:rsid w:val="006C3605"/>
    <w:rsid w:val="006C36BA"/>
    <w:rsid w:val="006C3AE3"/>
    <w:rsid w:val="006C3E39"/>
    <w:rsid w:val="006C41A5"/>
    <w:rsid w:val="006C4564"/>
    <w:rsid w:val="006C4667"/>
    <w:rsid w:val="006C47A0"/>
    <w:rsid w:val="006C47BA"/>
    <w:rsid w:val="006C4CDC"/>
    <w:rsid w:val="006C506E"/>
    <w:rsid w:val="006C50CB"/>
    <w:rsid w:val="006C5201"/>
    <w:rsid w:val="006C52A5"/>
    <w:rsid w:val="006C596E"/>
    <w:rsid w:val="006C5B4E"/>
    <w:rsid w:val="006C5B58"/>
    <w:rsid w:val="006C5DDB"/>
    <w:rsid w:val="006C5E60"/>
    <w:rsid w:val="006C6315"/>
    <w:rsid w:val="006C63F4"/>
    <w:rsid w:val="006C6CB1"/>
    <w:rsid w:val="006C6D07"/>
    <w:rsid w:val="006C7098"/>
    <w:rsid w:val="006C7697"/>
    <w:rsid w:val="006C7B1F"/>
    <w:rsid w:val="006D0814"/>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3C1"/>
    <w:rsid w:val="006D5636"/>
    <w:rsid w:val="006D5B67"/>
    <w:rsid w:val="006D6005"/>
    <w:rsid w:val="006D6027"/>
    <w:rsid w:val="006D6670"/>
    <w:rsid w:val="006D676C"/>
    <w:rsid w:val="006D6C91"/>
    <w:rsid w:val="006D6D78"/>
    <w:rsid w:val="006D6E40"/>
    <w:rsid w:val="006D703F"/>
    <w:rsid w:val="006D74A6"/>
    <w:rsid w:val="006D7656"/>
    <w:rsid w:val="006D773E"/>
    <w:rsid w:val="006D79E0"/>
    <w:rsid w:val="006D7ABC"/>
    <w:rsid w:val="006D7F39"/>
    <w:rsid w:val="006E03A1"/>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60F"/>
    <w:rsid w:val="006E4647"/>
    <w:rsid w:val="006E4BA6"/>
    <w:rsid w:val="006E4D4F"/>
    <w:rsid w:val="006E4DB8"/>
    <w:rsid w:val="006E513D"/>
    <w:rsid w:val="006E514B"/>
    <w:rsid w:val="006E53CC"/>
    <w:rsid w:val="006E554C"/>
    <w:rsid w:val="006E5C81"/>
    <w:rsid w:val="006E5DC5"/>
    <w:rsid w:val="006E5EF3"/>
    <w:rsid w:val="006E652B"/>
    <w:rsid w:val="006E6560"/>
    <w:rsid w:val="006E699C"/>
    <w:rsid w:val="006E699D"/>
    <w:rsid w:val="006E6EB3"/>
    <w:rsid w:val="006E7074"/>
    <w:rsid w:val="006E7266"/>
    <w:rsid w:val="006E73B1"/>
    <w:rsid w:val="006E7595"/>
    <w:rsid w:val="006E75D7"/>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B31"/>
    <w:rsid w:val="006F532B"/>
    <w:rsid w:val="006F5919"/>
    <w:rsid w:val="006F5CC0"/>
    <w:rsid w:val="006F61C2"/>
    <w:rsid w:val="006F61F7"/>
    <w:rsid w:val="006F6800"/>
    <w:rsid w:val="006F6AD1"/>
    <w:rsid w:val="006F6DAD"/>
    <w:rsid w:val="006F6F86"/>
    <w:rsid w:val="006F71D9"/>
    <w:rsid w:val="006F7414"/>
    <w:rsid w:val="006F7490"/>
    <w:rsid w:val="006F7F78"/>
    <w:rsid w:val="0070048A"/>
    <w:rsid w:val="00700C05"/>
    <w:rsid w:val="00701241"/>
    <w:rsid w:val="007013CD"/>
    <w:rsid w:val="00701961"/>
    <w:rsid w:val="00701A64"/>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131"/>
    <w:rsid w:val="00710296"/>
    <w:rsid w:val="0071030F"/>
    <w:rsid w:val="00710310"/>
    <w:rsid w:val="007108A3"/>
    <w:rsid w:val="0071092D"/>
    <w:rsid w:val="00710955"/>
    <w:rsid w:val="00710AFD"/>
    <w:rsid w:val="00710BC9"/>
    <w:rsid w:val="00710C49"/>
    <w:rsid w:val="00710CAD"/>
    <w:rsid w:val="00710DC3"/>
    <w:rsid w:val="00711C28"/>
    <w:rsid w:val="007123FD"/>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09"/>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BAD"/>
    <w:rsid w:val="00720D4E"/>
    <w:rsid w:val="00721433"/>
    <w:rsid w:val="007214B7"/>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48A7"/>
    <w:rsid w:val="00724DB7"/>
    <w:rsid w:val="00724E7E"/>
    <w:rsid w:val="00725440"/>
    <w:rsid w:val="007254C6"/>
    <w:rsid w:val="00726702"/>
    <w:rsid w:val="007268AF"/>
    <w:rsid w:val="00726A0F"/>
    <w:rsid w:val="0072772C"/>
    <w:rsid w:val="007277F5"/>
    <w:rsid w:val="007278A5"/>
    <w:rsid w:val="00727996"/>
    <w:rsid w:val="00727A46"/>
    <w:rsid w:val="00730030"/>
    <w:rsid w:val="0073027E"/>
    <w:rsid w:val="007305C3"/>
    <w:rsid w:val="00730B8A"/>
    <w:rsid w:val="00730DE1"/>
    <w:rsid w:val="0073116A"/>
    <w:rsid w:val="00731233"/>
    <w:rsid w:val="007322CC"/>
    <w:rsid w:val="0073247F"/>
    <w:rsid w:val="0073278D"/>
    <w:rsid w:val="00732880"/>
    <w:rsid w:val="0073288F"/>
    <w:rsid w:val="00732E8A"/>
    <w:rsid w:val="00732EF5"/>
    <w:rsid w:val="00733033"/>
    <w:rsid w:val="007333DF"/>
    <w:rsid w:val="00733807"/>
    <w:rsid w:val="007339AB"/>
    <w:rsid w:val="00733B0C"/>
    <w:rsid w:val="00733BE5"/>
    <w:rsid w:val="00734217"/>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1DE"/>
    <w:rsid w:val="0074321B"/>
    <w:rsid w:val="00743288"/>
    <w:rsid w:val="007433CD"/>
    <w:rsid w:val="0074343E"/>
    <w:rsid w:val="007436A6"/>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0E9A"/>
    <w:rsid w:val="007515B4"/>
    <w:rsid w:val="007517F7"/>
    <w:rsid w:val="00751A5B"/>
    <w:rsid w:val="00751FB1"/>
    <w:rsid w:val="007520BC"/>
    <w:rsid w:val="00752422"/>
    <w:rsid w:val="007524C6"/>
    <w:rsid w:val="007526C3"/>
    <w:rsid w:val="00752714"/>
    <w:rsid w:val="00753672"/>
    <w:rsid w:val="00753776"/>
    <w:rsid w:val="00753851"/>
    <w:rsid w:val="00753982"/>
    <w:rsid w:val="0075406F"/>
    <w:rsid w:val="00754517"/>
    <w:rsid w:val="0075581D"/>
    <w:rsid w:val="00755A50"/>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00"/>
    <w:rsid w:val="00762182"/>
    <w:rsid w:val="00762309"/>
    <w:rsid w:val="007625BB"/>
    <w:rsid w:val="00762758"/>
    <w:rsid w:val="00763024"/>
    <w:rsid w:val="007634E1"/>
    <w:rsid w:val="0076357C"/>
    <w:rsid w:val="00764071"/>
    <w:rsid w:val="0076489B"/>
    <w:rsid w:val="00764D42"/>
    <w:rsid w:val="00764E53"/>
    <w:rsid w:val="00765059"/>
    <w:rsid w:val="0076511F"/>
    <w:rsid w:val="0076515A"/>
    <w:rsid w:val="00765587"/>
    <w:rsid w:val="0076559D"/>
    <w:rsid w:val="00765697"/>
    <w:rsid w:val="0076579A"/>
    <w:rsid w:val="00765F6E"/>
    <w:rsid w:val="00766336"/>
    <w:rsid w:val="00766570"/>
    <w:rsid w:val="0076657D"/>
    <w:rsid w:val="0076669C"/>
    <w:rsid w:val="00766716"/>
    <w:rsid w:val="007668DF"/>
    <w:rsid w:val="00766B07"/>
    <w:rsid w:val="00766F58"/>
    <w:rsid w:val="007679DD"/>
    <w:rsid w:val="00767C0A"/>
    <w:rsid w:val="00767C1E"/>
    <w:rsid w:val="00770145"/>
    <w:rsid w:val="00770A78"/>
    <w:rsid w:val="00771066"/>
    <w:rsid w:val="00771243"/>
    <w:rsid w:val="00771818"/>
    <w:rsid w:val="00771BEA"/>
    <w:rsid w:val="00771E97"/>
    <w:rsid w:val="00771EFC"/>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BA"/>
    <w:rsid w:val="0077691C"/>
    <w:rsid w:val="00776C29"/>
    <w:rsid w:val="007771E7"/>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2D1"/>
    <w:rsid w:val="00783318"/>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D7"/>
    <w:rsid w:val="007938EA"/>
    <w:rsid w:val="00793977"/>
    <w:rsid w:val="00793AA3"/>
    <w:rsid w:val="007943B5"/>
    <w:rsid w:val="00794FAD"/>
    <w:rsid w:val="007950D5"/>
    <w:rsid w:val="00795252"/>
    <w:rsid w:val="007954EC"/>
    <w:rsid w:val="007956DA"/>
    <w:rsid w:val="00795906"/>
    <w:rsid w:val="00795959"/>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EA"/>
    <w:rsid w:val="007A1655"/>
    <w:rsid w:val="007A18F4"/>
    <w:rsid w:val="007A1915"/>
    <w:rsid w:val="007A1BE3"/>
    <w:rsid w:val="007A1F39"/>
    <w:rsid w:val="007A214E"/>
    <w:rsid w:val="007A2460"/>
    <w:rsid w:val="007A2681"/>
    <w:rsid w:val="007A2705"/>
    <w:rsid w:val="007A277F"/>
    <w:rsid w:val="007A2844"/>
    <w:rsid w:val="007A287E"/>
    <w:rsid w:val="007A29DB"/>
    <w:rsid w:val="007A2EA5"/>
    <w:rsid w:val="007A2EC9"/>
    <w:rsid w:val="007A305B"/>
    <w:rsid w:val="007A3391"/>
    <w:rsid w:val="007A3581"/>
    <w:rsid w:val="007A36F7"/>
    <w:rsid w:val="007A38E1"/>
    <w:rsid w:val="007A3E07"/>
    <w:rsid w:val="007A3E6D"/>
    <w:rsid w:val="007A3FC6"/>
    <w:rsid w:val="007A4A52"/>
    <w:rsid w:val="007A5598"/>
    <w:rsid w:val="007A5AC4"/>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5D"/>
    <w:rsid w:val="007B0675"/>
    <w:rsid w:val="007B083A"/>
    <w:rsid w:val="007B08C3"/>
    <w:rsid w:val="007B0E4C"/>
    <w:rsid w:val="007B118E"/>
    <w:rsid w:val="007B13BD"/>
    <w:rsid w:val="007B196C"/>
    <w:rsid w:val="007B1AB2"/>
    <w:rsid w:val="007B1DA8"/>
    <w:rsid w:val="007B2198"/>
    <w:rsid w:val="007B2521"/>
    <w:rsid w:val="007B2C6D"/>
    <w:rsid w:val="007B2E63"/>
    <w:rsid w:val="007B30D9"/>
    <w:rsid w:val="007B3D41"/>
    <w:rsid w:val="007B3FFE"/>
    <w:rsid w:val="007B43E0"/>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2CF"/>
    <w:rsid w:val="007C08B2"/>
    <w:rsid w:val="007C0B1A"/>
    <w:rsid w:val="007C10D7"/>
    <w:rsid w:val="007C118C"/>
    <w:rsid w:val="007C12E4"/>
    <w:rsid w:val="007C145A"/>
    <w:rsid w:val="007C190F"/>
    <w:rsid w:val="007C1B71"/>
    <w:rsid w:val="007C1CA7"/>
    <w:rsid w:val="007C1EAC"/>
    <w:rsid w:val="007C210E"/>
    <w:rsid w:val="007C22CB"/>
    <w:rsid w:val="007C231D"/>
    <w:rsid w:val="007C2415"/>
    <w:rsid w:val="007C275D"/>
    <w:rsid w:val="007C2BD3"/>
    <w:rsid w:val="007C2C91"/>
    <w:rsid w:val="007C3B17"/>
    <w:rsid w:val="007C3E3C"/>
    <w:rsid w:val="007C3EAE"/>
    <w:rsid w:val="007C4008"/>
    <w:rsid w:val="007C4E80"/>
    <w:rsid w:val="007C5899"/>
    <w:rsid w:val="007C5C37"/>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7CA"/>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1E"/>
    <w:rsid w:val="007E1BF3"/>
    <w:rsid w:val="007E1D20"/>
    <w:rsid w:val="007E1E61"/>
    <w:rsid w:val="007E1FAD"/>
    <w:rsid w:val="007E20D5"/>
    <w:rsid w:val="007E21C0"/>
    <w:rsid w:val="007E227B"/>
    <w:rsid w:val="007E235D"/>
    <w:rsid w:val="007E24C9"/>
    <w:rsid w:val="007E2577"/>
    <w:rsid w:val="007E2779"/>
    <w:rsid w:val="007E2D04"/>
    <w:rsid w:val="007E2EC1"/>
    <w:rsid w:val="007E3C23"/>
    <w:rsid w:val="007E4033"/>
    <w:rsid w:val="007E4882"/>
    <w:rsid w:val="007E4988"/>
    <w:rsid w:val="007E4E7F"/>
    <w:rsid w:val="007E4E96"/>
    <w:rsid w:val="007E4FD3"/>
    <w:rsid w:val="007E57F4"/>
    <w:rsid w:val="007E58A9"/>
    <w:rsid w:val="007E5B67"/>
    <w:rsid w:val="007E5D96"/>
    <w:rsid w:val="007E60EE"/>
    <w:rsid w:val="007E634F"/>
    <w:rsid w:val="007E6911"/>
    <w:rsid w:val="007E6DFE"/>
    <w:rsid w:val="007E6EFA"/>
    <w:rsid w:val="007E7112"/>
    <w:rsid w:val="007E71C0"/>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57BE"/>
    <w:rsid w:val="007F6125"/>
    <w:rsid w:val="007F6457"/>
    <w:rsid w:val="007F765D"/>
    <w:rsid w:val="0080008A"/>
    <w:rsid w:val="008002AF"/>
    <w:rsid w:val="00800947"/>
    <w:rsid w:val="00800CA2"/>
    <w:rsid w:val="00800FD9"/>
    <w:rsid w:val="008012FC"/>
    <w:rsid w:val="00801665"/>
    <w:rsid w:val="00801826"/>
    <w:rsid w:val="00801B16"/>
    <w:rsid w:val="00801CCA"/>
    <w:rsid w:val="00802140"/>
    <w:rsid w:val="0080273E"/>
    <w:rsid w:val="00802D98"/>
    <w:rsid w:val="0080303A"/>
    <w:rsid w:val="00803070"/>
    <w:rsid w:val="008033F5"/>
    <w:rsid w:val="008039EE"/>
    <w:rsid w:val="00803A34"/>
    <w:rsid w:val="00803E7B"/>
    <w:rsid w:val="0080404E"/>
    <w:rsid w:val="0080432C"/>
    <w:rsid w:val="008046EA"/>
    <w:rsid w:val="0080477B"/>
    <w:rsid w:val="00805141"/>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2A4"/>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13F"/>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17FE0"/>
    <w:rsid w:val="0082016F"/>
    <w:rsid w:val="008201C8"/>
    <w:rsid w:val="008206E4"/>
    <w:rsid w:val="00820D5A"/>
    <w:rsid w:val="00820E5E"/>
    <w:rsid w:val="00821455"/>
    <w:rsid w:val="008216E2"/>
    <w:rsid w:val="0082187F"/>
    <w:rsid w:val="008218D0"/>
    <w:rsid w:val="00821ADD"/>
    <w:rsid w:val="00821E84"/>
    <w:rsid w:val="0082246B"/>
    <w:rsid w:val="0082254C"/>
    <w:rsid w:val="00822935"/>
    <w:rsid w:val="00822C79"/>
    <w:rsid w:val="00822CAB"/>
    <w:rsid w:val="00822EB2"/>
    <w:rsid w:val="008231A4"/>
    <w:rsid w:val="008234DF"/>
    <w:rsid w:val="00823B69"/>
    <w:rsid w:val="00823E6F"/>
    <w:rsid w:val="0082424A"/>
    <w:rsid w:val="0082460E"/>
    <w:rsid w:val="008247B0"/>
    <w:rsid w:val="00824C47"/>
    <w:rsid w:val="008253DB"/>
    <w:rsid w:val="00825631"/>
    <w:rsid w:val="008259CD"/>
    <w:rsid w:val="00825BF7"/>
    <w:rsid w:val="0082613D"/>
    <w:rsid w:val="008264A8"/>
    <w:rsid w:val="00826538"/>
    <w:rsid w:val="00826706"/>
    <w:rsid w:val="00826815"/>
    <w:rsid w:val="00827386"/>
    <w:rsid w:val="00827555"/>
    <w:rsid w:val="00827F18"/>
    <w:rsid w:val="0083040E"/>
    <w:rsid w:val="00830520"/>
    <w:rsid w:val="0083074B"/>
    <w:rsid w:val="00830791"/>
    <w:rsid w:val="00830F90"/>
    <w:rsid w:val="00831211"/>
    <w:rsid w:val="008319EC"/>
    <w:rsid w:val="00831F4B"/>
    <w:rsid w:val="00831FEC"/>
    <w:rsid w:val="0083241A"/>
    <w:rsid w:val="008325D8"/>
    <w:rsid w:val="00832A7C"/>
    <w:rsid w:val="00833069"/>
    <w:rsid w:val="00833268"/>
    <w:rsid w:val="008336E5"/>
    <w:rsid w:val="00833D00"/>
    <w:rsid w:val="00833F74"/>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5C1"/>
    <w:rsid w:val="008456FF"/>
    <w:rsid w:val="00845C3C"/>
    <w:rsid w:val="00845C9A"/>
    <w:rsid w:val="00845EDB"/>
    <w:rsid w:val="00845F4C"/>
    <w:rsid w:val="00845F66"/>
    <w:rsid w:val="00846926"/>
    <w:rsid w:val="00846960"/>
    <w:rsid w:val="00846A61"/>
    <w:rsid w:val="00846C50"/>
    <w:rsid w:val="00847137"/>
    <w:rsid w:val="00847196"/>
    <w:rsid w:val="00847965"/>
    <w:rsid w:val="00847D0A"/>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BC3"/>
    <w:rsid w:val="00854EF0"/>
    <w:rsid w:val="00854FE7"/>
    <w:rsid w:val="008550E8"/>
    <w:rsid w:val="008553A0"/>
    <w:rsid w:val="00855455"/>
    <w:rsid w:val="00855520"/>
    <w:rsid w:val="00855C85"/>
    <w:rsid w:val="00855D88"/>
    <w:rsid w:val="008561A6"/>
    <w:rsid w:val="00856263"/>
    <w:rsid w:val="0085629E"/>
    <w:rsid w:val="00856501"/>
    <w:rsid w:val="008567EA"/>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2EB9"/>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66F"/>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8BC"/>
    <w:rsid w:val="00880A55"/>
    <w:rsid w:val="00880F31"/>
    <w:rsid w:val="00880F69"/>
    <w:rsid w:val="0088111F"/>
    <w:rsid w:val="008811E3"/>
    <w:rsid w:val="008819DC"/>
    <w:rsid w:val="00881BEA"/>
    <w:rsid w:val="00881EB1"/>
    <w:rsid w:val="00882A3D"/>
    <w:rsid w:val="00882C1F"/>
    <w:rsid w:val="0088303A"/>
    <w:rsid w:val="00883085"/>
    <w:rsid w:val="008832EC"/>
    <w:rsid w:val="0088342C"/>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AB6"/>
    <w:rsid w:val="00891DE8"/>
    <w:rsid w:val="00892502"/>
    <w:rsid w:val="00892530"/>
    <w:rsid w:val="0089259D"/>
    <w:rsid w:val="0089260C"/>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428"/>
    <w:rsid w:val="00896442"/>
    <w:rsid w:val="008964AE"/>
    <w:rsid w:val="0089655C"/>
    <w:rsid w:val="008965CF"/>
    <w:rsid w:val="008965EF"/>
    <w:rsid w:val="00896620"/>
    <w:rsid w:val="0089694B"/>
    <w:rsid w:val="00896EB9"/>
    <w:rsid w:val="00897348"/>
    <w:rsid w:val="00897430"/>
    <w:rsid w:val="008974DF"/>
    <w:rsid w:val="0089771D"/>
    <w:rsid w:val="008978E8"/>
    <w:rsid w:val="00897C11"/>
    <w:rsid w:val="00897EAB"/>
    <w:rsid w:val="00897F29"/>
    <w:rsid w:val="008A0232"/>
    <w:rsid w:val="008A0E54"/>
    <w:rsid w:val="008A144A"/>
    <w:rsid w:val="008A1490"/>
    <w:rsid w:val="008A1B56"/>
    <w:rsid w:val="008A1FB2"/>
    <w:rsid w:val="008A21FE"/>
    <w:rsid w:val="008A2688"/>
    <w:rsid w:val="008A26E5"/>
    <w:rsid w:val="008A2D67"/>
    <w:rsid w:val="008A2F3C"/>
    <w:rsid w:val="008A3449"/>
    <w:rsid w:val="008A36EB"/>
    <w:rsid w:val="008A38B1"/>
    <w:rsid w:val="008A3A37"/>
    <w:rsid w:val="008A3CA2"/>
    <w:rsid w:val="008A3D03"/>
    <w:rsid w:val="008A41D9"/>
    <w:rsid w:val="008A435B"/>
    <w:rsid w:val="008A48C2"/>
    <w:rsid w:val="008A50B3"/>
    <w:rsid w:val="008A5388"/>
    <w:rsid w:val="008A622D"/>
    <w:rsid w:val="008A64AB"/>
    <w:rsid w:val="008A658A"/>
    <w:rsid w:val="008A6594"/>
    <w:rsid w:val="008A668B"/>
    <w:rsid w:val="008A66C5"/>
    <w:rsid w:val="008A670D"/>
    <w:rsid w:val="008A6956"/>
    <w:rsid w:val="008A69A0"/>
    <w:rsid w:val="008A6E1D"/>
    <w:rsid w:val="008A6E5D"/>
    <w:rsid w:val="008A6EEA"/>
    <w:rsid w:val="008A6F16"/>
    <w:rsid w:val="008A7062"/>
    <w:rsid w:val="008A71FA"/>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BBC"/>
    <w:rsid w:val="008B1D44"/>
    <w:rsid w:val="008B1E8D"/>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30"/>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5A"/>
    <w:rsid w:val="008C3F69"/>
    <w:rsid w:val="008C41C3"/>
    <w:rsid w:val="008C42C1"/>
    <w:rsid w:val="008C4C66"/>
    <w:rsid w:val="008C5141"/>
    <w:rsid w:val="008C5306"/>
    <w:rsid w:val="008C5433"/>
    <w:rsid w:val="008C58F5"/>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C10"/>
    <w:rsid w:val="008D1F9C"/>
    <w:rsid w:val="008D1FC9"/>
    <w:rsid w:val="008D2883"/>
    <w:rsid w:val="008D2B6D"/>
    <w:rsid w:val="008D3983"/>
    <w:rsid w:val="008D4289"/>
    <w:rsid w:val="008D4D23"/>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1CB"/>
    <w:rsid w:val="008F027D"/>
    <w:rsid w:val="008F0957"/>
    <w:rsid w:val="008F1971"/>
    <w:rsid w:val="008F2127"/>
    <w:rsid w:val="008F2648"/>
    <w:rsid w:val="008F2D49"/>
    <w:rsid w:val="008F2F80"/>
    <w:rsid w:val="008F3116"/>
    <w:rsid w:val="008F320D"/>
    <w:rsid w:val="008F3357"/>
    <w:rsid w:val="008F3855"/>
    <w:rsid w:val="008F39FB"/>
    <w:rsid w:val="008F467A"/>
    <w:rsid w:val="008F4C74"/>
    <w:rsid w:val="008F4D50"/>
    <w:rsid w:val="008F4DA1"/>
    <w:rsid w:val="008F4E15"/>
    <w:rsid w:val="008F4F5D"/>
    <w:rsid w:val="008F63C6"/>
    <w:rsid w:val="008F6487"/>
    <w:rsid w:val="008F65CA"/>
    <w:rsid w:val="008F6696"/>
    <w:rsid w:val="008F6759"/>
    <w:rsid w:val="008F68CA"/>
    <w:rsid w:val="008F68EA"/>
    <w:rsid w:val="008F696C"/>
    <w:rsid w:val="008F6F9B"/>
    <w:rsid w:val="008F705B"/>
    <w:rsid w:val="008F709A"/>
    <w:rsid w:val="008F73E2"/>
    <w:rsid w:val="008F7460"/>
    <w:rsid w:val="008F7A8B"/>
    <w:rsid w:val="008F7BBC"/>
    <w:rsid w:val="008F7BD6"/>
    <w:rsid w:val="008F7D0C"/>
    <w:rsid w:val="00900337"/>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482"/>
    <w:rsid w:val="00902756"/>
    <w:rsid w:val="00902764"/>
    <w:rsid w:val="009028C9"/>
    <w:rsid w:val="00902CAD"/>
    <w:rsid w:val="00902CD9"/>
    <w:rsid w:val="00902D1F"/>
    <w:rsid w:val="009032D7"/>
    <w:rsid w:val="009032F0"/>
    <w:rsid w:val="009035F6"/>
    <w:rsid w:val="00903EC1"/>
    <w:rsid w:val="009042CA"/>
    <w:rsid w:val="00904698"/>
    <w:rsid w:val="009052C0"/>
    <w:rsid w:val="009054EC"/>
    <w:rsid w:val="00905971"/>
    <w:rsid w:val="00905C7B"/>
    <w:rsid w:val="00905FD6"/>
    <w:rsid w:val="009060D2"/>
    <w:rsid w:val="009062D6"/>
    <w:rsid w:val="0090637C"/>
    <w:rsid w:val="009065F3"/>
    <w:rsid w:val="009069E2"/>
    <w:rsid w:val="00906C9A"/>
    <w:rsid w:val="00906EEE"/>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025"/>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222"/>
    <w:rsid w:val="009154EA"/>
    <w:rsid w:val="00915508"/>
    <w:rsid w:val="00915585"/>
    <w:rsid w:val="0091558A"/>
    <w:rsid w:val="00915682"/>
    <w:rsid w:val="00916762"/>
    <w:rsid w:val="009168E1"/>
    <w:rsid w:val="009169A2"/>
    <w:rsid w:val="00916F5A"/>
    <w:rsid w:val="0091711D"/>
    <w:rsid w:val="00917247"/>
    <w:rsid w:val="0091729A"/>
    <w:rsid w:val="009172D6"/>
    <w:rsid w:val="00917618"/>
    <w:rsid w:val="00917709"/>
    <w:rsid w:val="009204A6"/>
    <w:rsid w:val="0092089D"/>
    <w:rsid w:val="009208B2"/>
    <w:rsid w:val="009208E9"/>
    <w:rsid w:val="00920F36"/>
    <w:rsid w:val="00920FCD"/>
    <w:rsid w:val="00921AE4"/>
    <w:rsid w:val="00921BC7"/>
    <w:rsid w:val="00921FBA"/>
    <w:rsid w:val="0092277C"/>
    <w:rsid w:val="009229F6"/>
    <w:rsid w:val="00922A8D"/>
    <w:rsid w:val="00922B9F"/>
    <w:rsid w:val="00922CE9"/>
    <w:rsid w:val="009230ED"/>
    <w:rsid w:val="009235C1"/>
    <w:rsid w:val="00923C33"/>
    <w:rsid w:val="00923CEE"/>
    <w:rsid w:val="00923F52"/>
    <w:rsid w:val="00924806"/>
    <w:rsid w:val="00924B67"/>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C3E"/>
    <w:rsid w:val="00927C84"/>
    <w:rsid w:val="00927DC4"/>
    <w:rsid w:val="00927DE1"/>
    <w:rsid w:val="00927F16"/>
    <w:rsid w:val="00927FCB"/>
    <w:rsid w:val="00930076"/>
    <w:rsid w:val="0093009C"/>
    <w:rsid w:val="00930305"/>
    <w:rsid w:val="009308FD"/>
    <w:rsid w:val="0093111A"/>
    <w:rsid w:val="009315C6"/>
    <w:rsid w:val="00931C3E"/>
    <w:rsid w:val="009320A7"/>
    <w:rsid w:val="00932341"/>
    <w:rsid w:val="00932914"/>
    <w:rsid w:val="00932B5C"/>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3C8"/>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3B7"/>
    <w:rsid w:val="00945446"/>
    <w:rsid w:val="009457B9"/>
    <w:rsid w:val="00945939"/>
    <w:rsid w:val="009459BC"/>
    <w:rsid w:val="009460F1"/>
    <w:rsid w:val="0094625E"/>
    <w:rsid w:val="00946C0F"/>
    <w:rsid w:val="00946F32"/>
    <w:rsid w:val="0094761B"/>
    <w:rsid w:val="00947A06"/>
    <w:rsid w:val="00947A51"/>
    <w:rsid w:val="00947E76"/>
    <w:rsid w:val="00947F2B"/>
    <w:rsid w:val="00950069"/>
    <w:rsid w:val="009500AE"/>
    <w:rsid w:val="009502AA"/>
    <w:rsid w:val="009505F5"/>
    <w:rsid w:val="00950870"/>
    <w:rsid w:val="009509C1"/>
    <w:rsid w:val="009518C4"/>
    <w:rsid w:val="00951A9C"/>
    <w:rsid w:val="00951FB6"/>
    <w:rsid w:val="00951FEE"/>
    <w:rsid w:val="009524AA"/>
    <w:rsid w:val="00952677"/>
    <w:rsid w:val="00952C57"/>
    <w:rsid w:val="00953142"/>
    <w:rsid w:val="0095324C"/>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677"/>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6FD5"/>
    <w:rsid w:val="009671D2"/>
    <w:rsid w:val="009676FA"/>
    <w:rsid w:val="00967E63"/>
    <w:rsid w:val="00967F0F"/>
    <w:rsid w:val="00970163"/>
    <w:rsid w:val="0097033D"/>
    <w:rsid w:val="00970402"/>
    <w:rsid w:val="00970655"/>
    <w:rsid w:val="009709EE"/>
    <w:rsid w:val="00970A78"/>
    <w:rsid w:val="00970BE7"/>
    <w:rsid w:val="00970C01"/>
    <w:rsid w:val="00971009"/>
    <w:rsid w:val="0097124D"/>
    <w:rsid w:val="00971891"/>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7176"/>
    <w:rsid w:val="009771D1"/>
    <w:rsid w:val="00977435"/>
    <w:rsid w:val="00977AC4"/>
    <w:rsid w:val="00977B5F"/>
    <w:rsid w:val="00980497"/>
    <w:rsid w:val="0098064B"/>
    <w:rsid w:val="00980779"/>
    <w:rsid w:val="00980C49"/>
    <w:rsid w:val="009813F4"/>
    <w:rsid w:val="00981886"/>
    <w:rsid w:val="00981A3F"/>
    <w:rsid w:val="00981B60"/>
    <w:rsid w:val="00981CE5"/>
    <w:rsid w:val="0098210E"/>
    <w:rsid w:val="00982194"/>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0F96"/>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E7B"/>
    <w:rsid w:val="009960CA"/>
    <w:rsid w:val="00996127"/>
    <w:rsid w:val="0099618D"/>
    <w:rsid w:val="009961AE"/>
    <w:rsid w:val="00996250"/>
    <w:rsid w:val="009964AA"/>
    <w:rsid w:val="009964EE"/>
    <w:rsid w:val="009966C4"/>
    <w:rsid w:val="0099697A"/>
    <w:rsid w:val="00996C72"/>
    <w:rsid w:val="00996F1C"/>
    <w:rsid w:val="00996F4F"/>
    <w:rsid w:val="0099707A"/>
    <w:rsid w:val="009971B4"/>
    <w:rsid w:val="009A01EC"/>
    <w:rsid w:val="009A027E"/>
    <w:rsid w:val="009A0402"/>
    <w:rsid w:val="009A1495"/>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A0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65"/>
    <w:rsid w:val="009C51DB"/>
    <w:rsid w:val="009C5208"/>
    <w:rsid w:val="009C5385"/>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493"/>
    <w:rsid w:val="009C79D5"/>
    <w:rsid w:val="009C7A27"/>
    <w:rsid w:val="009D00B3"/>
    <w:rsid w:val="009D0A13"/>
    <w:rsid w:val="009D0D27"/>
    <w:rsid w:val="009D1291"/>
    <w:rsid w:val="009D12B4"/>
    <w:rsid w:val="009D1332"/>
    <w:rsid w:val="009D1364"/>
    <w:rsid w:val="009D1520"/>
    <w:rsid w:val="009D1AB5"/>
    <w:rsid w:val="009D1CD8"/>
    <w:rsid w:val="009D1F33"/>
    <w:rsid w:val="009D1F5E"/>
    <w:rsid w:val="009D2114"/>
    <w:rsid w:val="009D2270"/>
    <w:rsid w:val="009D2770"/>
    <w:rsid w:val="009D2BF0"/>
    <w:rsid w:val="009D2DE9"/>
    <w:rsid w:val="009D311C"/>
    <w:rsid w:val="009D353A"/>
    <w:rsid w:val="009D3560"/>
    <w:rsid w:val="009D3581"/>
    <w:rsid w:val="009D3700"/>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A37"/>
    <w:rsid w:val="009D5D11"/>
    <w:rsid w:val="009D5E0B"/>
    <w:rsid w:val="009D5F1D"/>
    <w:rsid w:val="009D65DD"/>
    <w:rsid w:val="009D683F"/>
    <w:rsid w:val="009D6DD9"/>
    <w:rsid w:val="009D6EE9"/>
    <w:rsid w:val="009D7143"/>
    <w:rsid w:val="009D7534"/>
    <w:rsid w:val="009D77CA"/>
    <w:rsid w:val="009D7B6E"/>
    <w:rsid w:val="009D7BE4"/>
    <w:rsid w:val="009D7EDC"/>
    <w:rsid w:val="009E007F"/>
    <w:rsid w:val="009E0C62"/>
    <w:rsid w:val="009E0C76"/>
    <w:rsid w:val="009E0D26"/>
    <w:rsid w:val="009E1138"/>
    <w:rsid w:val="009E1195"/>
    <w:rsid w:val="009E1E79"/>
    <w:rsid w:val="009E1FFF"/>
    <w:rsid w:val="009E2888"/>
    <w:rsid w:val="009E2A59"/>
    <w:rsid w:val="009E2C24"/>
    <w:rsid w:val="009E2C6C"/>
    <w:rsid w:val="009E2DD7"/>
    <w:rsid w:val="009E2F44"/>
    <w:rsid w:val="009E32AD"/>
    <w:rsid w:val="009E3421"/>
    <w:rsid w:val="009E3496"/>
    <w:rsid w:val="009E3B0F"/>
    <w:rsid w:val="009E3B95"/>
    <w:rsid w:val="009E3C69"/>
    <w:rsid w:val="009E3D63"/>
    <w:rsid w:val="009E3E1F"/>
    <w:rsid w:val="009E410E"/>
    <w:rsid w:val="009E4240"/>
    <w:rsid w:val="009E4571"/>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299"/>
    <w:rsid w:val="009F0582"/>
    <w:rsid w:val="009F0593"/>
    <w:rsid w:val="009F072A"/>
    <w:rsid w:val="009F0D6B"/>
    <w:rsid w:val="009F0F7F"/>
    <w:rsid w:val="009F0FE8"/>
    <w:rsid w:val="009F106C"/>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ACF"/>
    <w:rsid w:val="009F4CE6"/>
    <w:rsid w:val="009F5682"/>
    <w:rsid w:val="009F58E2"/>
    <w:rsid w:val="009F59D9"/>
    <w:rsid w:val="009F5A5C"/>
    <w:rsid w:val="009F5BF9"/>
    <w:rsid w:val="009F5D4F"/>
    <w:rsid w:val="009F5DD3"/>
    <w:rsid w:val="009F5DF3"/>
    <w:rsid w:val="009F6352"/>
    <w:rsid w:val="009F6FE3"/>
    <w:rsid w:val="009F7260"/>
    <w:rsid w:val="009F72E7"/>
    <w:rsid w:val="009F7A02"/>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6F43"/>
    <w:rsid w:val="00A07597"/>
    <w:rsid w:val="00A077FD"/>
    <w:rsid w:val="00A07E07"/>
    <w:rsid w:val="00A102C6"/>
    <w:rsid w:val="00A10304"/>
    <w:rsid w:val="00A10637"/>
    <w:rsid w:val="00A106D0"/>
    <w:rsid w:val="00A107E1"/>
    <w:rsid w:val="00A11299"/>
    <w:rsid w:val="00A1179E"/>
    <w:rsid w:val="00A11B24"/>
    <w:rsid w:val="00A11B2F"/>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5C17"/>
    <w:rsid w:val="00A15D10"/>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6BF0"/>
    <w:rsid w:val="00A273DD"/>
    <w:rsid w:val="00A27965"/>
    <w:rsid w:val="00A279E9"/>
    <w:rsid w:val="00A27A99"/>
    <w:rsid w:val="00A27D06"/>
    <w:rsid w:val="00A30F9D"/>
    <w:rsid w:val="00A31567"/>
    <w:rsid w:val="00A319E7"/>
    <w:rsid w:val="00A32A9D"/>
    <w:rsid w:val="00A32B0A"/>
    <w:rsid w:val="00A32D29"/>
    <w:rsid w:val="00A332F9"/>
    <w:rsid w:val="00A33999"/>
    <w:rsid w:val="00A33AF8"/>
    <w:rsid w:val="00A33FE1"/>
    <w:rsid w:val="00A341B4"/>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67C"/>
    <w:rsid w:val="00A53724"/>
    <w:rsid w:val="00A53ADF"/>
    <w:rsid w:val="00A53BE2"/>
    <w:rsid w:val="00A53E20"/>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1B"/>
    <w:rsid w:val="00A57486"/>
    <w:rsid w:val="00A57943"/>
    <w:rsid w:val="00A57B65"/>
    <w:rsid w:val="00A57C5B"/>
    <w:rsid w:val="00A57E9D"/>
    <w:rsid w:val="00A60246"/>
    <w:rsid w:val="00A60352"/>
    <w:rsid w:val="00A603D0"/>
    <w:rsid w:val="00A60A81"/>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8B0"/>
    <w:rsid w:val="00A6391B"/>
    <w:rsid w:val="00A63AE1"/>
    <w:rsid w:val="00A63B7D"/>
    <w:rsid w:val="00A63E77"/>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AF6"/>
    <w:rsid w:val="00A70C2A"/>
    <w:rsid w:val="00A70C55"/>
    <w:rsid w:val="00A718BA"/>
    <w:rsid w:val="00A71B3F"/>
    <w:rsid w:val="00A71DFD"/>
    <w:rsid w:val="00A7214E"/>
    <w:rsid w:val="00A727FC"/>
    <w:rsid w:val="00A73063"/>
    <w:rsid w:val="00A73136"/>
    <w:rsid w:val="00A731EA"/>
    <w:rsid w:val="00A73EF5"/>
    <w:rsid w:val="00A73FBA"/>
    <w:rsid w:val="00A74426"/>
    <w:rsid w:val="00A747BF"/>
    <w:rsid w:val="00A747C8"/>
    <w:rsid w:val="00A7484A"/>
    <w:rsid w:val="00A7491B"/>
    <w:rsid w:val="00A74B26"/>
    <w:rsid w:val="00A74BDB"/>
    <w:rsid w:val="00A74C46"/>
    <w:rsid w:val="00A753EB"/>
    <w:rsid w:val="00A75406"/>
    <w:rsid w:val="00A75791"/>
    <w:rsid w:val="00A760D9"/>
    <w:rsid w:val="00A7610C"/>
    <w:rsid w:val="00A762ED"/>
    <w:rsid w:val="00A763B8"/>
    <w:rsid w:val="00A7681C"/>
    <w:rsid w:val="00A769D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C48"/>
    <w:rsid w:val="00A86E37"/>
    <w:rsid w:val="00A87123"/>
    <w:rsid w:val="00A87697"/>
    <w:rsid w:val="00A87BEA"/>
    <w:rsid w:val="00A87E2C"/>
    <w:rsid w:val="00A87E59"/>
    <w:rsid w:val="00A9032B"/>
    <w:rsid w:val="00A90B22"/>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4FF2"/>
    <w:rsid w:val="00A95282"/>
    <w:rsid w:val="00A953B0"/>
    <w:rsid w:val="00A95517"/>
    <w:rsid w:val="00A958B8"/>
    <w:rsid w:val="00A96049"/>
    <w:rsid w:val="00A962BD"/>
    <w:rsid w:val="00A963E9"/>
    <w:rsid w:val="00A967C4"/>
    <w:rsid w:val="00A96E53"/>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B9"/>
    <w:rsid w:val="00AB014C"/>
    <w:rsid w:val="00AB029A"/>
    <w:rsid w:val="00AB060A"/>
    <w:rsid w:val="00AB08A5"/>
    <w:rsid w:val="00AB118C"/>
    <w:rsid w:val="00AB1376"/>
    <w:rsid w:val="00AB13C4"/>
    <w:rsid w:val="00AB1A09"/>
    <w:rsid w:val="00AB1CAA"/>
    <w:rsid w:val="00AB1FBD"/>
    <w:rsid w:val="00AB2065"/>
    <w:rsid w:val="00AB2110"/>
    <w:rsid w:val="00AB25EE"/>
    <w:rsid w:val="00AB261C"/>
    <w:rsid w:val="00AB2A24"/>
    <w:rsid w:val="00AB2A46"/>
    <w:rsid w:val="00AB2B29"/>
    <w:rsid w:val="00AB2F5A"/>
    <w:rsid w:val="00AB3918"/>
    <w:rsid w:val="00AB3D91"/>
    <w:rsid w:val="00AB40DC"/>
    <w:rsid w:val="00AB47B6"/>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C4D"/>
    <w:rsid w:val="00AC2E92"/>
    <w:rsid w:val="00AC308B"/>
    <w:rsid w:val="00AC314A"/>
    <w:rsid w:val="00AC359F"/>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B7A"/>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0DB"/>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53"/>
    <w:rsid w:val="00AE3AFA"/>
    <w:rsid w:val="00AE41FF"/>
    <w:rsid w:val="00AE46E8"/>
    <w:rsid w:val="00AE4C1F"/>
    <w:rsid w:val="00AE4FF3"/>
    <w:rsid w:val="00AE547A"/>
    <w:rsid w:val="00AE548C"/>
    <w:rsid w:val="00AE54E5"/>
    <w:rsid w:val="00AE55C8"/>
    <w:rsid w:val="00AE5A4D"/>
    <w:rsid w:val="00AE5D78"/>
    <w:rsid w:val="00AE6251"/>
    <w:rsid w:val="00AE636E"/>
    <w:rsid w:val="00AE6572"/>
    <w:rsid w:val="00AE687A"/>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E7E7E"/>
    <w:rsid w:val="00AF0097"/>
    <w:rsid w:val="00AF01A6"/>
    <w:rsid w:val="00AF0215"/>
    <w:rsid w:val="00AF02F8"/>
    <w:rsid w:val="00AF051E"/>
    <w:rsid w:val="00AF06F0"/>
    <w:rsid w:val="00AF0780"/>
    <w:rsid w:val="00AF0DF3"/>
    <w:rsid w:val="00AF13BC"/>
    <w:rsid w:val="00AF1676"/>
    <w:rsid w:val="00AF1EF3"/>
    <w:rsid w:val="00AF2178"/>
    <w:rsid w:val="00AF2280"/>
    <w:rsid w:val="00AF3894"/>
    <w:rsid w:val="00AF3C88"/>
    <w:rsid w:val="00AF3DC1"/>
    <w:rsid w:val="00AF3F6A"/>
    <w:rsid w:val="00AF44F6"/>
    <w:rsid w:val="00AF47AA"/>
    <w:rsid w:val="00AF4C9E"/>
    <w:rsid w:val="00AF4E28"/>
    <w:rsid w:val="00AF518C"/>
    <w:rsid w:val="00AF559E"/>
    <w:rsid w:val="00AF5B71"/>
    <w:rsid w:val="00AF62E7"/>
    <w:rsid w:val="00AF6A49"/>
    <w:rsid w:val="00AF7130"/>
    <w:rsid w:val="00AF76DF"/>
    <w:rsid w:val="00AF7AC0"/>
    <w:rsid w:val="00AF7D00"/>
    <w:rsid w:val="00AF7D7F"/>
    <w:rsid w:val="00AF7E66"/>
    <w:rsid w:val="00B00249"/>
    <w:rsid w:val="00B003AF"/>
    <w:rsid w:val="00B0053C"/>
    <w:rsid w:val="00B00D81"/>
    <w:rsid w:val="00B010AB"/>
    <w:rsid w:val="00B01199"/>
    <w:rsid w:val="00B013E8"/>
    <w:rsid w:val="00B01585"/>
    <w:rsid w:val="00B01629"/>
    <w:rsid w:val="00B017B5"/>
    <w:rsid w:val="00B01B7D"/>
    <w:rsid w:val="00B02322"/>
    <w:rsid w:val="00B0235F"/>
    <w:rsid w:val="00B026ED"/>
    <w:rsid w:val="00B0281D"/>
    <w:rsid w:val="00B02B31"/>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894"/>
    <w:rsid w:val="00B06967"/>
    <w:rsid w:val="00B0700F"/>
    <w:rsid w:val="00B07705"/>
    <w:rsid w:val="00B0778E"/>
    <w:rsid w:val="00B07CD7"/>
    <w:rsid w:val="00B10136"/>
    <w:rsid w:val="00B10465"/>
    <w:rsid w:val="00B106DB"/>
    <w:rsid w:val="00B11CEE"/>
    <w:rsid w:val="00B11E90"/>
    <w:rsid w:val="00B123B7"/>
    <w:rsid w:val="00B12561"/>
    <w:rsid w:val="00B125E3"/>
    <w:rsid w:val="00B12BB9"/>
    <w:rsid w:val="00B12CBB"/>
    <w:rsid w:val="00B12E8A"/>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0BE"/>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B58"/>
    <w:rsid w:val="00B22103"/>
    <w:rsid w:val="00B227D9"/>
    <w:rsid w:val="00B228DF"/>
    <w:rsid w:val="00B229EC"/>
    <w:rsid w:val="00B22E8C"/>
    <w:rsid w:val="00B23301"/>
    <w:rsid w:val="00B23FA1"/>
    <w:rsid w:val="00B24BFD"/>
    <w:rsid w:val="00B24E37"/>
    <w:rsid w:val="00B24F99"/>
    <w:rsid w:val="00B252C8"/>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378"/>
    <w:rsid w:val="00B334AC"/>
    <w:rsid w:val="00B33566"/>
    <w:rsid w:val="00B33678"/>
    <w:rsid w:val="00B33B91"/>
    <w:rsid w:val="00B33E75"/>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8B7"/>
    <w:rsid w:val="00B40996"/>
    <w:rsid w:val="00B40C66"/>
    <w:rsid w:val="00B40F51"/>
    <w:rsid w:val="00B41254"/>
    <w:rsid w:val="00B412C5"/>
    <w:rsid w:val="00B412F9"/>
    <w:rsid w:val="00B41394"/>
    <w:rsid w:val="00B414AD"/>
    <w:rsid w:val="00B41820"/>
    <w:rsid w:val="00B41CD2"/>
    <w:rsid w:val="00B41D7A"/>
    <w:rsid w:val="00B421D6"/>
    <w:rsid w:val="00B4227C"/>
    <w:rsid w:val="00B423D1"/>
    <w:rsid w:val="00B42640"/>
    <w:rsid w:val="00B4277E"/>
    <w:rsid w:val="00B4281E"/>
    <w:rsid w:val="00B42B06"/>
    <w:rsid w:val="00B42CBF"/>
    <w:rsid w:val="00B4306D"/>
    <w:rsid w:val="00B4328E"/>
    <w:rsid w:val="00B43731"/>
    <w:rsid w:val="00B4393A"/>
    <w:rsid w:val="00B43BC5"/>
    <w:rsid w:val="00B43DE1"/>
    <w:rsid w:val="00B43F3D"/>
    <w:rsid w:val="00B44340"/>
    <w:rsid w:val="00B44422"/>
    <w:rsid w:val="00B449F6"/>
    <w:rsid w:val="00B44DF4"/>
    <w:rsid w:val="00B45783"/>
    <w:rsid w:val="00B46004"/>
    <w:rsid w:val="00B46241"/>
    <w:rsid w:val="00B4627F"/>
    <w:rsid w:val="00B4659E"/>
    <w:rsid w:val="00B4671F"/>
    <w:rsid w:val="00B474D7"/>
    <w:rsid w:val="00B47AC5"/>
    <w:rsid w:val="00B47B9F"/>
    <w:rsid w:val="00B47D51"/>
    <w:rsid w:val="00B47EE1"/>
    <w:rsid w:val="00B47F59"/>
    <w:rsid w:val="00B509A2"/>
    <w:rsid w:val="00B50A3F"/>
    <w:rsid w:val="00B5145E"/>
    <w:rsid w:val="00B5159B"/>
    <w:rsid w:val="00B51963"/>
    <w:rsid w:val="00B52628"/>
    <w:rsid w:val="00B52672"/>
    <w:rsid w:val="00B52CBC"/>
    <w:rsid w:val="00B52CFB"/>
    <w:rsid w:val="00B52FFB"/>
    <w:rsid w:val="00B53149"/>
    <w:rsid w:val="00B5380B"/>
    <w:rsid w:val="00B53919"/>
    <w:rsid w:val="00B53E6B"/>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57EE9"/>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67E8F"/>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961"/>
    <w:rsid w:val="00B72F80"/>
    <w:rsid w:val="00B731D8"/>
    <w:rsid w:val="00B7321A"/>
    <w:rsid w:val="00B7348D"/>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947"/>
    <w:rsid w:val="00B90DE3"/>
    <w:rsid w:val="00B90E2D"/>
    <w:rsid w:val="00B90EBE"/>
    <w:rsid w:val="00B91090"/>
    <w:rsid w:val="00B91123"/>
    <w:rsid w:val="00B913B7"/>
    <w:rsid w:val="00B913DD"/>
    <w:rsid w:val="00B915B0"/>
    <w:rsid w:val="00B917BC"/>
    <w:rsid w:val="00B91C77"/>
    <w:rsid w:val="00B92108"/>
    <w:rsid w:val="00B92188"/>
    <w:rsid w:val="00B9231C"/>
    <w:rsid w:val="00B92CBE"/>
    <w:rsid w:val="00B92F7A"/>
    <w:rsid w:val="00B93361"/>
    <w:rsid w:val="00B93EFC"/>
    <w:rsid w:val="00B940F4"/>
    <w:rsid w:val="00B943B3"/>
    <w:rsid w:val="00B94C4C"/>
    <w:rsid w:val="00B94CB2"/>
    <w:rsid w:val="00B94ECF"/>
    <w:rsid w:val="00B94EFB"/>
    <w:rsid w:val="00B94F3B"/>
    <w:rsid w:val="00B950C0"/>
    <w:rsid w:val="00B955BF"/>
    <w:rsid w:val="00B95887"/>
    <w:rsid w:val="00B959D1"/>
    <w:rsid w:val="00B95B4B"/>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3C"/>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1B6"/>
    <w:rsid w:val="00BA429D"/>
    <w:rsid w:val="00BA4354"/>
    <w:rsid w:val="00BA440F"/>
    <w:rsid w:val="00BA4A85"/>
    <w:rsid w:val="00BA55A2"/>
    <w:rsid w:val="00BA5703"/>
    <w:rsid w:val="00BA5976"/>
    <w:rsid w:val="00BA5EE9"/>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1DA"/>
    <w:rsid w:val="00BB16B0"/>
    <w:rsid w:val="00BB1755"/>
    <w:rsid w:val="00BB1A82"/>
    <w:rsid w:val="00BB20D5"/>
    <w:rsid w:val="00BB2895"/>
    <w:rsid w:val="00BB29B4"/>
    <w:rsid w:val="00BB2A57"/>
    <w:rsid w:val="00BB2B38"/>
    <w:rsid w:val="00BB2B71"/>
    <w:rsid w:val="00BB2CAD"/>
    <w:rsid w:val="00BB2F4F"/>
    <w:rsid w:val="00BB3345"/>
    <w:rsid w:val="00BB390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82"/>
    <w:rsid w:val="00BC13B8"/>
    <w:rsid w:val="00BC13EE"/>
    <w:rsid w:val="00BC1914"/>
    <w:rsid w:val="00BC1C6C"/>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1AEF"/>
    <w:rsid w:val="00BD255D"/>
    <w:rsid w:val="00BD30B9"/>
    <w:rsid w:val="00BD32B3"/>
    <w:rsid w:val="00BD33CD"/>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7D6"/>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65D7"/>
    <w:rsid w:val="00BE70A0"/>
    <w:rsid w:val="00BE720A"/>
    <w:rsid w:val="00BE79DB"/>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A6"/>
    <w:rsid w:val="00BF2AC0"/>
    <w:rsid w:val="00BF2BAC"/>
    <w:rsid w:val="00BF2FBE"/>
    <w:rsid w:val="00BF3010"/>
    <w:rsid w:val="00BF3180"/>
    <w:rsid w:val="00BF3478"/>
    <w:rsid w:val="00BF354B"/>
    <w:rsid w:val="00BF37C7"/>
    <w:rsid w:val="00BF38B1"/>
    <w:rsid w:val="00BF3A53"/>
    <w:rsid w:val="00BF3DC1"/>
    <w:rsid w:val="00BF459F"/>
    <w:rsid w:val="00BF492C"/>
    <w:rsid w:val="00BF5998"/>
    <w:rsid w:val="00BF5A15"/>
    <w:rsid w:val="00BF5B9D"/>
    <w:rsid w:val="00BF5CCB"/>
    <w:rsid w:val="00BF5FA5"/>
    <w:rsid w:val="00BF6B00"/>
    <w:rsid w:val="00BF6C8C"/>
    <w:rsid w:val="00BF6C8F"/>
    <w:rsid w:val="00BF6D93"/>
    <w:rsid w:val="00BF6E8A"/>
    <w:rsid w:val="00BF6F1D"/>
    <w:rsid w:val="00BF71A7"/>
    <w:rsid w:val="00BF743F"/>
    <w:rsid w:val="00BF74AC"/>
    <w:rsid w:val="00BF767C"/>
    <w:rsid w:val="00BF7764"/>
    <w:rsid w:val="00BF7A28"/>
    <w:rsid w:val="00BF7A69"/>
    <w:rsid w:val="00BF7D05"/>
    <w:rsid w:val="00BF7E48"/>
    <w:rsid w:val="00BF7F9B"/>
    <w:rsid w:val="00BF7F9E"/>
    <w:rsid w:val="00C00413"/>
    <w:rsid w:val="00C00A67"/>
    <w:rsid w:val="00C00F78"/>
    <w:rsid w:val="00C01240"/>
    <w:rsid w:val="00C014FF"/>
    <w:rsid w:val="00C01A8D"/>
    <w:rsid w:val="00C01BBC"/>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C4A"/>
    <w:rsid w:val="00C14DBE"/>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3FEB"/>
    <w:rsid w:val="00C253F5"/>
    <w:rsid w:val="00C259DF"/>
    <w:rsid w:val="00C259EC"/>
    <w:rsid w:val="00C25B7D"/>
    <w:rsid w:val="00C25E3D"/>
    <w:rsid w:val="00C261C3"/>
    <w:rsid w:val="00C26402"/>
    <w:rsid w:val="00C26487"/>
    <w:rsid w:val="00C266D7"/>
    <w:rsid w:val="00C26D5D"/>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A1B"/>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2E5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E0F"/>
    <w:rsid w:val="00C63E9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425"/>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615"/>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126"/>
    <w:rsid w:val="00C81588"/>
    <w:rsid w:val="00C81715"/>
    <w:rsid w:val="00C81948"/>
    <w:rsid w:val="00C81A19"/>
    <w:rsid w:val="00C81EE1"/>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0EB"/>
    <w:rsid w:val="00C86422"/>
    <w:rsid w:val="00C86797"/>
    <w:rsid w:val="00C86856"/>
    <w:rsid w:val="00C86F72"/>
    <w:rsid w:val="00C8739C"/>
    <w:rsid w:val="00C87CAF"/>
    <w:rsid w:val="00C9028E"/>
    <w:rsid w:val="00C904FE"/>
    <w:rsid w:val="00C90EBD"/>
    <w:rsid w:val="00C90FB8"/>
    <w:rsid w:val="00C9103A"/>
    <w:rsid w:val="00C91205"/>
    <w:rsid w:val="00C91245"/>
    <w:rsid w:val="00C912D1"/>
    <w:rsid w:val="00C9138D"/>
    <w:rsid w:val="00C91590"/>
    <w:rsid w:val="00C91A36"/>
    <w:rsid w:val="00C91AB6"/>
    <w:rsid w:val="00C924FA"/>
    <w:rsid w:val="00C928B1"/>
    <w:rsid w:val="00C92C3A"/>
    <w:rsid w:val="00C92D6B"/>
    <w:rsid w:val="00C92E21"/>
    <w:rsid w:val="00C93102"/>
    <w:rsid w:val="00C9314E"/>
    <w:rsid w:val="00C931BD"/>
    <w:rsid w:val="00C9357D"/>
    <w:rsid w:val="00C93BDE"/>
    <w:rsid w:val="00C93E29"/>
    <w:rsid w:val="00C93E9C"/>
    <w:rsid w:val="00C93EA9"/>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5FD"/>
    <w:rsid w:val="00CA1941"/>
    <w:rsid w:val="00CA1D88"/>
    <w:rsid w:val="00CA1E9E"/>
    <w:rsid w:val="00CA1EEB"/>
    <w:rsid w:val="00CA2099"/>
    <w:rsid w:val="00CA2325"/>
    <w:rsid w:val="00CA28CB"/>
    <w:rsid w:val="00CA28F1"/>
    <w:rsid w:val="00CA2FA7"/>
    <w:rsid w:val="00CA301A"/>
    <w:rsid w:val="00CA307D"/>
    <w:rsid w:val="00CA349F"/>
    <w:rsid w:val="00CA350A"/>
    <w:rsid w:val="00CA35C3"/>
    <w:rsid w:val="00CA38F9"/>
    <w:rsid w:val="00CA3B9A"/>
    <w:rsid w:val="00CA40E4"/>
    <w:rsid w:val="00CA4275"/>
    <w:rsid w:val="00CA4568"/>
    <w:rsid w:val="00CA479B"/>
    <w:rsid w:val="00CA4ABF"/>
    <w:rsid w:val="00CA4EAE"/>
    <w:rsid w:val="00CA4FD6"/>
    <w:rsid w:val="00CA5122"/>
    <w:rsid w:val="00CA5224"/>
    <w:rsid w:val="00CA5285"/>
    <w:rsid w:val="00CA52F5"/>
    <w:rsid w:val="00CA533B"/>
    <w:rsid w:val="00CA5513"/>
    <w:rsid w:val="00CA5776"/>
    <w:rsid w:val="00CA581E"/>
    <w:rsid w:val="00CA58E0"/>
    <w:rsid w:val="00CA5FE0"/>
    <w:rsid w:val="00CA684A"/>
    <w:rsid w:val="00CA6A2D"/>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1FDB"/>
    <w:rsid w:val="00CB203C"/>
    <w:rsid w:val="00CB2283"/>
    <w:rsid w:val="00CB2487"/>
    <w:rsid w:val="00CB3056"/>
    <w:rsid w:val="00CB35CE"/>
    <w:rsid w:val="00CB39D1"/>
    <w:rsid w:val="00CB3ED6"/>
    <w:rsid w:val="00CB40F1"/>
    <w:rsid w:val="00CB40FD"/>
    <w:rsid w:val="00CB41CA"/>
    <w:rsid w:val="00CB498B"/>
    <w:rsid w:val="00CB4A5D"/>
    <w:rsid w:val="00CB4C02"/>
    <w:rsid w:val="00CB4C36"/>
    <w:rsid w:val="00CB538C"/>
    <w:rsid w:val="00CB53B4"/>
    <w:rsid w:val="00CB5407"/>
    <w:rsid w:val="00CB5AE6"/>
    <w:rsid w:val="00CB5B35"/>
    <w:rsid w:val="00CB5BC4"/>
    <w:rsid w:val="00CB5C87"/>
    <w:rsid w:val="00CB5E53"/>
    <w:rsid w:val="00CB6242"/>
    <w:rsid w:val="00CB62C0"/>
    <w:rsid w:val="00CB6589"/>
    <w:rsid w:val="00CB686F"/>
    <w:rsid w:val="00CB6A81"/>
    <w:rsid w:val="00CB6B2F"/>
    <w:rsid w:val="00CB70D6"/>
    <w:rsid w:val="00CB70FD"/>
    <w:rsid w:val="00CB71A9"/>
    <w:rsid w:val="00CB7288"/>
    <w:rsid w:val="00CB759B"/>
    <w:rsid w:val="00CB769C"/>
    <w:rsid w:val="00CB79EA"/>
    <w:rsid w:val="00CB7A6B"/>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1AE"/>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2EB"/>
    <w:rsid w:val="00CC635B"/>
    <w:rsid w:val="00CC6584"/>
    <w:rsid w:val="00CC668F"/>
    <w:rsid w:val="00CC6DE8"/>
    <w:rsid w:val="00CC78FB"/>
    <w:rsid w:val="00CC7C5A"/>
    <w:rsid w:val="00CD027C"/>
    <w:rsid w:val="00CD0790"/>
    <w:rsid w:val="00CD0960"/>
    <w:rsid w:val="00CD09DE"/>
    <w:rsid w:val="00CD0BEF"/>
    <w:rsid w:val="00CD11D2"/>
    <w:rsid w:val="00CD1744"/>
    <w:rsid w:val="00CD1AED"/>
    <w:rsid w:val="00CD1C77"/>
    <w:rsid w:val="00CD21D8"/>
    <w:rsid w:val="00CD229D"/>
    <w:rsid w:val="00CD2467"/>
    <w:rsid w:val="00CD29EF"/>
    <w:rsid w:val="00CD3316"/>
    <w:rsid w:val="00CD3A34"/>
    <w:rsid w:val="00CD3BEA"/>
    <w:rsid w:val="00CD3C05"/>
    <w:rsid w:val="00CD3C1B"/>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A60"/>
    <w:rsid w:val="00CE5B4E"/>
    <w:rsid w:val="00CE6353"/>
    <w:rsid w:val="00CE65B9"/>
    <w:rsid w:val="00CE6924"/>
    <w:rsid w:val="00CE69E7"/>
    <w:rsid w:val="00CE7136"/>
    <w:rsid w:val="00CE72D2"/>
    <w:rsid w:val="00CE74DC"/>
    <w:rsid w:val="00CE754B"/>
    <w:rsid w:val="00CE75DB"/>
    <w:rsid w:val="00CE77DA"/>
    <w:rsid w:val="00CE78CE"/>
    <w:rsid w:val="00CE7A93"/>
    <w:rsid w:val="00CE7CA2"/>
    <w:rsid w:val="00CE7D7E"/>
    <w:rsid w:val="00CF039E"/>
    <w:rsid w:val="00CF05D5"/>
    <w:rsid w:val="00CF06C9"/>
    <w:rsid w:val="00CF1129"/>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622"/>
    <w:rsid w:val="00CF370B"/>
    <w:rsid w:val="00CF3954"/>
    <w:rsid w:val="00CF4146"/>
    <w:rsid w:val="00CF4742"/>
    <w:rsid w:val="00CF4A2A"/>
    <w:rsid w:val="00CF4B95"/>
    <w:rsid w:val="00CF4F20"/>
    <w:rsid w:val="00CF52D6"/>
    <w:rsid w:val="00CF56BB"/>
    <w:rsid w:val="00CF58EB"/>
    <w:rsid w:val="00CF5AE2"/>
    <w:rsid w:val="00CF5B75"/>
    <w:rsid w:val="00CF5E00"/>
    <w:rsid w:val="00CF630B"/>
    <w:rsid w:val="00CF6A4F"/>
    <w:rsid w:val="00CF7931"/>
    <w:rsid w:val="00CF7C91"/>
    <w:rsid w:val="00CF7DCA"/>
    <w:rsid w:val="00CF7F40"/>
    <w:rsid w:val="00D001CE"/>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CDD"/>
    <w:rsid w:val="00D14D34"/>
    <w:rsid w:val="00D151C9"/>
    <w:rsid w:val="00D152CC"/>
    <w:rsid w:val="00D1576D"/>
    <w:rsid w:val="00D15A6F"/>
    <w:rsid w:val="00D16475"/>
    <w:rsid w:val="00D165CB"/>
    <w:rsid w:val="00D1687F"/>
    <w:rsid w:val="00D16FDA"/>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74F"/>
    <w:rsid w:val="00D24F47"/>
    <w:rsid w:val="00D250FC"/>
    <w:rsid w:val="00D25447"/>
    <w:rsid w:val="00D25A37"/>
    <w:rsid w:val="00D25D69"/>
    <w:rsid w:val="00D25E44"/>
    <w:rsid w:val="00D25EA3"/>
    <w:rsid w:val="00D25ED2"/>
    <w:rsid w:val="00D25F51"/>
    <w:rsid w:val="00D2613C"/>
    <w:rsid w:val="00D26187"/>
    <w:rsid w:val="00D262E6"/>
    <w:rsid w:val="00D262EB"/>
    <w:rsid w:val="00D26420"/>
    <w:rsid w:val="00D26A13"/>
    <w:rsid w:val="00D26C86"/>
    <w:rsid w:val="00D26F08"/>
    <w:rsid w:val="00D27030"/>
    <w:rsid w:val="00D27251"/>
    <w:rsid w:val="00D27733"/>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28C6"/>
    <w:rsid w:val="00D32FD0"/>
    <w:rsid w:val="00D33485"/>
    <w:rsid w:val="00D339CF"/>
    <w:rsid w:val="00D33A49"/>
    <w:rsid w:val="00D341FA"/>
    <w:rsid w:val="00D34228"/>
    <w:rsid w:val="00D34377"/>
    <w:rsid w:val="00D34671"/>
    <w:rsid w:val="00D3470D"/>
    <w:rsid w:val="00D34CF0"/>
    <w:rsid w:val="00D35294"/>
    <w:rsid w:val="00D35911"/>
    <w:rsid w:val="00D35C08"/>
    <w:rsid w:val="00D35FB9"/>
    <w:rsid w:val="00D360F6"/>
    <w:rsid w:val="00D361B7"/>
    <w:rsid w:val="00D36306"/>
    <w:rsid w:val="00D3699E"/>
    <w:rsid w:val="00D36AEF"/>
    <w:rsid w:val="00D36BD2"/>
    <w:rsid w:val="00D36DED"/>
    <w:rsid w:val="00D36E06"/>
    <w:rsid w:val="00D36E6F"/>
    <w:rsid w:val="00D3705A"/>
    <w:rsid w:val="00D373C2"/>
    <w:rsid w:val="00D3757D"/>
    <w:rsid w:val="00D37F9D"/>
    <w:rsid w:val="00D4007B"/>
    <w:rsid w:val="00D4030A"/>
    <w:rsid w:val="00D40B79"/>
    <w:rsid w:val="00D40BCB"/>
    <w:rsid w:val="00D40C37"/>
    <w:rsid w:val="00D40C88"/>
    <w:rsid w:val="00D40CF7"/>
    <w:rsid w:val="00D40F0A"/>
    <w:rsid w:val="00D412FB"/>
    <w:rsid w:val="00D41415"/>
    <w:rsid w:val="00D415E0"/>
    <w:rsid w:val="00D41AAF"/>
    <w:rsid w:val="00D4225E"/>
    <w:rsid w:val="00D4247C"/>
    <w:rsid w:val="00D424F0"/>
    <w:rsid w:val="00D42A1E"/>
    <w:rsid w:val="00D43D45"/>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99A"/>
    <w:rsid w:val="00D52DE0"/>
    <w:rsid w:val="00D5321F"/>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7E6"/>
    <w:rsid w:val="00D558DA"/>
    <w:rsid w:val="00D55A1A"/>
    <w:rsid w:val="00D55B47"/>
    <w:rsid w:val="00D5629B"/>
    <w:rsid w:val="00D564D3"/>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117"/>
    <w:rsid w:val="00D64466"/>
    <w:rsid w:val="00D6524B"/>
    <w:rsid w:val="00D65772"/>
    <w:rsid w:val="00D65A28"/>
    <w:rsid w:val="00D65C05"/>
    <w:rsid w:val="00D66449"/>
    <w:rsid w:val="00D666BD"/>
    <w:rsid w:val="00D669BF"/>
    <w:rsid w:val="00D66BB3"/>
    <w:rsid w:val="00D66F2B"/>
    <w:rsid w:val="00D67078"/>
    <w:rsid w:val="00D672D1"/>
    <w:rsid w:val="00D673C3"/>
    <w:rsid w:val="00D677E2"/>
    <w:rsid w:val="00D67C86"/>
    <w:rsid w:val="00D70471"/>
    <w:rsid w:val="00D70719"/>
    <w:rsid w:val="00D70A57"/>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B9"/>
    <w:rsid w:val="00D74604"/>
    <w:rsid w:val="00D74879"/>
    <w:rsid w:val="00D74988"/>
    <w:rsid w:val="00D74BBD"/>
    <w:rsid w:val="00D74CFE"/>
    <w:rsid w:val="00D750A0"/>
    <w:rsid w:val="00D7581F"/>
    <w:rsid w:val="00D75C3A"/>
    <w:rsid w:val="00D75D47"/>
    <w:rsid w:val="00D75F46"/>
    <w:rsid w:val="00D7662C"/>
    <w:rsid w:val="00D76768"/>
    <w:rsid w:val="00D767B2"/>
    <w:rsid w:val="00D76B5A"/>
    <w:rsid w:val="00D76BB6"/>
    <w:rsid w:val="00D770C9"/>
    <w:rsid w:val="00D7728D"/>
    <w:rsid w:val="00D77D96"/>
    <w:rsid w:val="00D77E8D"/>
    <w:rsid w:val="00D804F1"/>
    <w:rsid w:val="00D80530"/>
    <w:rsid w:val="00D80549"/>
    <w:rsid w:val="00D809D7"/>
    <w:rsid w:val="00D80CCE"/>
    <w:rsid w:val="00D80EB2"/>
    <w:rsid w:val="00D81113"/>
    <w:rsid w:val="00D81371"/>
    <w:rsid w:val="00D81697"/>
    <w:rsid w:val="00D816A0"/>
    <w:rsid w:val="00D81FEB"/>
    <w:rsid w:val="00D821FC"/>
    <w:rsid w:val="00D82219"/>
    <w:rsid w:val="00D825BB"/>
    <w:rsid w:val="00D832F0"/>
    <w:rsid w:val="00D83391"/>
    <w:rsid w:val="00D835A5"/>
    <w:rsid w:val="00D835DF"/>
    <w:rsid w:val="00D8365D"/>
    <w:rsid w:val="00D83706"/>
    <w:rsid w:val="00D83775"/>
    <w:rsid w:val="00D8399F"/>
    <w:rsid w:val="00D84069"/>
    <w:rsid w:val="00D84868"/>
    <w:rsid w:val="00D848B3"/>
    <w:rsid w:val="00D84B38"/>
    <w:rsid w:val="00D84BB5"/>
    <w:rsid w:val="00D85A5F"/>
    <w:rsid w:val="00D85B35"/>
    <w:rsid w:val="00D8692A"/>
    <w:rsid w:val="00D86B70"/>
    <w:rsid w:val="00D86C5F"/>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6C9"/>
    <w:rsid w:val="00D9578B"/>
    <w:rsid w:val="00D95A81"/>
    <w:rsid w:val="00D95E74"/>
    <w:rsid w:val="00D960CB"/>
    <w:rsid w:val="00D960FE"/>
    <w:rsid w:val="00D96514"/>
    <w:rsid w:val="00D965CE"/>
    <w:rsid w:val="00D967AD"/>
    <w:rsid w:val="00D96D45"/>
    <w:rsid w:val="00D96E17"/>
    <w:rsid w:val="00D96EEB"/>
    <w:rsid w:val="00D97029"/>
    <w:rsid w:val="00D974BD"/>
    <w:rsid w:val="00D97795"/>
    <w:rsid w:val="00D97812"/>
    <w:rsid w:val="00D978A4"/>
    <w:rsid w:val="00D97A7B"/>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6F8"/>
    <w:rsid w:val="00DA1AB7"/>
    <w:rsid w:val="00DA1B45"/>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4E53"/>
    <w:rsid w:val="00DA5423"/>
    <w:rsid w:val="00DA5508"/>
    <w:rsid w:val="00DA5661"/>
    <w:rsid w:val="00DA5B04"/>
    <w:rsid w:val="00DA5B14"/>
    <w:rsid w:val="00DA5F5B"/>
    <w:rsid w:val="00DA6889"/>
    <w:rsid w:val="00DA68FC"/>
    <w:rsid w:val="00DA6ABE"/>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59"/>
    <w:rsid w:val="00DB2265"/>
    <w:rsid w:val="00DB2547"/>
    <w:rsid w:val="00DB28F0"/>
    <w:rsid w:val="00DB30BB"/>
    <w:rsid w:val="00DB31C5"/>
    <w:rsid w:val="00DB325C"/>
    <w:rsid w:val="00DB33A4"/>
    <w:rsid w:val="00DB33BD"/>
    <w:rsid w:val="00DB33C4"/>
    <w:rsid w:val="00DB373F"/>
    <w:rsid w:val="00DB3D7E"/>
    <w:rsid w:val="00DB412B"/>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6E93"/>
    <w:rsid w:val="00DB717E"/>
    <w:rsid w:val="00DB74EE"/>
    <w:rsid w:val="00DB77BB"/>
    <w:rsid w:val="00DB78C1"/>
    <w:rsid w:val="00DB7D09"/>
    <w:rsid w:val="00DB7D5B"/>
    <w:rsid w:val="00DC0279"/>
    <w:rsid w:val="00DC02C3"/>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3A0C"/>
    <w:rsid w:val="00DC424C"/>
    <w:rsid w:val="00DC453C"/>
    <w:rsid w:val="00DC4783"/>
    <w:rsid w:val="00DC4C3E"/>
    <w:rsid w:val="00DC4CE8"/>
    <w:rsid w:val="00DC51D6"/>
    <w:rsid w:val="00DC55CD"/>
    <w:rsid w:val="00DC5BB2"/>
    <w:rsid w:val="00DC5DB3"/>
    <w:rsid w:val="00DC5E82"/>
    <w:rsid w:val="00DC5F86"/>
    <w:rsid w:val="00DC5FD2"/>
    <w:rsid w:val="00DC6075"/>
    <w:rsid w:val="00DC6205"/>
    <w:rsid w:val="00DC6262"/>
    <w:rsid w:val="00DC681C"/>
    <w:rsid w:val="00DC6FCE"/>
    <w:rsid w:val="00DC7400"/>
    <w:rsid w:val="00DC752C"/>
    <w:rsid w:val="00DC787D"/>
    <w:rsid w:val="00DC7A03"/>
    <w:rsid w:val="00DC7BEF"/>
    <w:rsid w:val="00DD01C8"/>
    <w:rsid w:val="00DD0A4D"/>
    <w:rsid w:val="00DD0B0D"/>
    <w:rsid w:val="00DD1265"/>
    <w:rsid w:val="00DD12FC"/>
    <w:rsid w:val="00DD158A"/>
    <w:rsid w:val="00DD185D"/>
    <w:rsid w:val="00DD1977"/>
    <w:rsid w:val="00DD226B"/>
    <w:rsid w:val="00DD2553"/>
    <w:rsid w:val="00DD2B25"/>
    <w:rsid w:val="00DD2CA5"/>
    <w:rsid w:val="00DD3471"/>
    <w:rsid w:val="00DD3A10"/>
    <w:rsid w:val="00DD3B20"/>
    <w:rsid w:val="00DD474B"/>
    <w:rsid w:val="00DD4A99"/>
    <w:rsid w:val="00DD4B68"/>
    <w:rsid w:val="00DD5028"/>
    <w:rsid w:val="00DD50C2"/>
    <w:rsid w:val="00DD53B4"/>
    <w:rsid w:val="00DD5851"/>
    <w:rsid w:val="00DD5946"/>
    <w:rsid w:val="00DD5C09"/>
    <w:rsid w:val="00DD5E3C"/>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6E9"/>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247"/>
    <w:rsid w:val="00E125AA"/>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042"/>
    <w:rsid w:val="00E2134B"/>
    <w:rsid w:val="00E21437"/>
    <w:rsid w:val="00E2169B"/>
    <w:rsid w:val="00E2177E"/>
    <w:rsid w:val="00E2191F"/>
    <w:rsid w:val="00E21F78"/>
    <w:rsid w:val="00E2201E"/>
    <w:rsid w:val="00E2212E"/>
    <w:rsid w:val="00E221DA"/>
    <w:rsid w:val="00E223B2"/>
    <w:rsid w:val="00E22699"/>
    <w:rsid w:val="00E22DFF"/>
    <w:rsid w:val="00E22EAC"/>
    <w:rsid w:val="00E232AA"/>
    <w:rsid w:val="00E234DF"/>
    <w:rsid w:val="00E23585"/>
    <w:rsid w:val="00E23BC9"/>
    <w:rsid w:val="00E24176"/>
    <w:rsid w:val="00E2468F"/>
    <w:rsid w:val="00E2485E"/>
    <w:rsid w:val="00E2499B"/>
    <w:rsid w:val="00E24FCA"/>
    <w:rsid w:val="00E255AF"/>
    <w:rsid w:val="00E2584F"/>
    <w:rsid w:val="00E2597B"/>
    <w:rsid w:val="00E25D0A"/>
    <w:rsid w:val="00E25E38"/>
    <w:rsid w:val="00E25F26"/>
    <w:rsid w:val="00E26117"/>
    <w:rsid w:val="00E26296"/>
    <w:rsid w:val="00E263AF"/>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2E22"/>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0"/>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558"/>
    <w:rsid w:val="00E46574"/>
    <w:rsid w:val="00E46824"/>
    <w:rsid w:val="00E473F2"/>
    <w:rsid w:val="00E47D8B"/>
    <w:rsid w:val="00E47DC9"/>
    <w:rsid w:val="00E504F4"/>
    <w:rsid w:val="00E50721"/>
    <w:rsid w:val="00E50761"/>
    <w:rsid w:val="00E508E1"/>
    <w:rsid w:val="00E508ED"/>
    <w:rsid w:val="00E50E67"/>
    <w:rsid w:val="00E50F49"/>
    <w:rsid w:val="00E514D9"/>
    <w:rsid w:val="00E51539"/>
    <w:rsid w:val="00E5157D"/>
    <w:rsid w:val="00E51EAD"/>
    <w:rsid w:val="00E52001"/>
    <w:rsid w:val="00E5254A"/>
    <w:rsid w:val="00E5296E"/>
    <w:rsid w:val="00E52A41"/>
    <w:rsid w:val="00E52AAF"/>
    <w:rsid w:val="00E53301"/>
    <w:rsid w:val="00E53506"/>
    <w:rsid w:val="00E5372F"/>
    <w:rsid w:val="00E537E9"/>
    <w:rsid w:val="00E53B0D"/>
    <w:rsid w:val="00E540E9"/>
    <w:rsid w:val="00E547E7"/>
    <w:rsid w:val="00E549DE"/>
    <w:rsid w:val="00E54BDB"/>
    <w:rsid w:val="00E54C46"/>
    <w:rsid w:val="00E55EE8"/>
    <w:rsid w:val="00E55F59"/>
    <w:rsid w:val="00E5604A"/>
    <w:rsid w:val="00E5614B"/>
    <w:rsid w:val="00E56542"/>
    <w:rsid w:val="00E5667F"/>
    <w:rsid w:val="00E5678B"/>
    <w:rsid w:val="00E56A8E"/>
    <w:rsid w:val="00E56C4B"/>
    <w:rsid w:val="00E56E5B"/>
    <w:rsid w:val="00E573F3"/>
    <w:rsid w:val="00E57610"/>
    <w:rsid w:val="00E57874"/>
    <w:rsid w:val="00E60081"/>
    <w:rsid w:val="00E60268"/>
    <w:rsid w:val="00E60901"/>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0AED"/>
    <w:rsid w:val="00E714CE"/>
    <w:rsid w:val="00E7164D"/>
    <w:rsid w:val="00E71759"/>
    <w:rsid w:val="00E71F92"/>
    <w:rsid w:val="00E71FE2"/>
    <w:rsid w:val="00E722B7"/>
    <w:rsid w:val="00E726BE"/>
    <w:rsid w:val="00E72DB2"/>
    <w:rsid w:val="00E730B5"/>
    <w:rsid w:val="00E73354"/>
    <w:rsid w:val="00E73AE4"/>
    <w:rsid w:val="00E74352"/>
    <w:rsid w:val="00E74434"/>
    <w:rsid w:val="00E746EC"/>
    <w:rsid w:val="00E74856"/>
    <w:rsid w:val="00E74BCC"/>
    <w:rsid w:val="00E7518B"/>
    <w:rsid w:val="00E752F4"/>
    <w:rsid w:val="00E7554B"/>
    <w:rsid w:val="00E759BD"/>
    <w:rsid w:val="00E75A70"/>
    <w:rsid w:val="00E75DEE"/>
    <w:rsid w:val="00E76189"/>
    <w:rsid w:val="00E76799"/>
    <w:rsid w:val="00E76B3F"/>
    <w:rsid w:val="00E76FC9"/>
    <w:rsid w:val="00E774E1"/>
    <w:rsid w:val="00E77A4A"/>
    <w:rsid w:val="00E80251"/>
    <w:rsid w:val="00E80A40"/>
    <w:rsid w:val="00E80E63"/>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466"/>
    <w:rsid w:val="00E91596"/>
    <w:rsid w:val="00E921B5"/>
    <w:rsid w:val="00E9249A"/>
    <w:rsid w:val="00E925C3"/>
    <w:rsid w:val="00E92E20"/>
    <w:rsid w:val="00E93052"/>
    <w:rsid w:val="00E9375D"/>
    <w:rsid w:val="00E93980"/>
    <w:rsid w:val="00E93A1C"/>
    <w:rsid w:val="00E93D45"/>
    <w:rsid w:val="00E94347"/>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97E8C"/>
    <w:rsid w:val="00E97EF1"/>
    <w:rsid w:val="00EA01C6"/>
    <w:rsid w:val="00EA05C2"/>
    <w:rsid w:val="00EA0952"/>
    <w:rsid w:val="00EA0EEA"/>
    <w:rsid w:val="00EA15FF"/>
    <w:rsid w:val="00EA16D2"/>
    <w:rsid w:val="00EA1E0E"/>
    <w:rsid w:val="00EA1F36"/>
    <w:rsid w:val="00EA241E"/>
    <w:rsid w:val="00EA25A0"/>
    <w:rsid w:val="00EA25C9"/>
    <w:rsid w:val="00EA26C7"/>
    <w:rsid w:val="00EA2B66"/>
    <w:rsid w:val="00EA32C8"/>
    <w:rsid w:val="00EA34FE"/>
    <w:rsid w:val="00EA362F"/>
    <w:rsid w:val="00EA3AB7"/>
    <w:rsid w:val="00EA40B1"/>
    <w:rsid w:val="00EA4174"/>
    <w:rsid w:val="00EA43AD"/>
    <w:rsid w:val="00EA458D"/>
    <w:rsid w:val="00EA4E55"/>
    <w:rsid w:val="00EA4EF3"/>
    <w:rsid w:val="00EA5911"/>
    <w:rsid w:val="00EA5F68"/>
    <w:rsid w:val="00EA5FDD"/>
    <w:rsid w:val="00EA61C7"/>
    <w:rsid w:val="00EA61C9"/>
    <w:rsid w:val="00EA6249"/>
    <w:rsid w:val="00EA69D1"/>
    <w:rsid w:val="00EA6D94"/>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320"/>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1739"/>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D2A"/>
    <w:rsid w:val="00ED4EF5"/>
    <w:rsid w:val="00ED52D6"/>
    <w:rsid w:val="00ED583B"/>
    <w:rsid w:val="00ED5975"/>
    <w:rsid w:val="00ED5A67"/>
    <w:rsid w:val="00ED5B46"/>
    <w:rsid w:val="00ED5B95"/>
    <w:rsid w:val="00ED62AD"/>
    <w:rsid w:val="00ED69A9"/>
    <w:rsid w:val="00ED6B28"/>
    <w:rsid w:val="00ED720D"/>
    <w:rsid w:val="00ED7331"/>
    <w:rsid w:val="00ED7D5E"/>
    <w:rsid w:val="00EE024C"/>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5F8"/>
    <w:rsid w:val="00EE363C"/>
    <w:rsid w:val="00EE37D6"/>
    <w:rsid w:val="00EE3C64"/>
    <w:rsid w:val="00EE3EB4"/>
    <w:rsid w:val="00EE3EED"/>
    <w:rsid w:val="00EE47BC"/>
    <w:rsid w:val="00EE4949"/>
    <w:rsid w:val="00EE4A0C"/>
    <w:rsid w:val="00EE4D05"/>
    <w:rsid w:val="00EE5A4C"/>
    <w:rsid w:val="00EE5E34"/>
    <w:rsid w:val="00EE5EA3"/>
    <w:rsid w:val="00EE5EEB"/>
    <w:rsid w:val="00EE5F97"/>
    <w:rsid w:val="00EE6A82"/>
    <w:rsid w:val="00EE6E53"/>
    <w:rsid w:val="00EE6FF7"/>
    <w:rsid w:val="00EE715C"/>
    <w:rsid w:val="00EE7278"/>
    <w:rsid w:val="00EF0298"/>
    <w:rsid w:val="00EF02BA"/>
    <w:rsid w:val="00EF0331"/>
    <w:rsid w:val="00EF0A67"/>
    <w:rsid w:val="00EF0AFF"/>
    <w:rsid w:val="00EF0B8B"/>
    <w:rsid w:val="00EF0C5B"/>
    <w:rsid w:val="00EF0CF2"/>
    <w:rsid w:val="00EF0E1B"/>
    <w:rsid w:val="00EF0F60"/>
    <w:rsid w:val="00EF1272"/>
    <w:rsid w:val="00EF1464"/>
    <w:rsid w:val="00EF172C"/>
    <w:rsid w:val="00EF17D4"/>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E7B"/>
    <w:rsid w:val="00EF3FC3"/>
    <w:rsid w:val="00EF4159"/>
    <w:rsid w:val="00EF417B"/>
    <w:rsid w:val="00EF42BF"/>
    <w:rsid w:val="00EF437E"/>
    <w:rsid w:val="00EF4662"/>
    <w:rsid w:val="00EF4CF5"/>
    <w:rsid w:val="00EF5178"/>
    <w:rsid w:val="00EF5249"/>
    <w:rsid w:val="00EF52AF"/>
    <w:rsid w:val="00EF5342"/>
    <w:rsid w:val="00EF5DC1"/>
    <w:rsid w:val="00EF5E8B"/>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1F8B"/>
    <w:rsid w:val="00F0201B"/>
    <w:rsid w:val="00F020BB"/>
    <w:rsid w:val="00F0225B"/>
    <w:rsid w:val="00F0230C"/>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6E98"/>
    <w:rsid w:val="00F0723F"/>
    <w:rsid w:val="00F07494"/>
    <w:rsid w:val="00F076AF"/>
    <w:rsid w:val="00F0789F"/>
    <w:rsid w:val="00F0797C"/>
    <w:rsid w:val="00F07C97"/>
    <w:rsid w:val="00F101A5"/>
    <w:rsid w:val="00F103B7"/>
    <w:rsid w:val="00F10433"/>
    <w:rsid w:val="00F104CF"/>
    <w:rsid w:val="00F108B4"/>
    <w:rsid w:val="00F10AD6"/>
    <w:rsid w:val="00F10F76"/>
    <w:rsid w:val="00F113DA"/>
    <w:rsid w:val="00F11EC9"/>
    <w:rsid w:val="00F11F3E"/>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19"/>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050"/>
    <w:rsid w:val="00F241D6"/>
    <w:rsid w:val="00F24782"/>
    <w:rsid w:val="00F24E40"/>
    <w:rsid w:val="00F24F66"/>
    <w:rsid w:val="00F2513C"/>
    <w:rsid w:val="00F25148"/>
    <w:rsid w:val="00F25156"/>
    <w:rsid w:val="00F2515E"/>
    <w:rsid w:val="00F2577F"/>
    <w:rsid w:val="00F25A17"/>
    <w:rsid w:val="00F25C30"/>
    <w:rsid w:val="00F25C69"/>
    <w:rsid w:val="00F25C90"/>
    <w:rsid w:val="00F25FFA"/>
    <w:rsid w:val="00F264F8"/>
    <w:rsid w:val="00F26723"/>
    <w:rsid w:val="00F26DF6"/>
    <w:rsid w:val="00F2726E"/>
    <w:rsid w:val="00F2750E"/>
    <w:rsid w:val="00F279BC"/>
    <w:rsid w:val="00F27CD3"/>
    <w:rsid w:val="00F27D84"/>
    <w:rsid w:val="00F27E87"/>
    <w:rsid w:val="00F30237"/>
    <w:rsid w:val="00F304C1"/>
    <w:rsid w:val="00F304D4"/>
    <w:rsid w:val="00F305B8"/>
    <w:rsid w:val="00F30766"/>
    <w:rsid w:val="00F30E33"/>
    <w:rsid w:val="00F30F69"/>
    <w:rsid w:val="00F30F8D"/>
    <w:rsid w:val="00F311D5"/>
    <w:rsid w:val="00F3129A"/>
    <w:rsid w:val="00F3152B"/>
    <w:rsid w:val="00F315E0"/>
    <w:rsid w:val="00F316DD"/>
    <w:rsid w:val="00F3179A"/>
    <w:rsid w:val="00F31C17"/>
    <w:rsid w:val="00F32562"/>
    <w:rsid w:val="00F325DF"/>
    <w:rsid w:val="00F32630"/>
    <w:rsid w:val="00F32863"/>
    <w:rsid w:val="00F32A4B"/>
    <w:rsid w:val="00F33100"/>
    <w:rsid w:val="00F33163"/>
    <w:rsid w:val="00F3325B"/>
    <w:rsid w:val="00F338A8"/>
    <w:rsid w:val="00F33B17"/>
    <w:rsid w:val="00F33BD5"/>
    <w:rsid w:val="00F33C7D"/>
    <w:rsid w:val="00F33DFE"/>
    <w:rsid w:val="00F342C1"/>
    <w:rsid w:val="00F347ED"/>
    <w:rsid w:val="00F348FD"/>
    <w:rsid w:val="00F34BE7"/>
    <w:rsid w:val="00F352B6"/>
    <w:rsid w:val="00F35678"/>
    <w:rsid w:val="00F35754"/>
    <w:rsid w:val="00F357DD"/>
    <w:rsid w:val="00F35FCF"/>
    <w:rsid w:val="00F36398"/>
    <w:rsid w:val="00F3652E"/>
    <w:rsid w:val="00F36648"/>
    <w:rsid w:val="00F366BB"/>
    <w:rsid w:val="00F36CEE"/>
    <w:rsid w:val="00F37034"/>
    <w:rsid w:val="00F37072"/>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8E"/>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273"/>
    <w:rsid w:val="00F44624"/>
    <w:rsid w:val="00F446AA"/>
    <w:rsid w:val="00F44AB1"/>
    <w:rsid w:val="00F44AE1"/>
    <w:rsid w:val="00F44D95"/>
    <w:rsid w:val="00F45B77"/>
    <w:rsid w:val="00F461DF"/>
    <w:rsid w:val="00F468BE"/>
    <w:rsid w:val="00F46A9E"/>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1DC7"/>
    <w:rsid w:val="00F520C3"/>
    <w:rsid w:val="00F520F9"/>
    <w:rsid w:val="00F52172"/>
    <w:rsid w:val="00F5234D"/>
    <w:rsid w:val="00F524B2"/>
    <w:rsid w:val="00F5278C"/>
    <w:rsid w:val="00F527B7"/>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D8A"/>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A78"/>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2EC7"/>
    <w:rsid w:val="00F73046"/>
    <w:rsid w:val="00F7314E"/>
    <w:rsid w:val="00F73157"/>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3EE"/>
    <w:rsid w:val="00F7760E"/>
    <w:rsid w:val="00F7765D"/>
    <w:rsid w:val="00F77CD7"/>
    <w:rsid w:val="00F80143"/>
    <w:rsid w:val="00F8088B"/>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D9B"/>
    <w:rsid w:val="00F86DEE"/>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6E"/>
    <w:rsid w:val="00F92182"/>
    <w:rsid w:val="00F923BE"/>
    <w:rsid w:val="00F9285D"/>
    <w:rsid w:val="00F928A0"/>
    <w:rsid w:val="00F92A6B"/>
    <w:rsid w:val="00F932F5"/>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6F0D"/>
    <w:rsid w:val="00F970DF"/>
    <w:rsid w:val="00F9745E"/>
    <w:rsid w:val="00F975AA"/>
    <w:rsid w:val="00F97B27"/>
    <w:rsid w:val="00F97C69"/>
    <w:rsid w:val="00FA0106"/>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3B4"/>
    <w:rsid w:val="00FC05B3"/>
    <w:rsid w:val="00FC05D1"/>
    <w:rsid w:val="00FC0AA5"/>
    <w:rsid w:val="00FC0C73"/>
    <w:rsid w:val="00FC0C8C"/>
    <w:rsid w:val="00FC1D6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FDD"/>
    <w:rsid w:val="00FC774A"/>
    <w:rsid w:val="00FC77AF"/>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C57"/>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A5B"/>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5D5C"/>
    <w:rsid w:val="00FE6647"/>
    <w:rsid w:val="00FE6836"/>
    <w:rsid w:val="00FE6CD4"/>
    <w:rsid w:val="00FE6E1A"/>
    <w:rsid w:val="00FE6F71"/>
    <w:rsid w:val="00FE6FBA"/>
    <w:rsid w:val="00FE7312"/>
    <w:rsid w:val="00FE7E41"/>
    <w:rsid w:val="00FF0243"/>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3D1"/>
    <w:rsid w:val="00FF545B"/>
    <w:rsid w:val="00FF5481"/>
    <w:rsid w:val="00FF5B9A"/>
    <w:rsid w:val="00FF5C90"/>
    <w:rsid w:val="00FF5EB6"/>
    <w:rsid w:val="00FF5F13"/>
    <w:rsid w:val="00FF62D0"/>
    <w:rsid w:val="00FF638F"/>
    <w:rsid w:val="00FF6698"/>
    <w:rsid w:val="00FF6711"/>
    <w:rsid w:val="00FF67F6"/>
    <w:rsid w:val="00FF6E94"/>
    <w:rsid w:val="00FF7226"/>
    <w:rsid w:val="00FF72BF"/>
    <w:rsid w:val="00FF7950"/>
    <w:rsid w:val="01282D01"/>
    <w:rsid w:val="012863BF"/>
    <w:rsid w:val="012E4ECE"/>
    <w:rsid w:val="013D0E4C"/>
    <w:rsid w:val="013E69E4"/>
    <w:rsid w:val="0183675B"/>
    <w:rsid w:val="01844907"/>
    <w:rsid w:val="018D7E8B"/>
    <w:rsid w:val="0193257E"/>
    <w:rsid w:val="01B57376"/>
    <w:rsid w:val="01C24FBB"/>
    <w:rsid w:val="01C65812"/>
    <w:rsid w:val="01D234DB"/>
    <w:rsid w:val="01E630FB"/>
    <w:rsid w:val="01E63C3F"/>
    <w:rsid w:val="01EB1D1B"/>
    <w:rsid w:val="01EC1C0A"/>
    <w:rsid w:val="01FF7ADB"/>
    <w:rsid w:val="020C38DE"/>
    <w:rsid w:val="021F5183"/>
    <w:rsid w:val="02373727"/>
    <w:rsid w:val="02781C68"/>
    <w:rsid w:val="028A12C8"/>
    <w:rsid w:val="02A80CEE"/>
    <w:rsid w:val="02B96468"/>
    <w:rsid w:val="02CE6244"/>
    <w:rsid w:val="02D22A33"/>
    <w:rsid w:val="02E87E56"/>
    <w:rsid w:val="02FD0467"/>
    <w:rsid w:val="030E2D6D"/>
    <w:rsid w:val="03151325"/>
    <w:rsid w:val="033C5A06"/>
    <w:rsid w:val="035C2393"/>
    <w:rsid w:val="036A36D3"/>
    <w:rsid w:val="03823A0A"/>
    <w:rsid w:val="03AD102F"/>
    <w:rsid w:val="03BA0187"/>
    <w:rsid w:val="03BF42B7"/>
    <w:rsid w:val="03CB5D74"/>
    <w:rsid w:val="03DA26D2"/>
    <w:rsid w:val="03DC7FFC"/>
    <w:rsid w:val="03FC1D2E"/>
    <w:rsid w:val="041B0992"/>
    <w:rsid w:val="04251A8C"/>
    <w:rsid w:val="043174BA"/>
    <w:rsid w:val="0432076D"/>
    <w:rsid w:val="04342CCD"/>
    <w:rsid w:val="043C6D4C"/>
    <w:rsid w:val="04415930"/>
    <w:rsid w:val="046F6F06"/>
    <w:rsid w:val="047E04FF"/>
    <w:rsid w:val="048D0F97"/>
    <w:rsid w:val="04B150F2"/>
    <w:rsid w:val="04C837E3"/>
    <w:rsid w:val="04EF0B76"/>
    <w:rsid w:val="04FF638A"/>
    <w:rsid w:val="05206348"/>
    <w:rsid w:val="0533231D"/>
    <w:rsid w:val="054278B2"/>
    <w:rsid w:val="056F0AF9"/>
    <w:rsid w:val="05773038"/>
    <w:rsid w:val="057A490C"/>
    <w:rsid w:val="057C3EAE"/>
    <w:rsid w:val="057C7C92"/>
    <w:rsid w:val="05880713"/>
    <w:rsid w:val="059A6686"/>
    <w:rsid w:val="05B023CD"/>
    <w:rsid w:val="05DA219F"/>
    <w:rsid w:val="05E07EA2"/>
    <w:rsid w:val="05F332D1"/>
    <w:rsid w:val="0606385E"/>
    <w:rsid w:val="062220DC"/>
    <w:rsid w:val="06517CCC"/>
    <w:rsid w:val="065C4EFE"/>
    <w:rsid w:val="066E7A48"/>
    <w:rsid w:val="06724784"/>
    <w:rsid w:val="06800DE2"/>
    <w:rsid w:val="069D27F1"/>
    <w:rsid w:val="069D7EE6"/>
    <w:rsid w:val="06A11152"/>
    <w:rsid w:val="06A12170"/>
    <w:rsid w:val="06C37474"/>
    <w:rsid w:val="06EA1F08"/>
    <w:rsid w:val="06F20F3F"/>
    <w:rsid w:val="07336FE5"/>
    <w:rsid w:val="07342B99"/>
    <w:rsid w:val="07366140"/>
    <w:rsid w:val="075C7D2C"/>
    <w:rsid w:val="076411DC"/>
    <w:rsid w:val="077934A9"/>
    <w:rsid w:val="07813788"/>
    <w:rsid w:val="07A0223E"/>
    <w:rsid w:val="07AA0E73"/>
    <w:rsid w:val="07AC6B4E"/>
    <w:rsid w:val="07B14110"/>
    <w:rsid w:val="07C541D4"/>
    <w:rsid w:val="07D30658"/>
    <w:rsid w:val="07D51215"/>
    <w:rsid w:val="07D85021"/>
    <w:rsid w:val="07ED21CD"/>
    <w:rsid w:val="07FF6803"/>
    <w:rsid w:val="08223845"/>
    <w:rsid w:val="082B5C3E"/>
    <w:rsid w:val="08454EB6"/>
    <w:rsid w:val="08610355"/>
    <w:rsid w:val="0862769B"/>
    <w:rsid w:val="089266F3"/>
    <w:rsid w:val="089825F0"/>
    <w:rsid w:val="08BB43B0"/>
    <w:rsid w:val="08BF3B1B"/>
    <w:rsid w:val="08E00175"/>
    <w:rsid w:val="08E67896"/>
    <w:rsid w:val="08E9520E"/>
    <w:rsid w:val="08F258E1"/>
    <w:rsid w:val="08FC51B4"/>
    <w:rsid w:val="09102D44"/>
    <w:rsid w:val="09113749"/>
    <w:rsid w:val="092F0A3F"/>
    <w:rsid w:val="093830AD"/>
    <w:rsid w:val="094C4341"/>
    <w:rsid w:val="09517ED9"/>
    <w:rsid w:val="0965726D"/>
    <w:rsid w:val="09844006"/>
    <w:rsid w:val="09920627"/>
    <w:rsid w:val="099A6426"/>
    <w:rsid w:val="09A14989"/>
    <w:rsid w:val="09BA382E"/>
    <w:rsid w:val="09BB2596"/>
    <w:rsid w:val="09C050B2"/>
    <w:rsid w:val="09D54B8F"/>
    <w:rsid w:val="09E23575"/>
    <w:rsid w:val="09F922B8"/>
    <w:rsid w:val="09F94D61"/>
    <w:rsid w:val="0A0211D5"/>
    <w:rsid w:val="0A126445"/>
    <w:rsid w:val="0A2A0256"/>
    <w:rsid w:val="0A36131A"/>
    <w:rsid w:val="0A4100A5"/>
    <w:rsid w:val="0A4E1C0A"/>
    <w:rsid w:val="0A4F1083"/>
    <w:rsid w:val="0A520347"/>
    <w:rsid w:val="0A750CD0"/>
    <w:rsid w:val="0A80640C"/>
    <w:rsid w:val="0A8E7C86"/>
    <w:rsid w:val="0AAB5B0D"/>
    <w:rsid w:val="0AC92FC0"/>
    <w:rsid w:val="0ACC775E"/>
    <w:rsid w:val="0AD5410A"/>
    <w:rsid w:val="0AE41BA8"/>
    <w:rsid w:val="0AE53BEB"/>
    <w:rsid w:val="0AFD4580"/>
    <w:rsid w:val="0B0F2966"/>
    <w:rsid w:val="0B110D48"/>
    <w:rsid w:val="0B12527D"/>
    <w:rsid w:val="0B1873C4"/>
    <w:rsid w:val="0B19691D"/>
    <w:rsid w:val="0B4C1B17"/>
    <w:rsid w:val="0B4F0E6D"/>
    <w:rsid w:val="0B662F05"/>
    <w:rsid w:val="0B670383"/>
    <w:rsid w:val="0B735BB3"/>
    <w:rsid w:val="0B775C4F"/>
    <w:rsid w:val="0B8E5F77"/>
    <w:rsid w:val="0B9C008C"/>
    <w:rsid w:val="0BA1614D"/>
    <w:rsid w:val="0BA27BF1"/>
    <w:rsid w:val="0BAD7F92"/>
    <w:rsid w:val="0BE61D6A"/>
    <w:rsid w:val="0BE9114E"/>
    <w:rsid w:val="0BED4B1C"/>
    <w:rsid w:val="0C121428"/>
    <w:rsid w:val="0C5870B6"/>
    <w:rsid w:val="0C6050E8"/>
    <w:rsid w:val="0C724AF9"/>
    <w:rsid w:val="0C7F7F2C"/>
    <w:rsid w:val="0C8C56A3"/>
    <w:rsid w:val="0C9969FF"/>
    <w:rsid w:val="0CA01121"/>
    <w:rsid w:val="0CA43CE5"/>
    <w:rsid w:val="0CB46329"/>
    <w:rsid w:val="0CC021A1"/>
    <w:rsid w:val="0CC0267A"/>
    <w:rsid w:val="0CD55BCF"/>
    <w:rsid w:val="0CD92799"/>
    <w:rsid w:val="0CE515B5"/>
    <w:rsid w:val="0CF92B64"/>
    <w:rsid w:val="0D204B0E"/>
    <w:rsid w:val="0D23109A"/>
    <w:rsid w:val="0D3C5BDE"/>
    <w:rsid w:val="0D4A25DE"/>
    <w:rsid w:val="0D5415D4"/>
    <w:rsid w:val="0D5B3A7D"/>
    <w:rsid w:val="0D6B7C24"/>
    <w:rsid w:val="0D7A2534"/>
    <w:rsid w:val="0D9003D5"/>
    <w:rsid w:val="0DC904E0"/>
    <w:rsid w:val="0DE648A0"/>
    <w:rsid w:val="0DF83FD2"/>
    <w:rsid w:val="0E1E7126"/>
    <w:rsid w:val="0E326D66"/>
    <w:rsid w:val="0E365701"/>
    <w:rsid w:val="0E4A70B9"/>
    <w:rsid w:val="0E4C1528"/>
    <w:rsid w:val="0E50749C"/>
    <w:rsid w:val="0E702D3D"/>
    <w:rsid w:val="0E8F4E77"/>
    <w:rsid w:val="0E9C1FBC"/>
    <w:rsid w:val="0EB25DD8"/>
    <w:rsid w:val="0EC50E7B"/>
    <w:rsid w:val="0EF67AD8"/>
    <w:rsid w:val="0F083839"/>
    <w:rsid w:val="0F1E127D"/>
    <w:rsid w:val="0F2C4D68"/>
    <w:rsid w:val="0F3E2E18"/>
    <w:rsid w:val="0F587009"/>
    <w:rsid w:val="0F5A3BB7"/>
    <w:rsid w:val="0F5B3E63"/>
    <w:rsid w:val="0F653DE5"/>
    <w:rsid w:val="0F7618FC"/>
    <w:rsid w:val="0F823CBB"/>
    <w:rsid w:val="0F97158D"/>
    <w:rsid w:val="0F980A4F"/>
    <w:rsid w:val="0F9F722F"/>
    <w:rsid w:val="0FB36139"/>
    <w:rsid w:val="0FC216F7"/>
    <w:rsid w:val="0FCF1F7D"/>
    <w:rsid w:val="0FE36602"/>
    <w:rsid w:val="0FF87B67"/>
    <w:rsid w:val="102907D0"/>
    <w:rsid w:val="103744DC"/>
    <w:rsid w:val="103A15C3"/>
    <w:rsid w:val="105337CE"/>
    <w:rsid w:val="10655CF3"/>
    <w:rsid w:val="10693542"/>
    <w:rsid w:val="1099098E"/>
    <w:rsid w:val="10B46A03"/>
    <w:rsid w:val="10BE10ED"/>
    <w:rsid w:val="10E6533D"/>
    <w:rsid w:val="10F62CCB"/>
    <w:rsid w:val="10FB650A"/>
    <w:rsid w:val="110022FD"/>
    <w:rsid w:val="110A691B"/>
    <w:rsid w:val="110D1E76"/>
    <w:rsid w:val="11313E7F"/>
    <w:rsid w:val="1145269E"/>
    <w:rsid w:val="11540A32"/>
    <w:rsid w:val="116B1855"/>
    <w:rsid w:val="11833C58"/>
    <w:rsid w:val="11DB417F"/>
    <w:rsid w:val="11DE72E7"/>
    <w:rsid w:val="11E93C3E"/>
    <w:rsid w:val="11FC3C7B"/>
    <w:rsid w:val="1220408B"/>
    <w:rsid w:val="125A5D89"/>
    <w:rsid w:val="12616494"/>
    <w:rsid w:val="126F53B1"/>
    <w:rsid w:val="1271663C"/>
    <w:rsid w:val="12786986"/>
    <w:rsid w:val="12947935"/>
    <w:rsid w:val="12975631"/>
    <w:rsid w:val="12986478"/>
    <w:rsid w:val="12AA5F2D"/>
    <w:rsid w:val="12AE6B32"/>
    <w:rsid w:val="12CC1965"/>
    <w:rsid w:val="12CD73E7"/>
    <w:rsid w:val="12EA5817"/>
    <w:rsid w:val="12F75EB0"/>
    <w:rsid w:val="13164462"/>
    <w:rsid w:val="1316666C"/>
    <w:rsid w:val="132F3C08"/>
    <w:rsid w:val="134A230E"/>
    <w:rsid w:val="137F0688"/>
    <w:rsid w:val="13956732"/>
    <w:rsid w:val="139D1676"/>
    <w:rsid w:val="13AE38A3"/>
    <w:rsid w:val="13BD2572"/>
    <w:rsid w:val="13D90761"/>
    <w:rsid w:val="13F73B43"/>
    <w:rsid w:val="1402103C"/>
    <w:rsid w:val="140B063D"/>
    <w:rsid w:val="143B7BF0"/>
    <w:rsid w:val="144005A5"/>
    <w:rsid w:val="1473572F"/>
    <w:rsid w:val="14751D21"/>
    <w:rsid w:val="1480108C"/>
    <w:rsid w:val="14830ED2"/>
    <w:rsid w:val="149A1EBD"/>
    <w:rsid w:val="14A16C29"/>
    <w:rsid w:val="14F13B62"/>
    <w:rsid w:val="14F25EA1"/>
    <w:rsid w:val="14F61AB3"/>
    <w:rsid w:val="14FB4D94"/>
    <w:rsid w:val="15066BBF"/>
    <w:rsid w:val="1511631C"/>
    <w:rsid w:val="15122BA8"/>
    <w:rsid w:val="152624AE"/>
    <w:rsid w:val="15436FCA"/>
    <w:rsid w:val="15446941"/>
    <w:rsid w:val="154B2101"/>
    <w:rsid w:val="155116B6"/>
    <w:rsid w:val="15556D48"/>
    <w:rsid w:val="15595CF9"/>
    <w:rsid w:val="15882C8D"/>
    <w:rsid w:val="15893D0B"/>
    <w:rsid w:val="1589544C"/>
    <w:rsid w:val="15B41C22"/>
    <w:rsid w:val="15B7391C"/>
    <w:rsid w:val="15C672A6"/>
    <w:rsid w:val="15F37906"/>
    <w:rsid w:val="15F555B1"/>
    <w:rsid w:val="15FA5DA7"/>
    <w:rsid w:val="161F308F"/>
    <w:rsid w:val="16352BFB"/>
    <w:rsid w:val="1640021E"/>
    <w:rsid w:val="1644303C"/>
    <w:rsid w:val="164A0676"/>
    <w:rsid w:val="1665769A"/>
    <w:rsid w:val="16667FF6"/>
    <w:rsid w:val="166807F3"/>
    <w:rsid w:val="167D4E84"/>
    <w:rsid w:val="168C3DD4"/>
    <w:rsid w:val="169D4BA9"/>
    <w:rsid w:val="16AE02B4"/>
    <w:rsid w:val="16B05E03"/>
    <w:rsid w:val="16D10E83"/>
    <w:rsid w:val="16D31954"/>
    <w:rsid w:val="16D62785"/>
    <w:rsid w:val="16D763BB"/>
    <w:rsid w:val="16E7294A"/>
    <w:rsid w:val="171C7396"/>
    <w:rsid w:val="17265553"/>
    <w:rsid w:val="173C6F64"/>
    <w:rsid w:val="173F2325"/>
    <w:rsid w:val="173F5F84"/>
    <w:rsid w:val="17476C83"/>
    <w:rsid w:val="176D1AAC"/>
    <w:rsid w:val="1771767B"/>
    <w:rsid w:val="17744436"/>
    <w:rsid w:val="178B7A91"/>
    <w:rsid w:val="17914F25"/>
    <w:rsid w:val="17A902B7"/>
    <w:rsid w:val="17B159DA"/>
    <w:rsid w:val="17D96ECA"/>
    <w:rsid w:val="17E41B09"/>
    <w:rsid w:val="17E42DBA"/>
    <w:rsid w:val="17F02817"/>
    <w:rsid w:val="181C67D7"/>
    <w:rsid w:val="182338B7"/>
    <w:rsid w:val="18344B00"/>
    <w:rsid w:val="184679CD"/>
    <w:rsid w:val="18544B3D"/>
    <w:rsid w:val="18556DC8"/>
    <w:rsid w:val="18580370"/>
    <w:rsid w:val="18885281"/>
    <w:rsid w:val="188C4171"/>
    <w:rsid w:val="188D32A6"/>
    <w:rsid w:val="188F09C6"/>
    <w:rsid w:val="18A13BA0"/>
    <w:rsid w:val="18C63D84"/>
    <w:rsid w:val="18CA5A35"/>
    <w:rsid w:val="18CC5520"/>
    <w:rsid w:val="18F0644B"/>
    <w:rsid w:val="190157AC"/>
    <w:rsid w:val="19040402"/>
    <w:rsid w:val="192F3C57"/>
    <w:rsid w:val="19353569"/>
    <w:rsid w:val="195B59A7"/>
    <w:rsid w:val="197819E9"/>
    <w:rsid w:val="197E1AAA"/>
    <w:rsid w:val="198549AD"/>
    <w:rsid w:val="19B27CFA"/>
    <w:rsid w:val="19C474E8"/>
    <w:rsid w:val="19D368EA"/>
    <w:rsid w:val="19D70540"/>
    <w:rsid w:val="19DD4FAE"/>
    <w:rsid w:val="1A047B80"/>
    <w:rsid w:val="1A13270D"/>
    <w:rsid w:val="1A2C6410"/>
    <w:rsid w:val="1A2D41A3"/>
    <w:rsid w:val="1A3E3E61"/>
    <w:rsid w:val="1A4D3B34"/>
    <w:rsid w:val="1A512A3C"/>
    <w:rsid w:val="1A740012"/>
    <w:rsid w:val="1A776951"/>
    <w:rsid w:val="1A810095"/>
    <w:rsid w:val="1A8B6C4D"/>
    <w:rsid w:val="1AC30065"/>
    <w:rsid w:val="1AFB0DA6"/>
    <w:rsid w:val="1B1B245F"/>
    <w:rsid w:val="1B68705D"/>
    <w:rsid w:val="1B820A31"/>
    <w:rsid w:val="1BC81323"/>
    <w:rsid w:val="1BCF1DE5"/>
    <w:rsid w:val="1BE04E45"/>
    <w:rsid w:val="1BE60DC3"/>
    <w:rsid w:val="1BE779D1"/>
    <w:rsid w:val="1BE9529D"/>
    <w:rsid w:val="1C0A079E"/>
    <w:rsid w:val="1C1E568D"/>
    <w:rsid w:val="1C2C2833"/>
    <w:rsid w:val="1C3D34E0"/>
    <w:rsid w:val="1C4E5B24"/>
    <w:rsid w:val="1C884DD7"/>
    <w:rsid w:val="1C8B45E6"/>
    <w:rsid w:val="1C8C007A"/>
    <w:rsid w:val="1CA905A3"/>
    <w:rsid w:val="1CC3537F"/>
    <w:rsid w:val="1CCA3F5F"/>
    <w:rsid w:val="1CF97095"/>
    <w:rsid w:val="1D4A164E"/>
    <w:rsid w:val="1D7E1D16"/>
    <w:rsid w:val="1D800675"/>
    <w:rsid w:val="1D971C86"/>
    <w:rsid w:val="1D9B132C"/>
    <w:rsid w:val="1DAF7C4D"/>
    <w:rsid w:val="1DCB01E6"/>
    <w:rsid w:val="1DD33B96"/>
    <w:rsid w:val="1DE32918"/>
    <w:rsid w:val="1DF6377A"/>
    <w:rsid w:val="1E2A76E2"/>
    <w:rsid w:val="1E4631C3"/>
    <w:rsid w:val="1E464391"/>
    <w:rsid w:val="1E617C32"/>
    <w:rsid w:val="1E6671EB"/>
    <w:rsid w:val="1E795AC2"/>
    <w:rsid w:val="1E89038C"/>
    <w:rsid w:val="1E954722"/>
    <w:rsid w:val="1E9F1F8F"/>
    <w:rsid w:val="1EB43DC9"/>
    <w:rsid w:val="1EBC3DAA"/>
    <w:rsid w:val="1ED175FF"/>
    <w:rsid w:val="1EE4458F"/>
    <w:rsid w:val="1EEB1FCC"/>
    <w:rsid w:val="1EEB4DB0"/>
    <w:rsid w:val="1EF736D9"/>
    <w:rsid w:val="1F066F2C"/>
    <w:rsid w:val="1F0928BB"/>
    <w:rsid w:val="1F172692"/>
    <w:rsid w:val="1F301A5A"/>
    <w:rsid w:val="1F3E57D7"/>
    <w:rsid w:val="1F454396"/>
    <w:rsid w:val="1F454ADD"/>
    <w:rsid w:val="1F4747FD"/>
    <w:rsid w:val="1F4D295C"/>
    <w:rsid w:val="1F770DE5"/>
    <w:rsid w:val="1FA83231"/>
    <w:rsid w:val="1FAA6C81"/>
    <w:rsid w:val="1FAE4F47"/>
    <w:rsid w:val="1FB05900"/>
    <w:rsid w:val="1FB40DE5"/>
    <w:rsid w:val="200801CE"/>
    <w:rsid w:val="200A4B94"/>
    <w:rsid w:val="20374E9D"/>
    <w:rsid w:val="20427645"/>
    <w:rsid w:val="20474300"/>
    <w:rsid w:val="204D601C"/>
    <w:rsid w:val="20533FBF"/>
    <w:rsid w:val="20697F40"/>
    <w:rsid w:val="20826DA7"/>
    <w:rsid w:val="20870474"/>
    <w:rsid w:val="208A5931"/>
    <w:rsid w:val="208F60D1"/>
    <w:rsid w:val="20AE72C0"/>
    <w:rsid w:val="20B42340"/>
    <w:rsid w:val="20D45958"/>
    <w:rsid w:val="20DB73C3"/>
    <w:rsid w:val="20E046A3"/>
    <w:rsid w:val="20EC0B0C"/>
    <w:rsid w:val="20FD5C47"/>
    <w:rsid w:val="21004A3B"/>
    <w:rsid w:val="2113109C"/>
    <w:rsid w:val="214D3EF5"/>
    <w:rsid w:val="214F3992"/>
    <w:rsid w:val="21686323"/>
    <w:rsid w:val="2179509C"/>
    <w:rsid w:val="21810998"/>
    <w:rsid w:val="21862A8E"/>
    <w:rsid w:val="218E5D17"/>
    <w:rsid w:val="218F01AE"/>
    <w:rsid w:val="219859DA"/>
    <w:rsid w:val="21B54092"/>
    <w:rsid w:val="21DB2198"/>
    <w:rsid w:val="21EB1487"/>
    <w:rsid w:val="222D1B2B"/>
    <w:rsid w:val="222D658B"/>
    <w:rsid w:val="22315C4F"/>
    <w:rsid w:val="223730DB"/>
    <w:rsid w:val="224131C1"/>
    <w:rsid w:val="22452F1E"/>
    <w:rsid w:val="224A0182"/>
    <w:rsid w:val="224B2029"/>
    <w:rsid w:val="224B783A"/>
    <w:rsid w:val="225D1073"/>
    <w:rsid w:val="225D2BC8"/>
    <w:rsid w:val="225F54DE"/>
    <w:rsid w:val="22652B94"/>
    <w:rsid w:val="22742716"/>
    <w:rsid w:val="2278331B"/>
    <w:rsid w:val="22857CCD"/>
    <w:rsid w:val="2293267B"/>
    <w:rsid w:val="229745F2"/>
    <w:rsid w:val="229E46EC"/>
    <w:rsid w:val="22AF4BEB"/>
    <w:rsid w:val="22B23DA6"/>
    <w:rsid w:val="22B92AFF"/>
    <w:rsid w:val="22F938AC"/>
    <w:rsid w:val="233176DB"/>
    <w:rsid w:val="23360E5B"/>
    <w:rsid w:val="234F36E4"/>
    <w:rsid w:val="2355768F"/>
    <w:rsid w:val="2357388F"/>
    <w:rsid w:val="2384759E"/>
    <w:rsid w:val="23981BAB"/>
    <w:rsid w:val="23A208C8"/>
    <w:rsid w:val="23AE7669"/>
    <w:rsid w:val="23C30545"/>
    <w:rsid w:val="23DE446C"/>
    <w:rsid w:val="24147E86"/>
    <w:rsid w:val="2417327E"/>
    <w:rsid w:val="241E0288"/>
    <w:rsid w:val="24271FED"/>
    <w:rsid w:val="24501ADD"/>
    <w:rsid w:val="24674396"/>
    <w:rsid w:val="247D74E1"/>
    <w:rsid w:val="248073C2"/>
    <w:rsid w:val="248341FB"/>
    <w:rsid w:val="24BC64E4"/>
    <w:rsid w:val="24C67385"/>
    <w:rsid w:val="24D56920"/>
    <w:rsid w:val="24EC1FBD"/>
    <w:rsid w:val="25047174"/>
    <w:rsid w:val="25305ACA"/>
    <w:rsid w:val="253F6775"/>
    <w:rsid w:val="255147AB"/>
    <w:rsid w:val="25566026"/>
    <w:rsid w:val="25640512"/>
    <w:rsid w:val="256E29ED"/>
    <w:rsid w:val="25786B8C"/>
    <w:rsid w:val="25791663"/>
    <w:rsid w:val="25B30B82"/>
    <w:rsid w:val="25BF3991"/>
    <w:rsid w:val="25C90295"/>
    <w:rsid w:val="25D01626"/>
    <w:rsid w:val="25DF4909"/>
    <w:rsid w:val="25EA4284"/>
    <w:rsid w:val="26075229"/>
    <w:rsid w:val="260D4F44"/>
    <w:rsid w:val="261A5A10"/>
    <w:rsid w:val="26347A30"/>
    <w:rsid w:val="26357260"/>
    <w:rsid w:val="264E00B0"/>
    <w:rsid w:val="265A0F75"/>
    <w:rsid w:val="265E3BF1"/>
    <w:rsid w:val="26620DBF"/>
    <w:rsid w:val="26724394"/>
    <w:rsid w:val="267A4B3C"/>
    <w:rsid w:val="269047AE"/>
    <w:rsid w:val="26AB52FF"/>
    <w:rsid w:val="26B51B61"/>
    <w:rsid w:val="26BC340A"/>
    <w:rsid w:val="26D61A6F"/>
    <w:rsid w:val="26F03E44"/>
    <w:rsid w:val="27007ED4"/>
    <w:rsid w:val="27107221"/>
    <w:rsid w:val="2711389E"/>
    <w:rsid w:val="27185E1E"/>
    <w:rsid w:val="271A0E06"/>
    <w:rsid w:val="273A48D0"/>
    <w:rsid w:val="27502F8C"/>
    <w:rsid w:val="278A419A"/>
    <w:rsid w:val="27B444A9"/>
    <w:rsid w:val="27BC5D03"/>
    <w:rsid w:val="27F05D60"/>
    <w:rsid w:val="27F60C33"/>
    <w:rsid w:val="27FE7BF0"/>
    <w:rsid w:val="280B6D76"/>
    <w:rsid w:val="282030FA"/>
    <w:rsid w:val="284E7F2E"/>
    <w:rsid w:val="288C3334"/>
    <w:rsid w:val="28A73C9B"/>
    <w:rsid w:val="28C33CF8"/>
    <w:rsid w:val="28CD2812"/>
    <w:rsid w:val="28D17778"/>
    <w:rsid w:val="29086464"/>
    <w:rsid w:val="29233D8C"/>
    <w:rsid w:val="293620CC"/>
    <w:rsid w:val="293933AF"/>
    <w:rsid w:val="29583C63"/>
    <w:rsid w:val="299A3C0C"/>
    <w:rsid w:val="29A21D8B"/>
    <w:rsid w:val="29A61EA4"/>
    <w:rsid w:val="29B706B8"/>
    <w:rsid w:val="29B71CD4"/>
    <w:rsid w:val="29BA25C3"/>
    <w:rsid w:val="29D256C3"/>
    <w:rsid w:val="29F00D86"/>
    <w:rsid w:val="29F44700"/>
    <w:rsid w:val="29F50AC6"/>
    <w:rsid w:val="29F82D01"/>
    <w:rsid w:val="29F92838"/>
    <w:rsid w:val="2A246B9F"/>
    <w:rsid w:val="2A350E3A"/>
    <w:rsid w:val="2A3E5B53"/>
    <w:rsid w:val="2A5E57A0"/>
    <w:rsid w:val="2A6D7EE7"/>
    <w:rsid w:val="2A783AB0"/>
    <w:rsid w:val="2AA740FA"/>
    <w:rsid w:val="2AC7182F"/>
    <w:rsid w:val="2AD970F0"/>
    <w:rsid w:val="2ADD2C86"/>
    <w:rsid w:val="2B131F69"/>
    <w:rsid w:val="2B1966E7"/>
    <w:rsid w:val="2B236AAC"/>
    <w:rsid w:val="2B292838"/>
    <w:rsid w:val="2B303086"/>
    <w:rsid w:val="2B347874"/>
    <w:rsid w:val="2B3F7A3E"/>
    <w:rsid w:val="2B505900"/>
    <w:rsid w:val="2B5C0BDD"/>
    <w:rsid w:val="2B762B5B"/>
    <w:rsid w:val="2B9F5B2C"/>
    <w:rsid w:val="2BA87497"/>
    <w:rsid w:val="2BB85B43"/>
    <w:rsid w:val="2BBC720D"/>
    <w:rsid w:val="2BBD7A01"/>
    <w:rsid w:val="2BBF5870"/>
    <w:rsid w:val="2BF62BFB"/>
    <w:rsid w:val="2BFB571B"/>
    <w:rsid w:val="2C0B1F53"/>
    <w:rsid w:val="2C1D2475"/>
    <w:rsid w:val="2C2B5CDF"/>
    <w:rsid w:val="2C6F4FB9"/>
    <w:rsid w:val="2C850FE2"/>
    <w:rsid w:val="2C870050"/>
    <w:rsid w:val="2C8B56FC"/>
    <w:rsid w:val="2C9A6FE3"/>
    <w:rsid w:val="2CB16F95"/>
    <w:rsid w:val="2CB216AE"/>
    <w:rsid w:val="2CC46B68"/>
    <w:rsid w:val="2CF62808"/>
    <w:rsid w:val="2CF91F91"/>
    <w:rsid w:val="2CF93A46"/>
    <w:rsid w:val="2D002460"/>
    <w:rsid w:val="2D050D3A"/>
    <w:rsid w:val="2D1237D2"/>
    <w:rsid w:val="2D3339CB"/>
    <w:rsid w:val="2D4B1AB6"/>
    <w:rsid w:val="2D5D6D53"/>
    <w:rsid w:val="2D76699A"/>
    <w:rsid w:val="2D7D0460"/>
    <w:rsid w:val="2D7E2610"/>
    <w:rsid w:val="2D7F5412"/>
    <w:rsid w:val="2D84762D"/>
    <w:rsid w:val="2D900A65"/>
    <w:rsid w:val="2D920893"/>
    <w:rsid w:val="2D9A3EB1"/>
    <w:rsid w:val="2D9F67D7"/>
    <w:rsid w:val="2DA21D1A"/>
    <w:rsid w:val="2DAC0E8A"/>
    <w:rsid w:val="2DCF4A07"/>
    <w:rsid w:val="2DE555E4"/>
    <w:rsid w:val="2DF02304"/>
    <w:rsid w:val="2DF21467"/>
    <w:rsid w:val="2E1262C3"/>
    <w:rsid w:val="2E153175"/>
    <w:rsid w:val="2E236DDA"/>
    <w:rsid w:val="2E3B40AF"/>
    <w:rsid w:val="2E6049A6"/>
    <w:rsid w:val="2E653175"/>
    <w:rsid w:val="2E926620"/>
    <w:rsid w:val="2E935B5A"/>
    <w:rsid w:val="2E9927AA"/>
    <w:rsid w:val="2EAD55A1"/>
    <w:rsid w:val="2EB92C47"/>
    <w:rsid w:val="2EBA2EF9"/>
    <w:rsid w:val="2EBD6036"/>
    <w:rsid w:val="2ED11A76"/>
    <w:rsid w:val="2EE93C21"/>
    <w:rsid w:val="2F3E349F"/>
    <w:rsid w:val="2F633F2B"/>
    <w:rsid w:val="2F6347D3"/>
    <w:rsid w:val="2F751B24"/>
    <w:rsid w:val="2F802677"/>
    <w:rsid w:val="2F8C3F15"/>
    <w:rsid w:val="2FC25D28"/>
    <w:rsid w:val="2FD14577"/>
    <w:rsid w:val="2FE67851"/>
    <w:rsid w:val="303812BF"/>
    <w:rsid w:val="305302BF"/>
    <w:rsid w:val="30550EB4"/>
    <w:rsid w:val="30573E36"/>
    <w:rsid w:val="305C6014"/>
    <w:rsid w:val="30A957E4"/>
    <w:rsid w:val="30B57D3F"/>
    <w:rsid w:val="30BF083E"/>
    <w:rsid w:val="30FC0395"/>
    <w:rsid w:val="31103857"/>
    <w:rsid w:val="31400961"/>
    <w:rsid w:val="31466F52"/>
    <w:rsid w:val="31497320"/>
    <w:rsid w:val="315658FD"/>
    <w:rsid w:val="315B5608"/>
    <w:rsid w:val="31642694"/>
    <w:rsid w:val="31681811"/>
    <w:rsid w:val="316D7CA5"/>
    <w:rsid w:val="317B2062"/>
    <w:rsid w:val="31A3283C"/>
    <w:rsid w:val="31AE4FCD"/>
    <w:rsid w:val="31B23ABA"/>
    <w:rsid w:val="31B45D0F"/>
    <w:rsid w:val="31BF3913"/>
    <w:rsid w:val="31CA4BAE"/>
    <w:rsid w:val="31CD2FF2"/>
    <w:rsid w:val="31EB1C40"/>
    <w:rsid w:val="320632F2"/>
    <w:rsid w:val="32143699"/>
    <w:rsid w:val="32183A69"/>
    <w:rsid w:val="32301FF4"/>
    <w:rsid w:val="325605A5"/>
    <w:rsid w:val="327B455E"/>
    <w:rsid w:val="327C6783"/>
    <w:rsid w:val="328057E9"/>
    <w:rsid w:val="329B3A16"/>
    <w:rsid w:val="329C7684"/>
    <w:rsid w:val="32A83F06"/>
    <w:rsid w:val="32A90537"/>
    <w:rsid w:val="32B408CE"/>
    <w:rsid w:val="32CB6763"/>
    <w:rsid w:val="32CD1B51"/>
    <w:rsid w:val="32FF499D"/>
    <w:rsid w:val="330F0E13"/>
    <w:rsid w:val="332078E1"/>
    <w:rsid w:val="33222EB1"/>
    <w:rsid w:val="333C17D1"/>
    <w:rsid w:val="334141A4"/>
    <w:rsid w:val="33664D1A"/>
    <w:rsid w:val="337B3B08"/>
    <w:rsid w:val="339D7A75"/>
    <w:rsid w:val="33A70B53"/>
    <w:rsid w:val="33B444E3"/>
    <w:rsid w:val="33C07539"/>
    <w:rsid w:val="33CC6306"/>
    <w:rsid w:val="33D34F58"/>
    <w:rsid w:val="33D57001"/>
    <w:rsid w:val="33F71FE3"/>
    <w:rsid w:val="33F77BD2"/>
    <w:rsid w:val="34295067"/>
    <w:rsid w:val="3449680C"/>
    <w:rsid w:val="34751C63"/>
    <w:rsid w:val="347D4D8F"/>
    <w:rsid w:val="34842950"/>
    <w:rsid w:val="348F53F8"/>
    <w:rsid w:val="349A0D9D"/>
    <w:rsid w:val="349B0E57"/>
    <w:rsid w:val="34A76F6E"/>
    <w:rsid w:val="34B7692C"/>
    <w:rsid w:val="34CF57A8"/>
    <w:rsid w:val="34D40DE6"/>
    <w:rsid w:val="34E857D9"/>
    <w:rsid w:val="34EF2854"/>
    <w:rsid w:val="350C3644"/>
    <w:rsid w:val="351D406E"/>
    <w:rsid w:val="35352E7D"/>
    <w:rsid w:val="3565634C"/>
    <w:rsid w:val="356D36EE"/>
    <w:rsid w:val="357C494D"/>
    <w:rsid w:val="35D15AD3"/>
    <w:rsid w:val="35EA559E"/>
    <w:rsid w:val="35EB7AF1"/>
    <w:rsid w:val="35FC456B"/>
    <w:rsid w:val="35FC72B4"/>
    <w:rsid w:val="360A045C"/>
    <w:rsid w:val="362C423F"/>
    <w:rsid w:val="363A2FC2"/>
    <w:rsid w:val="364971BE"/>
    <w:rsid w:val="36655747"/>
    <w:rsid w:val="366E2766"/>
    <w:rsid w:val="36850A9D"/>
    <w:rsid w:val="36965807"/>
    <w:rsid w:val="36970C52"/>
    <w:rsid w:val="36981558"/>
    <w:rsid w:val="36D637FF"/>
    <w:rsid w:val="36F44213"/>
    <w:rsid w:val="3715031F"/>
    <w:rsid w:val="37152A33"/>
    <w:rsid w:val="37240498"/>
    <w:rsid w:val="372B5C53"/>
    <w:rsid w:val="372C3633"/>
    <w:rsid w:val="373D3C15"/>
    <w:rsid w:val="375955DE"/>
    <w:rsid w:val="3774310E"/>
    <w:rsid w:val="3781779A"/>
    <w:rsid w:val="378B671E"/>
    <w:rsid w:val="378F5AB8"/>
    <w:rsid w:val="37A30D65"/>
    <w:rsid w:val="37A679D8"/>
    <w:rsid w:val="37BD26D4"/>
    <w:rsid w:val="37C60190"/>
    <w:rsid w:val="37D5090D"/>
    <w:rsid w:val="37DB2873"/>
    <w:rsid w:val="37E065C6"/>
    <w:rsid w:val="37EE4FCB"/>
    <w:rsid w:val="37FA69DC"/>
    <w:rsid w:val="38070DB2"/>
    <w:rsid w:val="38282B85"/>
    <w:rsid w:val="382C65F7"/>
    <w:rsid w:val="382E5960"/>
    <w:rsid w:val="38517824"/>
    <w:rsid w:val="38665C4F"/>
    <w:rsid w:val="38775E09"/>
    <w:rsid w:val="38815690"/>
    <w:rsid w:val="3885236D"/>
    <w:rsid w:val="38970C5E"/>
    <w:rsid w:val="38985A14"/>
    <w:rsid w:val="38A07AF3"/>
    <w:rsid w:val="38BA349F"/>
    <w:rsid w:val="38F34CE6"/>
    <w:rsid w:val="38FE16A8"/>
    <w:rsid w:val="39032117"/>
    <w:rsid w:val="39107C23"/>
    <w:rsid w:val="39362870"/>
    <w:rsid w:val="39372C41"/>
    <w:rsid w:val="3938118D"/>
    <w:rsid w:val="39387BD3"/>
    <w:rsid w:val="396A40D8"/>
    <w:rsid w:val="397329F4"/>
    <w:rsid w:val="39A04098"/>
    <w:rsid w:val="39B55ECE"/>
    <w:rsid w:val="39C76619"/>
    <w:rsid w:val="39CA11F3"/>
    <w:rsid w:val="39CF5C64"/>
    <w:rsid w:val="39DC63CC"/>
    <w:rsid w:val="39EE405D"/>
    <w:rsid w:val="39F11A57"/>
    <w:rsid w:val="39F8651F"/>
    <w:rsid w:val="39FA45E5"/>
    <w:rsid w:val="39FB2CFD"/>
    <w:rsid w:val="3A0412B2"/>
    <w:rsid w:val="3A0D6304"/>
    <w:rsid w:val="3A255F6E"/>
    <w:rsid w:val="3A2636D0"/>
    <w:rsid w:val="3A2C4E83"/>
    <w:rsid w:val="3A4E0707"/>
    <w:rsid w:val="3A4F1DB8"/>
    <w:rsid w:val="3A5B74B4"/>
    <w:rsid w:val="3A5C691B"/>
    <w:rsid w:val="3A80665D"/>
    <w:rsid w:val="3A8B2C16"/>
    <w:rsid w:val="3AA62059"/>
    <w:rsid w:val="3AAC0048"/>
    <w:rsid w:val="3AAF678C"/>
    <w:rsid w:val="3AC00471"/>
    <w:rsid w:val="3AC938C1"/>
    <w:rsid w:val="3AEC79BF"/>
    <w:rsid w:val="3B001119"/>
    <w:rsid w:val="3B120EED"/>
    <w:rsid w:val="3B2664AF"/>
    <w:rsid w:val="3B440E30"/>
    <w:rsid w:val="3B484DD7"/>
    <w:rsid w:val="3B55705A"/>
    <w:rsid w:val="3B5612E6"/>
    <w:rsid w:val="3B612948"/>
    <w:rsid w:val="3B6129BC"/>
    <w:rsid w:val="3B694A28"/>
    <w:rsid w:val="3B8013D8"/>
    <w:rsid w:val="3B9416B2"/>
    <w:rsid w:val="3BA55B2B"/>
    <w:rsid w:val="3BC17BCD"/>
    <w:rsid w:val="3BEB2BAE"/>
    <w:rsid w:val="3BF227E9"/>
    <w:rsid w:val="3BFB5F58"/>
    <w:rsid w:val="3C067894"/>
    <w:rsid w:val="3C12380B"/>
    <w:rsid w:val="3C1A327C"/>
    <w:rsid w:val="3C2766B7"/>
    <w:rsid w:val="3C2D1B51"/>
    <w:rsid w:val="3C3B7616"/>
    <w:rsid w:val="3C5B6C78"/>
    <w:rsid w:val="3CB319F5"/>
    <w:rsid w:val="3CBC49D4"/>
    <w:rsid w:val="3CBC7580"/>
    <w:rsid w:val="3CCC00F0"/>
    <w:rsid w:val="3CDE6FFD"/>
    <w:rsid w:val="3CF63C9D"/>
    <w:rsid w:val="3CFC4C62"/>
    <w:rsid w:val="3D1B4AEB"/>
    <w:rsid w:val="3D3667CE"/>
    <w:rsid w:val="3D3D5B73"/>
    <w:rsid w:val="3D4103E1"/>
    <w:rsid w:val="3D63124B"/>
    <w:rsid w:val="3D7D7281"/>
    <w:rsid w:val="3D8106E3"/>
    <w:rsid w:val="3DB44648"/>
    <w:rsid w:val="3DB71FA4"/>
    <w:rsid w:val="3DC87273"/>
    <w:rsid w:val="3DEA6B2C"/>
    <w:rsid w:val="3E014747"/>
    <w:rsid w:val="3E1E2EDA"/>
    <w:rsid w:val="3E3D7C87"/>
    <w:rsid w:val="3E4E4519"/>
    <w:rsid w:val="3E564077"/>
    <w:rsid w:val="3E99453A"/>
    <w:rsid w:val="3EA736EC"/>
    <w:rsid w:val="3EAD75F7"/>
    <w:rsid w:val="3EB47A6E"/>
    <w:rsid w:val="3EC31834"/>
    <w:rsid w:val="3ECB5284"/>
    <w:rsid w:val="3ECB7129"/>
    <w:rsid w:val="3F0B4CD7"/>
    <w:rsid w:val="3F284BB7"/>
    <w:rsid w:val="3F4D4769"/>
    <w:rsid w:val="3F5579CF"/>
    <w:rsid w:val="3F5579FE"/>
    <w:rsid w:val="3F5C223B"/>
    <w:rsid w:val="3F623449"/>
    <w:rsid w:val="3F6D45C9"/>
    <w:rsid w:val="3F77288B"/>
    <w:rsid w:val="3F773C80"/>
    <w:rsid w:val="3F882479"/>
    <w:rsid w:val="3F9C7D6C"/>
    <w:rsid w:val="3FE536D8"/>
    <w:rsid w:val="40182769"/>
    <w:rsid w:val="401B4837"/>
    <w:rsid w:val="40306274"/>
    <w:rsid w:val="40425F7B"/>
    <w:rsid w:val="40554988"/>
    <w:rsid w:val="40654524"/>
    <w:rsid w:val="409B6212"/>
    <w:rsid w:val="40AB059B"/>
    <w:rsid w:val="40C371B9"/>
    <w:rsid w:val="41160B8A"/>
    <w:rsid w:val="41271A71"/>
    <w:rsid w:val="4144754B"/>
    <w:rsid w:val="414B5CBA"/>
    <w:rsid w:val="41551012"/>
    <w:rsid w:val="41622D39"/>
    <w:rsid w:val="4171242E"/>
    <w:rsid w:val="41740EB4"/>
    <w:rsid w:val="4175699C"/>
    <w:rsid w:val="417F25D8"/>
    <w:rsid w:val="41CA2DCC"/>
    <w:rsid w:val="41E81788"/>
    <w:rsid w:val="41EC7462"/>
    <w:rsid w:val="41F44383"/>
    <w:rsid w:val="420E3900"/>
    <w:rsid w:val="42162B53"/>
    <w:rsid w:val="42434F81"/>
    <w:rsid w:val="426263AD"/>
    <w:rsid w:val="426F7598"/>
    <w:rsid w:val="428D786A"/>
    <w:rsid w:val="42957CE8"/>
    <w:rsid w:val="42A146CB"/>
    <w:rsid w:val="42A2663A"/>
    <w:rsid w:val="42A902DD"/>
    <w:rsid w:val="42B3225D"/>
    <w:rsid w:val="42B759CE"/>
    <w:rsid w:val="42D46BE8"/>
    <w:rsid w:val="42D9175D"/>
    <w:rsid w:val="42E426FA"/>
    <w:rsid w:val="42F573E4"/>
    <w:rsid w:val="43064F75"/>
    <w:rsid w:val="432937C0"/>
    <w:rsid w:val="43297AFA"/>
    <w:rsid w:val="432A1E1C"/>
    <w:rsid w:val="432A20E9"/>
    <w:rsid w:val="43323F32"/>
    <w:rsid w:val="43507B6E"/>
    <w:rsid w:val="43622AFA"/>
    <w:rsid w:val="43731E76"/>
    <w:rsid w:val="437D2EF7"/>
    <w:rsid w:val="43B84329"/>
    <w:rsid w:val="43BE3523"/>
    <w:rsid w:val="43D019B1"/>
    <w:rsid w:val="43DA6601"/>
    <w:rsid w:val="43EB20D3"/>
    <w:rsid w:val="43EB275F"/>
    <w:rsid w:val="4421300B"/>
    <w:rsid w:val="442819B2"/>
    <w:rsid w:val="4466277E"/>
    <w:rsid w:val="447A381B"/>
    <w:rsid w:val="447E3C5F"/>
    <w:rsid w:val="44891D0D"/>
    <w:rsid w:val="448C28F7"/>
    <w:rsid w:val="44910E74"/>
    <w:rsid w:val="44937F07"/>
    <w:rsid w:val="449A0681"/>
    <w:rsid w:val="449C5D63"/>
    <w:rsid w:val="44AF100F"/>
    <w:rsid w:val="44B33058"/>
    <w:rsid w:val="44B64F79"/>
    <w:rsid w:val="44C524DC"/>
    <w:rsid w:val="44D94833"/>
    <w:rsid w:val="44ED5B9C"/>
    <w:rsid w:val="451819F2"/>
    <w:rsid w:val="45533D55"/>
    <w:rsid w:val="455A5ED7"/>
    <w:rsid w:val="455C30A4"/>
    <w:rsid w:val="456674E7"/>
    <w:rsid w:val="45815C1F"/>
    <w:rsid w:val="45AA1891"/>
    <w:rsid w:val="45E122F9"/>
    <w:rsid w:val="45E55770"/>
    <w:rsid w:val="45E85872"/>
    <w:rsid w:val="462542BC"/>
    <w:rsid w:val="464B2ABD"/>
    <w:rsid w:val="464B42E2"/>
    <w:rsid w:val="465376AD"/>
    <w:rsid w:val="46557EB8"/>
    <w:rsid w:val="465B18E8"/>
    <w:rsid w:val="46606277"/>
    <w:rsid w:val="46637994"/>
    <w:rsid w:val="46673B35"/>
    <w:rsid w:val="466776E2"/>
    <w:rsid w:val="467C4AB1"/>
    <w:rsid w:val="46806C12"/>
    <w:rsid w:val="469B6C3B"/>
    <w:rsid w:val="469F19F2"/>
    <w:rsid w:val="46A77608"/>
    <w:rsid w:val="46AA1804"/>
    <w:rsid w:val="46F828B0"/>
    <w:rsid w:val="4703356B"/>
    <w:rsid w:val="470904F4"/>
    <w:rsid w:val="470E5F2D"/>
    <w:rsid w:val="470F38BD"/>
    <w:rsid w:val="47252506"/>
    <w:rsid w:val="47254255"/>
    <w:rsid w:val="472838BC"/>
    <w:rsid w:val="474A6456"/>
    <w:rsid w:val="47657C89"/>
    <w:rsid w:val="476A63AC"/>
    <w:rsid w:val="476C5367"/>
    <w:rsid w:val="476D5DF5"/>
    <w:rsid w:val="477162C9"/>
    <w:rsid w:val="47866D8D"/>
    <w:rsid w:val="47886D63"/>
    <w:rsid w:val="478F6B63"/>
    <w:rsid w:val="47933603"/>
    <w:rsid w:val="47AA3792"/>
    <w:rsid w:val="47C93485"/>
    <w:rsid w:val="47CA4753"/>
    <w:rsid w:val="480837C0"/>
    <w:rsid w:val="480B0A3F"/>
    <w:rsid w:val="48290EF6"/>
    <w:rsid w:val="4862178A"/>
    <w:rsid w:val="48756B5E"/>
    <w:rsid w:val="48E57719"/>
    <w:rsid w:val="48EC0F73"/>
    <w:rsid w:val="48EE5E8B"/>
    <w:rsid w:val="49057B7E"/>
    <w:rsid w:val="49140897"/>
    <w:rsid w:val="4941303B"/>
    <w:rsid w:val="49623625"/>
    <w:rsid w:val="496C0EE1"/>
    <w:rsid w:val="498E79D2"/>
    <w:rsid w:val="499140BE"/>
    <w:rsid w:val="499E4906"/>
    <w:rsid w:val="49C60464"/>
    <w:rsid w:val="49C71090"/>
    <w:rsid w:val="49EA4256"/>
    <w:rsid w:val="4A0B3D8A"/>
    <w:rsid w:val="4A0F5265"/>
    <w:rsid w:val="4A167BC0"/>
    <w:rsid w:val="4A1F13AD"/>
    <w:rsid w:val="4A290054"/>
    <w:rsid w:val="4A3239A7"/>
    <w:rsid w:val="4A48168E"/>
    <w:rsid w:val="4A5069CF"/>
    <w:rsid w:val="4A66163B"/>
    <w:rsid w:val="4A6A47E0"/>
    <w:rsid w:val="4A833583"/>
    <w:rsid w:val="4AB113F1"/>
    <w:rsid w:val="4AB612B5"/>
    <w:rsid w:val="4ABD2D72"/>
    <w:rsid w:val="4ACA7E1A"/>
    <w:rsid w:val="4ACB2C59"/>
    <w:rsid w:val="4AF50980"/>
    <w:rsid w:val="4B2422D7"/>
    <w:rsid w:val="4B2F78C3"/>
    <w:rsid w:val="4B317529"/>
    <w:rsid w:val="4B33126C"/>
    <w:rsid w:val="4B3C2DE3"/>
    <w:rsid w:val="4B477F0D"/>
    <w:rsid w:val="4B553521"/>
    <w:rsid w:val="4B5701A7"/>
    <w:rsid w:val="4B783B89"/>
    <w:rsid w:val="4B7C1F74"/>
    <w:rsid w:val="4B9601F2"/>
    <w:rsid w:val="4B971FC5"/>
    <w:rsid w:val="4BAB02EB"/>
    <w:rsid w:val="4BC35E39"/>
    <w:rsid w:val="4BD45855"/>
    <w:rsid w:val="4BD9034A"/>
    <w:rsid w:val="4BE75D45"/>
    <w:rsid w:val="4BF97C8E"/>
    <w:rsid w:val="4C137FC0"/>
    <w:rsid w:val="4C172387"/>
    <w:rsid w:val="4C4562E2"/>
    <w:rsid w:val="4C50094A"/>
    <w:rsid w:val="4C58667F"/>
    <w:rsid w:val="4C632C63"/>
    <w:rsid w:val="4C6F310B"/>
    <w:rsid w:val="4C717A89"/>
    <w:rsid w:val="4C777F8F"/>
    <w:rsid w:val="4C8706A7"/>
    <w:rsid w:val="4C893156"/>
    <w:rsid w:val="4C893A3D"/>
    <w:rsid w:val="4C9057B7"/>
    <w:rsid w:val="4CB32BD9"/>
    <w:rsid w:val="4CBE5DDA"/>
    <w:rsid w:val="4CCC1BD4"/>
    <w:rsid w:val="4CD733D0"/>
    <w:rsid w:val="4CD77DF3"/>
    <w:rsid w:val="4CEB68DD"/>
    <w:rsid w:val="4CF66658"/>
    <w:rsid w:val="4CFB638D"/>
    <w:rsid w:val="4D276224"/>
    <w:rsid w:val="4D337E3F"/>
    <w:rsid w:val="4D4C607A"/>
    <w:rsid w:val="4D585BBF"/>
    <w:rsid w:val="4D9C2EBD"/>
    <w:rsid w:val="4DAD71FF"/>
    <w:rsid w:val="4DBC7B6A"/>
    <w:rsid w:val="4DC43B24"/>
    <w:rsid w:val="4DCA6084"/>
    <w:rsid w:val="4E050FE1"/>
    <w:rsid w:val="4E0E739C"/>
    <w:rsid w:val="4E2146FA"/>
    <w:rsid w:val="4E243E5C"/>
    <w:rsid w:val="4E2F4AE8"/>
    <w:rsid w:val="4E672415"/>
    <w:rsid w:val="4E6F0D56"/>
    <w:rsid w:val="4E710975"/>
    <w:rsid w:val="4EAB7F4F"/>
    <w:rsid w:val="4EB51F2C"/>
    <w:rsid w:val="4EEA385E"/>
    <w:rsid w:val="4EF913C8"/>
    <w:rsid w:val="4F0B03F1"/>
    <w:rsid w:val="4F0B3D51"/>
    <w:rsid w:val="4F28614E"/>
    <w:rsid w:val="4F36338C"/>
    <w:rsid w:val="4F472E90"/>
    <w:rsid w:val="4F504805"/>
    <w:rsid w:val="4F665D41"/>
    <w:rsid w:val="4F703899"/>
    <w:rsid w:val="4F747DE4"/>
    <w:rsid w:val="4FB321B4"/>
    <w:rsid w:val="4FB3413E"/>
    <w:rsid w:val="4FBD41D8"/>
    <w:rsid w:val="4FC47470"/>
    <w:rsid w:val="4FEB1F42"/>
    <w:rsid w:val="4FFA0530"/>
    <w:rsid w:val="4FFB339E"/>
    <w:rsid w:val="500A61B4"/>
    <w:rsid w:val="503D7600"/>
    <w:rsid w:val="50404469"/>
    <w:rsid w:val="50414BBA"/>
    <w:rsid w:val="50610FE0"/>
    <w:rsid w:val="50706A89"/>
    <w:rsid w:val="50836EBD"/>
    <w:rsid w:val="50A52219"/>
    <w:rsid w:val="50A811E7"/>
    <w:rsid w:val="50C76EEA"/>
    <w:rsid w:val="50CD66A4"/>
    <w:rsid w:val="50D2486B"/>
    <w:rsid w:val="50D95934"/>
    <w:rsid w:val="50DD34E7"/>
    <w:rsid w:val="50EE0755"/>
    <w:rsid w:val="51122D44"/>
    <w:rsid w:val="513A76CE"/>
    <w:rsid w:val="513E25B9"/>
    <w:rsid w:val="51472A8D"/>
    <w:rsid w:val="516309A1"/>
    <w:rsid w:val="51850CCC"/>
    <w:rsid w:val="518C7E71"/>
    <w:rsid w:val="51964C86"/>
    <w:rsid w:val="519747A7"/>
    <w:rsid w:val="51AB1AE9"/>
    <w:rsid w:val="51AB707D"/>
    <w:rsid w:val="51E460EE"/>
    <w:rsid w:val="5210376E"/>
    <w:rsid w:val="521C62D4"/>
    <w:rsid w:val="523A45AF"/>
    <w:rsid w:val="5259456B"/>
    <w:rsid w:val="527463D6"/>
    <w:rsid w:val="52800631"/>
    <w:rsid w:val="52A026D8"/>
    <w:rsid w:val="52B2280D"/>
    <w:rsid w:val="52B40530"/>
    <w:rsid w:val="52B85BC6"/>
    <w:rsid w:val="52C8248B"/>
    <w:rsid w:val="52CA10E7"/>
    <w:rsid w:val="52CC217F"/>
    <w:rsid w:val="52CF79E9"/>
    <w:rsid w:val="52D232D7"/>
    <w:rsid w:val="52E16E5F"/>
    <w:rsid w:val="52EB1898"/>
    <w:rsid w:val="52EE158D"/>
    <w:rsid w:val="531526DC"/>
    <w:rsid w:val="531732DC"/>
    <w:rsid w:val="5321301D"/>
    <w:rsid w:val="53233E8C"/>
    <w:rsid w:val="53235275"/>
    <w:rsid w:val="533C0767"/>
    <w:rsid w:val="53412FC8"/>
    <w:rsid w:val="5343700F"/>
    <w:rsid w:val="535F7DA2"/>
    <w:rsid w:val="536D65CB"/>
    <w:rsid w:val="53732F30"/>
    <w:rsid w:val="537829FC"/>
    <w:rsid w:val="53800E8B"/>
    <w:rsid w:val="538555FF"/>
    <w:rsid w:val="53981E7F"/>
    <w:rsid w:val="53A56ECF"/>
    <w:rsid w:val="53BA0A12"/>
    <w:rsid w:val="53C71634"/>
    <w:rsid w:val="53D901B4"/>
    <w:rsid w:val="540200CC"/>
    <w:rsid w:val="54033DF7"/>
    <w:rsid w:val="541969B9"/>
    <w:rsid w:val="541C20A2"/>
    <w:rsid w:val="54254C73"/>
    <w:rsid w:val="542E1C38"/>
    <w:rsid w:val="542E5B63"/>
    <w:rsid w:val="54651743"/>
    <w:rsid w:val="546C6511"/>
    <w:rsid w:val="548D0B68"/>
    <w:rsid w:val="548D33A8"/>
    <w:rsid w:val="54912611"/>
    <w:rsid w:val="54BA09A2"/>
    <w:rsid w:val="54C45AEC"/>
    <w:rsid w:val="54C51812"/>
    <w:rsid w:val="54D33965"/>
    <w:rsid w:val="54E71240"/>
    <w:rsid w:val="54F51116"/>
    <w:rsid w:val="54F925B7"/>
    <w:rsid w:val="55122418"/>
    <w:rsid w:val="55351FCC"/>
    <w:rsid w:val="5542535F"/>
    <w:rsid w:val="55582E57"/>
    <w:rsid w:val="556E0185"/>
    <w:rsid w:val="559A621E"/>
    <w:rsid w:val="55BF3144"/>
    <w:rsid w:val="55DB198C"/>
    <w:rsid w:val="55FB6015"/>
    <w:rsid w:val="56124737"/>
    <w:rsid w:val="561D277F"/>
    <w:rsid w:val="564367C8"/>
    <w:rsid w:val="564C287D"/>
    <w:rsid w:val="566532F3"/>
    <w:rsid w:val="56675AC0"/>
    <w:rsid w:val="56726941"/>
    <w:rsid w:val="56727B8D"/>
    <w:rsid w:val="568A06E3"/>
    <w:rsid w:val="56A52001"/>
    <w:rsid w:val="56A90FF7"/>
    <w:rsid w:val="56B84AE4"/>
    <w:rsid w:val="56D5701A"/>
    <w:rsid w:val="56F606AF"/>
    <w:rsid w:val="57204422"/>
    <w:rsid w:val="572819F9"/>
    <w:rsid w:val="57315742"/>
    <w:rsid w:val="573F221A"/>
    <w:rsid w:val="57471341"/>
    <w:rsid w:val="57601171"/>
    <w:rsid w:val="576F0018"/>
    <w:rsid w:val="579960ED"/>
    <w:rsid w:val="57C124D9"/>
    <w:rsid w:val="57DC483C"/>
    <w:rsid w:val="57F35433"/>
    <w:rsid w:val="57FC6118"/>
    <w:rsid w:val="58023F12"/>
    <w:rsid w:val="582F137C"/>
    <w:rsid w:val="58335439"/>
    <w:rsid w:val="58337298"/>
    <w:rsid w:val="5853124B"/>
    <w:rsid w:val="586A270B"/>
    <w:rsid w:val="5881735C"/>
    <w:rsid w:val="58A4766D"/>
    <w:rsid w:val="58AE3DE4"/>
    <w:rsid w:val="58C3162E"/>
    <w:rsid w:val="58CB3DA7"/>
    <w:rsid w:val="58DA7483"/>
    <w:rsid w:val="58DE3670"/>
    <w:rsid w:val="58ED669E"/>
    <w:rsid w:val="590E5EB3"/>
    <w:rsid w:val="590E6D15"/>
    <w:rsid w:val="591D07C7"/>
    <w:rsid w:val="592A4347"/>
    <w:rsid w:val="5949510A"/>
    <w:rsid w:val="59761CDD"/>
    <w:rsid w:val="59770281"/>
    <w:rsid w:val="599E08D1"/>
    <w:rsid w:val="59B57BAC"/>
    <w:rsid w:val="59D149F1"/>
    <w:rsid w:val="59D5597C"/>
    <w:rsid w:val="59D60D9A"/>
    <w:rsid w:val="59E90E40"/>
    <w:rsid w:val="5A0363F2"/>
    <w:rsid w:val="5A0E44F2"/>
    <w:rsid w:val="5A0F66C1"/>
    <w:rsid w:val="5A164EB2"/>
    <w:rsid w:val="5A267B08"/>
    <w:rsid w:val="5A351264"/>
    <w:rsid w:val="5A3E7FF4"/>
    <w:rsid w:val="5A47605D"/>
    <w:rsid w:val="5A7744F7"/>
    <w:rsid w:val="5A7A6E3F"/>
    <w:rsid w:val="5A822E6A"/>
    <w:rsid w:val="5A857BA9"/>
    <w:rsid w:val="5A9B4A0C"/>
    <w:rsid w:val="5AA753A5"/>
    <w:rsid w:val="5AAF3758"/>
    <w:rsid w:val="5AB154F7"/>
    <w:rsid w:val="5ADA679A"/>
    <w:rsid w:val="5ADD5548"/>
    <w:rsid w:val="5AF26305"/>
    <w:rsid w:val="5B022D4D"/>
    <w:rsid w:val="5B565514"/>
    <w:rsid w:val="5B707DBD"/>
    <w:rsid w:val="5B7B5D04"/>
    <w:rsid w:val="5B81022D"/>
    <w:rsid w:val="5B8B65BE"/>
    <w:rsid w:val="5B8F74D4"/>
    <w:rsid w:val="5B982E74"/>
    <w:rsid w:val="5B9B2277"/>
    <w:rsid w:val="5BA67C70"/>
    <w:rsid w:val="5BDB047F"/>
    <w:rsid w:val="5BF87140"/>
    <w:rsid w:val="5BFE25E9"/>
    <w:rsid w:val="5C020B5A"/>
    <w:rsid w:val="5C461FCA"/>
    <w:rsid w:val="5C5169B3"/>
    <w:rsid w:val="5C63525D"/>
    <w:rsid w:val="5C6D56D6"/>
    <w:rsid w:val="5C7559A0"/>
    <w:rsid w:val="5C811A92"/>
    <w:rsid w:val="5C9F3726"/>
    <w:rsid w:val="5CA23D1B"/>
    <w:rsid w:val="5CAA00FA"/>
    <w:rsid w:val="5CC13F16"/>
    <w:rsid w:val="5CC142AF"/>
    <w:rsid w:val="5CC7247E"/>
    <w:rsid w:val="5CC93B2E"/>
    <w:rsid w:val="5CDD62CE"/>
    <w:rsid w:val="5CEA5793"/>
    <w:rsid w:val="5CF34E32"/>
    <w:rsid w:val="5CF80AB0"/>
    <w:rsid w:val="5D017424"/>
    <w:rsid w:val="5D083C8F"/>
    <w:rsid w:val="5D374438"/>
    <w:rsid w:val="5D40474C"/>
    <w:rsid w:val="5D406309"/>
    <w:rsid w:val="5D660E74"/>
    <w:rsid w:val="5DA12392"/>
    <w:rsid w:val="5DDD2679"/>
    <w:rsid w:val="5E4C3E91"/>
    <w:rsid w:val="5E84316E"/>
    <w:rsid w:val="5E9706DB"/>
    <w:rsid w:val="5E974666"/>
    <w:rsid w:val="5EAA7C48"/>
    <w:rsid w:val="5ED75A4A"/>
    <w:rsid w:val="5F1C0B30"/>
    <w:rsid w:val="5F2E1456"/>
    <w:rsid w:val="5F39522D"/>
    <w:rsid w:val="5F5B2F83"/>
    <w:rsid w:val="5F6C0681"/>
    <w:rsid w:val="5F6F1993"/>
    <w:rsid w:val="5F8E6FD7"/>
    <w:rsid w:val="5F934DDC"/>
    <w:rsid w:val="5FA416ED"/>
    <w:rsid w:val="5FBA587C"/>
    <w:rsid w:val="5FC048C0"/>
    <w:rsid w:val="5FC04E4C"/>
    <w:rsid w:val="5FE874FB"/>
    <w:rsid w:val="601D7048"/>
    <w:rsid w:val="604A7313"/>
    <w:rsid w:val="60545DF4"/>
    <w:rsid w:val="605812C9"/>
    <w:rsid w:val="605B3300"/>
    <w:rsid w:val="60786761"/>
    <w:rsid w:val="608444A2"/>
    <w:rsid w:val="60863894"/>
    <w:rsid w:val="608A7F4B"/>
    <w:rsid w:val="60946B72"/>
    <w:rsid w:val="609B4B0C"/>
    <w:rsid w:val="60A65357"/>
    <w:rsid w:val="60B50B9A"/>
    <w:rsid w:val="60ED5DC1"/>
    <w:rsid w:val="610C1028"/>
    <w:rsid w:val="613F2C92"/>
    <w:rsid w:val="61522FD5"/>
    <w:rsid w:val="61672CA7"/>
    <w:rsid w:val="616B514F"/>
    <w:rsid w:val="61965798"/>
    <w:rsid w:val="61B01471"/>
    <w:rsid w:val="61C001C3"/>
    <w:rsid w:val="61C72260"/>
    <w:rsid w:val="61CE73AC"/>
    <w:rsid w:val="61D1661D"/>
    <w:rsid w:val="61E04DDC"/>
    <w:rsid w:val="61E54D6D"/>
    <w:rsid w:val="61F00AE4"/>
    <w:rsid w:val="61F74888"/>
    <w:rsid w:val="61FB33CF"/>
    <w:rsid w:val="62126170"/>
    <w:rsid w:val="62647557"/>
    <w:rsid w:val="626C06E8"/>
    <w:rsid w:val="626C0753"/>
    <w:rsid w:val="62740392"/>
    <w:rsid w:val="62897BCD"/>
    <w:rsid w:val="629D3CE0"/>
    <w:rsid w:val="62BD5937"/>
    <w:rsid w:val="62CA6B95"/>
    <w:rsid w:val="62D1763C"/>
    <w:rsid w:val="630359BB"/>
    <w:rsid w:val="63055C5C"/>
    <w:rsid w:val="630D5566"/>
    <w:rsid w:val="632B6DBD"/>
    <w:rsid w:val="63435BFE"/>
    <w:rsid w:val="636C41D9"/>
    <w:rsid w:val="637545E3"/>
    <w:rsid w:val="638031CB"/>
    <w:rsid w:val="639E519F"/>
    <w:rsid w:val="639F3A80"/>
    <w:rsid w:val="63A20AD9"/>
    <w:rsid w:val="63CB088C"/>
    <w:rsid w:val="63D35786"/>
    <w:rsid w:val="63E31B2C"/>
    <w:rsid w:val="63E82C97"/>
    <w:rsid w:val="63EB41E9"/>
    <w:rsid w:val="63FA267B"/>
    <w:rsid w:val="63FB68E2"/>
    <w:rsid w:val="641D191C"/>
    <w:rsid w:val="6430559D"/>
    <w:rsid w:val="6435416B"/>
    <w:rsid w:val="64433DE7"/>
    <w:rsid w:val="644F567A"/>
    <w:rsid w:val="645352DC"/>
    <w:rsid w:val="645A160A"/>
    <w:rsid w:val="645C4C7D"/>
    <w:rsid w:val="647372DB"/>
    <w:rsid w:val="6476578B"/>
    <w:rsid w:val="64846651"/>
    <w:rsid w:val="648A7900"/>
    <w:rsid w:val="64973E29"/>
    <w:rsid w:val="649A68F8"/>
    <w:rsid w:val="64D9547B"/>
    <w:rsid w:val="64DA4701"/>
    <w:rsid w:val="64EA69E7"/>
    <w:rsid w:val="652D588D"/>
    <w:rsid w:val="65331E93"/>
    <w:rsid w:val="65340DFB"/>
    <w:rsid w:val="6535720E"/>
    <w:rsid w:val="6558787C"/>
    <w:rsid w:val="65726F0E"/>
    <w:rsid w:val="657C278E"/>
    <w:rsid w:val="657E5EA5"/>
    <w:rsid w:val="65850913"/>
    <w:rsid w:val="659511C5"/>
    <w:rsid w:val="659B4831"/>
    <w:rsid w:val="65AE058C"/>
    <w:rsid w:val="65C61669"/>
    <w:rsid w:val="65D8184D"/>
    <w:rsid w:val="65DC4978"/>
    <w:rsid w:val="65E949E5"/>
    <w:rsid w:val="661C43A8"/>
    <w:rsid w:val="662552AC"/>
    <w:rsid w:val="66377EC1"/>
    <w:rsid w:val="66424F68"/>
    <w:rsid w:val="666F29E4"/>
    <w:rsid w:val="66783F70"/>
    <w:rsid w:val="66A8342A"/>
    <w:rsid w:val="66A9090C"/>
    <w:rsid w:val="66B3308E"/>
    <w:rsid w:val="66B551ED"/>
    <w:rsid w:val="66C122F2"/>
    <w:rsid w:val="66C231B7"/>
    <w:rsid w:val="66CD71F1"/>
    <w:rsid w:val="66CF02C7"/>
    <w:rsid w:val="66E82263"/>
    <w:rsid w:val="66F916AD"/>
    <w:rsid w:val="66FA18A1"/>
    <w:rsid w:val="67010066"/>
    <w:rsid w:val="67193D38"/>
    <w:rsid w:val="672B0345"/>
    <w:rsid w:val="672C3C51"/>
    <w:rsid w:val="673D62A5"/>
    <w:rsid w:val="67405D02"/>
    <w:rsid w:val="675A4E44"/>
    <w:rsid w:val="675B2BFF"/>
    <w:rsid w:val="676A4DBB"/>
    <w:rsid w:val="676D122D"/>
    <w:rsid w:val="677B12E0"/>
    <w:rsid w:val="678E4466"/>
    <w:rsid w:val="67A772C2"/>
    <w:rsid w:val="67B31270"/>
    <w:rsid w:val="67CE7EA1"/>
    <w:rsid w:val="67E16C6A"/>
    <w:rsid w:val="67EC04A8"/>
    <w:rsid w:val="67EC0FD6"/>
    <w:rsid w:val="68016AB3"/>
    <w:rsid w:val="68120A4B"/>
    <w:rsid w:val="684C5AC4"/>
    <w:rsid w:val="685A2DB2"/>
    <w:rsid w:val="685E671E"/>
    <w:rsid w:val="68755302"/>
    <w:rsid w:val="68936CB9"/>
    <w:rsid w:val="68A3530C"/>
    <w:rsid w:val="68C33FBA"/>
    <w:rsid w:val="68CA4B56"/>
    <w:rsid w:val="68D46A27"/>
    <w:rsid w:val="68DC3A03"/>
    <w:rsid w:val="68F02322"/>
    <w:rsid w:val="690D28A8"/>
    <w:rsid w:val="690E1BE8"/>
    <w:rsid w:val="69130976"/>
    <w:rsid w:val="69644062"/>
    <w:rsid w:val="69725C35"/>
    <w:rsid w:val="697357A4"/>
    <w:rsid w:val="69951844"/>
    <w:rsid w:val="69990CD0"/>
    <w:rsid w:val="699A4E4B"/>
    <w:rsid w:val="69A71358"/>
    <w:rsid w:val="69C410AA"/>
    <w:rsid w:val="69C62E8F"/>
    <w:rsid w:val="69C73D53"/>
    <w:rsid w:val="69E14FCE"/>
    <w:rsid w:val="69E31FAD"/>
    <w:rsid w:val="69F17517"/>
    <w:rsid w:val="69F95069"/>
    <w:rsid w:val="6A18591D"/>
    <w:rsid w:val="6A574CDE"/>
    <w:rsid w:val="6A5C015A"/>
    <w:rsid w:val="6A6F3B23"/>
    <w:rsid w:val="6A82462E"/>
    <w:rsid w:val="6A8F1D93"/>
    <w:rsid w:val="6AB22299"/>
    <w:rsid w:val="6AB94112"/>
    <w:rsid w:val="6AC1067F"/>
    <w:rsid w:val="6AC629E3"/>
    <w:rsid w:val="6ACA33FB"/>
    <w:rsid w:val="6ACF313E"/>
    <w:rsid w:val="6AE80482"/>
    <w:rsid w:val="6B0A61AB"/>
    <w:rsid w:val="6B0D2F87"/>
    <w:rsid w:val="6B115B35"/>
    <w:rsid w:val="6B3C6EE5"/>
    <w:rsid w:val="6B4D283F"/>
    <w:rsid w:val="6B5918C5"/>
    <w:rsid w:val="6B5D0DBB"/>
    <w:rsid w:val="6B8E4BF1"/>
    <w:rsid w:val="6B9549CC"/>
    <w:rsid w:val="6BB45380"/>
    <w:rsid w:val="6BE5174F"/>
    <w:rsid w:val="6BEB5624"/>
    <w:rsid w:val="6BF468E1"/>
    <w:rsid w:val="6C064163"/>
    <w:rsid w:val="6C074C88"/>
    <w:rsid w:val="6C123EC8"/>
    <w:rsid w:val="6C2706FE"/>
    <w:rsid w:val="6C3845D0"/>
    <w:rsid w:val="6C4A6199"/>
    <w:rsid w:val="6C526294"/>
    <w:rsid w:val="6C691A23"/>
    <w:rsid w:val="6C801643"/>
    <w:rsid w:val="6CB45DA1"/>
    <w:rsid w:val="6CBA521B"/>
    <w:rsid w:val="6CBC2CB0"/>
    <w:rsid w:val="6CE12642"/>
    <w:rsid w:val="6CE646E1"/>
    <w:rsid w:val="6CF27D20"/>
    <w:rsid w:val="6CF537A5"/>
    <w:rsid w:val="6CF91382"/>
    <w:rsid w:val="6CFE3898"/>
    <w:rsid w:val="6D0C65DF"/>
    <w:rsid w:val="6D284222"/>
    <w:rsid w:val="6D7D376F"/>
    <w:rsid w:val="6D890E3B"/>
    <w:rsid w:val="6D994FED"/>
    <w:rsid w:val="6DC258B2"/>
    <w:rsid w:val="6DCF38FE"/>
    <w:rsid w:val="6DDB0C03"/>
    <w:rsid w:val="6DDE2960"/>
    <w:rsid w:val="6DF3366F"/>
    <w:rsid w:val="6E011126"/>
    <w:rsid w:val="6E0A6B18"/>
    <w:rsid w:val="6E301574"/>
    <w:rsid w:val="6E331E10"/>
    <w:rsid w:val="6E566516"/>
    <w:rsid w:val="6E5D3CBA"/>
    <w:rsid w:val="6E923579"/>
    <w:rsid w:val="6EA23596"/>
    <w:rsid w:val="6EBA7626"/>
    <w:rsid w:val="6EFC3F0C"/>
    <w:rsid w:val="6EFF5E81"/>
    <w:rsid w:val="6F3D1444"/>
    <w:rsid w:val="6F600666"/>
    <w:rsid w:val="6F7555D3"/>
    <w:rsid w:val="6FA21FF0"/>
    <w:rsid w:val="6FAC3291"/>
    <w:rsid w:val="6FB66433"/>
    <w:rsid w:val="6FBC4FF3"/>
    <w:rsid w:val="6FDD5836"/>
    <w:rsid w:val="704422F9"/>
    <w:rsid w:val="705C48E6"/>
    <w:rsid w:val="70911BAC"/>
    <w:rsid w:val="709D18EE"/>
    <w:rsid w:val="70CE3C6D"/>
    <w:rsid w:val="70DA19BA"/>
    <w:rsid w:val="70DE242E"/>
    <w:rsid w:val="70DF018D"/>
    <w:rsid w:val="70E13774"/>
    <w:rsid w:val="70E2360B"/>
    <w:rsid w:val="70EA3AD0"/>
    <w:rsid w:val="70EC0E10"/>
    <w:rsid w:val="71386CCF"/>
    <w:rsid w:val="715B1FD0"/>
    <w:rsid w:val="715C4F8B"/>
    <w:rsid w:val="71881156"/>
    <w:rsid w:val="718B390C"/>
    <w:rsid w:val="718F59A1"/>
    <w:rsid w:val="71BA618F"/>
    <w:rsid w:val="71D47071"/>
    <w:rsid w:val="723E1569"/>
    <w:rsid w:val="725C2079"/>
    <w:rsid w:val="72645138"/>
    <w:rsid w:val="72786740"/>
    <w:rsid w:val="727A6E50"/>
    <w:rsid w:val="72CC3862"/>
    <w:rsid w:val="72D04DF7"/>
    <w:rsid w:val="72D11E2A"/>
    <w:rsid w:val="72DF58B9"/>
    <w:rsid w:val="72FD602B"/>
    <w:rsid w:val="73065FEE"/>
    <w:rsid w:val="73130341"/>
    <w:rsid w:val="73213301"/>
    <w:rsid w:val="736B3D96"/>
    <w:rsid w:val="73701EA4"/>
    <w:rsid w:val="737B7A84"/>
    <w:rsid w:val="738B1AF9"/>
    <w:rsid w:val="739F134A"/>
    <w:rsid w:val="73A70CE5"/>
    <w:rsid w:val="73A8129F"/>
    <w:rsid w:val="73C13BBD"/>
    <w:rsid w:val="73D32B6A"/>
    <w:rsid w:val="73EC35D1"/>
    <w:rsid w:val="73F37985"/>
    <w:rsid w:val="740C67A9"/>
    <w:rsid w:val="74163E96"/>
    <w:rsid w:val="74265155"/>
    <w:rsid w:val="74375869"/>
    <w:rsid w:val="74573BED"/>
    <w:rsid w:val="745C0332"/>
    <w:rsid w:val="7461166E"/>
    <w:rsid w:val="7474112B"/>
    <w:rsid w:val="74A6552B"/>
    <w:rsid w:val="74C4314B"/>
    <w:rsid w:val="74D12AF8"/>
    <w:rsid w:val="74E50906"/>
    <w:rsid w:val="74E709AF"/>
    <w:rsid w:val="74ED10F1"/>
    <w:rsid w:val="75170AFD"/>
    <w:rsid w:val="75180EA9"/>
    <w:rsid w:val="753239E3"/>
    <w:rsid w:val="755C59BD"/>
    <w:rsid w:val="756F611A"/>
    <w:rsid w:val="75724B32"/>
    <w:rsid w:val="757A3FD5"/>
    <w:rsid w:val="75810FD3"/>
    <w:rsid w:val="759F6514"/>
    <w:rsid w:val="75B1729E"/>
    <w:rsid w:val="75C31B49"/>
    <w:rsid w:val="75E523F3"/>
    <w:rsid w:val="75FE433F"/>
    <w:rsid w:val="760E0264"/>
    <w:rsid w:val="76263E61"/>
    <w:rsid w:val="763C274A"/>
    <w:rsid w:val="764407B4"/>
    <w:rsid w:val="76475E5A"/>
    <w:rsid w:val="768009EE"/>
    <w:rsid w:val="769B62DC"/>
    <w:rsid w:val="769F1C17"/>
    <w:rsid w:val="76A154AD"/>
    <w:rsid w:val="76A62F36"/>
    <w:rsid w:val="76AA5DBC"/>
    <w:rsid w:val="76AF12AF"/>
    <w:rsid w:val="76AF4C45"/>
    <w:rsid w:val="76B8625D"/>
    <w:rsid w:val="76CD2AA4"/>
    <w:rsid w:val="76D25C7C"/>
    <w:rsid w:val="76D712E1"/>
    <w:rsid w:val="76EB5D51"/>
    <w:rsid w:val="76F33ECC"/>
    <w:rsid w:val="76F84DDB"/>
    <w:rsid w:val="772E0594"/>
    <w:rsid w:val="77344D7E"/>
    <w:rsid w:val="77553269"/>
    <w:rsid w:val="77696F87"/>
    <w:rsid w:val="776A3F0A"/>
    <w:rsid w:val="779B4E50"/>
    <w:rsid w:val="77A879A2"/>
    <w:rsid w:val="77B05237"/>
    <w:rsid w:val="77D07728"/>
    <w:rsid w:val="77D4296C"/>
    <w:rsid w:val="77D816B9"/>
    <w:rsid w:val="77F37665"/>
    <w:rsid w:val="77F51F25"/>
    <w:rsid w:val="77FA5592"/>
    <w:rsid w:val="77FC1EE6"/>
    <w:rsid w:val="78076438"/>
    <w:rsid w:val="780A4072"/>
    <w:rsid w:val="780C1A51"/>
    <w:rsid w:val="78115398"/>
    <w:rsid w:val="78183229"/>
    <w:rsid w:val="7821015F"/>
    <w:rsid w:val="78264B81"/>
    <w:rsid w:val="78336321"/>
    <w:rsid w:val="7847322F"/>
    <w:rsid w:val="78624BE1"/>
    <w:rsid w:val="78756A66"/>
    <w:rsid w:val="788B1F02"/>
    <w:rsid w:val="7897060F"/>
    <w:rsid w:val="78987B8C"/>
    <w:rsid w:val="78A93FFB"/>
    <w:rsid w:val="78AE74AE"/>
    <w:rsid w:val="790737F6"/>
    <w:rsid w:val="790F432D"/>
    <w:rsid w:val="792A6D2A"/>
    <w:rsid w:val="794B5860"/>
    <w:rsid w:val="794B7F50"/>
    <w:rsid w:val="795D3C37"/>
    <w:rsid w:val="79645B1D"/>
    <w:rsid w:val="797C0EA9"/>
    <w:rsid w:val="798D4757"/>
    <w:rsid w:val="79A81520"/>
    <w:rsid w:val="79BF43B7"/>
    <w:rsid w:val="79DE3700"/>
    <w:rsid w:val="79FD5DD2"/>
    <w:rsid w:val="7A055B3E"/>
    <w:rsid w:val="7A0610DE"/>
    <w:rsid w:val="7A28257D"/>
    <w:rsid w:val="7A295165"/>
    <w:rsid w:val="7A2C2328"/>
    <w:rsid w:val="7A3C422C"/>
    <w:rsid w:val="7A460BF1"/>
    <w:rsid w:val="7A763723"/>
    <w:rsid w:val="7A8F18AA"/>
    <w:rsid w:val="7A900C7D"/>
    <w:rsid w:val="7A9207BD"/>
    <w:rsid w:val="7AAE5BF8"/>
    <w:rsid w:val="7B180614"/>
    <w:rsid w:val="7B1B3AB6"/>
    <w:rsid w:val="7B405295"/>
    <w:rsid w:val="7B476052"/>
    <w:rsid w:val="7B4B5E55"/>
    <w:rsid w:val="7B5A4FB8"/>
    <w:rsid w:val="7B5B24AB"/>
    <w:rsid w:val="7B5E68C4"/>
    <w:rsid w:val="7B712C85"/>
    <w:rsid w:val="7B7C6624"/>
    <w:rsid w:val="7BB42938"/>
    <w:rsid w:val="7BBC0984"/>
    <w:rsid w:val="7BC86427"/>
    <w:rsid w:val="7BDC3FCE"/>
    <w:rsid w:val="7BE11258"/>
    <w:rsid w:val="7BEA5574"/>
    <w:rsid w:val="7BF557A4"/>
    <w:rsid w:val="7BFC7DB8"/>
    <w:rsid w:val="7C010BBF"/>
    <w:rsid w:val="7C0F1ECD"/>
    <w:rsid w:val="7C131762"/>
    <w:rsid w:val="7C210D5A"/>
    <w:rsid w:val="7C283502"/>
    <w:rsid w:val="7C2D4D8F"/>
    <w:rsid w:val="7C461874"/>
    <w:rsid w:val="7C540E5D"/>
    <w:rsid w:val="7C625114"/>
    <w:rsid w:val="7C6760FD"/>
    <w:rsid w:val="7C6B3D2F"/>
    <w:rsid w:val="7C7741EF"/>
    <w:rsid w:val="7C8140DA"/>
    <w:rsid w:val="7C8932DF"/>
    <w:rsid w:val="7C96014E"/>
    <w:rsid w:val="7C965A1A"/>
    <w:rsid w:val="7C966A46"/>
    <w:rsid w:val="7CB338F1"/>
    <w:rsid w:val="7CB47974"/>
    <w:rsid w:val="7CB55BBE"/>
    <w:rsid w:val="7CB6036A"/>
    <w:rsid w:val="7CB70D5C"/>
    <w:rsid w:val="7CCC68F3"/>
    <w:rsid w:val="7CCF5E86"/>
    <w:rsid w:val="7CD6153F"/>
    <w:rsid w:val="7D115EA6"/>
    <w:rsid w:val="7D3552A1"/>
    <w:rsid w:val="7D473462"/>
    <w:rsid w:val="7D6C1F9C"/>
    <w:rsid w:val="7D77777F"/>
    <w:rsid w:val="7D795622"/>
    <w:rsid w:val="7D90361C"/>
    <w:rsid w:val="7D9711ED"/>
    <w:rsid w:val="7DA42F86"/>
    <w:rsid w:val="7DAF4F7B"/>
    <w:rsid w:val="7DB42F63"/>
    <w:rsid w:val="7DCE76A7"/>
    <w:rsid w:val="7DE42994"/>
    <w:rsid w:val="7DE436F3"/>
    <w:rsid w:val="7E0B3EA3"/>
    <w:rsid w:val="7E103DD1"/>
    <w:rsid w:val="7E1146D4"/>
    <w:rsid w:val="7E4125D1"/>
    <w:rsid w:val="7E4C55B7"/>
    <w:rsid w:val="7ED337C5"/>
    <w:rsid w:val="7ED3576D"/>
    <w:rsid w:val="7EDC453E"/>
    <w:rsid w:val="7EED480C"/>
    <w:rsid w:val="7EEF615F"/>
    <w:rsid w:val="7EF43758"/>
    <w:rsid w:val="7EF464A7"/>
    <w:rsid w:val="7F094CA5"/>
    <w:rsid w:val="7F0D50D2"/>
    <w:rsid w:val="7F1C00C4"/>
    <w:rsid w:val="7F2227F4"/>
    <w:rsid w:val="7F35297F"/>
    <w:rsid w:val="7F6220F8"/>
    <w:rsid w:val="7F7C35A2"/>
    <w:rsid w:val="7FAF4BA7"/>
    <w:rsid w:val="7FB8550E"/>
    <w:rsid w:val="7FCA46B5"/>
    <w:rsid w:val="7FCF10BB"/>
    <w:rsid w:val="7FE61CCF"/>
    <w:rsid w:val="7FF11A19"/>
    <w:rsid w:val="7FFE3D3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8"/>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59"/>
    <w:qFormat/>
    <w:uiPriority w:val="0"/>
    <w:pPr>
      <w:numPr>
        <w:ilvl w:val="1"/>
      </w:num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3"/>
    <w:next w:val="1"/>
    <w:link w:val="60"/>
    <w:qFormat/>
    <w:uiPriority w:val="0"/>
    <w:pPr>
      <w:spacing w:before="120"/>
      <w:outlineLvl w:val="2"/>
    </w:pPr>
    <w:rPr>
      <w:i/>
      <w:sz w:val="26"/>
      <w:szCs w:val="26"/>
    </w:rPr>
  </w:style>
  <w:style w:type="paragraph" w:styleId="5">
    <w:name w:val="heading 4"/>
    <w:basedOn w:val="4"/>
    <w:next w:val="1"/>
    <w:link w:val="61"/>
    <w:qFormat/>
    <w:uiPriority w:val="0"/>
    <w:pPr>
      <w:outlineLvl w:val="3"/>
    </w:pPr>
    <w:rPr>
      <w:rFonts w:ascii="Calibri" w:hAnsi="Calibri"/>
      <w:sz w:val="28"/>
      <w:szCs w:val="28"/>
    </w:rPr>
  </w:style>
  <w:style w:type="paragraph" w:styleId="6">
    <w:name w:val="heading 5"/>
    <w:basedOn w:val="1"/>
    <w:next w:val="1"/>
    <w:link w:val="62"/>
    <w:qFormat/>
    <w:uiPriority w:val="0"/>
    <w:pPr>
      <w:outlineLvl w:val="4"/>
    </w:pPr>
    <w:rPr>
      <w:sz w:val="26"/>
      <w:szCs w:val="26"/>
    </w:rPr>
  </w:style>
  <w:style w:type="paragraph" w:styleId="7">
    <w:name w:val="heading 6"/>
    <w:basedOn w:val="8"/>
    <w:next w:val="1"/>
    <w:link w:val="63"/>
    <w:qFormat/>
    <w:uiPriority w:val="0"/>
    <w:pPr>
      <w:numPr>
        <w:ilvl w:val="5"/>
        <w:numId w:val="1"/>
      </w:numPr>
      <w:outlineLvl w:val="5"/>
    </w:pPr>
    <w:rPr>
      <w:i/>
      <w:szCs w:val="20"/>
    </w:rPr>
  </w:style>
  <w:style w:type="paragraph" w:styleId="9">
    <w:name w:val="heading 7"/>
    <w:basedOn w:val="8"/>
    <w:next w:val="1"/>
    <w:link w:val="64"/>
    <w:qFormat/>
    <w:uiPriority w:val="0"/>
    <w:pPr>
      <w:numPr>
        <w:ilvl w:val="6"/>
        <w:numId w:val="1"/>
      </w:numPr>
      <w:outlineLvl w:val="6"/>
    </w:pPr>
    <w:rPr>
      <w:i/>
      <w:sz w:val="24"/>
      <w:szCs w:val="24"/>
    </w:rPr>
  </w:style>
  <w:style w:type="paragraph" w:styleId="10">
    <w:name w:val="heading 8"/>
    <w:basedOn w:val="2"/>
    <w:next w:val="1"/>
    <w:link w:val="65"/>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6"/>
    <w:qFormat/>
    <w:uiPriority w:val="0"/>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6"/>
    <w:qFormat/>
    <w:uiPriority w:val="0"/>
    <w:pPr>
      <w:spacing w:after="120"/>
    </w:pPr>
    <w:rPr>
      <w:rFonts w:ascii="CG Times (WN)" w:hAnsi="CG Times (WN)"/>
      <w:b/>
      <w:lang w:eastAsia="en-US"/>
    </w:rPr>
  </w:style>
  <w:style w:type="paragraph" w:styleId="29">
    <w:name w:val="Document Map"/>
    <w:basedOn w:val="1"/>
    <w:link w:val="120"/>
    <w:semiHidden/>
    <w:qFormat/>
    <w:uiPriority w:val="99"/>
    <w:pPr>
      <w:shd w:val="clear" w:color="auto" w:fill="000080"/>
    </w:pPr>
    <w:rPr>
      <w:sz w:val="2"/>
    </w:rPr>
  </w:style>
  <w:style w:type="paragraph" w:styleId="30">
    <w:name w:val="annotation text"/>
    <w:basedOn w:val="1"/>
    <w:link w:val="109"/>
    <w:qFormat/>
    <w:uiPriority w:val="99"/>
  </w:style>
  <w:style w:type="paragraph" w:styleId="31">
    <w:name w:val="Body Text 3"/>
    <w:basedOn w:val="1"/>
    <w:link w:val="105"/>
    <w:qFormat/>
    <w:uiPriority w:val="99"/>
    <w:pPr>
      <w:jc w:val="both"/>
    </w:pPr>
    <w:rPr>
      <w:sz w:val="16"/>
      <w:szCs w:val="16"/>
    </w:rPr>
  </w:style>
  <w:style w:type="paragraph" w:styleId="32">
    <w:name w:val="Body Text"/>
    <w:basedOn w:val="1"/>
    <w:link w:val="104"/>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1"/>
    <w:semiHidden/>
    <w:qFormat/>
    <w:uiPriority w:val="99"/>
    <w:rPr>
      <w:sz w:val="16"/>
    </w:rPr>
  </w:style>
  <w:style w:type="paragraph" w:styleId="37">
    <w:name w:val="footer"/>
    <w:basedOn w:val="1"/>
    <w:link w:val="101"/>
    <w:qFormat/>
    <w:uiPriority w:val="99"/>
    <w:pPr>
      <w:jc w:val="center"/>
    </w:pPr>
  </w:style>
  <w:style w:type="paragraph" w:styleId="38">
    <w:name w:val="header"/>
    <w:basedOn w:val="1"/>
    <w:link w:val="123"/>
    <w:qFormat/>
    <w:uiPriority w:val="99"/>
    <w:pPr>
      <w:widowControl w:val="0"/>
      <w:spacing w:after="0"/>
    </w:pPr>
    <w:rPr>
      <w:rFonts w:ascii="Arial" w:hAnsi="Arial"/>
      <w:b/>
      <w:sz w:val="18"/>
      <w:lang w:val="en-US"/>
    </w:rPr>
  </w:style>
  <w:style w:type="paragraph" w:styleId="39">
    <w:name w:val="Subtitle"/>
    <w:basedOn w:val="1"/>
    <w:next w:val="1"/>
    <w:link w:val="146"/>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1"/>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5"/>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0"/>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page number"/>
    <w:qFormat/>
    <w:uiPriority w:val="99"/>
    <w:rPr>
      <w:rFonts w:cs="Times New Roman"/>
    </w:rPr>
  </w:style>
  <w:style w:type="character" w:styleId="55">
    <w:name w:val="Hyperlink"/>
    <w:unhideWhenUsed/>
    <w:qFormat/>
    <w:locked/>
    <w:uiPriority w:val="99"/>
    <w:rPr>
      <w:color w:val="0000FF"/>
      <w:u w:val="single"/>
    </w:rPr>
  </w:style>
  <w:style w:type="character" w:styleId="56">
    <w:name w:val="annotation reference"/>
    <w:qFormat/>
    <w:uiPriority w:val="99"/>
    <w:rPr>
      <w:rFonts w:cs="Times New Roman"/>
      <w:sz w:val="16"/>
      <w:szCs w:val="16"/>
    </w:rPr>
  </w:style>
  <w:style w:type="character" w:styleId="57">
    <w:name w:val="footnote reference"/>
    <w:semiHidden/>
    <w:qFormat/>
    <w:uiPriority w:val="99"/>
    <w:rPr>
      <w:rFonts w:cs="Times New Roman"/>
      <w:b/>
      <w:position w:val="6"/>
      <w:sz w:val="16"/>
    </w:rPr>
  </w:style>
  <w:style w:type="character" w:customStyle="1" w:styleId="58">
    <w:name w:val="标题 1 字符"/>
    <w:link w:val="2"/>
    <w:qFormat/>
    <w:locked/>
    <w:uiPriority w:val="0"/>
    <w:rPr>
      <w:rFonts w:ascii="Cambria" w:hAnsi="Cambria"/>
      <w:b/>
      <w:bCs/>
      <w:kern w:val="32"/>
      <w:sz w:val="32"/>
      <w:szCs w:val="32"/>
      <w:lang w:val="en-GB" w:eastAsia="ja-JP"/>
    </w:rPr>
  </w:style>
  <w:style w:type="character" w:customStyle="1" w:styleId="59">
    <w:name w:val="标题 2 字符"/>
    <w:link w:val="3"/>
    <w:qFormat/>
    <w:locked/>
    <w:uiPriority w:val="0"/>
    <w:rPr>
      <w:rFonts w:eastAsia="time"/>
      <w:b/>
      <w:bCs/>
      <w:iCs/>
      <w:sz w:val="28"/>
      <w:szCs w:val="28"/>
      <w:lang w:val="en-GB" w:eastAsia="ja-JP"/>
    </w:rPr>
  </w:style>
  <w:style w:type="character" w:customStyle="1" w:styleId="60">
    <w:name w:val="标题 3 字符"/>
    <w:link w:val="4"/>
    <w:qFormat/>
    <w:locked/>
    <w:uiPriority w:val="0"/>
    <w:rPr>
      <w:rFonts w:eastAsia="time"/>
      <w:b/>
      <w:bCs/>
      <w:i/>
      <w:sz w:val="26"/>
      <w:szCs w:val="26"/>
      <w:lang w:val="en-GB" w:eastAsia="ja-JP"/>
    </w:rPr>
  </w:style>
  <w:style w:type="character" w:customStyle="1" w:styleId="61">
    <w:name w:val="标题 4 字符"/>
    <w:link w:val="5"/>
    <w:qFormat/>
    <w:locked/>
    <w:uiPriority w:val="0"/>
    <w:rPr>
      <w:rFonts w:ascii="Calibri" w:hAnsi="Calibri" w:eastAsia="time"/>
      <w:b/>
      <w:bCs/>
      <w:i/>
      <w:sz w:val="28"/>
      <w:szCs w:val="28"/>
      <w:lang w:val="en-GB" w:eastAsia="ja-JP"/>
    </w:rPr>
  </w:style>
  <w:style w:type="character" w:customStyle="1" w:styleId="62">
    <w:name w:val="标题 5 字符"/>
    <w:link w:val="6"/>
    <w:qFormat/>
    <w:locked/>
    <w:uiPriority w:val="0"/>
    <w:rPr>
      <w:rFonts w:ascii="Calibri" w:hAnsi="Calibri" w:eastAsia="time"/>
      <w:b/>
      <w:bCs/>
      <w:iCs/>
      <w:sz w:val="26"/>
      <w:szCs w:val="26"/>
      <w:lang w:val="en-GB" w:eastAsia="ja-JP"/>
    </w:rPr>
  </w:style>
  <w:style w:type="character" w:customStyle="1" w:styleId="63">
    <w:name w:val="标题 6 字符"/>
    <w:link w:val="7"/>
    <w:qFormat/>
    <w:locked/>
    <w:uiPriority w:val="0"/>
    <w:rPr>
      <w:rFonts w:ascii="Calibri" w:hAnsi="Calibri" w:eastAsia="time"/>
      <w:b/>
      <w:bCs/>
      <w:i/>
      <w:lang w:val="en-GB" w:eastAsia="ja-JP"/>
    </w:rPr>
  </w:style>
  <w:style w:type="character" w:customStyle="1" w:styleId="64">
    <w:name w:val="标题 7 字符"/>
    <w:link w:val="9"/>
    <w:qFormat/>
    <w:locked/>
    <w:uiPriority w:val="0"/>
    <w:rPr>
      <w:rFonts w:ascii="Calibri" w:hAnsi="Calibri" w:eastAsia="time"/>
      <w:i/>
      <w:sz w:val="24"/>
      <w:szCs w:val="24"/>
      <w:lang w:val="en-GB" w:eastAsia="ja-JP"/>
    </w:rPr>
  </w:style>
  <w:style w:type="character" w:customStyle="1" w:styleId="65">
    <w:name w:val="标题 8 字符"/>
    <w:link w:val="10"/>
    <w:qFormat/>
    <w:locked/>
    <w:uiPriority w:val="0"/>
    <w:rPr>
      <w:rFonts w:ascii="Calibri" w:hAnsi="Calibri"/>
      <w:i/>
      <w:iCs/>
      <w:sz w:val="24"/>
      <w:szCs w:val="24"/>
      <w:lang w:val="en-GB" w:eastAsia="ja-JP"/>
    </w:rPr>
  </w:style>
  <w:style w:type="character" w:customStyle="1" w:styleId="66">
    <w:name w:val="标题 9 字符"/>
    <w:link w:val="11"/>
    <w:qFormat/>
    <w:locked/>
    <w:uiPriority w:val="0"/>
    <w:rPr>
      <w:rFonts w:ascii="Cambria" w:hAnsi="Cambria"/>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8">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69">
    <w:name w:val="TT"/>
    <w:basedOn w:val="2"/>
    <w:next w:val="1"/>
    <w:qFormat/>
    <w:uiPriority w:val="99"/>
    <w:pPr>
      <w:outlineLvl w:val="9"/>
    </w:pPr>
  </w:style>
  <w:style w:type="character" w:customStyle="1" w:styleId="70">
    <w:name w:val="Header Char"/>
    <w:semiHidden/>
    <w:qFormat/>
    <w:locked/>
    <w:uiPriority w:val="99"/>
    <w:rPr>
      <w:rFonts w:ascii="Times New Roman" w:hAnsi="Times New Roman" w:cs="Times New Roman"/>
      <w:sz w:val="20"/>
      <w:szCs w:val="20"/>
      <w:lang w:val="en-GB" w:eastAsia="ja-JP"/>
    </w:rPr>
  </w:style>
  <w:style w:type="character" w:customStyle="1" w:styleId="71">
    <w:name w:val="脚注文本 字符"/>
    <w:link w:val="40"/>
    <w:semiHidden/>
    <w:qFormat/>
    <w:locked/>
    <w:uiPriority w:val="99"/>
    <w:rPr>
      <w:rFonts w:eastAsia="宋体" w:cs="Times New Roman"/>
      <w:sz w:val="16"/>
      <w:lang w:val="en-GB" w:eastAsia="ja-JP" w:bidi="ar-SA"/>
    </w:rPr>
  </w:style>
  <w:style w:type="paragraph" w:customStyle="1" w:styleId="72">
    <w:name w:val="TAH"/>
    <w:basedOn w:val="73"/>
    <w:link w:val="128"/>
    <w:qFormat/>
    <w:uiPriority w:val="0"/>
    <w:rPr>
      <w:b/>
    </w:rPr>
  </w:style>
  <w:style w:type="paragraph" w:customStyle="1" w:styleId="73">
    <w:name w:val="TAC"/>
    <w:basedOn w:val="74"/>
    <w:link w:val="124"/>
    <w:qFormat/>
    <w:uiPriority w:val="0"/>
    <w:pPr>
      <w:jc w:val="center"/>
    </w:pPr>
  </w:style>
  <w:style w:type="paragraph" w:customStyle="1" w:styleId="74">
    <w:name w:val="TAL"/>
    <w:basedOn w:val="1"/>
    <w:qFormat/>
    <w:uiPriority w:val="99"/>
    <w:pPr>
      <w:keepNext/>
      <w:keepLines/>
      <w:spacing w:after="0"/>
    </w:pPr>
    <w:rPr>
      <w:rFonts w:ascii="Arial" w:hAnsi="Arial"/>
      <w:sz w:val="18"/>
    </w:rPr>
  </w:style>
  <w:style w:type="paragraph" w:customStyle="1" w:styleId="75">
    <w:name w:val="TF"/>
    <w:basedOn w:val="76"/>
    <w:qFormat/>
    <w:uiPriority w:val="99"/>
    <w:pPr>
      <w:keepNext w:val="0"/>
      <w:spacing w:before="0" w:after="240"/>
    </w:pPr>
  </w:style>
  <w:style w:type="paragraph" w:customStyle="1" w:styleId="76">
    <w:name w:val="TH"/>
    <w:basedOn w:val="1"/>
    <w:link w:val="138"/>
    <w:qFormat/>
    <w:uiPriority w:val="0"/>
    <w:pPr>
      <w:keepNext/>
      <w:keepLines/>
      <w:spacing w:before="60"/>
      <w:jc w:val="center"/>
    </w:pPr>
    <w:rPr>
      <w:rFonts w:ascii="Arial" w:hAnsi="Arial"/>
      <w:b/>
    </w:rPr>
  </w:style>
  <w:style w:type="paragraph" w:customStyle="1" w:styleId="77">
    <w:name w:val="NO"/>
    <w:basedOn w:val="1"/>
    <w:qFormat/>
    <w:uiPriority w:val="99"/>
    <w:pPr>
      <w:keepLines/>
      <w:ind w:left="1135" w:hanging="851"/>
    </w:pPr>
  </w:style>
  <w:style w:type="paragraph" w:customStyle="1" w:styleId="78">
    <w:name w:val="EX"/>
    <w:basedOn w:val="1"/>
    <w:qFormat/>
    <w:uiPriority w:val="99"/>
    <w:pPr>
      <w:keepLines/>
      <w:ind w:left="1702" w:hanging="1418"/>
    </w:pPr>
  </w:style>
  <w:style w:type="paragraph" w:customStyle="1" w:styleId="79">
    <w:name w:val="FP"/>
    <w:basedOn w:val="1"/>
    <w:qFormat/>
    <w:uiPriority w:val="99"/>
    <w:pPr>
      <w:spacing w:after="0"/>
    </w:pPr>
  </w:style>
  <w:style w:type="paragraph" w:customStyle="1" w:styleId="80">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1">
    <w:name w:val="NW"/>
    <w:basedOn w:val="77"/>
    <w:qFormat/>
    <w:uiPriority w:val="99"/>
    <w:pPr>
      <w:spacing w:after="0"/>
    </w:pPr>
  </w:style>
  <w:style w:type="paragraph" w:customStyle="1" w:styleId="82">
    <w:name w:val="EW"/>
    <w:basedOn w:val="78"/>
    <w:qFormat/>
    <w:uiPriority w:val="99"/>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7"/>
    <w:qFormat/>
    <w:uiPriority w:val="99"/>
    <w:pPr>
      <w:keepNext/>
      <w:spacing w:after="0"/>
    </w:pPr>
    <w:rPr>
      <w:rFonts w:ascii="Arial" w:hAnsi="Arial"/>
      <w:sz w:val="18"/>
    </w:rPr>
  </w:style>
  <w:style w:type="paragraph" w:customStyle="1" w:styleId="85">
    <w:name w:val="PL"/>
    <w:link w:val="1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6">
    <w:name w:val="TAR"/>
    <w:basedOn w:val="74"/>
    <w:qFormat/>
    <w:uiPriority w:val="99"/>
    <w:pPr>
      <w:jc w:val="right"/>
    </w:pPr>
  </w:style>
  <w:style w:type="paragraph" w:customStyle="1" w:styleId="87">
    <w:name w:val="TAN"/>
    <w:basedOn w:val="74"/>
    <w:qFormat/>
    <w:uiPriority w:val="99"/>
    <w:pPr>
      <w:ind w:left="851" w:hanging="851"/>
    </w:pPr>
  </w:style>
  <w:style w:type="paragraph" w:customStyle="1" w:styleId="88">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89">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0">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1">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2">
    <w:name w:val="ZV"/>
    <w:basedOn w:val="91"/>
    <w:qFormat/>
    <w:uiPriority w:val="99"/>
    <w:pPr>
      <w:framePr w:y="16161"/>
    </w:pPr>
  </w:style>
  <w:style w:type="character" w:customStyle="1" w:styleId="93">
    <w:name w:val="ZGSM"/>
    <w:qFormat/>
    <w:uiPriority w:val="99"/>
  </w:style>
  <w:style w:type="paragraph" w:customStyle="1" w:styleId="94">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Editor's Note"/>
    <w:basedOn w:val="77"/>
    <w:qFormat/>
    <w:uiPriority w:val="99"/>
    <w:rPr>
      <w:color w:val="FF0000"/>
    </w:rPr>
  </w:style>
  <w:style w:type="paragraph" w:customStyle="1" w:styleId="96">
    <w:name w:val="B1"/>
    <w:basedOn w:val="14"/>
    <w:link w:val="139"/>
    <w:qFormat/>
    <w:uiPriority w:val="0"/>
  </w:style>
  <w:style w:type="paragraph" w:customStyle="1" w:styleId="97">
    <w:name w:val="B2"/>
    <w:basedOn w:val="13"/>
    <w:link w:val="143"/>
    <w:qFormat/>
    <w:uiPriority w:val="0"/>
  </w:style>
  <w:style w:type="paragraph" w:customStyle="1" w:styleId="98">
    <w:name w:val="B3"/>
    <w:basedOn w:val="12"/>
    <w:qFormat/>
    <w:uiPriority w:val="99"/>
  </w:style>
  <w:style w:type="paragraph" w:customStyle="1" w:styleId="99">
    <w:name w:val="B4"/>
    <w:basedOn w:val="42"/>
    <w:qFormat/>
    <w:uiPriority w:val="99"/>
  </w:style>
  <w:style w:type="paragraph" w:customStyle="1" w:styleId="100">
    <w:name w:val="B5"/>
    <w:basedOn w:val="41"/>
    <w:qFormat/>
    <w:uiPriority w:val="99"/>
  </w:style>
  <w:style w:type="character" w:customStyle="1" w:styleId="101">
    <w:name w:val="页脚 字符"/>
    <w:link w:val="37"/>
    <w:semiHidden/>
    <w:qFormat/>
    <w:locked/>
    <w:uiPriority w:val="99"/>
    <w:rPr>
      <w:rFonts w:ascii="Times New Roman" w:hAnsi="Times New Roman" w:cs="Times New Roman"/>
      <w:sz w:val="20"/>
      <w:szCs w:val="20"/>
      <w:lang w:val="en-GB" w:eastAsia="ja-JP"/>
    </w:rPr>
  </w:style>
  <w:style w:type="paragraph" w:customStyle="1" w:styleId="102">
    <w:name w:val="ZTD"/>
    <w:basedOn w:val="89"/>
    <w:qFormat/>
    <w:uiPriority w:val="99"/>
    <w:pPr>
      <w:framePr w:hRule="auto" w:y="852"/>
    </w:pPr>
    <w:rPr>
      <w:i w:val="0"/>
      <w:sz w:val="40"/>
    </w:rPr>
  </w:style>
  <w:style w:type="paragraph" w:customStyle="1" w:styleId="103">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4">
    <w:name w:val="正文文本 字符"/>
    <w:link w:val="32"/>
    <w:qFormat/>
    <w:locked/>
    <w:uiPriority w:val="99"/>
    <w:rPr>
      <w:rFonts w:cs="Times New Roman"/>
      <w:lang w:val="en-GB" w:eastAsia="en-US" w:bidi="ar-SA"/>
    </w:rPr>
  </w:style>
  <w:style w:type="character" w:customStyle="1" w:styleId="105">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6">
    <w:name w:val="题注 字符"/>
    <w:link w:val="28"/>
    <w:qFormat/>
    <w:locked/>
    <w:uiPriority w:val="0"/>
    <w:rPr>
      <w:rFonts w:cs="Times New Roman"/>
      <w:b/>
      <w:lang w:val="en-GB" w:eastAsia="en-US" w:bidi="ar-SA"/>
    </w:rPr>
  </w:style>
  <w:style w:type="paragraph" w:customStyle="1" w:styleId="107">
    <w:name w:val="Figure"/>
    <w:basedOn w:val="1"/>
    <w:qFormat/>
    <w:uiPriority w:val="99"/>
    <w:pPr>
      <w:spacing w:before="240" w:after="240"/>
      <w:jc w:val="center"/>
    </w:pPr>
    <w:rPr>
      <w:i/>
      <w:iCs/>
      <w:sz w:val="24"/>
      <w:lang w:val="fr-FR"/>
    </w:rPr>
  </w:style>
  <w:style w:type="paragraph" w:customStyle="1" w:styleId="108">
    <w:name w:val="Body Text Indent 21"/>
    <w:basedOn w:val="1"/>
    <w:qFormat/>
    <w:uiPriority w:val="99"/>
    <w:pPr>
      <w:ind w:firstLine="202"/>
      <w:jc w:val="both"/>
    </w:pPr>
    <w:rPr>
      <w:sz w:val="22"/>
    </w:rPr>
  </w:style>
  <w:style w:type="character" w:customStyle="1" w:styleId="109">
    <w:name w:val="批注文字 字符1"/>
    <w:link w:val="30"/>
    <w:qFormat/>
    <w:locked/>
    <w:uiPriority w:val="0"/>
    <w:rPr>
      <w:rFonts w:ascii="Times New Roman" w:hAnsi="Times New Roman" w:cs="Times New Roman"/>
      <w:sz w:val="20"/>
      <w:szCs w:val="20"/>
      <w:lang w:val="en-GB" w:eastAsia="ja-JP"/>
    </w:rPr>
  </w:style>
  <w:style w:type="character" w:customStyle="1" w:styleId="110">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1">
    <w:name w:val="批注框文本 字符"/>
    <w:link w:val="36"/>
    <w:semiHidden/>
    <w:qFormat/>
    <w:locked/>
    <w:uiPriority w:val="99"/>
    <w:rPr>
      <w:rFonts w:ascii="Times New Roman" w:hAnsi="Times New Roman"/>
      <w:sz w:val="16"/>
      <w:lang w:val="en-GB" w:eastAsia="ja-JP"/>
    </w:rPr>
  </w:style>
  <w:style w:type="paragraph" w:customStyle="1" w:styleId="112">
    <w:name w:val="INDENT2"/>
    <w:basedOn w:val="1"/>
    <w:qFormat/>
    <w:uiPriority w:val="99"/>
    <w:pPr>
      <w:ind w:left="1135" w:hanging="284"/>
    </w:pPr>
    <w:rPr>
      <w:lang w:eastAsia="en-US"/>
    </w:rPr>
  </w:style>
  <w:style w:type="paragraph" w:customStyle="1" w:styleId="113">
    <w:name w:val="11 BodyText"/>
    <w:basedOn w:val="1"/>
    <w:link w:val="115"/>
    <w:qFormat/>
    <w:uiPriority w:val="99"/>
    <w:pPr>
      <w:spacing w:after="220"/>
      <w:ind w:left="1298"/>
    </w:pPr>
    <w:rPr>
      <w:rFonts w:ascii="CG Times (WN)" w:hAnsi="CG Times (WN)"/>
      <w:sz w:val="22"/>
      <w:lang w:eastAsia="en-US"/>
    </w:rPr>
  </w:style>
  <w:style w:type="paragraph" w:customStyle="1" w:styleId="114">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11 BodyText Char"/>
    <w:link w:val="113"/>
    <w:qFormat/>
    <w:locked/>
    <w:uiPriority w:val="99"/>
    <w:rPr>
      <w:rFonts w:cs="Times New Roman"/>
      <w:sz w:val="22"/>
      <w:lang w:eastAsia="en-US"/>
    </w:rPr>
  </w:style>
  <w:style w:type="character" w:customStyle="1" w:styleId="116">
    <w:name w:val="cap Char1"/>
    <w:qFormat/>
    <w:uiPriority w:val="99"/>
    <w:rPr>
      <w:rFonts w:cs="Times New Roman"/>
      <w:b/>
      <w:lang w:val="en-GB" w:eastAsia="en-US"/>
    </w:rPr>
  </w:style>
  <w:style w:type="paragraph" w:customStyle="1" w:styleId="11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19">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0">
    <w:name w:val="文档结构图 字符"/>
    <w:link w:val="29"/>
    <w:semiHidden/>
    <w:qFormat/>
    <w:locked/>
    <w:uiPriority w:val="99"/>
    <w:rPr>
      <w:rFonts w:ascii="Times New Roman" w:hAnsi="Times New Roman" w:cs="Times New Roman"/>
      <w:sz w:val="2"/>
      <w:lang w:val="en-GB" w:eastAsia="ja-JP"/>
    </w:rPr>
  </w:style>
  <w:style w:type="paragraph" w:customStyle="1" w:styleId="121">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2">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3">
    <w:name w:val="页眉 字符"/>
    <w:link w:val="38"/>
    <w:qFormat/>
    <w:locked/>
    <w:uiPriority w:val="99"/>
    <w:rPr>
      <w:rFonts w:ascii="Arial" w:hAnsi="Arial" w:cs="Times New Roman"/>
      <w:b/>
      <w:sz w:val="18"/>
      <w:lang w:val="en-US" w:eastAsia="ja-JP" w:bidi="ar-SA"/>
    </w:rPr>
  </w:style>
  <w:style w:type="character" w:customStyle="1" w:styleId="124">
    <w:name w:val="TAC Char"/>
    <w:link w:val="73"/>
    <w:qFormat/>
    <w:locked/>
    <w:uiPriority w:val="0"/>
    <w:rPr>
      <w:rFonts w:ascii="Arial" w:hAnsi="Arial" w:cs="Times New Roman"/>
      <w:sz w:val="18"/>
      <w:lang w:val="en-GB" w:eastAsia="ja-JP"/>
    </w:rPr>
  </w:style>
  <w:style w:type="paragraph" w:customStyle="1" w:styleId="125">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6">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7">
    <w:name w:val="彩色列表 - 强调文字颜色 11"/>
    <w:basedOn w:val="1"/>
    <w:qFormat/>
    <w:uiPriority w:val="34"/>
    <w:pPr>
      <w:ind w:left="720"/>
      <w:contextualSpacing/>
    </w:pPr>
  </w:style>
  <w:style w:type="character" w:customStyle="1" w:styleId="128">
    <w:name w:val="TAH Car"/>
    <w:link w:val="72"/>
    <w:qFormat/>
    <w:uiPriority w:val="0"/>
    <w:rPr>
      <w:rFonts w:ascii="Arial" w:hAnsi="Arial"/>
      <w:b/>
      <w:sz w:val="18"/>
      <w:lang w:val="en-GB" w:eastAsia="ja-JP"/>
    </w:rPr>
  </w:style>
  <w:style w:type="paragraph" w:customStyle="1" w:styleId="129">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0">
    <w:name w:val="中等深浅网格 1 - 强调文字颜色 21"/>
    <w:basedOn w:val="1"/>
    <w:link w:val="131"/>
    <w:qFormat/>
    <w:uiPriority w:val="34"/>
    <w:pPr>
      <w:ind w:firstLine="420" w:firstLineChars="200"/>
    </w:pPr>
  </w:style>
  <w:style w:type="character" w:customStyle="1" w:styleId="131">
    <w:name w:val="中等深浅网格 1 - 强调文字颜色 2 Char"/>
    <w:link w:val="130"/>
    <w:qFormat/>
    <w:uiPriority w:val="34"/>
    <w:rPr>
      <w:rFonts w:ascii="Times New Roman" w:hAnsi="Times New Roman"/>
      <w:lang w:val="en-GB" w:eastAsia="ja-JP"/>
    </w:rPr>
  </w:style>
  <w:style w:type="paragraph" w:customStyle="1" w:styleId="132">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3">
    <w:name w:val="List Paragraph"/>
    <w:basedOn w:val="1"/>
    <w:link w:val="134"/>
    <w:qFormat/>
    <w:uiPriority w:val="34"/>
    <w:pPr>
      <w:spacing w:after="0"/>
      <w:ind w:left="840" w:leftChars="400" w:hanging="1440"/>
    </w:pPr>
    <w:rPr>
      <w:rFonts w:ascii="Times" w:hAnsi="Times" w:eastAsia="Batang"/>
      <w:szCs w:val="24"/>
    </w:rPr>
  </w:style>
  <w:style w:type="character" w:customStyle="1" w:styleId="134">
    <w:name w:val="列表段落 字符"/>
    <w:link w:val="133"/>
    <w:qFormat/>
    <w:uiPriority w:val="34"/>
    <w:rPr>
      <w:rFonts w:ascii="Times" w:hAnsi="Times" w:eastAsia="Batang"/>
      <w:szCs w:val="24"/>
      <w:lang w:val="en-GB"/>
    </w:rPr>
  </w:style>
  <w:style w:type="paragraph" w:customStyle="1" w:styleId="135">
    <w:name w:val="3GPP Normal Text"/>
    <w:basedOn w:val="32"/>
    <w:link w:val="136"/>
    <w:qFormat/>
    <w:uiPriority w:val="0"/>
    <w:pPr>
      <w:spacing w:after="120"/>
      <w:ind w:left="720" w:hanging="720"/>
      <w:jc w:val="both"/>
    </w:pPr>
    <w:rPr>
      <w:rFonts w:ascii="Times New Roman" w:hAnsi="Times New Roman" w:eastAsia="MS Mincho"/>
      <w:sz w:val="22"/>
      <w:szCs w:val="24"/>
    </w:rPr>
  </w:style>
  <w:style w:type="character" w:customStyle="1" w:styleId="136">
    <w:name w:val="3GPP Normal Text Char"/>
    <w:link w:val="135"/>
    <w:qFormat/>
    <w:uiPriority w:val="0"/>
    <w:rPr>
      <w:rFonts w:ascii="Times New Roman" w:hAnsi="Times New Roman" w:eastAsia="MS Mincho"/>
      <w:sz w:val="22"/>
      <w:szCs w:val="24"/>
    </w:rPr>
  </w:style>
  <w:style w:type="character" w:customStyle="1" w:styleId="137">
    <w:name w:val="列出段落 Char1"/>
    <w:qFormat/>
    <w:uiPriority w:val="34"/>
    <w:rPr>
      <w:rFonts w:ascii="Times" w:hAnsi="Times"/>
      <w:szCs w:val="24"/>
      <w:lang w:val="en-GB"/>
    </w:rPr>
  </w:style>
  <w:style w:type="character" w:customStyle="1" w:styleId="138">
    <w:name w:val="TH Char"/>
    <w:link w:val="76"/>
    <w:qFormat/>
    <w:uiPriority w:val="0"/>
    <w:rPr>
      <w:rFonts w:ascii="Arial" w:hAnsi="Arial"/>
      <w:b/>
      <w:lang w:val="en-GB" w:eastAsia="ja-JP"/>
    </w:rPr>
  </w:style>
  <w:style w:type="character" w:customStyle="1" w:styleId="139">
    <w:name w:val="B1 Zchn"/>
    <w:link w:val="96"/>
    <w:qFormat/>
    <w:uiPriority w:val="0"/>
    <w:rPr>
      <w:rFonts w:ascii="Times New Roman" w:hAnsi="Times New Roman"/>
      <w:lang w:val="en-GB" w:eastAsia="ja-JP"/>
    </w:rPr>
  </w:style>
  <w:style w:type="character" w:customStyle="1" w:styleId="140">
    <w:name w:val="PL Char"/>
    <w:link w:val="85"/>
    <w:qFormat/>
    <w:uiPriority w:val="0"/>
    <w:rPr>
      <w:rFonts w:ascii="Courier New" w:hAnsi="Courier New"/>
      <w:sz w:val="16"/>
      <w:lang w:eastAsia="ja-JP"/>
    </w:rPr>
  </w:style>
  <w:style w:type="character" w:customStyle="1" w:styleId="141">
    <w:name w:val="列出段落 字符1"/>
    <w:qFormat/>
    <w:uiPriority w:val="34"/>
    <w:rPr>
      <w:rFonts w:ascii="Times" w:hAnsi="Times"/>
      <w:szCs w:val="24"/>
      <w:lang w:val="en-GB"/>
    </w:rPr>
  </w:style>
  <w:style w:type="character" w:customStyle="1" w:styleId="142">
    <w:name w:val="批注文字 字符"/>
    <w:semiHidden/>
    <w:qFormat/>
    <w:uiPriority w:val="0"/>
    <w:rPr>
      <w:rFonts w:eastAsia="仿宋_GB2312"/>
      <w:kern w:val="2"/>
      <w:sz w:val="24"/>
      <w:szCs w:val="24"/>
    </w:rPr>
  </w:style>
  <w:style w:type="character" w:customStyle="1" w:styleId="143">
    <w:name w:val="B2 Char"/>
    <w:link w:val="97"/>
    <w:qFormat/>
    <w:uiPriority w:val="0"/>
    <w:rPr>
      <w:rFonts w:ascii="Times New Roman" w:hAnsi="Times New Roman"/>
      <w:lang w:val="en-GB" w:eastAsia="ja-JP"/>
    </w:rPr>
  </w:style>
  <w:style w:type="paragraph" w:customStyle="1" w:styleId="144">
    <w:name w:val="References"/>
    <w:basedOn w:val="1"/>
    <w:qFormat/>
    <w:uiPriority w:val="0"/>
    <w:pPr>
      <w:numPr>
        <w:ilvl w:val="0"/>
        <w:numId w:val="5"/>
      </w:numPr>
      <w:snapToGrid w:val="0"/>
      <w:spacing w:after="60"/>
      <w:jc w:val="both"/>
    </w:pPr>
    <w:rPr>
      <w:szCs w:val="16"/>
      <w:lang w:val="en-US" w:eastAsia="en-US"/>
    </w:rPr>
  </w:style>
  <w:style w:type="character" w:customStyle="1" w:styleId="145">
    <w:name w:val="标题 字符"/>
    <w:basedOn w:val="53"/>
    <w:link w:val="47"/>
    <w:qFormat/>
    <w:uiPriority w:val="10"/>
    <w:rPr>
      <w:rFonts w:asciiTheme="majorHAnsi" w:hAnsiTheme="majorHAnsi" w:cstheme="majorBidi"/>
      <w:b/>
      <w:bCs/>
      <w:sz w:val="32"/>
      <w:szCs w:val="32"/>
      <w:lang w:val="en-GB" w:eastAsia="ja-JP"/>
    </w:rPr>
  </w:style>
  <w:style w:type="character" w:customStyle="1" w:styleId="146">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7">
    <w:name w:val="Doc-text2"/>
    <w:basedOn w:val="1"/>
    <w:link w:val="148"/>
    <w:qFormat/>
    <w:uiPriority w:val="0"/>
    <w:pPr>
      <w:tabs>
        <w:tab w:val="left" w:pos="1622"/>
      </w:tabs>
      <w:spacing w:after="0"/>
      <w:ind w:left="1622" w:hanging="363"/>
    </w:pPr>
    <w:rPr>
      <w:rFonts w:ascii="Arial" w:hAnsi="Arial" w:eastAsia="MS Mincho"/>
      <w:szCs w:val="24"/>
      <w:lang w:eastAsia="en-GB"/>
    </w:rPr>
  </w:style>
  <w:style w:type="character" w:customStyle="1" w:styleId="148">
    <w:name w:val="Doc-text2 Char"/>
    <w:link w:val="147"/>
    <w:qFormat/>
    <w:uiPriority w:val="0"/>
    <w:rPr>
      <w:rFonts w:ascii="Arial" w:hAnsi="Arial" w:eastAsia="MS Mincho"/>
      <w:szCs w:val="24"/>
      <w:lang w:val="en-GB" w:eastAsia="en-GB"/>
    </w:rPr>
  </w:style>
  <w:style w:type="character" w:customStyle="1" w:styleId="149">
    <w:name w:val="fontstyle01"/>
    <w:basedOn w:val="53"/>
    <w:qFormat/>
    <w:uiPriority w:val="0"/>
    <w:rPr>
      <w:rFonts w:hint="default" w:ascii="Times New Roman" w:hAnsi="Times New Roman" w:cs="Times New Roman"/>
      <w:i/>
      <w:iCs/>
      <w:color w:val="000000"/>
      <w:sz w:val="20"/>
      <w:szCs w:val="20"/>
    </w:rPr>
  </w:style>
  <w:style w:type="paragraph" w:customStyle="1" w:styleId="150">
    <w:name w:val="样式1"/>
    <w:basedOn w:val="4"/>
    <w:link w:val="151"/>
    <w:qFormat/>
    <w:uiPriority w:val="0"/>
    <w:rPr>
      <w:lang w:eastAsia="zh-CN"/>
    </w:rPr>
  </w:style>
  <w:style w:type="character" w:customStyle="1" w:styleId="151">
    <w:name w:val="样式1 Char"/>
    <w:basedOn w:val="60"/>
    <w:link w:val="150"/>
    <w:qFormat/>
    <w:uiPriority w:val="0"/>
    <w:rPr>
      <w:rFonts w:eastAsia="time"/>
      <w:sz w:val="26"/>
      <w:szCs w:val="26"/>
      <w:lang w:val="en-GB" w:eastAsia="ja-JP"/>
    </w:rPr>
  </w:style>
  <w:style w:type="table" w:customStyle="1" w:styleId="152">
    <w:name w:val="无格式表格 41"/>
    <w:basedOn w:val="49"/>
    <w:qFormat/>
    <w:locked/>
    <w:uiPriority w:val="99"/>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3">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4">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5">
    <w:name w:val="Placeholder Text"/>
    <w:basedOn w:val="53"/>
    <w:qFormat/>
    <w:uiPriority w:val="67"/>
    <w:rPr>
      <w:color w:val="808080"/>
    </w:rPr>
  </w:style>
  <w:style w:type="table" w:customStyle="1" w:styleId="156">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
    <w:name w:val="jlqj4b"/>
    <w:basedOn w:val="53"/>
    <w:qFormat/>
    <w:uiPriority w:val="0"/>
  </w:style>
  <w:style w:type="character" w:customStyle="1" w:styleId="158">
    <w:name w:val="fszzbb"/>
    <w:basedOn w:val="53"/>
    <w:qFormat/>
    <w:uiPriority w:val="0"/>
  </w:style>
  <w:style w:type="paragraph" w:customStyle="1" w:styleId="15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character" w:customStyle="1" w:styleId="160">
    <w:name w:val="标题 4 字符2"/>
    <w:qFormat/>
    <w:uiPriority w:val="9"/>
    <w:rPr>
      <w:rFonts w:ascii="Arial" w:hAnsi="Arial" w:eastAsia="Batang"/>
      <w:b/>
      <w:bCs/>
      <w:i/>
      <w:szCs w:val="26"/>
      <w:lang w:val="en-GB"/>
    </w:rPr>
  </w:style>
  <w:style w:type="paragraph" w:customStyle="1" w:styleId="161">
    <w:name w:val="sub-proposal"/>
    <w:basedOn w:val="1"/>
    <w:qFormat/>
    <w:uiPriority w:val="0"/>
    <w:pPr>
      <w:numPr>
        <w:ilvl w:val="0"/>
        <w:numId w:val="6"/>
      </w:numPr>
      <w:spacing w:before="30" w:beforeLines="30" w:after="30" w:afterLines="30" w:line="288" w:lineRule="auto"/>
      <w:ind w:left="0" w:firstLine="0"/>
    </w:pPr>
    <w:rPr>
      <w:rFonts w:eastAsiaTheme="minorEastAsia"/>
      <w:b/>
      <w:bCs/>
      <w:i/>
      <w:iCs/>
      <w:sz w:val="22"/>
      <w:szCs w:val="22"/>
      <w:lang w:val="en-US" w:eastAsia="zh-CN"/>
    </w:rPr>
  </w:style>
  <w:style w:type="paragraph" w:customStyle="1" w:styleId="162">
    <w:name w:val="修订2"/>
    <w:hidden/>
    <w:unhideWhenUsed/>
    <w:qFormat/>
    <w:uiPriority w:val="99"/>
    <w:rPr>
      <w:rFonts w:ascii="Times New Roman" w:hAnsi="Times New Roman" w:eastAsia="宋体" w:cs="Times New Roman"/>
      <w:lang w:val="en-GB" w:eastAsia="ja-JP" w:bidi="ar-SA"/>
    </w:rPr>
  </w:style>
  <w:style w:type="paragraph" w:customStyle="1" w:styleId="163">
    <w:name w:val="CR Cover Page"/>
    <w:qFormat/>
    <w:uiPriority w:val="0"/>
    <w:pPr>
      <w:spacing w:after="120"/>
    </w:pPr>
    <w:rPr>
      <w:rFonts w:ascii="Arial" w:hAnsi="Arial" w:eastAsia="Times New Roman" w:cs="Times New Roman"/>
      <w:lang w:val="en-GB" w:eastAsia="en-US" w:bidi="ar-SA"/>
    </w:rPr>
  </w:style>
  <w:style w:type="paragraph" w:customStyle="1" w:styleId="164">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641B1-AB77-423C-ABD7-F8BA1929BD83}">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1000</Words>
  <Characters>5704</Characters>
  <Lines>47</Lines>
  <Paragraphs>13</Paragraphs>
  <TotalTime>1</TotalTime>
  <ScaleCrop>false</ScaleCrop>
  <LinksUpToDate>false</LinksUpToDate>
  <CharactersWithSpaces>6691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2025-09-26T03:33:00Z</dcterms:created>
  <dc:creator>CMCC</dc:creator>
  <cp:keywords>ESA, style sheet, Winword</cp:keywords>
  <cp:lastModifiedBy>cmcc</cp:lastModifiedBy>
  <cp:lastPrinted>2021-11-04T10:32:00Z</cp:lastPrinted>
  <dcterms:modified xsi:type="dcterms:W3CDTF">2025-09-28T09:14:00Z</dcterms:modified>
  <dc:subject>Word for Windows 6.x &amp; 95+</dc:subject>
  <dc:title>ETSI stylesheet (v.7.0)</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F02A709090AD454DBFE494E2F895EBF1</vt:lpwstr>
  </property>
</Properties>
</file>